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2AC67A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07699F">
              <w:t>16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45828" w:rsidRPr="000334B8">
              <w:rPr>
                <w:sz w:val="32"/>
              </w:rPr>
              <w:t>202</w:t>
            </w:r>
            <w:r w:rsidR="00045828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07699F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5BF6A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0A45C6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7BB578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6919178D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02A969D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384E535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2FE0229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449B367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118493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61A5D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5C83C6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466FC6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49269B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692427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2B08F0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10FBE35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2A4DF3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0B8430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6953C9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4E531E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65B5C2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Number of serving carriers for </w:t>
      </w:r>
      <w:r w:rsidRPr="00E65A76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08F85A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Number of serving carriers for </w:t>
      </w:r>
      <w:r w:rsidRPr="00E65A76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3AB0F8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324AC8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7A00BB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0915FD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2BAEE9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7035CE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5B4E56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676487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16AE5C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3A1D1D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A1348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20C0D5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20C586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54B2C9E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69F962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1F4CC34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5EEB2DA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7F42B9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3DDA1E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73D204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5B0271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07BE5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2BBB8B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54EB92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6C5544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1E37EA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2387B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2BF982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E65A76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1E1E05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00CA54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6D09D4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2D3B1D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4FF26D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22534A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7055C4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256B2C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1BA7A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09839B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18F14C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7C0149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58744F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011DE9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165</w:t>
      </w:r>
    </w:p>
    <w:p w14:paraId="73A54C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276AEA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4BB204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075F41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6C5CD4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404E22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108B9E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5754BA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68889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5C3F64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06FA7F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530AAB1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5B53A0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322FD9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70C1A2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4F81C7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40CAB7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3BF4F6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3F9CF0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02C65B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0EC228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498F4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17D272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7F918F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0E3B01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08B79F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077633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5CAFF0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64B9F5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4D15E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5C8616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1F1535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0BB119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2420CD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196D6A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15ADF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4E8D68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2200E9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18032E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4D2743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765BBE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38B1B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15E4B8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028D3F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7FB6D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253FDE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1E4ED9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51EEB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4D3CC4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2F5480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57D808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15D244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E9985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229380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0FB56A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3DBE7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4EE85F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43B48C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00731B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5AE486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C1ACA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7AE90F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5A0EA8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7F585A4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7B8BA8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37BC35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4A6208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2DF3A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787E87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292A3B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542CD4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56EDE5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7F77AB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2CE957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</w:t>
      </w:r>
      <w:r w:rsidRPr="00E65A76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</w:t>
      </w:r>
      <w:r w:rsidRPr="00E65A76">
        <w:rPr>
          <w:rFonts w:eastAsia="DengXian"/>
          <w:noProof/>
          <w:lang w:val="en-US"/>
        </w:rPr>
        <w:t>er</w:t>
      </w:r>
      <w:r w:rsidRPr="00E65A76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0EC62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62833B5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5F8754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65B3A8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84191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467697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4EA429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0AD4F81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273E29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6BD89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005A30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1EFB60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2CBD4A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74E98B6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3E95DE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1688F7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1F7FA5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7F0F7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0FF65E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799D8B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2C06E75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1FE6D7F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5F8F2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6A85BA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275FA2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AEA1B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222872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04CB44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052209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05D750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303947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207308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7811A2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5781A1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231556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04B54B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3A1289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742CAA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709891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814F1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468CC0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20BA3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22ABB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305817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3E794F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4EDD4CB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1AD453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E88EC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45E4BE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735D5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5E6936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056A83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624AFB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71904A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479618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6430CA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3EC9E5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6271DF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458AD3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79DB0B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6342AB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0FAD36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03205B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0B63AC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09E6F4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7C3AFC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7DE878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5A7412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31FE984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0F248C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082341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B8305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7C7817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262F8A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08F08C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590F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66B05A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244</w:t>
      </w:r>
    </w:p>
    <w:p w14:paraId="169FE9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0FCE309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742BD1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1891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599779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321A2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5C53A0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F4204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72B587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391020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3AC8C1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42A9C8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06724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6A63AE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0D3192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41CFBA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594428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26CE40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518FFC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1BD1D8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5C77EA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7F662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0E017AC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69CFAD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5F403B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247</w:t>
      </w:r>
    </w:p>
    <w:p w14:paraId="3E2B1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170CA8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5B993D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20D5FB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4C10D3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3C89B2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09A2695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36B02B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F8AB2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26E22A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4D940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429D50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282897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384804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3DD333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A6D0E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74E158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0403B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1DEFBE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1162DF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19296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4EC0E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4EF191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247761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12D9AF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443970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6AAF57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3AA49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16E05E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3886FB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2D782C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7646F9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1BD60B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D7318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437D60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BE414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37FD257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059297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63D84F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7C6807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DFF5B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085F46B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4A28798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0DCA04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1A2DF7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706CE2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1C281A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99FF3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184DCA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7B67D9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A075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6658BE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7587AE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13CBF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289B6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381FEC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3BCDC8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60A1F7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409733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039453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6C5D71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57D9D3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5A8C7A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5A485E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2555BF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658F60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486A050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650A7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7F48FD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2E1F11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8F85B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6ADED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0119E7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9D180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553F2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720F3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4CD695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5F2795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0C96C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0EABA0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694601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3DC455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301049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7BF273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1F402F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7C7463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180D25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4B68CC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0E7959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6065ED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4159C6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2C1C34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5103F0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HO with PSCell from NE-DC to NE-DC</w:t>
      </w:r>
      <w:r>
        <w:rPr>
          <w:noProof/>
        </w:rPr>
        <w:tab/>
        <w:t>280</w:t>
      </w:r>
    </w:p>
    <w:p w14:paraId="1F1F7C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15E4E2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08CB20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73B84C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0067F7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2F85E9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F6D38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5C165B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60B7D9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</w:t>
      </w:r>
      <w:r w:rsidRPr="00E65A76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283</w:t>
      </w:r>
    </w:p>
    <w:p w14:paraId="080DCA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283</w:t>
      </w:r>
    </w:p>
    <w:p w14:paraId="141F16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07A194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5CD3BD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218A8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6FB31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2DB394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D423C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5127A0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783A5B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71D767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6FA1B8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2A36B3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0F8BF3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071C1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5CD4B6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67792E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2EF7177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584CF4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NR </w:t>
      </w:r>
      <w:r w:rsidRPr="00E65A76">
        <w:rPr>
          <w:noProof/>
          <w:lang w:val="en-US"/>
        </w:rPr>
        <w:t xml:space="preserve">SAN </w:t>
      </w:r>
      <w:r w:rsidRPr="00E65A76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B5EB0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AB07E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7FE7A9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756333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79AFD7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</w:t>
      </w:r>
      <w:r w:rsidRPr="00E65A76">
        <w:rPr>
          <w:noProof/>
          <w:lang w:val="en-US"/>
        </w:rPr>
        <w:t xml:space="preserve"> SAN</w:t>
      </w:r>
      <w:r w:rsidRPr="00E65A76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69EB88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0BCEE4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1B2254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F015E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429B29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55A1AA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360A3E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420285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75C283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4235A2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1EB773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7ED017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101747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6813BF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589EE1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62349D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178E39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464435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41BB47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48BD05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168A69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56EE1E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080E2B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22B5DC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35C801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54E760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4B6A69C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4C688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61B4CF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708B58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2CCDE4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71BBA5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46CAF4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731984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3507069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6995332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1BD897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5F32D09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3B788DC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1AE457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450DD4E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3EAD3F1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17593BE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555BE6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41B072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2917F5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17264D6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3373C11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7AC30E9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81431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29AFF96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5EFF744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091D9B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4FDB66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2EFC4A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1FCCD7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106F9B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24AB6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5E3173B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2A31217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9DE11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1758D0D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4550D4B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48FE7A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65BDCFC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3DD7DEC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1D8B477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0340CC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67F661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720B1E1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2F8F7F8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2F1D1A7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0A8D23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639F1CA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6A1C482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5A09E80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4917FE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3883F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38AA28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72DD16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26A92B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42FD1F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03A4DC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669F82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106B39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7C8754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6EC2AC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3D6F65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7591A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6ED821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7495B72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2EA0FD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711710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1CDF7D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44E9C9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57E653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3A2247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50159D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68490D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55AAD43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159B2C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7D06F60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0F1947F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57EB2F2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747C527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60739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4D2D42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5C647E7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16550A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576E84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45CF10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33BE680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2AAA99F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6DE120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70AF4A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0FB9311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4E9CFA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774D595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6D694F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 w:rsidRPr="00E65A76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7C1C97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6FE64E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71642E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2B49F97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4FF3DF2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59C40F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51879D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5AB5C5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0A6303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139A1F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1AC09FE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6AC33F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F6CCD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C1DCC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4E2B4E9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6E7204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715A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05F699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605D15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6E0F98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76063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77CAE3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3D9829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18DA0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0151217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207D82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0A1207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0B07C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3DAA94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5412D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0DD4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7340F9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EA29B7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5F33FA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681556E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15B39E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6E6CC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7F3EBD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24F61A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106CFF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40A23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B3339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67279B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758CE0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389C73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65164BB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23628DA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16E237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7F86B3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6DA578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7FFBB2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E65A76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E65A7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75EFB4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07DC38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26748E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E65A7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E65A7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6084848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56DC22D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5631E4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532383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148B29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39C4BE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E65A7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4BC8C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71322C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2CD3EC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E65A7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E65A7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5912435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2CAF7F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63B1E87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3B2FB6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30758ED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28F4DC5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54B6BF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01EF3AF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51B55C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35A703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634626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153623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58FD56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09F0D9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77C824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542A79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7C8B13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7E8388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17194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402A9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3C8866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57E35B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482F11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50AC9D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0926B3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2CC3E2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71DCAD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3A030F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227C05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0AFA79E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462291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729DB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5BC637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E4DF9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70612F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B7858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32F102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62FECE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6449BE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7C2956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58E658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17DA9D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8E732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1894C4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1E454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6394F7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64EDDF7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14A2C6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3A9CA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63D4FD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7CFC9D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023370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0A6FA4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77F796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7049EC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5F0A52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2A1E8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6FC0E0F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5583A6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9BE6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15E57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F6325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39A71C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5AFA6F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548F46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7A20E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3F1BDA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2AA2CD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42AA60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1D509F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38FAEB2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0D1B8C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74D9F0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67F8976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46D559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01C46E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7D3F1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48ED0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497DD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7AD574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69E49B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023C3C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5BFA79E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3322C3D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57C11AA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26284DF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7342BE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629E13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65634B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2D5EA75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2345DE1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4A64ED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1CF8D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121396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148215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5D7252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5DEA5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498AF5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73037A0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676D5B3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69517D2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763A82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3DBF93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7995F7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93F87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652E9B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481174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60BE29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A47B8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C7DDD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7395C1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531B9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64C436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566882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0260B4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53057D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14A323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51A20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0F740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3877B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64279D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5EDE32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0D44D8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253C46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1457FD5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0E9F01A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050EE74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27CAE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2E9CB9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4D9065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379C82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0A388D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3687B8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0FB0DC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0F0AF1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31EE35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1A98BD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709AE0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00B533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428F4C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410</w:t>
      </w:r>
    </w:p>
    <w:p w14:paraId="0E7C7E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591A805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68BAE7C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655A39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412</w:t>
      </w:r>
    </w:p>
    <w:p w14:paraId="5164464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412</w:t>
      </w:r>
    </w:p>
    <w:p w14:paraId="0EE982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2F5012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413</w:t>
      </w:r>
    </w:p>
    <w:p w14:paraId="2DDF4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413</w:t>
      </w:r>
    </w:p>
    <w:p w14:paraId="6A32EF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3F0D69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414</w:t>
      </w:r>
    </w:p>
    <w:p w14:paraId="00A6BE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414</w:t>
      </w:r>
    </w:p>
    <w:p w14:paraId="17D722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33634B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03520A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417</w:t>
      </w:r>
    </w:p>
    <w:p w14:paraId="7D6E7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11362B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419</w:t>
      </w:r>
    </w:p>
    <w:p w14:paraId="663F09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1B5EF8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420</w:t>
      </w:r>
    </w:p>
    <w:p w14:paraId="257FD8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420</w:t>
      </w:r>
    </w:p>
    <w:p w14:paraId="349F19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6A9E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421</w:t>
      </w:r>
    </w:p>
    <w:p w14:paraId="4E087F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421</w:t>
      </w:r>
    </w:p>
    <w:p w14:paraId="36FFC6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422</w:t>
      </w:r>
    </w:p>
    <w:p w14:paraId="0D5C0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423</w:t>
      </w:r>
    </w:p>
    <w:p w14:paraId="1E7FC8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27290D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424</w:t>
      </w:r>
    </w:p>
    <w:p w14:paraId="6D0095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424</w:t>
      </w:r>
    </w:p>
    <w:p w14:paraId="4A6D7B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6529A7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425</w:t>
      </w:r>
    </w:p>
    <w:p w14:paraId="0A067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425</w:t>
      </w:r>
    </w:p>
    <w:p w14:paraId="3621FF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514EC6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427</w:t>
      </w:r>
    </w:p>
    <w:p w14:paraId="56264C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1650BD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428</w:t>
      </w:r>
    </w:p>
    <w:p w14:paraId="32769E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0BA1BF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Interruptions at fast SCell activation</w:t>
      </w:r>
      <w:r>
        <w:rPr>
          <w:noProof/>
        </w:rPr>
        <w:tab/>
        <w:t>429</w:t>
      </w:r>
    </w:p>
    <w:p w14:paraId="573BE7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430</w:t>
      </w:r>
    </w:p>
    <w:p w14:paraId="30371D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4D6EB7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8.2.4.2.18 Interruptions during RLM</w:t>
      </w:r>
      <w:r w:rsidRPr="00E65A76">
        <w:rPr>
          <w:rFonts w:cs="Arial"/>
          <w:noProof/>
          <w:lang w:val="en-US"/>
        </w:rPr>
        <w:t xml:space="preserve">/BFD </w:t>
      </w:r>
      <w:r w:rsidRPr="00E65A76">
        <w:rPr>
          <w:rFonts w:cs="Arial"/>
          <w:noProof/>
        </w:rPr>
        <w:t>measurements on deactivated PSCell</w:t>
      </w:r>
      <w:r>
        <w:rPr>
          <w:noProof/>
        </w:rPr>
        <w:tab/>
        <w:t>431</w:t>
      </w:r>
    </w:p>
    <w:p w14:paraId="2B7628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431</w:t>
      </w:r>
    </w:p>
    <w:p w14:paraId="6EF2A5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DCE48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1DCD24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2046F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F321C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2087DD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174E5EA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3492EF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436</w:t>
      </w:r>
    </w:p>
    <w:p w14:paraId="040D67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436</w:t>
      </w:r>
    </w:p>
    <w:p w14:paraId="115886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438</w:t>
      </w:r>
    </w:p>
    <w:p w14:paraId="0C2323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3B275E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7065D3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444</w:t>
      </w:r>
    </w:p>
    <w:p w14:paraId="0D7C2C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445</w:t>
      </w:r>
    </w:p>
    <w:p w14:paraId="6FB9A0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3F507E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8</w:t>
      </w:r>
      <w:r w:rsidRPr="00E65A76">
        <w:rPr>
          <w:rFonts w:eastAsia="SimSun"/>
          <w:noProof/>
          <w:lang w:val="en-US" w:eastAsia="ko-KR"/>
        </w:rPr>
        <w:t>.</w:t>
      </w:r>
      <w:r w:rsidRPr="00E65A76">
        <w:rPr>
          <w:rFonts w:eastAsia="SimSun"/>
          <w:noProof/>
          <w:lang w:val="en-US"/>
        </w:rPr>
        <w:t>3</w:t>
      </w:r>
      <w:r w:rsidRPr="00E65A76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449</w:t>
      </w:r>
    </w:p>
    <w:p w14:paraId="0E01F5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SCell Deactivation Delay Requirement for Activated </w:t>
      </w:r>
      <w:r w:rsidRPr="00E65A76">
        <w:rPr>
          <w:noProof/>
          <w:lang w:val="en-US" w:eastAsia="zh-TW"/>
        </w:rPr>
        <w:t xml:space="preserve">PUCCH </w:t>
      </w:r>
      <w:r w:rsidRPr="00E65A76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7C310B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SCell Deactivation Delay Requirement for Activated </w:t>
      </w:r>
      <w:r w:rsidRPr="00E65A76">
        <w:rPr>
          <w:noProof/>
          <w:lang w:val="en-US" w:eastAsia="zh-TW"/>
        </w:rPr>
        <w:t xml:space="preserve">PUCCH </w:t>
      </w:r>
      <w:r w:rsidRPr="00E65A76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0092EA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452</w:t>
      </w:r>
    </w:p>
    <w:p w14:paraId="1F2C58C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035719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3F819E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455</w:t>
      </w:r>
    </w:p>
    <w:p w14:paraId="6AAEC02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4D0F0C9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55629D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4344DE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460</w:t>
      </w:r>
    </w:p>
    <w:p w14:paraId="442757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460</w:t>
      </w:r>
    </w:p>
    <w:p w14:paraId="3465C29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3EE624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1E204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57A0A9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49A400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33B7F8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33C237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3CD16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478965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7D00C5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2199D0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24EC26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471</w:t>
      </w:r>
    </w:p>
    <w:p w14:paraId="1299A0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472</w:t>
      </w:r>
    </w:p>
    <w:p w14:paraId="2AC15F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576B33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469CFC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F8227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0F306B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4F9235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3715B4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56BE82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477</w:t>
      </w:r>
    </w:p>
    <w:p w14:paraId="65982A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480</w:t>
      </w:r>
    </w:p>
    <w:p w14:paraId="1990C7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62538F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3ABD42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481</w:t>
      </w:r>
    </w:p>
    <w:p w14:paraId="09AE60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01BAF8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482</w:t>
      </w:r>
    </w:p>
    <w:p w14:paraId="7CE7F3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482</w:t>
      </w:r>
    </w:p>
    <w:p w14:paraId="696793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45807A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6CE7EC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1865AB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0F5DE8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20B33D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175350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723C640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11D53F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3CF2C4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4862C3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 for SSB based beam failure detection</w:t>
      </w:r>
      <w:r>
        <w:rPr>
          <w:noProof/>
        </w:rPr>
        <w:tab/>
        <w:t>485</w:t>
      </w:r>
    </w:p>
    <w:p w14:paraId="0FFC72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62C317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7169CE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031D99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219A73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3D4245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3274AF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417B1F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2B79F3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007E76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0EA044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355EAB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8.5A.</w:t>
      </w:r>
      <w:r w:rsidRPr="00E65A76">
        <w:rPr>
          <w:noProof/>
          <w:lang w:val="en-US" w:eastAsia="ja-JP"/>
        </w:rPr>
        <w:t>7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0BD96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</w:t>
      </w:r>
      <w:r w:rsidRPr="00E65A76">
        <w:rPr>
          <w:noProof/>
          <w:lang w:val="en-US" w:eastAsia="ja-JP"/>
        </w:rPr>
        <w:t>7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2D8A01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</w:t>
      </w:r>
      <w:r w:rsidRPr="00E65A76">
        <w:rPr>
          <w:rFonts w:eastAsiaTheme="minorEastAsia"/>
          <w:noProof/>
          <w:lang w:eastAsia="ja-JP"/>
        </w:rPr>
        <w:t>7</w:t>
      </w:r>
      <w:r w:rsidRPr="00E65A76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22677B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</w:t>
      </w:r>
      <w:r w:rsidRPr="00E65A76">
        <w:rPr>
          <w:rFonts w:eastAsiaTheme="minorEastAsia"/>
          <w:noProof/>
          <w:lang w:eastAsia="ja-JP"/>
        </w:rPr>
        <w:t>7</w:t>
      </w:r>
      <w:r w:rsidRPr="00E65A76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76EC50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62D887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27E2FC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492</w:t>
      </w:r>
    </w:p>
    <w:p w14:paraId="4A010B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253103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645CC3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55B50B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</w:t>
      </w:r>
      <w:r>
        <w:rPr>
          <w:noProof/>
        </w:rPr>
        <w:t>B</w:t>
      </w:r>
      <w:r w:rsidRPr="00E65A76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1D7670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</w:t>
      </w:r>
      <w:r>
        <w:rPr>
          <w:noProof/>
        </w:rPr>
        <w:t>5B</w:t>
      </w:r>
      <w:r w:rsidRPr="00E65A76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63C5E8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3A6F1A4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35043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49421A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07FC66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78F0FD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50310B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04A503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49741C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066C21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7D46A2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19DB8B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1685B6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22A9E1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6A46EF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3E6860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454C1B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13CF50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135AEF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22A9DD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6991F2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1F0B03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049C62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7E74E8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65F971D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D90D5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28563A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0F1252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4CEA3F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5187CB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61A6AC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24496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2C4312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2433ED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771DC5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4C4146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7F29B4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7E0BA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1FC2E5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12F0EB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3F79BC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3C327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7815BB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74C02A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0B3AD2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6AA3EE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2E0D2C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4A6598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36A345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30A6F64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104341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7F3E97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1F3D62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10E71A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0CE277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671E7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17732D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38A8DD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415513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77E36E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6B1D09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54082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586E342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16D349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42B7C0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1E5E7C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29CADA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6631A09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18EA75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75A5F0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7A116F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09DF4C2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567A223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267F06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721BB0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2B5A8F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4C4E515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7392CB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1A4FB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115F27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0A89870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590D07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63F521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4E0989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5EED4AB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50575B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426E04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11A659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</w:t>
      </w:r>
      <w:r w:rsidRPr="00E65A76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35C56C0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71CF31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349888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5AABF3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1197D3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089F5B4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647E64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 w:rsidRPr="00E65A76">
        <w:rPr>
          <w:rFonts w:eastAsia="Malgun Gothic"/>
          <w:noProof/>
          <w:lang w:val="en-US"/>
        </w:rPr>
        <w:t>10A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D6E0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516D99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74A6E2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413DAD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763808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5EB6E07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28CD10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5E032E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3B17F7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2177A6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E65A76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0635D9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5ADD92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014614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788C09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 w:rsidRPr="00E65A76">
        <w:rPr>
          <w:rFonts w:eastAsia="Malgun Gothic"/>
          <w:noProof/>
          <w:lang w:val="en-US"/>
        </w:rPr>
        <w:t>10C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2F4305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392FED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7EBA62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4F5A9A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61E857C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297B985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 xml:space="preserve">PSCell Change </w:t>
      </w:r>
      <w:r w:rsidRPr="00E65A76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058F82B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6D977D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67BC46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3CDE57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8D5EAA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 xml:space="preserve">Conditional PSCell Change </w:t>
      </w:r>
      <w:r w:rsidRPr="00E65A76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0196DC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1386EB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>Conditi</w:t>
      </w:r>
      <w:r w:rsidRPr="00E65A76">
        <w:rPr>
          <w:rFonts w:eastAsiaTheme="minorEastAsia"/>
          <w:noProof/>
          <w:lang w:val="en-US"/>
        </w:rPr>
        <w:t>o</w:t>
      </w:r>
      <w:r w:rsidRPr="00E65A76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3A10D1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324F1D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202D96B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0FFBEB4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4E7E0C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54A752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32110AA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52D20B8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5F10D4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23AC24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1E03D6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143B3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3E1B3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353D71A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113E56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1F7D11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1C0ADB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7881A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B69CA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4836A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509F71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0FDD4C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37CD40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5835A1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1C81A81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351AF04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658066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09E72C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049E86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50AB8F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609F05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4F9F62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30A08A5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19E7B4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690DE3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54D881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10DEFC7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>
        <w:rPr>
          <w:noProof/>
        </w:rPr>
        <w:t>.</w:t>
      </w:r>
      <w:r w:rsidRPr="00E65A76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55878E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15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4C6D3D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15D5CA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45B44F9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E65A76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E65A76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315D9C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16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6F5771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08A348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7B3398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056006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4FEFC8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3CF6F3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68F3FA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72DB2A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5CFD10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736973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2F8EA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0DE8D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37EA154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2A3EEC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4AF595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4A7C69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1F23C1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64F878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2B2A22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0A68BD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6F4C68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6152B4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3CE621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639D2B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1F87F8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3E6144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 xml:space="preserve">Requirements for TRP specific </w:t>
      </w:r>
      <w:r w:rsidRPr="00E65A76">
        <w:rPr>
          <w:rFonts w:eastAsia="SimSun"/>
          <w:noProof/>
          <w:lang w:eastAsia="zh-TW"/>
        </w:rPr>
        <w:t>B</w:t>
      </w:r>
      <w:r w:rsidRPr="00E65A76">
        <w:rPr>
          <w:rFonts w:eastAsia="SimSun"/>
          <w:noProof/>
        </w:rPr>
        <w:t xml:space="preserve">eam </w:t>
      </w:r>
      <w:r w:rsidRPr="00E65A76">
        <w:rPr>
          <w:rFonts w:eastAsia="SimSun"/>
          <w:noProof/>
          <w:lang w:eastAsia="zh-TW"/>
        </w:rPr>
        <w:t>F</w:t>
      </w:r>
      <w:r w:rsidRPr="00E65A76">
        <w:rPr>
          <w:rFonts w:eastAsia="SimSun"/>
          <w:noProof/>
        </w:rPr>
        <w:t xml:space="preserve">ailure </w:t>
      </w:r>
      <w:r w:rsidRPr="00E65A76">
        <w:rPr>
          <w:rFonts w:eastAsia="SimSun"/>
          <w:noProof/>
          <w:lang w:eastAsia="zh-TW"/>
        </w:rPr>
        <w:t>R</w:t>
      </w:r>
      <w:r w:rsidRPr="00E65A76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349CA5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7896AA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470961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4DED1C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</w:t>
      </w:r>
      <w:r w:rsidRPr="00E65A76">
        <w:rPr>
          <w:rFonts w:eastAsia="?? ??"/>
          <w:noProof/>
          <w:lang w:eastAsia="ja-JP"/>
        </w:rPr>
        <w:t>8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E65A76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1C646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53B392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2B0BAA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799A110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E65A76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268C09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</w:t>
      </w:r>
      <w:r w:rsidRPr="00E65A76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655219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19ADDB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3DBB5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56C54C0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6A02CA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082F3E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176DAB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656B9B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6C448B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1CB79F2B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4B61F97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08ACBA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658534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422DFB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79080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441CD2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20C226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535264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1AE0E9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41586F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78BD90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1B53E1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7BFA49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4BE029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71A6D4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282E2B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0E4DC2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830FC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6A414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648CFE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101880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1704A4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2828A65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3A81FC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27B3F0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3D0C71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215C82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50D63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1DABA1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5C4ECE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565A05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568A3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104993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71AD6C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252BF9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230249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29D50D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6D6F94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6CA8EC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278E50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19B4CE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48639E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30D6D4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3CADC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72EE04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3033C6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4D4FA0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02BFF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1A23C0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68A17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1615D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626</w:t>
      </w:r>
    </w:p>
    <w:p w14:paraId="5FD2F2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3AAAE2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48BAEE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465930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6699F5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3B75CA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30F6A9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01CFD2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CD159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26547E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128445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777BF6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69AE94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698E85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1BA0F5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08EF2A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5A3EF5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3C6A75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5B20F5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1A86C7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3F9DB4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201CE8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100C1C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3BA64C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75D2A4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2CF895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578734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78FBCE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E65A76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6F1B90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0F8259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16A24B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6B442C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316A44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54D554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170C2D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493877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164BA5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6F24DC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7419CC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1CCB756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4462FC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46C7B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70CCC1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7A2B90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461C5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65D36D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7B229F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7A5080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7D530E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766211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2B57E3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65AC99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29791D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265E7F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1245CB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1A93CE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3376A1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692C32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5F8C51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52F58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246C6F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6F0FB1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482A3D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177D6E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41FCC7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1988EE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352A74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38BBE1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1AC5A7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2BB179E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529EE0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341838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20363C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5BB2F4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7B60F0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50EAE7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5EAEF5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791C75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53D021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72B3FA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7D91EE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626981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0494C6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5A8063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0A753A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4E5511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309C0E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6DDD7B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64E48E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2F44EC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022A72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316492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7A4FD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644E20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243253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39BDD9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4348BB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58444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D673A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0C450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4E718E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756C25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50E340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393C99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64CF4D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7FE45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74E95B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37554F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693</w:t>
      </w:r>
    </w:p>
    <w:p w14:paraId="5EC621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71FE2B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3ED47E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78FCBAC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12979B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5D3BF4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60280B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698</w:t>
      </w:r>
    </w:p>
    <w:p w14:paraId="7B4E84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698</w:t>
      </w:r>
    </w:p>
    <w:p w14:paraId="0E314E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698</w:t>
      </w:r>
    </w:p>
    <w:p w14:paraId="14A9A9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698</w:t>
      </w:r>
    </w:p>
    <w:p w14:paraId="4BC64A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1115E2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0F9E0EA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699</w:t>
      </w:r>
    </w:p>
    <w:p w14:paraId="3DA5F1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699</w:t>
      </w:r>
    </w:p>
    <w:p w14:paraId="221DFA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701</w:t>
      </w:r>
    </w:p>
    <w:p w14:paraId="731D45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44F94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296D1E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702</w:t>
      </w:r>
    </w:p>
    <w:p w14:paraId="5A419A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1D0BF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604D52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704</w:t>
      </w:r>
    </w:p>
    <w:p w14:paraId="117338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704</w:t>
      </w:r>
    </w:p>
    <w:p w14:paraId="0C3CD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704</w:t>
      </w:r>
    </w:p>
    <w:p w14:paraId="15347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706</w:t>
      </w:r>
    </w:p>
    <w:p w14:paraId="17D42F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421F31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41B4A1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49B710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0EEF6B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11FB46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6FD3DB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2D9A95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1E6A05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710</w:t>
      </w:r>
    </w:p>
    <w:p w14:paraId="646756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B6D17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531954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0DD69C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7D4F1E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5F480A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69D3A2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717B4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636562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43818C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5BE921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19C1C9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3A4AD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644AA7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1F1B8F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7F6274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718</w:t>
      </w:r>
    </w:p>
    <w:p w14:paraId="7F21D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5059EE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251A4C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7CF618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0818C6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398B5C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720</w:t>
      </w:r>
    </w:p>
    <w:p w14:paraId="326F3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6F1DB9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721</w:t>
      </w:r>
    </w:p>
    <w:p w14:paraId="6272A9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63E2CB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723</w:t>
      </w:r>
    </w:p>
    <w:p w14:paraId="0EB22F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64E55B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4DF45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32C11C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725</w:t>
      </w:r>
    </w:p>
    <w:p w14:paraId="357256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7E6577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726</w:t>
      </w:r>
    </w:p>
    <w:p w14:paraId="159703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5D7F63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728</w:t>
      </w:r>
    </w:p>
    <w:p w14:paraId="7B1951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54891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1BF689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5C17DD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FR1</w:t>
      </w:r>
      <w:r>
        <w:rPr>
          <w:noProof/>
        </w:rPr>
        <w:tab/>
        <w:t>729</w:t>
      </w:r>
    </w:p>
    <w:p w14:paraId="1A950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6241AF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0CFD67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707D2E8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0D6FD7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16B3C1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091FB1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1FF843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123FB7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316A53E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5721E5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4A6AF0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038D7C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65DE54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1D604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129EDB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7352FA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516E0B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05C7C7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5C4B1D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48BAD5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428DA5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4F1D95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3D027F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23F3A9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55BA88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702624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025542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1BF1F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743</w:t>
      </w:r>
    </w:p>
    <w:p w14:paraId="2BC1C2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43546D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190577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745</w:t>
      </w:r>
    </w:p>
    <w:p w14:paraId="01C3EA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745</w:t>
      </w:r>
    </w:p>
    <w:p w14:paraId="5401DF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745</w:t>
      </w:r>
    </w:p>
    <w:p w14:paraId="66EBE2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0250B0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747</w:t>
      </w:r>
    </w:p>
    <w:p w14:paraId="6C9FCF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747</w:t>
      </w:r>
    </w:p>
    <w:p w14:paraId="49E0DC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747</w:t>
      </w:r>
    </w:p>
    <w:p w14:paraId="5274FA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747</w:t>
      </w:r>
    </w:p>
    <w:p w14:paraId="6CAE22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6F7920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748</w:t>
      </w:r>
    </w:p>
    <w:p w14:paraId="14DB2A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748</w:t>
      </w:r>
    </w:p>
    <w:p w14:paraId="37071D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26F9DA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5A532B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43C03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40B011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3DAB9A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7B4CEA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50BEA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3CB577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18B0AE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4D247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0A920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1F9B59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25CED2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0A6871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63DC0A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0B87CD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73F247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30A7D8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322B9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4CEC04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5812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180EB5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074FE5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1F1DCB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550509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3D51D1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06DBFB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40453F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3BA2BD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6D3ED0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1DC4BD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1F9504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E65A76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32CBEA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3FAEC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5C4EB4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526C84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E65A76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2827DA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C0819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DC594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1FE42A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0F2EF4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75EAF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267E80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5E1C92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091D83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4C4E7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7A7CCDD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20F2D5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1EF39D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02E59A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D5EC4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77A5A5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28C3E9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7ED221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5E5A0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3F2D38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44EB83E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1A2FF3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3CADE8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76BB48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09D2EC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7BD33B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19045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6D435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621CF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6A11C3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467A57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5E7485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3730BAD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637C7BB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39A2B2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3194D0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351342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EE8C0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021F1B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7E669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40DF92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5C061D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719A9E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3CC87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686CB6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2D99A5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7A6CF6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413C88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4A56E0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01E8C1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594C3E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5D0F2F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A9683A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6B4465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39E821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1959A0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1E68DA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379764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45F9FC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26A9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6F487C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4AE36D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11EDEA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6F4160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3A2151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2B34B4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1FFE25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3F0F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7E5BF0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281376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0DAF939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23BDD3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5D7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504356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42633C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7425D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69C82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3F93D4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255B20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40310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749461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7B5B90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02B13C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6477543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50E70C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4ACF4D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0DEA4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6F63937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5A1DF6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4A7CFF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385CA3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550282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5C5601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6A896B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34DEE1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656C54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080445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6F57F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33307D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663AF8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7F5196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781A8AE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2D4EB6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3FB381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648994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0D000E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564010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72B325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DA01A2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6218A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66A851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625A5E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3FED5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107AFA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58F878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3138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2E5462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76436A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1361B2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261B88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094F3C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3FC3BF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538AB3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0B23D3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786ED2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4E7CE7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28C475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13DDDC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416836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5601F7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2493C8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54849D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7EAAA9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74419D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143B8B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4B60B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59723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0D65E3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18DA8E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13A422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1AC71A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635E3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2FAE40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4AE54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58BB56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25E4D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57DBB0C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221A71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6B8225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7AED46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BAA19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47AD4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5EC817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3D4839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16CFD0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832</w:t>
      </w:r>
    </w:p>
    <w:p w14:paraId="3D8490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21A865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4517C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518C4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323FB1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50852E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205226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0AAAF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B6881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534A83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839</w:t>
      </w:r>
    </w:p>
    <w:p w14:paraId="6C964B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5CE5F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839</w:t>
      </w:r>
    </w:p>
    <w:p w14:paraId="7E65A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1CD6B0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732B42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5D90BF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842</w:t>
      </w:r>
    </w:p>
    <w:p w14:paraId="15093A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1E1469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102AD7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56A88B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AF814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3A4013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473970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01A40F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0DE2A2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4A7F9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1CE7D0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0427C1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042D90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630CD5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E7654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1C9200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282B7C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274BC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20439D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5CFB8B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393042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0B70ED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06458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855</w:t>
      </w:r>
    </w:p>
    <w:p w14:paraId="346ACB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01A57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D9DF7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001D2E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7A7AE6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7DE8F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103B97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934A7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540C78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E65A76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D6C54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3FF79A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18E93D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46F853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858</w:t>
      </w:r>
    </w:p>
    <w:p w14:paraId="3FB3E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73FD31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53602F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2BFD9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860</w:t>
      </w:r>
    </w:p>
    <w:p w14:paraId="3B37B7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6389E6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3C5AD37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037083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E6EFA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861</w:t>
      </w:r>
    </w:p>
    <w:p w14:paraId="527C0F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7C620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581277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862</w:t>
      </w:r>
    </w:p>
    <w:p w14:paraId="577F05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862</w:t>
      </w:r>
    </w:p>
    <w:p w14:paraId="3F00DD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1F2EF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68BFBC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1EBB62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15CF4F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4D364C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37149A0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2C6711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09091D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3DBC4F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C40B3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866</w:t>
      </w:r>
    </w:p>
    <w:p w14:paraId="5940EA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867</w:t>
      </w:r>
    </w:p>
    <w:p w14:paraId="2A8023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10D6AE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16ED0A5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1EB3A2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6C69EC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36998B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3B8C59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126387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0F4124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512B3B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02A128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7B94A24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1021C1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7A028DF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F0CAC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344A07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872</w:t>
      </w:r>
    </w:p>
    <w:p w14:paraId="171257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35BCE1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2A2C5D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031B76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4F8EC8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339E21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875</w:t>
      </w:r>
    </w:p>
    <w:p w14:paraId="547236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3CABB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876</w:t>
      </w:r>
    </w:p>
    <w:p w14:paraId="21DC72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876</w:t>
      </w:r>
    </w:p>
    <w:p w14:paraId="211E97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2DA392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77458A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877</w:t>
      </w:r>
    </w:p>
    <w:p w14:paraId="41E9455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2D14EC4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16B813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2EC129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437166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70845E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213172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00FFE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7444A9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093694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0DFE17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67DE63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59AB16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137F3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11D4D2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2C99A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1D7762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081B0B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08942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7CCDB6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7AD41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35927F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5033C9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6DB67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0AF8E7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09D30C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008225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1BD993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05081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22AE78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1A5CBC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72C3F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63EA4E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2ED1AE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3D2DF0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26631E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438C50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78F60A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11FF18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026205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0566C9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535236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40682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58D269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1B2329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</w:t>
      </w:r>
      <w:r>
        <w:rPr>
          <w:noProof/>
        </w:rPr>
        <w:tab/>
        <w:t>896</w:t>
      </w:r>
    </w:p>
    <w:p w14:paraId="2EEDA9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896</w:t>
      </w:r>
    </w:p>
    <w:p w14:paraId="6E7D74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896</w:t>
      </w:r>
    </w:p>
    <w:p w14:paraId="5DD84C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4DFF0B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4C5610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1CC441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3018DD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44F436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67D9EA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2E01C7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155098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4FE431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005B7F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51345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5F5CA3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7FFC80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14DC20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5BCB23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1B1DFE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68C4F0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66545C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D704C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682217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7EE35A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730C2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34C9DA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3ECCD0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5279D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264840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3CE39B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02DEEB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3D0586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17F562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3BCC7E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2F2B59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2D2670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36AB6C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6962132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72849A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4270A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48D30A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63576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2B3298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F1A92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4981A4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0D81FF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4F3B1F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2A389C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58DCC6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28BB78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3B050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4B8F9D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 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5FA4D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51043A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2A373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239BC1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296ADE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3F768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456212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CSI-SINR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5E7DDC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1D72AE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5398E1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2B2248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5D34F93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5448AE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0352E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1E50A8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CSI-SINR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175C91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55463D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02A7CB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7A3A1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21589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2F3FDE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403D3F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08C632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368F490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31F290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19E6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74C95B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6BB87D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1FBC83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E02C0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6AAB6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4BB21F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0B6FE6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EE56E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22D4BE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56AEDF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0DCD702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1D5555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6DD013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6281C6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27A6C9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449D39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5EB98A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0EF481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551B0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97118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52BEC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7C9B1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65A42A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65FDE2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57F3E9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435C86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4FAB7A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10.1.19C.</w:t>
      </w:r>
      <w:r w:rsidRPr="00E65A76">
        <w:rPr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CSI-RS</w:t>
      </w:r>
      <w:r w:rsidRPr="00E65A76">
        <w:rPr>
          <w:noProof/>
          <w:lang w:val="en-US"/>
        </w:rPr>
        <w:t xml:space="preserve"> based L1-RSRP accuracy requirements</w:t>
      </w:r>
      <w:r>
        <w:rPr>
          <w:noProof/>
        </w:rPr>
        <w:tab/>
        <w:t>940</w:t>
      </w:r>
    </w:p>
    <w:p w14:paraId="008484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E65A76">
        <w:rPr>
          <w:noProof/>
          <w:lang w:val="en-US"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76D3B2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E65A76">
        <w:rPr>
          <w:noProof/>
          <w:lang w:val="en-US"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327195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4A8736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40338F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150615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2567C1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18766C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123B4A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07ACBA6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08769B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49288D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33BFF6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666F617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59FB0D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0F4FA5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E65A76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7D9BBD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5AC933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73C5B2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E65A76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026C78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1651A5B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554ECD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953</w:t>
      </w:r>
    </w:p>
    <w:p w14:paraId="4B2104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4CBEDF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51906D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2CBE8B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24E853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7FE2B0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36A04C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3EA427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3A798D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643F31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675ACA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127AE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0A54CA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71E4D2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725D8B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9BB06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66F738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35398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7A40FC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2A157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13CDE4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5CB209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352C2A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7A6048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5AB836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6805D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426B1F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22A529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352D5B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1001</w:t>
      </w:r>
    </w:p>
    <w:p w14:paraId="28111F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1003</w:t>
      </w:r>
    </w:p>
    <w:p w14:paraId="33EBA4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1003</w:t>
      </w:r>
    </w:p>
    <w:p w14:paraId="7221B4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1005</w:t>
      </w:r>
    </w:p>
    <w:p w14:paraId="121DB9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195F5D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7A88FA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740963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7339E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02507A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647E63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5FB98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6ACE60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0A5AD4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59A431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0B0107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418A02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667EC3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810D1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28451F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7EE905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4C7588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53F980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5B178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24778F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19C27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54082D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58CA1ED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5D0E43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07450D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7F35A9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48B290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054FC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6155EF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8C9CEA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310A0F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69EE32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720753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1E275B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PRS</w:t>
      </w:r>
      <w:r w:rsidRPr="00E65A76">
        <w:rPr>
          <w:rFonts w:eastAsia="SimSun"/>
          <w:noProof/>
          <w:lang w:val="en-US"/>
        </w:rPr>
        <w:t xml:space="preserve">-RSRPP </w:t>
      </w:r>
      <w:r w:rsidRPr="00E65A76">
        <w:rPr>
          <w:rFonts w:eastAsia="SimSun"/>
          <w:noProof/>
        </w:rPr>
        <w:t>Measurements</w:t>
      </w:r>
      <w:r>
        <w:rPr>
          <w:noProof/>
        </w:rPr>
        <w:tab/>
        <w:t>1022</w:t>
      </w:r>
    </w:p>
    <w:p w14:paraId="66F22B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7382EB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09A5B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3CAB52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Report mapping</w:t>
      </w:r>
      <w:r>
        <w:rPr>
          <w:noProof/>
        </w:rPr>
        <w:tab/>
        <w:t>1026</w:t>
      </w:r>
    </w:p>
    <w:p w14:paraId="138A12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1026</w:t>
      </w:r>
    </w:p>
    <w:p w14:paraId="32FAA7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1027</w:t>
      </w:r>
    </w:p>
    <w:p w14:paraId="550704F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1028</w:t>
      </w:r>
    </w:p>
    <w:p w14:paraId="0956EB6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1028</w:t>
      </w:r>
    </w:p>
    <w:p w14:paraId="669176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1028</w:t>
      </w:r>
    </w:p>
    <w:p w14:paraId="7570940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1032</w:t>
      </w:r>
    </w:p>
    <w:p w14:paraId="7AEC13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Void</w:t>
      </w:r>
      <w:r>
        <w:rPr>
          <w:noProof/>
        </w:rPr>
        <w:tab/>
        <w:t>1035</w:t>
      </w:r>
    </w:p>
    <w:p w14:paraId="4DBDCD8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1035</w:t>
      </w:r>
    </w:p>
    <w:p w14:paraId="058220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1035</w:t>
      </w:r>
    </w:p>
    <w:p w14:paraId="6C13E6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</w:t>
      </w:r>
      <w:r>
        <w:rPr>
          <w:noProof/>
        </w:rPr>
        <w:tab/>
        <w:t>1035</w:t>
      </w:r>
    </w:p>
    <w:p w14:paraId="527969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1035</w:t>
      </w:r>
    </w:p>
    <w:p w14:paraId="16D547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1035</w:t>
      </w:r>
    </w:p>
    <w:p w14:paraId="0F319F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1036</w:t>
      </w:r>
    </w:p>
    <w:p w14:paraId="7DB28C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</w:t>
      </w:r>
      <w:r>
        <w:rPr>
          <w:noProof/>
        </w:rPr>
        <w:tab/>
        <w:t>1037</w:t>
      </w:r>
    </w:p>
    <w:p w14:paraId="45BC71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1037</w:t>
      </w:r>
    </w:p>
    <w:p w14:paraId="694B2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1037</w:t>
      </w:r>
    </w:p>
    <w:p w14:paraId="02D8FE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1037</w:t>
      </w:r>
    </w:p>
    <w:p w14:paraId="59B59B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1037</w:t>
      </w:r>
    </w:p>
    <w:p w14:paraId="2710FC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1037</w:t>
      </w:r>
    </w:p>
    <w:p w14:paraId="51B1CC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1037</w:t>
      </w:r>
    </w:p>
    <w:p w14:paraId="2D06D1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1038</w:t>
      </w:r>
    </w:p>
    <w:p w14:paraId="79A7EF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</w:t>
      </w:r>
      <w:r>
        <w:rPr>
          <w:noProof/>
        </w:rPr>
        <w:tab/>
        <w:t>1039</w:t>
      </w:r>
    </w:p>
    <w:p w14:paraId="3A8AF8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1039</w:t>
      </w:r>
    </w:p>
    <w:p w14:paraId="00638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1039</w:t>
      </w:r>
    </w:p>
    <w:p w14:paraId="0695C3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SS-RSRP Accuracy</w:t>
      </w:r>
      <w:r>
        <w:rPr>
          <w:noProof/>
        </w:rPr>
        <w:tab/>
        <w:t>1039</w:t>
      </w:r>
    </w:p>
    <w:p w14:paraId="3A7433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</w:t>
      </w:r>
      <w:r>
        <w:rPr>
          <w:noProof/>
        </w:rPr>
        <w:tab/>
        <w:t>1039</w:t>
      </w:r>
    </w:p>
    <w:p w14:paraId="16E3F6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427D13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1039</w:t>
      </w:r>
    </w:p>
    <w:p w14:paraId="535410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</w:t>
      </w:r>
      <w:r>
        <w:rPr>
          <w:noProof/>
        </w:rPr>
        <w:tab/>
        <w:t>1040</w:t>
      </w:r>
    </w:p>
    <w:p w14:paraId="5AFDDF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1040</w:t>
      </w:r>
    </w:p>
    <w:p w14:paraId="5875DD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1040</w:t>
      </w:r>
    </w:p>
    <w:p w14:paraId="3CAFB6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>
        <w:rPr>
          <w:noProof/>
        </w:rPr>
        <w:tab/>
        <w:t>1040</w:t>
      </w:r>
    </w:p>
    <w:p w14:paraId="3BF4D7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3AFDD8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376EFF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1041</w:t>
      </w:r>
    </w:p>
    <w:p w14:paraId="3848EA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1042</w:t>
      </w:r>
    </w:p>
    <w:p w14:paraId="606B93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1042</w:t>
      </w:r>
    </w:p>
    <w:p w14:paraId="1A13BE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1042</w:t>
      </w:r>
    </w:p>
    <w:p w14:paraId="028215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1042</w:t>
      </w:r>
    </w:p>
    <w:p w14:paraId="537D71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 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0E70B4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14D10F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33BE9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1043</w:t>
      </w:r>
    </w:p>
    <w:p w14:paraId="1C76C3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1043</w:t>
      </w:r>
    </w:p>
    <w:p w14:paraId="13427B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787835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1043</w:t>
      </w:r>
    </w:p>
    <w:p w14:paraId="369954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33560A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06D89B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1044</w:t>
      </w:r>
    </w:p>
    <w:p w14:paraId="3EC6F8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723ED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FA746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7F47C3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1045</w:t>
      </w:r>
    </w:p>
    <w:p w14:paraId="7F2BED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</w:t>
      </w:r>
      <w:r>
        <w:rPr>
          <w:noProof/>
        </w:rPr>
        <w:tab/>
        <w:t>1045</w:t>
      </w:r>
    </w:p>
    <w:p w14:paraId="534976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1045</w:t>
      </w:r>
    </w:p>
    <w:p w14:paraId="445EE9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1045</w:t>
      </w:r>
    </w:p>
    <w:p w14:paraId="0839E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1046</w:t>
      </w:r>
    </w:p>
    <w:p w14:paraId="305FE8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1047</w:t>
      </w:r>
    </w:p>
    <w:p w14:paraId="6A5640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1047</w:t>
      </w:r>
    </w:p>
    <w:p w14:paraId="0A083D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79244B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1049</w:t>
      </w:r>
    </w:p>
    <w:p w14:paraId="0061EA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1049</w:t>
      </w:r>
    </w:p>
    <w:p w14:paraId="4773EA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1049</w:t>
      </w:r>
    </w:p>
    <w:p w14:paraId="44EA99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77179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1049</w:t>
      </w:r>
    </w:p>
    <w:p w14:paraId="601C13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1049</w:t>
      </w:r>
    </w:p>
    <w:p w14:paraId="3037C3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6658AE7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1050</w:t>
      </w:r>
    </w:p>
    <w:p w14:paraId="732AB1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1050</w:t>
      </w:r>
    </w:p>
    <w:p w14:paraId="47E194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RSRP measurements</w:t>
      </w:r>
      <w:r>
        <w:rPr>
          <w:noProof/>
        </w:rPr>
        <w:tab/>
        <w:t>1050</w:t>
      </w:r>
    </w:p>
    <w:p w14:paraId="341143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RSRQ measurements</w:t>
      </w:r>
      <w:r>
        <w:rPr>
          <w:noProof/>
        </w:rPr>
        <w:tab/>
        <w:t>1050</w:t>
      </w:r>
    </w:p>
    <w:p w14:paraId="1568CD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RSTD measurements</w:t>
      </w:r>
      <w:r>
        <w:rPr>
          <w:noProof/>
        </w:rPr>
        <w:tab/>
        <w:t>1050</w:t>
      </w:r>
    </w:p>
    <w:p w14:paraId="70A7E84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RS-SINR measurements</w:t>
      </w:r>
      <w:r>
        <w:rPr>
          <w:noProof/>
        </w:rPr>
        <w:tab/>
        <w:t>1051</w:t>
      </w:r>
    </w:p>
    <w:p w14:paraId="7486B1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E-UTRAN RSRP measurements </w:t>
      </w:r>
      <w:r w:rsidRPr="00E65A76">
        <w:rPr>
          <w:noProof/>
          <w:lang w:val="en-US"/>
        </w:rPr>
        <w:t>for CA/DC Idle Mode Measurements</w:t>
      </w:r>
      <w:r>
        <w:rPr>
          <w:noProof/>
        </w:rPr>
        <w:tab/>
        <w:t>1051</w:t>
      </w:r>
    </w:p>
    <w:p w14:paraId="6E592C0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E-UTRAN RSRQ measurements </w:t>
      </w:r>
      <w:r w:rsidRPr="00E65A76">
        <w:rPr>
          <w:noProof/>
          <w:lang w:val="en-US"/>
        </w:rPr>
        <w:t>for CA/DC Idle Mode Measurements</w:t>
      </w:r>
      <w:r>
        <w:rPr>
          <w:noProof/>
        </w:rPr>
        <w:tab/>
        <w:t>1051</w:t>
      </w:r>
    </w:p>
    <w:p w14:paraId="6DFBE25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1052</w:t>
      </w:r>
    </w:p>
    <w:p w14:paraId="7326E1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1052</w:t>
      </w:r>
    </w:p>
    <w:p w14:paraId="35A880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RSRP measurements</w:t>
      </w:r>
      <w:r>
        <w:rPr>
          <w:noProof/>
        </w:rPr>
        <w:tab/>
        <w:t>1052</w:t>
      </w:r>
    </w:p>
    <w:p w14:paraId="1C4DB60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RSRQ measurements</w:t>
      </w:r>
      <w:r>
        <w:rPr>
          <w:noProof/>
        </w:rPr>
        <w:tab/>
        <w:t>1052</w:t>
      </w:r>
    </w:p>
    <w:p w14:paraId="6C4BFD2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RS-SINR measurements</w:t>
      </w:r>
      <w:r>
        <w:rPr>
          <w:noProof/>
        </w:rPr>
        <w:tab/>
        <w:t>1053</w:t>
      </w:r>
    </w:p>
    <w:p w14:paraId="3A3BDB9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1053</w:t>
      </w:r>
    </w:p>
    <w:p w14:paraId="25643D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1053</w:t>
      </w:r>
    </w:p>
    <w:p w14:paraId="11AB29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1054</w:t>
      </w:r>
    </w:p>
    <w:p w14:paraId="6E534B5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1054</w:t>
      </w:r>
    </w:p>
    <w:p w14:paraId="0C7D29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1054</w:t>
      </w:r>
    </w:p>
    <w:p w14:paraId="38B20E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1054</w:t>
      </w:r>
    </w:p>
    <w:p w14:paraId="21EBD3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1054</w:t>
      </w:r>
    </w:p>
    <w:p w14:paraId="6F135A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1055</w:t>
      </w:r>
    </w:p>
    <w:p w14:paraId="547903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1056</w:t>
      </w:r>
    </w:p>
    <w:p w14:paraId="41914A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SL-RSSI Accuracy</w:t>
      </w:r>
      <w:r>
        <w:rPr>
          <w:noProof/>
        </w:rPr>
        <w:tab/>
        <w:t>1056</w:t>
      </w:r>
    </w:p>
    <w:p w14:paraId="7DF6CA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1056</w:t>
      </w:r>
    </w:p>
    <w:p w14:paraId="7FB969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1056</w:t>
      </w:r>
    </w:p>
    <w:p w14:paraId="070EE1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1057</w:t>
      </w:r>
    </w:p>
    <w:p w14:paraId="60EBE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1057</w:t>
      </w:r>
    </w:p>
    <w:p w14:paraId="55A4DEE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1058</w:t>
      </w:r>
    </w:p>
    <w:p w14:paraId="3108694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1059</w:t>
      </w:r>
    </w:p>
    <w:p w14:paraId="2ABBEAC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062B15F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1059</w:t>
      </w:r>
    </w:p>
    <w:p w14:paraId="3DF72C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4E7DAC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1059</w:t>
      </w:r>
    </w:p>
    <w:p w14:paraId="463D6B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1060</w:t>
      </w:r>
    </w:p>
    <w:p w14:paraId="3D4A2B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1060</w:t>
      </w:r>
    </w:p>
    <w:p w14:paraId="61825E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1061</w:t>
      </w:r>
    </w:p>
    <w:p w14:paraId="617BFF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1061</w:t>
      </w:r>
    </w:p>
    <w:p w14:paraId="6D0B2B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60951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1061</w:t>
      </w:r>
    </w:p>
    <w:p w14:paraId="535096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1062</w:t>
      </w:r>
    </w:p>
    <w:p w14:paraId="55A1BF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1063</w:t>
      </w:r>
    </w:p>
    <w:p w14:paraId="392F8F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1063</w:t>
      </w:r>
    </w:p>
    <w:p w14:paraId="70AFEB4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1064</w:t>
      </w:r>
    </w:p>
    <w:p w14:paraId="27E2E22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1065</w:t>
      </w:r>
    </w:p>
    <w:p w14:paraId="460A01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08DED8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1065</w:t>
      </w:r>
    </w:p>
    <w:p w14:paraId="681EE84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1066</w:t>
      </w:r>
    </w:p>
    <w:p w14:paraId="04C302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1066</w:t>
      </w:r>
    </w:p>
    <w:p w14:paraId="485525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1066</w:t>
      </w:r>
    </w:p>
    <w:p w14:paraId="059912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1067</w:t>
      </w:r>
    </w:p>
    <w:p w14:paraId="5C5572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1068</w:t>
      </w:r>
    </w:p>
    <w:p w14:paraId="5515AD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1069</w:t>
      </w:r>
    </w:p>
    <w:p w14:paraId="3BB3B8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1069</w:t>
      </w:r>
    </w:p>
    <w:p w14:paraId="78C3C3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E65A76">
        <w:rPr>
          <w:noProof/>
          <w:lang w:val="en-US"/>
        </w:rPr>
        <w:t>due to Active BWP switching Requirement</w:t>
      </w:r>
      <w:r>
        <w:rPr>
          <w:noProof/>
        </w:rPr>
        <w:tab/>
        <w:t>1070</w:t>
      </w:r>
    </w:p>
    <w:p w14:paraId="09240B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1070</w:t>
      </w:r>
    </w:p>
    <w:p w14:paraId="46C849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1070</w:t>
      </w:r>
    </w:p>
    <w:p w14:paraId="0CAC86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1071</w:t>
      </w:r>
    </w:p>
    <w:p w14:paraId="519DF72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1071</w:t>
      </w:r>
    </w:p>
    <w:p w14:paraId="3420949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1071</w:t>
      </w:r>
    </w:p>
    <w:p w14:paraId="60F199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1071</w:t>
      </w:r>
    </w:p>
    <w:p w14:paraId="2F8F681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2B99DC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48AEFA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7BBA61C3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Performance Requirements for NR gNB</w:t>
      </w:r>
      <w:r>
        <w:rPr>
          <w:noProof/>
        </w:rPr>
        <w:tab/>
        <w:t>1072</w:t>
      </w:r>
    </w:p>
    <w:p w14:paraId="38456EC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1072</w:t>
      </w:r>
    </w:p>
    <w:p w14:paraId="5AB782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1072</w:t>
      </w:r>
    </w:p>
    <w:p w14:paraId="4D10FA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1074</w:t>
      </w:r>
    </w:p>
    <w:p w14:paraId="1F7491E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1076</w:t>
      </w:r>
    </w:p>
    <w:p w14:paraId="560F20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1D56A60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1078</w:t>
      </w:r>
    </w:p>
    <w:p w14:paraId="202B36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1080</w:t>
      </w:r>
    </w:p>
    <w:p w14:paraId="34C93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1080</w:t>
      </w:r>
    </w:p>
    <w:p w14:paraId="271290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UL SRS RSRP measurement</w:t>
      </w:r>
      <w:r>
        <w:rPr>
          <w:noProof/>
        </w:rPr>
        <w:tab/>
        <w:t>1081</w:t>
      </w:r>
    </w:p>
    <w:p w14:paraId="0E49D1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40F805B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1082</w:t>
      </w:r>
    </w:p>
    <w:p w14:paraId="05FFA6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1082</w:t>
      </w:r>
    </w:p>
    <w:p w14:paraId="3B96F9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1082</w:t>
      </w:r>
    </w:p>
    <w:p w14:paraId="29F7CF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AoA/ZoA</w:t>
      </w:r>
      <w:r>
        <w:rPr>
          <w:noProof/>
        </w:rPr>
        <w:tab/>
        <w:t>1083</w:t>
      </w:r>
    </w:p>
    <w:p w14:paraId="22DAAE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3A52FF7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E65A76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1084</w:t>
      </w:r>
    </w:p>
    <w:p w14:paraId="1D1F1F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4DFC860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1085</w:t>
      </w:r>
    </w:p>
    <w:p w14:paraId="6BAE6B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1085</w:t>
      </w:r>
    </w:p>
    <w:p w14:paraId="1D552C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1087</w:t>
      </w:r>
    </w:p>
    <w:p w14:paraId="679051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26A392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6C276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3F8E20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4A79E88A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E65A76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1089</w:t>
      </w:r>
    </w:p>
    <w:p w14:paraId="41DAC34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1089</w:t>
      </w:r>
    </w:p>
    <w:p w14:paraId="00838AFD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1089</w:t>
      </w:r>
    </w:p>
    <w:p w14:paraId="5177C4D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1089</w:t>
      </w:r>
    </w:p>
    <w:p w14:paraId="7AC7E1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1089</w:t>
      </w:r>
    </w:p>
    <w:p w14:paraId="611726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1089</w:t>
      </w:r>
    </w:p>
    <w:p w14:paraId="501CFB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Implementation requirements</w:t>
      </w:r>
      <w:r>
        <w:rPr>
          <w:noProof/>
        </w:rPr>
        <w:tab/>
        <w:t>1090</w:t>
      </w:r>
    </w:p>
    <w:p w14:paraId="02EDF6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Physical layer timing requirements</w:t>
      </w:r>
      <w:r>
        <w:rPr>
          <w:noProof/>
        </w:rPr>
        <w:tab/>
        <w:t>1090</w:t>
      </w:r>
    </w:p>
    <w:p w14:paraId="7E1A44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1090</w:t>
      </w:r>
    </w:p>
    <w:p w14:paraId="50CBFBDA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1091</w:t>
      </w:r>
    </w:p>
    <w:p w14:paraId="3C89A80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1091</w:t>
      </w:r>
    </w:p>
    <w:p w14:paraId="0800A3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PDSCH</w:t>
      </w:r>
      <w:r>
        <w:rPr>
          <w:noProof/>
        </w:rPr>
        <w:tab/>
        <w:t>1091</w:t>
      </w:r>
    </w:p>
    <w:p w14:paraId="1B925E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1091</w:t>
      </w:r>
    </w:p>
    <w:p w14:paraId="593DA7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1092</w:t>
      </w:r>
    </w:p>
    <w:p w14:paraId="2D494E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</w:t>
      </w:r>
      <w:r w:rsidRPr="00E65A76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1095</w:t>
      </w:r>
    </w:p>
    <w:p w14:paraId="70426C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1095</w:t>
      </w:r>
    </w:p>
    <w:p w14:paraId="3F41D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1096</w:t>
      </w:r>
    </w:p>
    <w:p w14:paraId="5B7EA5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 for RMC scheduling</w:t>
      </w:r>
      <w:r>
        <w:rPr>
          <w:noProof/>
        </w:rPr>
        <w:tab/>
        <w:t>1099</w:t>
      </w:r>
    </w:p>
    <w:p w14:paraId="24A0D6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1099</w:t>
      </w:r>
    </w:p>
    <w:p w14:paraId="494A32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3E8F5C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1106</w:t>
      </w:r>
    </w:p>
    <w:p w14:paraId="1CE5F84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1108</w:t>
      </w:r>
    </w:p>
    <w:p w14:paraId="3D71D2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PDSCH</w:t>
      </w:r>
      <w:r>
        <w:rPr>
          <w:noProof/>
        </w:rPr>
        <w:tab/>
        <w:t>1108</w:t>
      </w:r>
    </w:p>
    <w:p w14:paraId="52B469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sv-SE"/>
        </w:rPr>
        <w:t>TDD</w:t>
      </w:r>
      <w:r>
        <w:rPr>
          <w:noProof/>
        </w:rPr>
        <w:tab/>
        <w:t>1108</w:t>
      </w:r>
    </w:p>
    <w:p w14:paraId="6E4599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</w:t>
      </w:r>
      <w:r w:rsidRPr="00E65A76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1109</w:t>
      </w:r>
    </w:p>
    <w:p w14:paraId="7F1478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1109</w:t>
      </w:r>
    </w:p>
    <w:p w14:paraId="4F6A26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 for RMC scheduling</w:t>
      </w:r>
      <w:r>
        <w:rPr>
          <w:noProof/>
        </w:rPr>
        <w:tab/>
        <w:t>1110</w:t>
      </w:r>
    </w:p>
    <w:p w14:paraId="364112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1110</w:t>
      </w:r>
    </w:p>
    <w:p w14:paraId="795FBD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68F198A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RMC burst transmission model</w:t>
      </w:r>
      <w:r>
        <w:rPr>
          <w:noProof/>
        </w:rPr>
        <w:tab/>
        <w:t>1111</w:t>
      </w:r>
    </w:p>
    <w:p w14:paraId="1779BA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1111</w:t>
      </w:r>
    </w:p>
    <w:p w14:paraId="33F0A7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1111</w:t>
      </w:r>
    </w:p>
    <w:p w14:paraId="32503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1112</w:t>
      </w:r>
    </w:p>
    <w:p w14:paraId="4B71C7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1112</w:t>
      </w:r>
    </w:p>
    <w:p w14:paraId="66FDF7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1113</w:t>
      </w:r>
    </w:p>
    <w:p w14:paraId="3807DA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1113</w:t>
      </w:r>
    </w:p>
    <w:p w14:paraId="20644A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1114</w:t>
      </w:r>
    </w:p>
    <w:p w14:paraId="429BE6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1114</w:t>
      </w:r>
    </w:p>
    <w:p w14:paraId="71EC6C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1114</w:t>
      </w:r>
    </w:p>
    <w:p w14:paraId="15FC47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1115</w:t>
      </w:r>
    </w:p>
    <w:p w14:paraId="0A3E0E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1115</w:t>
      </w:r>
    </w:p>
    <w:p w14:paraId="09C2AD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1115</w:t>
      </w:r>
    </w:p>
    <w:p w14:paraId="0C82BC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1116</w:t>
      </w:r>
    </w:p>
    <w:p w14:paraId="0E91FE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1116</w:t>
      </w:r>
    </w:p>
    <w:p w14:paraId="11E71C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1116</w:t>
      </w:r>
    </w:p>
    <w:p w14:paraId="6A4644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1117</w:t>
      </w:r>
    </w:p>
    <w:p w14:paraId="24B8BA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1117</w:t>
      </w:r>
    </w:p>
    <w:p w14:paraId="5DE944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1117</w:t>
      </w:r>
    </w:p>
    <w:p w14:paraId="5900AF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11: DRX cycle = 20 ms and TAT =</w:t>
      </w:r>
      <w:r w:rsidRPr="00E65A76">
        <w:rPr>
          <w:rFonts w:cs="Arial"/>
          <w:noProof/>
          <w:lang w:val="en-US"/>
        </w:rPr>
        <w:t xml:space="preserve"> </w:t>
      </w:r>
      <w:r w:rsidRPr="00E65A76">
        <w:rPr>
          <w:rFonts w:cs="Arial"/>
          <w:noProof/>
        </w:rPr>
        <w:t>Infinity</w:t>
      </w:r>
      <w:r>
        <w:rPr>
          <w:noProof/>
        </w:rPr>
        <w:tab/>
        <w:t>1118</w:t>
      </w:r>
    </w:p>
    <w:p w14:paraId="0A5BC0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1118</w:t>
      </w:r>
    </w:p>
    <w:p w14:paraId="7D0595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1118</w:t>
      </w:r>
    </w:p>
    <w:p w14:paraId="5A4BC3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1119</w:t>
      </w:r>
    </w:p>
    <w:p w14:paraId="278C3B9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1119</w:t>
      </w:r>
    </w:p>
    <w:p w14:paraId="49D6F5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1119</w:t>
      </w:r>
    </w:p>
    <w:p w14:paraId="568DAF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148A90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22DD6B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1119</w:t>
      </w:r>
    </w:p>
    <w:p w14:paraId="23721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1119</w:t>
      </w:r>
    </w:p>
    <w:p w14:paraId="6BD789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46BAD2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082CFA1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1120</w:t>
      </w:r>
    </w:p>
    <w:p w14:paraId="408310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FR1</w:t>
      </w:r>
      <w:r>
        <w:rPr>
          <w:noProof/>
        </w:rPr>
        <w:tab/>
        <w:t>1120</w:t>
      </w:r>
    </w:p>
    <w:p w14:paraId="7F0AE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connection</w:t>
      </w:r>
      <w:r w:rsidRPr="00E65A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1120</w:t>
      </w:r>
    </w:p>
    <w:p w14:paraId="6163FE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5432A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1120</w:t>
      </w:r>
    </w:p>
    <w:p w14:paraId="370712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FR2</w:t>
      </w:r>
      <w:r>
        <w:rPr>
          <w:noProof/>
        </w:rPr>
        <w:tab/>
        <w:t>1123</w:t>
      </w:r>
    </w:p>
    <w:p w14:paraId="25683BF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1123</w:t>
      </w:r>
    </w:p>
    <w:p w14:paraId="2AD1BD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4B706B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connection</w:t>
      </w:r>
      <w:r w:rsidRPr="00E65A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32C74A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2271CD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02DB6D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1125</w:t>
      </w:r>
    </w:p>
    <w:p w14:paraId="36F87D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75F7CC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3E619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4185B8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1126</w:t>
      </w:r>
    </w:p>
    <w:p w14:paraId="4209DF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1127</w:t>
      </w:r>
    </w:p>
    <w:p w14:paraId="0FD7814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1128</w:t>
      </w:r>
    </w:p>
    <w:p w14:paraId="5986B9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209140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F583C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1128</w:t>
      </w:r>
    </w:p>
    <w:p w14:paraId="7721ED6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1129</w:t>
      </w:r>
    </w:p>
    <w:p w14:paraId="6B9E3DC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1129</w:t>
      </w:r>
    </w:p>
    <w:p w14:paraId="30B594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411A40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1129</w:t>
      </w:r>
    </w:p>
    <w:p w14:paraId="2720F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1129</w:t>
      </w:r>
    </w:p>
    <w:p w14:paraId="360DC5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496B4F8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1129</w:t>
      </w:r>
    </w:p>
    <w:p w14:paraId="34D79F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</w:t>
      </w:r>
      <w:r w:rsidRPr="00E65A76">
        <w:rPr>
          <w:noProof/>
          <w:snapToGrid w:val="0"/>
          <w:lang w:eastAsia="zh-CN"/>
        </w:rPr>
        <w:t>8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1129</w:t>
      </w:r>
    </w:p>
    <w:p w14:paraId="4F0FC6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FR1</w:t>
      </w:r>
      <w:r>
        <w:rPr>
          <w:noProof/>
        </w:rPr>
        <w:tab/>
        <w:t>1130</w:t>
      </w:r>
    </w:p>
    <w:p w14:paraId="2B41C8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1130</w:t>
      </w:r>
    </w:p>
    <w:p w14:paraId="15BB5A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1130</w:t>
      </w:r>
    </w:p>
    <w:p w14:paraId="4F8EA4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1131</w:t>
      </w:r>
    </w:p>
    <w:p w14:paraId="2E3D25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1132</w:t>
      </w:r>
    </w:p>
    <w:p w14:paraId="7AE669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</w:t>
      </w:r>
      <w:r w:rsidRPr="00E65A76">
        <w:rPr>
          <w:noProof/>
          <w:snapToGrid w:val="0"/>
          <w:lang w:eastAsia="zh-CN"/>
        </w:rPr>
        <w:t>2</w:t>
      </w:r>
      <w:r>
        <w:rPr>
          <w:noProof/>
        </w:rPr>
        <w:tab/>
        <w:t>1133</w:t>
      </w:r>
    </w:p>
    <w:p w14:paraId="74775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1133</w:t>
      </w:r>
    </w:p>
    <w:p w14:paraId="21B697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1134</w:t>
      </w:r>
    </w:p>
    <w:p w14:paraId="74EC9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1135</w:t>
      </w:r>
    </w:p>
    <w:p w14:paraId="34791F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1136</w:t>
      </w:r>
    </w:p>
    <w:p w14:paraId="25C8169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1137</w:t>
      </w:r>
    </w:p>
    <w:p w14:paraId="08164B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</w:t>
      </w:r>
      <w:r w:rsidRPr="00E65A76">
        <w:rPr>
          <w:noProof/>
          <w:snapToGrid w:val="0"/>
          <w:lang w:eastAsia="zh-CN"/>
        </w:rPr>
        <w:t>8A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1137</w:t>
      </w:r>
    </w:p>
    <w:p w14:paraId="5A57BE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A.3.8A.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FR1</w:t>
      </w:r>
      <w:r>
        <w:rPr>
          <w:noProof/>
        </w:rPr>
        <w:tab/>
        <w:t>1137</w:t>
      </w:r>
    </w:p>
    <w:p w14:paraId="732E80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1137</w:t>
      </w:r>
    </w:p>
    <w:p w14:paraId="59FBE7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1138</w:t>
      </w:r>
    </w:p>
    <w:p w14:paraId="2FF6A75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1139</w:t>
      </w:r>
    </w:p>
    <w:p w14:paraId="247F6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1139</w:t>
      </w:r>
    </w:p>
    <w:p w14:paraId="4600AE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Downlink BWP configurations</w:t>
      </w:r>
      <w:r>
        <w:rPr>
          <w:noProof/>
        </w:rPr>
        <w:tab/>
        <w:t>1140</w:t>
      </w:r>
    </w:p>
    <w:p w14:paraId="233136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Initial BWP</w:t>
      </w:r>
      <w:r>
        <w:rPr>
          <w:noProof/>
        </w:rPr>
        <w:tab/>
        <w:t>1140</w:t>
      </w:r>
    </w:p>
    <w:p w14:paraId="320142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1140</w:t>
      </w:r>
    </w:p>
    <w:p w14:paraId="75678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Uplink BWP configurations</w:t>
      </w:r>
      <w:r>
        <w:rPr>
          <w:noProof/>
        </w:rPr>
        <w:tab/>
        <w:t>1141</w:t>
      </w:r>
    </w:p>
    <w:p w14:paraId="1F147C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Initial BWP</w:t>
      </w:r>
      <w:r>
        <w:rPr>
          <w:noProof/>
        </w:rPr>
        <w:tab/>
        <w:t>1141</w:t>
      </w:r>
    </w:p>
    <w:p w14:paraId="6FF187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1141</w:t>
      </w:r>
    </w:p>
    <w:p w14:paraId="1FE1E7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1141</w:t>
      </w:r>
    </w:p>
    <w:p w14:paraId="387FC8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1141</w:t>
      </w:r>
    </w:p>
    <w:p w14:paraId="19494A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Downlink BWP configurations</w:t>
      </w:r>
      <w:r>
        <w:rPr>
          <w:noProof/>
        </w:rPr>
        <w:tab/>
        <w:t>1142</w:t>
      </w:r>
    </w:p>
    <w:p w14:paraId="2BB571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6ACB49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Uplink BWP configurations</w:t>
      </w:r>
      <w:r>
        <w:rPr>
          <w:noProof/>
        </w:rPr>
        <w:tab/>
        <w:t>1142</w:t>
      </w:r>
    </w:p>
    <w:p w14:paraId="13C3A4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5379A3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1143</w:t>
      </w:r>
    </w:p>
    <w:p w14:paraId="7C7E52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1143</w:t>
      </w:r>
    </w:p>
    <w:p w14:paraId="1534A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1143</w:t>
      </w:r>
    </w:p>
    <w:p w14:paraId="1F9413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1143</w:t>
      </w:r>
    </w:p>
    <w:p w14:paraId="0EB761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1144</w:t>
      </w:r>
    </w:p>
    <w:p w14:paraId="2C1BA4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1144</w:t>
      </w:r>
    </w:p>
    <w:p w14:paraId="3B8C50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1145</w:t>
      </w:r>
    </w:p>
    <w:p w14:paraId="10F0E8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1145</w:t>
      </w:r>
    </w:p>
    <w:p w14:paraId="0500F5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1146</w:t>
      </w:r>
    </w:p>
    <w:p w14:paraId="10D933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1146</w:t>
      </w:r>
    </w:p>
    <w:p w14:paraId="778E6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1147</w:t>
      </w:r>
    </w:p>
    <w:p w14:paraId="2CAAB4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1147</w:t>
      </w:r>
    </w:p>
    <w:p w14:paraId="2BED3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1147</w:t>
      </w:r>
    </w:p>
    <w:p w14:paraId="475297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1148</w:t>
      </w:r>
    </w:p>
    <w:p w14:paraId="467FD4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1148</w:t>
      </w:r>
    </w:p>
    <w:p w14:paraId="311567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1149</w:t>
      </w:r>
    </w:p>
    <w:p w14:paraId="1D37C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1149</w:t>
      </w:r>
    </w:p>
    <w:p w14:paraId="0039B8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1150</w:t>
      </w:r>
    </w:p>
    <w:p w14:paraId="416B86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1150</w:t>
      </w:r>
    </w:p>
    <w:p w14:paraId="55156E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1151</w:t>
      </w:r>
    </w:p>
    <w:p w14:paraId="324A2F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1151</w:t>
      </w:r>
    </w:p>
    <w:p w14:paraId="63079C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1152</w:t>
      </w:r>
    </w:p>
    <w:p w14:paraId="360E06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1152</w:t>
      </w:r>
    </w:p>
    <w:p w14:paraId="53173D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1153</w:t>
      </w:r>
    </w:p>
    <w:p w14:paraId="3DB1AD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1153</w:t>
      </w:r>
    </w:p>
    <w:p w14:paraId="645480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1154</w:t>
      </w:r>
    </w:p>
    <w:p w14:paraId="18DF40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 xml:space="preserve">SSB pattern </w:t>
      </w:r>
      <w:r w:rsidRPr="00E65A76">
        <w:rPr>
          <w:rFonts w:eastAsia="SimSun"/>
          <w:noProof/>
          <w:lang w:eastAsia="zh-CN"/>
        </w:rPr>
        <w:t>16</w:t>
      </w:r>
      <w:r w:rsidRPr="00E65A76">
        <w:rPr>
          <w:rFonts w:eastAsia="SimSun"/>
          <w:noProof/>
        </w:rPr>
        <w:t xml:space="preserve"> in FR2: SSB allocation for SSB SCS=960 kHz in 400 MHz</w:t>
      </w:r>
      <w:r>
        <w:rPr>
          <w:noProof/>
        </w:rPr>
        <w:tab/>
        <w:t>1154</w:t>
      </w:r>
    </w:p>
    <w:p w14:paraId="47ABCF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5501D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0D8007E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1156</w:t>
      </w:r>
    </w:p>
    <w:p w14:paraId="03BC24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1156</w:t>
      </w:r>
    </w:p>
    <w:p w14:paraId="63CA64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1156</w:t>
      </w:r>
    </w:p>
    <w:p w14:paraId="667340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1156</w:t>
      </w:r>
    </w:p>
    <w:p w14:paraId="6E7334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1157</w:t>
      </w:r>
    </w:p>
    <w:p w14:paraId="54A782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1157</w:t>
      </w:r>
    </w:p>
    <w:p w14:paraId="394210C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1158</w:t>
      </w:r>
    </w:p>
    <w:p w14:paraId="368A12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1158</w:t>
      </w:r>
    </w:p>
    <w:p w14:paraId="69EB4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1158</w:t>
      </w:r>
    </w:p>
    <w:p w14:paraId="02ECA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1158</w:t>
      </w:r>
    </w:p>
    <w:p w14:paraId="4BAB89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1159</w:t>
      </w:r>
    </w:p>
    <w:p w14:paraId="0ED098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1159</w:t>
      </w:r>
    </w:p>
    <w:p w14:paraId="7366A4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1160</w:t>
      </w:r>
    </w:p>
    <w:p w14:paraId="43C8A5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1160</w:t>
      </w:r>
    </w:p>
    <w:p w14:paraId="038662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1161</w:t>
      </w:r>
    </w:p>
    <w:p w14:paraId="557833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1161</w:t>
      </w:r>
    </w:p>
    <w:p w14:paraId="7F6035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1161</w:t>
      </w:r>
    </w:p>
    <w:p w14:paraId="28F8C1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1162</w:t>
      </w:r>
    </w:p>
    <w:p w14:paraId="6A275B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1162</w:t>
      </w:r>
    </w:p>
    <w:p w14:paraId="02F7C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1163</w:t>
      </w:r>
    </w:p>
    <w:p w14:paraId="75AC29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1163</w:t>
      </w:r>
    </w:p>
    <w:p w14:paraId="68B19F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1164</w:t>
      </w:r>
    </w:p>
    <w:p w14:paraId="014ED4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1164</w:t>
      </w:r>
    </w:p>
    <w:p w14:paraId="484A5F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1164</w:t>
      </w:r>
    </w:p>
    <w:p w14:paraId="684A63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1164</w:t>
      </w:r>
    </w:p>
    <w:p w14:paraId="08D3B4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1164</w:t>
      </w:r>
    </w:p>
    <w:p w14:paraId="3CBE26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1165</w:t>
      </w:r>
    </w:p>
    <w:p w14:paraId="65E9E2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1165</w:t>
      </w:r>
    </w:p>
    <w:p w14:paraId="58AB72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1165</w:t>
      </w:r>
    </w:p>
    <w:p w14:paraId="44557C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1165</w:t>
      </w:r>
    </w:p>
    <w:p w14:paraId="1E843A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1165</w:t>
      </w:r>
    </w:p>
    <w:p w14:paraId="51CC4E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1166</w:t>
      </w:r>
    </w:p>
    <w:p w14:paraId="25EB5E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1166</w:t>
      </w:r>
    </w:p>
    <w:p w14:paraId="518DDB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1166</w:t>
      </w:r>
    </w:p>
    <w:p w14:paraId="4A1E75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1166</w:t>
      </w:r>
    </w:p>
    <w:p w14:paraId="0D9986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1166</w:t>
      </w:r>
    </w:p>
    <w:p w14:paraId="55C7A8D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1166</w:t>
      </w:r>
    </w:p>
    <w:p w14:paraId="67A624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1166</w:t>
      </w:r>
    </w:p>
    <w:p w14:paraId="6BC91E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1DB5A5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5C933E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1167</w:t>
      </w:r>
    </w:p>
    <w:p w14:paraId="17BFA8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2EB1F5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C2126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1167</w:t>
      </w:r>
    </w:p>
    <w:p w14:paraId="1EBC7C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3FFAC6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128E01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1168</w:t>
      </w:r>
    </w:p>
    <w:p w14:paraId="6CDB63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378E08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1168</w:t>
      </w:r>
    </w:p>
    <w:p w14:paraId="5EF845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1168</w:t>
      </w:r>
    </w:p>
    <w:p w14:paraId="757F15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1169</w:t>
      </w:r>
    </w:p>
    <w:p w14:paraId="275CB51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2A9D22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6938EA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478C72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21D1B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61B14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8B360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44858D2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1171</w:t>
      </w:r>
    </w:p>
    <w:p w14:paraId="528608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1171</w:t>
      </w:r>
    </w:p>
    <w:p w14:paraId="7AEF11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1173</w:t>
      </w:r>
    </w:p>
    <w:p w14:paraId="407D038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Angle of Arrival (AoA) for FR2 RRM test cases</w:t>
      </w:r>
      <w:r>
        <w:rPr>
          <w:noProof/>
        </w:rPr>
        <w:tab/>
        <w:t>1179</w:t>
      </w:r>
    </w:p>
    <w:p w14:paraId="16FD26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1: Single AoA in Rx beam peak direction</w:t>
      </w:r>
      <w:r>
        <w:rPr>
          <w:noProof/>
        </w:rPr>
        <w:tab/>
        <w:t>1179</w:t>
      </w:r>
    </w:p>
    <w:p w14:paraId="08A918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2: Single AoA in non Rx beam peak direction</w:t>
      </w:r>
      <w:r>
        <w:rPr>
          <w:noProof/>
        </w:rPr>
        <w:tab/>
        <w:t>1179</w:t>
      </w:r>
    </w:p>
    <w:p w14:paraId="5A2B97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1179</w:t>
      </w:r>
    </w:p>
    <w:p w14:paraId="556D37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1180</w:t>
      </w:r>
    </w:p>
    <w:p w14:paraId="59EB71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3: 2 AoAs</w:t>
      </w:r>
      <w:r>
        <w:rPr>
          <w:noProof/>
        </w:rPr>
        <w:tab/>
        <w:t>1180</w:t>
      </w:r>
    </w:p>
    <w:p w14:paraId="386B2A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1180</w:t>
      </w:r>
    </w:p>
    <w:p w14:paraId="024B65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E65A7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1180</w:t>
      </w:r>
    </w:p>
    <w:p w14:paraId="2178D4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E65A7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1180</w:t>
      </w:r>
    </w:p>
    <w:p w14:paraId="338E095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1181</w:t>
      </w:r>
    </w:p>
    <w:p w14:paraId="6B08BB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1181</w:t>
      </w:r>
    </w:p>
    <w:p w14:paraId="491F2A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1181</w:t>
      </w:r>
    </w:p>
    <w:p w14:paraId="4BA886D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1181</w:t>
      </w:r>
    </w:p>
    <w:p w14:paraId="1B4A2F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1181</w:t>
      </w:r>
    </w:p>
    <w:p w14:paraId="081ED7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1182</w:t>
      </w:r>
    </w:p>
    <w:p w14:paraId="22344E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1182</w:t>
      </w:r>
    </w:p>
    <w:p w14:paraId="4BB16A7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1183</w:t>
      </w:r>
    </w:p>
    <w:p w14:paraId="704E19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1183</w:t>
      </w:r>
    </w:p>
    <w:p w14:paraId="7F4519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1183</w:t>
      </w:r>
    </w:p>
    <w:p w14:paraId="18E38D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1185</w:t>
      </w:r>
    </w:p>
    <w:p w14:paraId="6CC652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1187</w:t>
      </w:r>
    </w:p>
    <w:p w14:paraId="0F4DF1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1187</w:t>
      </w:r>
    </w:p>
    <w:p w14:paraId="3C2892A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1188</w:t>
      </w:r>
    </w:p>
    <w:p w14:paraId="7B8FAA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1188</w:t>
      </w:r>
    </w:p>
    <w:p w14:paraId="519A22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1188</w:t>
      </w:r>
    </w:p>
    <w:p w14:paraId="213A745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1188</w:t>
      </w:r>
    </w:p>
    <w:p w14:paraId="5A8E78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1188</w:t>
      </w:r>
    </w:p>
    <w:p w14:paraId="26B20E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1188</w:t>
      </w:r>
    </w:p>
    <w:p w14:paraId="17F3BC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MsgA</w:t>
      </w:r>
      <w:r w:rsidRPr="00E65A76">
        <w:rPr>
          <w:noProof/>
          <w:lang w:val="en-US"/>
        </w:rPr>
        <w:t xml:space="preserve"> configurations</w:t>
      </w:r>
      <w:r>
        <w:rPr>
          <w:noProof/>
        </w:rPr>
        <w:tab/>
        <w:t>1189</w:t>
      </w:r>
    </w:p>
    <w:p w14:paraId="7C8F32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1189</w:t>
      </w:r>
    </w:p>
    <w:p w14:paraId="1C9CC0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</w:t>
      </w:r>
      <w:r w:rsidRPr="00E65A76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1189</w:t>
      </w:r>
    </w:p>
    <w:p w14:paraId="4494F3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FR1 MsgA configuration 1</w:t>
      </w:r>
      <w:r>
        <w:rPr>
          <w:noProof/>
        </w:rPr>
        <w:tab/>
        <w:t>1189</w:t>
      </w:r>
    </w:p>
    <w:p w14:paraId="21490B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2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FR1 MsgA configuration 2</w:t>
      </w:r>
      <w:r>
        <w:rPr>
          <w:noProof/>
        </w:rPr>
        <w:tab/>
        <w:t>1190</w:t>
      </w:r>
    </w:p>
    <w:p w14:paraId="0A4944B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</w:t>
      </w:r>
      <w:r w:rsidRPr="00E65A76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</w:t>
      </w:r>
      <w:r w:rsidRPr="00E65A76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1192</w:t>
      </w:r>
    </w:p>
    <w:p w14:paraId="37DE30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FR2 MsgA configuration 1</w:t>
      </w:r>
      <w:r>
        <w:rPr>
          <w:noProof/>
        </w:rPr>
        <w:tab/>
        <w:t>1192</w:t>
      </w:r>
    </w:p>
    <w:p w14:paraId="61E5F0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FR2 MsgA configuration 2</w:t>
      </w:r>
      <w:r>
        <w:rPr>
          <w:noProof/>
        </w:rPr>
        <w:tab/>
        <w:t>1193</w:t>
      </w:r>
    </w:p>
    <w:p w14:paraId="4D5134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MsgA</w:t>
      </w:r>
      <w:r w:rsidRPr="00E65A76">
        <w:rPr>
          <w:noProof/>
          <w:lang w:val="en-US"/>
        </w:rPr>
        <w:t xml:space="preserve"> configurations under CCA</w:t>
      </w:r>
      <w:r>
        <w:rPr>
          <w:noProof/>
        </w:rPr>
        <w:tab/>
        <w:t>1195</w:t>
      </w:r>
    </w:p>
    <w:p w14:paraId="3F65D0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1195</w:t>
      </w:r>
    </w:p>
    <w:p w14:paraId="3FFFD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A.3.20A.</w:t>
      </w:r>
      <w:r w:rsidRPr="00E65A76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1195</w:t>
      </w:r>
    </w:p>
    <w:p w14:paraId="55D64E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A.3.20A.</w:t>
      </w:r>
      <w:r w:rsidRPr="00E65A76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1195</w:t>
      </w:r>
    </w:p>
    <w:p w14:paraId="199B49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A.3.20A.</w:t>
      </w:r>
      <w:r w:rsidRPr="00E65A76">
        <w:rPr>
          <w:noProof/>
          <w:lang w:val="en-US" w:eastAsia="zh-CN"/>
        </w:rPr>
        <w:t>2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754C55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1199</w:t>
      </w:r>
    </w:p>
    <w:p w14:paraId="0C8BFF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1199</w:t>
      </w:r>
    </w:p>
    <w:p w14:paraId="71C3E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1199</w:t>
      </w:r>
    </w:p>
    <w:p w14:paraId="04CB15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1203</w:t>
      </w:r>
    </w:p>
    <w:p w14:paraId="7E12F7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1204</w:t>
      </w:r>
    </w:p>
    <w:p w14:paraId="38BA8E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1: SL-DRX cycle = 40 ms</w:t>
      </w:r>
      <w:r>
        <w:rPr>
          <w:noProof/>
        </w:rPr>
        <w:tab/>
        <w:t>1204</w:t>
      </w:r>
    </w:p>
    <w:p w14:paraId="68063C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2: SL-DRX cycle = 320 ms</w:t>
      </w:r>
      <w:r>
        <w:rPr>
          <w:noProof/>
        </w:rPr>
        <w:tab/>
        <w:t>1204</w:t>
      </w:r>
    </w:p>
    <w:p w14:paraId="525CF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3: SL-DRX cycle = 640 ms</w:t>
      </w:r>
      <w:r>
        <w:rPr>
          <w:noProof/>
        </w:rPr>
        <w:tab/>
        <w:t>1204</w:t>
      </w:r>
    </w:p>
    <w:p w14:paraId="53D368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1204</w:t>
      </w:r>
    </w:p>
    <w:p w14:paraId="704A31C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1204</w:t>
      </w:r>
    </w:p>
    <w:p w14:paraId="69646E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1205</w:t>
      </w:r>
    </w:p>
    <w:p w14:paraId="4CE9F1B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1206</w:t>
      </w:r>
    </w:p>
    <w:p w14:paraId="45EB12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1206</w:t>
      </w:r>
    </w:p>
    <w:p w14:paraId="662575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1207</w:t>
      </w:r>
    </w:p>
    <w:p w14:paraId="462B0C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1208</w:t>
      </w:r>
    </w:p>
    <w:p w14:paraId="7C8C46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Channel bandwidth (CBW) configurations</w:t>
      </w:r>
      <w:r>
        <w:rPr>
          <w:noProof/>
        </w:rPr>
        <w:tab/>
        <w:t>1210</w:t>
      </w:r>
    </w:p>
    <w:p w14:paraId="2C72A9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DL UE specific CBW</w:t>
      </w:r>
      <w:r>
        <w:rPr>
          <w:noProof/>
        </w:rPr>
        <w:tab/>
        <w:t>1210</w:t>
      </w:r>
    </w:p>
    <w:p w14:paraId="45D316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1211</w:t>
      </w:r>
    </w:p>
    <w:p w14:paraId="4E15CC9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1211</w:t>
      </w:r>
    </w:p>
    <w:p w14:paraId="35565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4D969B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1211</w:t>
      </w:r>
    </w:p>
    <w:p w14:paraId="25E305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1211</w:t>
      </w:r>
    </w:p>
    <w:p w14:paraId="115007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1213</w:t>
      </w:r>
    </w:p>
    <w:p w14:paraId="463A15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1213</w:t>
      </w:r>
    </w:p>
    <w:p w14:paraId="3D5F4E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1213</w:t>
      </w:r>
    </w:p>
    <w:p w14:paraId="0C606D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A5AF6C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1214</w:t>
      </w:r>
    </w:p>
    <w:p w14:paraId="3EB943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646222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1214</w:t>
      </w:r>
    </w:p>
    <w:p w14:paraId="23DB79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1215</w:t>
      </w:r>
    </w:p>
    <w:p w14:paraId="35C9C4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1215</w:t>
      </w:r>
    </w:p>
    <w:p w14:paraId="1894DA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1215</w:t>
      </w:r>
    </w:p>
    <w:p w14:paraId="2193B8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1215</w:t>
      </w:r>
    </w:p>
    <w:p w14:paraId="3B168C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1215</w:t>
      </w:r>
    </w:p>
    <w:p w14:paraId="6B0F79F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1215</w:t>
      </w:r>
    </w:p>
    <w:p w14:paraId="4BC70F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EACD3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1215</w:t>
      </w:r>
    </w:p>
    <w:p w14:paraId="373B3E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1216</w:t>
      </w:r>
    </w:p>
    <w:p w14:paraId="76D4D76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1217</w:t>
      </w:r>
    </w:p>
    <w:p w14:paraId="5E5814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1217</w:t>
      </w:r>
    </w:p>
    <w:p w14:paraId="7415B3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1218</w:t>
      </w:r>
    </w:p>
    <w:p w14:paraId="7F9538E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1220</w:t>
      </w:r>
    </w:p>
    <w:p w14:paraId="1AB3EC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1220</w:t>
      </w:r>
    </w:p>
    <w:p w14:paraId="03931E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1220</w:t>
      </w:r>
    </w:p>
    <w:p w14:paraId="3E1249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1221</w:t>
      </w:r>
    </w:p>
    <w:p w14:paraId="5E8C9E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1221</w:t>
      </w:r>
    </w:p>
    <w:p w14:paraId="53A1E0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1221</w:t>
      </w:r>
    </w:p>
    <w:p w14:paraId="04403A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1221</w:t>
      </w:r>
    </w:p>
    <w:p w14:paraId="2F0861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6F8D7B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1221</w:t>
      </w:r>
    </w:p>
    <w:p w14:paraId="21C0B6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1222</w:t>
      </w:r>
    </w:p>
    <w:p w14:paraId="79274C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1222</w:t>
      </w:r>
    </w:p>
    <w:p w14:paraId="73B4AD4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1222</w:t>
      </w:r>
    </w:p>
    <w:p w14:paraId="7568A4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4A894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1223</w:t>
      </w:r>
    </w:p>
    <w:p w14:paraId="10BEE1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1223</w:t>
      </w:r>
    </w:p>
    <w:p w14:paraId="05EBDA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1223</w:t>
      </w:r>
    </w:p>
    <w:p w14:paraId="441F3E4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1224</w:t>
      </w:r>
    </w:p>
    <w:p w14:paraId="7DA522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4337D9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Principle of testing for FR1</w:t>
      </w:r>
      <w:r>
        <w:rPr>
          <w:noProof/>
        </w:rPr>
        <w:tab/>
        <w:t>1224</w:t>
      </w:r>
    </w:p>
    <w:p w14:paraId="50A37D8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Principle of testing for FR2</w:t>
      </w:r>
      <w:r>
        <w:rPr>
          <w:noProof/>
        </w:rPr>
        <w:tab/>
        <w:t>1224</w:t>
      </w:r>
    </w:p>
    <w:p w14:paraId="2B14623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1224</w:t>
      </w:r>
    </w:p>
    <w:p w14:paraId="4807AEB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69C696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1224</w:t>
      </w:r>
    </w:p>
    <w:p w14:paraId="027BDAD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1225</w:t>
      </w:r>
    </w:p>
    <w:p w14:paraId="648767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1225</w:t>
      </w:r>
    </w:p>
    <w:p w14:paraId="399BCF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1227</w:t>
      </w:r>
    </w:p>
    <w:p w14:paraId="296720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1228</w:t>
      </w:r>
    </w:p>
    <w:p w14:paraId="7467E7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A.3.36.</w:t>
      </w:r>
      <w:r w:rsidRPr="00E65A76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1228</w:t>
      </w:r>
    </w:p>
    <w:p w14:paraId="5139BD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A.3.36.</w:t>
      </w:r>
      <w:r w:rsidRPr="00E65A76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1229</w:t>
      </w:r>
    </w:p>
    <w:p w14:paraId="2F39E6E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1227</w:t>
      </w:r>
    </w:p>
    <w:p w14:paraId="5B5CFA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18FEEE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071FD13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1227</w:t>
      </w:r>
    </w:p>
    <w:p w14:paraId="6AA9CE6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0F60DB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1227</w:t>
      </w:r>
    </w:p>
    <w:p w14:paraId="11DF13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1227</w:t>
      </w:r>
    </w:p>
    <w:p w14:paraId="35EDF0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1227</w:t>
      </w:r>
    </w:p>
    <w:p w14:paraId="042FF6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1227</w:t>
      </w:r>
    </w:p>
    <w:p w14:paraId="3F06E5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1231</w:t>
      </w:r>
    </w:p>
    <w:p w14:paraId="069930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1235</w:t>
      </w:r>
    </w:p>
    <w:p w14:paraId="3DEAFA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1239</w:t>
      </w:r>
    </w:p>
    <w:p w14:paraId="7A974B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1243</w:t>
      </w:r>
    </w:p>
    <w:p w14:paraId="192F7E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E65A7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1243</w:t>
      </w:r>
    </w:p>
    <w:p w14:paraId="4E0430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11C5DF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6F16E17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1250</w:t>
      </w:r>
    </w:p>
    <w:p w14:paraId="5BD403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1250</w:t>
      </w:r>
    </w:p>
    <w:p w14:paraId="6FA454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NR UE Transmit Timing Test for FR1</w:t>
      </w:r>
      <w:r>
        <w:rPr>
          <w:noProof/>
        </w:rPr>
        <w:tab/>
        <w:t>1250</w:t>
      </w:r>
    </w:p>
    <w:p w14:paraId="0E3B53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14EF9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478F4C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1254</w:t>
      </w:r>
    </w:p>
    <w:p w14:paraId="5F84829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1254</w:t>
      </w:r>
    </w:p>
    <w:p w14:paraId="7992BF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1254</w:t>
      </w:r>
    </w:p>
    <w:p w14:paraId="0DCBAF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5A1BD0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1254</w:t>
      </w:r>
    </w:p>
    <w:p w14:paraId="782820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366DD8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1258</w:t>
      </w:r>
    </w:p>
    <w:p w14:paraId="2F142B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1258</w:t>
      </w:r>
    </w:p>
    <w:p w14:paraId="33D5DB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1259</w:t>
      </w:r>
    </w:p>
    <w:p w14:paraId="2E498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1259</w:t>
      </w:r>
    </w:p>
    <w:p w14:paraId="56A5D1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325F9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1263</w:t>
      </w:r>
    </w:p>
    <w:p w14:paraId="17DCF0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1200E2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47063A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1269</w:t>
      </w:r>
    </w:p>
    <w:p w14:paraId="5509D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76537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7BCA37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1274</w:t>
      </w:r>
    </w:p>
    <w:p w14:paraId="17C473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1274</w:t>
      </w:r>
    </w:p>
    <w:p w14:paraId="669D48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3AFC4C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1280</w:t>
      </w:r>
    </w:p>
    <w:p w14:paraId="7C14B1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40F3F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A51FC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1285</w:t>
      </w:r>
    </w:p>
    <w:p w14:paraId="665C75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1285</w:t>
      </w:r>
    </w:p>
    <w:p w14:paraId="0412B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5E1C78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1291</w:t>
      </w:r>
    </w:p>
    <w:p w14:paraId="0548AE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506DA8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19D8B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1297</w:t>
      </w:r>
    </w:p>
    <w:p w14:paraId="2A47F1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250FEF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6F654B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1302</w:t>
      </w:r>
    </w:p>
    <w:p w14:paraId="1C128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1302</w:t>
      </w:r>
    </w:p>
    <w:p w14:paraId="0EF703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1308</w:t>
      </w:r>
    </w:p>
    <w:p w14:paraId="355C30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A.4.5.2.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1308</w:t>
      </w:r>
    </w:p>
    <w:p w14:paraId="2CC7B6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1308</w:t>
      </w:r>
    </w:p>
    <w:p w14:paraId="04A6C5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1312</w:t>
      </w:r>
    </w:p>
    <w:p w14:paraId="0D0332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A.4.5.2.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1312</w:t>
      </w:r>
    </w:p>
    <w:p w14:paraId="4EAC44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41CCC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691F87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1316</w:t>
      </w:r>
    </w:p>
    <w:p w14:paraId="79A695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6C25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67EE58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1324</w:t>
      </w:r>
    </w:p>
    <w:p w14:paraId="3DCFFA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1324</w:t>
      </w:r>
    </w:p>
    <w:p w14:paraId="6ED242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1328</w:t>
      </w:r>
    </w:p>
    <w:p w14:paraId="134B4A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1329</w:t>
      </w:r>
    </w:p>
    <w:p w14:paraId="4A80A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1329</w:t>
      </w:r>
    </w:p>
    <w:p w14:paraId="4465D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11FBF5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1332</w:t>
      </w:r>
    </w:p>
    <w:p w14:paraId="09F39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1332</w:t>
      </w:r>
    </w:p>
    <w:p w14:paraId="6041DF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5A1718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1336</w:t>
      </w:r>
    </w:p>
    <w:p w14:paraId="4323BA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1336</w:t>
      </w:r>
    </w:p>
    <w:p w14:paraId="4CB1C7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5B4E7F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6D8E51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1340</w:t>
      </w:r>
    </w:p>
    <w:p w14:paraId="07D9BA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1340</w:t>
      </w:r>
    </w:p>
    <w:p w14:paraId="46DD24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1343</w:t>
      </w:r>
    </w:p>
    <w:p w14:paraId="2CD1CF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1344</w:t>
      </w:r>
    </w:p>
    <w:p w14:paraId="081E03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028A73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1347</w:t>
      </w:r>
    </w:p>
    <w:p w14:paraId="148255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 w:rsidRPr="00E65A76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1347</w:t>
      </w:r>
    </w:p>
    <w:p w14:paraId="670E7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Purpose and Environment</w:t>
      </w:r>
      <w:r>
        <w:rPr>
          <w:noProof/>
        </w:rPr>
        <w:tab/>
        <w:t>1347</w:t>
      </w:r>
    </w:p>
    <w:p w14:paraId="3244FC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Requirements</w:t>
      </w:r>
      <w:r>
        <w:rPr>
          <w:noProof/>
        </w:rPr>
        <w:tab/>
        <w:t>1352</w:t>
      </w:r>
    </w:p>
    <w:p w14:paraId="1B9756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1353</w:t>
      </w:r>
    </w:p>
    <w:p w14:paraId="17D0CA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3FF9EE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1361</w:t>
      </w:r>
    </w:p>
    <w:p w14:paraId="725011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1361</w:t>
      </w:r>
    </w:p>
    <w:p w14:paraId="04A926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1361</w:t>
      </w:r>
    </w:p>
    <w:p w14:paraId="68354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1367</w:t>
      </w:r>
    </w:p>
    <w:p w14:paraId="5E161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1368</w:t>
      </w:r>
    </w:p>
    <w:p w14:paraId="1019F5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4EE2BB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1368</w:t>
      </w:r>
    </w:p>
    <w:p w14:paraId="6B324F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1368</w:t>
      </w:r>
    </w:p>
    <w:p w14:paraId="043167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7655E3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580EF5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1370</w:t>
      </w:r>
    </w:p>
    <w:p w14:paraId="50E34A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1370</w:t>
      </w:r>
    </w:p>
    <w:p w14:paraId="3AA372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B790E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1373</w:t>
      </w:r>
    </w:p>
    <w:p w14:paraId="5E1EC2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D0C24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1380</w:t>
      </w:r>
    </w:p>
    <w:p w14:paraId="35D46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1381</w:t>
      </w:r>
    </w:p>
    <w:p w14:paraId="318F8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1381</w:t>
      </w:r>
    </w:p>
    <w:p w14:paraId="6ABA47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074A60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1386</w:t>
      </w:r>
    </w:p>
    <w:p w14:paraId="4B62C4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272BF4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5C3C98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1BC224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01EF68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587DC1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6B8840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1395</w:t>
      </w:r>
    </w:p>
    <w:p w14:paraId="651CC9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1395</w:t>
      </w:r>
    </w:p>
    <w:p w14:paraId="1C627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1395</w:t>
      </w:r>
    </w:p>
    <w:p w14:paraId="07CD6E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F135F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1402</w:t>
      </w:r>
    </w:p>
    <w:p w14:paraId="554AAC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1402</w:t>
      </w:r>
    </w:p>
    <w:p w14:paraId="2CDA6B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525169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1408</w:t>
      </w:r>
    </w:p>
    <w:p w14:paraId="183D48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021AF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6027B7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1414</w:t>
      </w:r>
    </w:p>
    <w:p w14:paraId="6EC9C7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4DE7A2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4A6376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1420</w:t>
      </w:r>
    </w:p>
    <w:p w14:paraId="64C71D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45D56F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281FF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1426</w:t>
      </w:r>
    </w:p>
    <w:p w14:paraId="6C7EAE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52FD44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59350F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1433</w:t>
      </w:r>
    </w:p>
    <w:p w14:paraId="63A3B8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E65A76">
        <w:rPr>
          <w:noProof/>
          <w:snapToGrid w:val="0"/>
          <w:lang w:eastAsia="zh-CN"/>
        </w:rPr>
        <w:t>Environment</w:t>
      </w:r>
      <w:r>
        <w:rPr>
          <w:noProof/>
        </w:rPr>
        <w:tab/>
        <w:t>1433</w:t>
      </w:r>
    </w:p>
    <w:p w14:paraId="1AF812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1438</w:t>
      </w:r>
    </w:p>
    <w:p w14:paraId="39EAFA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1439</w:t>
      </w:r>
    </w:p>
    <w:p w14:paraId="06A111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1439</w:t>
      </w:r>
    </w:p>
    <w:p w14:paraId="6C1ADF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5E0B79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1446</w:t>
      </w:r>
    </w:p>
    <w:p w14:paraId="794AB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1446</w:t>
      </w:r>
    </w:p>
    <w:p w14:paraId="419444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1446</w:t>
      </w:r>
    </w:p>
    <w:p w14:paraId="70050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1451</w:t>
      </w:r>
    </w:p>
    <w:p w14:paraId="0B6F4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1457</w:t>
      </w:r>
    </w:p>
    <w:p w14:paraId="476879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1461</w:t>
      </w:r>
    </w:p>
    <w:p w14:paraId="0DF816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1461</w:t>
      </w:r>
    </w:p>
    <w:p w14:paraId="0172CB0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1461</w:t>
      </w:r>
    </w:p>
    <w:p w14:paraId="2BE307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1467</w:t>
      </w:r>
    </w:p>
    <w:p w14:paraId="3F9863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1467</w:t>
      </w:r>
    </w:p>
    <w:p w14:paraId="54259D2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4209E69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1474</w:t>
      </w:r>
    </w:p>
    <w:p w14:paraId="10DFDC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1474</w:t>
      </w:r>
    </w:p>
    <w:p w14:paraId="7709336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1474</w:t>
      </w:r>
    </w:p>
    <w:p w14:paraId="370643C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1484</w:t>
      </w:r>
    </w:p>
    <w:p w14:paraId="0663BE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1485</w:t>
      </w:r>
    </w:p>
    <w:p w14:paraId="3B887D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1485</w:t>
      </w:r>
    </w:p>
    <w:p w14:paraId="7E555F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1490</w:t>
      </w:r>
    </w:p>
    <w:p w14:paraId="2C3B75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1490</w:t>
      </w:r>
    </w:p>
    <w:p w14:paraId="0022135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1496</w:t>
      </w:r>
    </w:p>
    <w:p w14:paraId="364D6F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1496</w:t>
      </w:r>
    </w:p>
    <w:p w14:paraId="53BBCC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1496</w:t>
      </w:r>
    </w:p>
    <w:p w14:paraId="6694F5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7BAA55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50A638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1502</w:t>
      </w:r>
    </w:p>
    <w:p w14:paraId="13D902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74248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14DA0E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1506</w:t>
      </w:r>
    </w:p>
    <w:p w14:paraId="0C5E88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1506</w:t>
      </w:r>
    </w:p>
    <w:p w14:paraId="21B2D9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655459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Test </w:t>
      </w:r>
      <w:r w:rsidRPr="00E65A76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1510</w:t>
      </w:r>
    </w:p>
    <w:p w14:paraId="6FEBCD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443206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4E3A0D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1510</w:t>
      </w:r>
    </w:p>
    <w:p w14:paraId="24167D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0DE736B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1515</w:t>
      </w:r>
    </w:p>
    <w:p w14:paraId="7A2AE3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1515</w:t>
      </w:r>
    </w:p>
    <w:p w14:paraId="5A6650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2239CE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1515</w:t>
      </w:r>
    </w:p>
    <w:p w14:paraId="1EB52E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7D2DC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1519</w:t>
      </w:r>
    </w:p>
    <w:p w14:paraId="5F60FD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1519</w:t>
      </w:r>
    </w:p>
    <w:p w14:paraId="26DC89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1519</w:t>
      </w:r>
    </w:p>
    <w:p w14:paraId="75A40A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31426C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1519</w:t>
      </w:r>
    </w:p>
    <w:p w14:paraId="5C4464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46CFB9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1523</w:t>
      </w:r>
    </w:p>
    <w:p w14:paraId="29FBC1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1523</w:t>
      </w:r>
    </w:p>
    <w:p w14:paraId="3A2AF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1523</w:t>
      </w:r>
    </w:p>
    <w:p w14:paraId="1D8957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38ED89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1527</w:t>
      </w:r>
    </w:p>
    <w:p w14:paraId="0BC7D8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1527</w:t>
      </w:r>
    </w:p>
    <w:p w14:paraId="0CC62C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1527</w:t>
      </w:r>
    </w:p>
    <w:p w14:paraId="2999BA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1531</w:t>
      </w:r>
    </w:p>
    <w:p w14:paraId="098545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1531</w:t>
      </w:r>
    </w:p>
    <w:p w14:paraId="58CEA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0A5927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193F4A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1535</w:t>
      </w:r>
    </w:p>
    <w:p w14:paraId="2C1DA4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1535</w:t>
      </w:r>
    </w:p>
    <w:p w14:paraId="082D4F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4D3FF0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28F7AC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409A58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1538</w:t>
      </w:r>
    </w:p>
    <w:p w14:paraId="7C488F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06BB08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1538</w:t>
      </w:r>
    </w:p>
    <w:p w14:paraId="504E71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6C7375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1541</w:t>
      </w:r>
    </w:p>
    <w:p w14:paraId="246D4C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101A3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1541</w:t>
      </w:r>
    </w:p>
    <w:p w14:paraId="59A9D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35EDD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E65A76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E65A76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1545</w:t>
      </w:r>
    </w:p>
    <w:p w14:paraId="497148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9FA87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3B2447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1551</w:t>
      </w:r>
    </w:p>
    <w:p w14:paraId="79DE50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1551</w:t>
      </w:r>
    </w:p>
    <w:p w14:paraId="60C8CE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2B4D7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3EAD63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1555</w:t>
      </w:r>
    </w:p>
    <w:p w14:paraId="1CD9A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4E3DA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14446B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1FCDA5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2F4F3B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1559</w:t>
      </w:r>
    </w:p>
    <w:p w14:paraId="0DBA04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34571E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0D31D3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1564</w:t>
      </w:r>
    </w:p>
    <w:p w14:paraId="4B85EE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6C231C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19F7DC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4C32F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EF6B7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1570</w:t>
      </w:r>
    </w:p>
    <w:p w14:paraId="39E4F3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54CC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132C5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1573</w:t>
      </w:r>
    </w:p>
    <w:p w14:paraId="276856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1573</w:t>
      </w:r>
    </w:p>
    <w:p w14:paraId="68CC12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1573</w:t>
      </w:r>
    </w:p>
    <w:p w14:paraId="77F228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201194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1574</w:t>
      </w:r>
    </w:p>
    <w:p w14:paraId="5D6C9C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2AADF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1577</w:t>
      </w:r>
    </w:p>
    <w:p w14:paraId="6E88D4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12490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1578</w:t>
      </w:r>
    </w:p>
    <w:p w14:paraId="175DFF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0C17A8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1581</w:t>
      </w:r>
    </w:p>
    <w:p w14:paraId="02B86D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78452D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10E34F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B718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1585</w:t>
      </w:r>
    </w:p>
    <w:p w14:paraId="4CE80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7BA52D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0ACDBA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116812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when DRX is used for UE configured with </w:t>
      </w:r>
      <w:r w:rsidRPr="00E65A7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1588</w:t>
      </w:r>
    </w:p>
    <w:p w14:paraId="60AD5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74922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1589</w:t>
      </w:r>
    </w:p>
    <w:p w14:paraId="2594FC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1592</w:t>
      </w:r>
    </w:p>
    <w:p w14:paraId="5FAE42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1592</w:t>
      </w:r>
    </w:p>
    <w:p w14:paraId="3B4597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non-DRX</w:t>
      </w:r>
      <w:r>
        <w:rPr>
          <w:noProof/>
        </w:rPr>
        <w:tab/>
        <w:t>1592</w:t>
      </w:r>
    </w:p>
    <w:p w14:paraId="77BFB8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110BE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1593</w:t>
      </w:r>
    </w:p>
    <w:p w14:paraId="11B846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656859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non-DRX</w:t>
      </w:r>
      <w:r>
        <w:rPr>
          <w:noProof/>
        </w:rPr>
        <w:tab/>
        <w:t>1596</w:t>
      </w:r>
    </w:p>
    <w:p w14:paraId="6F48FA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5DC612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1597</w:t>
      </w:r>
    </w:p>
    <w:p w14:paraId="12B2F7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76DFDF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059A8F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1603</w:t>
      </w:r>
    </w:p>
    <w:p w14:paraId="15887F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1606</w:t>
      </w:r>
    </w:p>
    <w:p w14:paraId="30941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3C4915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1606</w:t>
      </w:r>
    </w:p>
    <w:p w14:paraId="5AD248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503038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A.4.6.7.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L1-SINR measurement </w:t>
      </w:r>
      <w:r w:rsidRPr="00E65A76">
        <w:rPr>
          <w:noProof/>
          <w:snapToGrid w:val="0"/>
          <w:lang w:eastAsia="zh-CN"/>
        </w:rPr>
        <w:t xml:space="preserve">with </w:t>
      </w:r>
      <w:r w:rsidRPr="00E65A76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1609</w:t>
      </w:r>
    </w:p>
    <w:p w14:paraId="64FE64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0E5552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1609</w:t>
      </w:r>
    </w:p>
    <w:p w14:paraId="7A3CC9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08F7FF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1612</w:t>
      </w:r>
    </w:p>
    <w:p w14:paraId="2D0C37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1612</w:t>
      </w:r>
    </w:p>
    <w:p w14:paraId="48C2A3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6DF7EF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5BB32B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1616</w:t>
      </w:r>
    </w:p>
    <w:p w14:paraId="039B6A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1616</w:t>
      </w:r>
    </w:p>
    <w:p w14:paraId="7C634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06BE8A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56D8334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1621</w:t>
      </w:r>
    </w:p>
    <w:p w14:paraId="3F34E6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1621</w:t>
      </w:r>
    </w:p>
    <w:p w14:paraId="6B7766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1621</w:t>
      </w:r>
    </w:p>
    <w:p w14:paraId="5EB212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081D5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1621</w:t>
      </w:r>
    </w:p>
    <w:p w14:paraId="3FF5CF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42580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1625</w:t>
      </w:r>
    </w:p>
    <w:p w14:paraId="3DAD0D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1625</w:t>
      </w:r>
    </w:p>
    <w:p w14:paraId="32EF48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20BE21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39138B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1630</w:t>
      </w:r>
    </w:p>
    <w:p w14:paraId="3DD166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1630</w:t>
      </w:r>
    </w:p>
    <w:p w14:paraId="255401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1630</w:t>
      </w:r>
    </w:p>
    <w:p w14:paraId="22CE30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B325F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1631</w:t>
      </w:r>
    </w:p>
    <w:p w14:paraId="368921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45DC03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1635</w:t>
      </w:r>
    </w:p>
    <w:p w14:paraId="24724E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A.4.7.2.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50441C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1635</w:t>
      </w:r>
    </w:p>
    <w:p w14:paraId="600830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3530F2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1640</w:t>
      </w:r>
    </w:p>
    <w:p w14:paraId="31D6E8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1640</w:t>
      </w:r>
    </w:p>
    <w:p w14:paraId="1CB507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67FB1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1640</w:t>
      </w:r>
    </w:p>
    <w:p w14:paraId="279A04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AA42B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1643</w:t>
      </w:r>
    </w:p>
    <w:p w14:paraId="673167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6D533E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1643</w:t>
      </w:r>
    </w:p>
    <w:p w14:paraId="2D9625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743B44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1648</w:t>
      </w:r>
    </w:p>
    <w:p w14:paraId="20B55A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1648</w:t>
      </w:r>
    </w:p>
    <w:p w14:paraId="685FF2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43EA98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1649</w:t>
      </w:r>
    </w:p>
    <w:p w14:paraId="19E818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7812D9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1652</w:t>
      </w:r>
    </w:p>
    <w:p w14:paraId="061EBF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649976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1653</w:t>
      </w:r>
    </w:p>
    <w:p w14:paraId="6E535E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F4A92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SFTD accuracy</w:t>
      </w:r>
      <w:r>
        <w:rPr>
          <w:noProof/>
        </w:rPr>
        <w:tab/>
        <w:t>1656</w:t>
      </w:r>
    </w:p>
    <w:p w14:paraId="3AD970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1656</w:t>
      </w:r>
    </w:p>
    <w:p w14:paraId="42B045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F76C8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1656</w:t>
      </w:r>
    </w:p>
    <w:p w14:paraId="0B05DD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7B0D39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456D64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10BCFA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1661</w:t>
      </w:r>
    </w:p>
    <w:p w14:paraId="3CF120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1661</w:t>
      </w:r>
    </w:p>
    <w:p w14:paraId="097F09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69AC9F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1662</w:t>
      </w:r>
    </w:p>
    <w:p w14:paraId="1E7808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7DE7E2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1667</w:t>
      </w:r>
    </w:p>
    <w:p w14:paraId="43D671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14CFB7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7FCCB0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6A8C14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1671</w:t>
      </w:r>
    </w:p>
    <w:p w14:paraId="1B0BDF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1675</w:t>
      </w:r>
    </w:p>
    <w:p w14:paraId="3190DB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1D39B8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4A5D0C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6EB04B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1679</w:t>
      </w:r>
    </w:p>
    <w:p w14:paraId="7C547B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500358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1679</w:t>
      </w:r>
    </w:p>
    <w:p w14:paraId="2B57DE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650179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1682</w:t>
      </w:r>
    </w:p>
    <w:p w14:paraId="049C18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1682</w:t>
      </w:r>
    </w:p>
    <w:p w14:paraId="737402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448825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361932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7FB86F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1688</w:t>
      </w:r>
    </w:p>
    <w:p w14:paraId="618E1A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23AE4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1688</w:t>
      </w:r>
    </w:p>
    <w:p w14:paraId="71336B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5CB69E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1693</w:t>
      </w:r>
    </w:p>
    <w:p w14:paraId="64F6AE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1693</w:t>
      </w:r>
    </w:p>
    <w:p w14:paraId="669465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1693</w:t>
      </w:r>
    </w:p>
    <w:p w14:paraId="66198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1693</w:t>
      </w:r>
    </w:p>
    <w:p w14:paraId="7D9A4D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23A16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1698</w:t>
      </w:r>
    </w:p>
    <w:p w14:paraId="01A96B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5B828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1698</w:t>
      </w:r>
    </w:p>
    <w:p w14:paraId="3AD8F9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30E981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1703</w:t>
      </w:r>
    </w:p>
    <w:p w14:paraId="0913C3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1703</w:t>
      </w:r>
    </w:p>
    <w:p w14:paraId="564081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3BFC5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1704</w:t>
      </w:r>
    </w:p>
    <w:p w14:paraId="6F17E6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02E4C7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1709</w:t>
      </w:r>
    </w:p>
    <w:p w14:paraId="1DD58D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24AA39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1709</w:t>
      </w:r>
    </w:p>
    <w:p w14:paraId="3174ED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6DCC42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1714</w:t>
      </w:r>
    </w:p>
    <w:p w14:paraId="5011B84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1714</w:t>
      </w:r>
    </w:p>
    <w:p w14:paraId="52D6DF3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1714</w:t>
      </w:r>
    </w:p>
    <w:p w14:paraId="183F45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1714</w:t>
      </w:r>
    </w:p>
    <w:p w14:paraId="4E67D7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CF77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32242A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E65A76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1719</w:t>
      </w:r>
    </w:p>
    <w:p w14:paraId="309043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en-GB"/>
        </w:rPr>
        <w:t>E-UTRAN</w:t>
      </w:r>
      <w:r w:rsidRPr="00E65A76">
        <w:rPr>
          <w:rFonts w:eastAsiaTheme="minorEastAsia"/>
          <w:noProof/>
          <w:lang w:val="en-US" w:eastAsia="zh-CN"/>
        </w:rPr>
        <w:t xml:space="preserve"> PSCell</w:t>
      </w:r>
      <w:r w:rsidRPr="00E65A76">
        <w:rPr>
          <w:noProof/>
          <w:lang w:val="en-US" w:eastAsia="en-GB"/>
        </w:rPr>
        <w:t xml:space="preserve"> – NR </w:t>
      </w:r>
      <w:r w:rsidRPr="00E65A76">
        <w:rPr>
          <w:rFonts w:eastAsiaTheme="minorEastAsia"/>
          <w:noProof/>
          <w:lang w:val="en-US" w:eastAsia="zh-CN"/>
        </w:rPr>
        <w:t>P</w:t>
      </w:r>
      <w:r w:rsidRPr="00E65A76">
        <w:rPr>
          <w:noProof/>
          <w:lang w:val="en-US" w:eastAsia="en-GB"/>
        </w:rPr>
        <w:t xml:space="preserve">Cell </w:t>
      </w:r>
      <w:r w:rsidRPr="00E65A76">
        <w:rPr>
          <w:rFonts w:eastAsiaTheme="minorEastAsia"/>
          <w:noProof/>
          <w:lang w:val="en-US" w:eastAsia="zh-CN"/>
        </w:rPr>
        <w:t xml:space="preserve">FR1 </w:t>
      </w:r>
      <w:r w:rsidRPr="00E65A76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E65A76">
        <w:rPr>
          <w:noProof/>
          <w:lang w:val="en-US" w:eastAsia="en-GB"/>
        </w:rPr>
        <w:t xml:space="preserve">DL active BWP switch in non-DRX in synchronous </w:t>
      </w:r>
      <w:r w:rsidRPr="00E65A76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1719</w:t>
      </w:r>
    </w:p>
    <w:p w14:paraId="29861C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E65A76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E65A76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1719</w:t>
      </w:r>
    </w:p>
    <w:p w14:paraId="19012B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eastAsia="en-GB"/>
        </w:rPr>
        <w:t>A.4A.1.2.</w:t>
      </w:r>
      <w:r w:rsidRPr="00E65A76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1723</w:t>
      </w:r>
    </w:p>
    <w:p w14:paraId="5CE884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1724</w:t>
      </w:r>
    </w:p>
    <w:p w14:paraId="5F416C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BF5FD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711E6A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1729</w:t>
      </w:r>
    </w:p>
    <w:p w14:paraId="64CBA5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73A2E9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1729</w:t>
      </w:r>
    </w:p>
    <w:p w14:paraId="4BEB88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25EA5E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1734</w:t>
      </w:r>
    </w:p>
    <w:p w14:paraId="2B3867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1734</w:t>
      </w:r>
    </w:p>
    <w:p w14:paraId="2DE7CE9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1735</w:t>
      </w:r>
    </w:p>
    <w:p w14:paraId="30EDC4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2CA226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63990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1735</w:t>
      </w:r>
    </w:p>
    <w:p w14:paraId="015229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1735</w:t>
      </w:r>
    </w:p>
    <w:p w14:paraId="4801F4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0E1137E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1740</w:t>
      </w:r>
    </w:p>
    <w:p w14:paraId="4599445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23DFD8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5D7272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1740</w:t>
      </w:r>
    </w:p>
    <w:p w14:paraId="0A9E97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1740</w:t>
      </w:r>
    </w:p>
    <w:p w14:paraId="01149F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1740</w:t>
      </w:r>
    </w:p>
    <w:p w14:paraId="0F43D8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1740</w:t>
      </w:r>
    </w:p>
    <w:p w14:paraId="38CA6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1740</w:t>
      </w:r>
    </w:p>
    <w:p w14:paraId="48E343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1740</w:t>
      </w:r>
    </w:p>
    <w:p w14:paraId="5194F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1743</w:t>
      </w:r>
    </w:p>
    <w:p w14:paraId="5A74EC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1749</w:t>
      </w:r>
    </w:p>
    <w:p w14:paraId="52B227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1752</w:t>
      </w:r>
    </w:p>
    <w:p w14:paraId="17ADA5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1756</w:t>
      </w:r>
    </w:p>
    <w:p w14:paraId="7BC3A0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1756</w:t>
      </w:r>
    </w:p>
    <w:p w14:paraId="1AE132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4C66AE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1A5371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0E3FD7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422DA5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void</w:t>
      </w:r>
      <w:r>
        <w:rPr>
          <w:noProof/>
        </w:rPr>
        <w:tab/>
        <w:t>1762</w:t>
      </w:r>
    </w:p>
    <w:p w14:paraId="6C227C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020885B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1762</w:t>
      </w:r>
    </w:p>
    <w:p w14:paraId="1BFED0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1762</w:t>
      </w:r>
    </w:p>
    <w:p w14:paraId="199413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1762</w:t>
      </w:r>
    </w:p>
    <w:p w14:paraId="60C301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1762</w:t>
      </w:r>
    </w:p>
    <w:p w14:paraId="342613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33C390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1766</w:t>
      </w:r>
    </w:p>
    <w:p w14:paraId="709E1E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1766</w:t>
      </w:r>
    </w:p>
    <w:p w14:paraId="7D0C2B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1766</w:t>
      </w:r>
    </w:p>
    <w:p w14:paraId="56EF32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1766</w:t>
      </w:r>
    </w:p>
    <w:p w14:paraId="31775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1766</w:t>
      </w:r>
    </w:p>
    <w:p w14:paraId="4B126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1B4DCFF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1770</w:t>
      </w:r>
    </w:p>
    <w:p w14:paraId="1330DC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1770</w:t>
      </w:r>
    </w:p>
    <w:p w14:paraId="549182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1770</w:t>
      </w:r>
    </w:p>
    <w:p w14:paraId="6D4081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5EB756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3A911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1775</w:t>
      </w:r>
    </w:p>
    <w:p w14:paraId="6ACB94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1EFD15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6E2697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1779</w:t>
      </w:r>
    </w:p>
    <w:p w14:paraId="59802E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258754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3BDEA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1783</w:t>
      </w:r>
    </w:p>
    <w:p w14:paraId="37DC1C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1783</w:t>
      </w:r>
    </w:p>
    <w:p w14:paraId="122E2A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10324D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1787</w:t>
      </w:r>
    </w:p>
    <w:p w14:paraId="74C760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1791</w:t>
      </w:r>
    </w:p>
    <w:p w14:paraId="1FDBA3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1795</w:t>
      </w:r>
    </w:p>
    <w:p w14:paraId="481D30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1800</w:t>
      </w:r>
    </w:p>
    <w:p w14:paraId="22CD5E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3BB3EF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1805</w:t>
      </w:r>
    </w:p>
    <w:p w14:paraId="01025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528FE9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760479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1807</w:t>
      </w:r>
    </w:p>
    <w:p w14:paraId="24C363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76D203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E155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1810</w:t>
      </w:r>
    </w:p>
    <w:p w14:paraId="6C9EF9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1810</w:t>
      </w:r>
    </w:p>
    <w:p w14:paraId="29CEC3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7C301A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1813</w:t>
      </w:r>
    </w:p>
    <w:p w14:paraId="5C63BF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1813</w:t>
      </w:r>
    </w:p>
    <w:p w14:paraId="79A768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1813</w:t>
      </w:r>
    </w:p>
    <w:p w14:paraId="26522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1816</w:t>
      </w:r>
    </w:p>
    <w:p w14:paraId="382EDF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1816</w:t>
      </w:r>
    </w:p>
    <w:p w14:paraId="793EA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744F9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3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2BC683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1820</w:t>
      </w:r>
    </w:p>
    <w:p w14:paraId="79BDD0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01E1E0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4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5166C2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1824</w:t>
      </w:r>
    </w:p>
    <w:p w14:paraId="6E3956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1824</w:t>
      </w:r>
    </w:p>
    <w:p w14:paraId="28C4AC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5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1C15C2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lastRenderedPageBreak/>
        <w:t>A.5.5.2.</w:t>
      </w:r>
      <w:r w:rsidRPr="00E65A76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1827</w:t>
      </w:r>
    </w:p>
    <w:p w14:paraId="09E30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6532F0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6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6E486A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1830</w:t>
      </w:r>
    </w:p>
    <w:p w14:paraId="6B3427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1830</w:t>
      </w:r>
    </w:p>
    <w:p w14:paraId="4AD3E5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3E22B7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E65A76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1834</w:t>
      </w:r>
    </w:p>
    <w:p w14:paraId="54D5F4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1834</w:t>
      </w:r>
    </w:p>
    <w:p w14:paraId="2F1A26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1836</w:t>
      </w:r>
    </w:p>
    <w:p w14:paraId="1934F6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1836</w:t>
      </w:r>
    </w:p>
    <w:p w14:paraId="1FD826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1836</w:t>
      </w:r>
    </w:p>
    <w:p w14:paraId="4236E1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1836</w:t>
      </w:r>
    </w:p>
    <w:p w14:paraId="4E62F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44EEAA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1838</w:t>
      </w:r>
    </w:p>
    <w:p w14:paraId="130685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7C3CBC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1842</w:t>
      </w:r>
    </w:p>
    <w:p w14:paraId="4122A4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6913D2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38728F3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1842</w:t>
      </w:r>
    </w:p>
    <w:p w14:paraId="1DEE0C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5059AF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1BB256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1846</w:t>
      </w:r>
    </w:p>
    <w:p w14:paraId="239CFA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583F4A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0F0733F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  <w:lang w:eastAsia="zh-TW"/>
        </w:rPr>
        <w:t xml:space="preserve">Direct </w:t>
      </w:r>
      <w:r w:rsidRPr="00E65A76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1851</w:t>
      </w:r>
    </w:p>
    <w:p w14:paraId="2260C9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>Test Purpose and Environment</w:t>
      </w:r>
      <w:r>
        <w:rPr>
          <w:noProof/>
        </w:rPr>
        <w:tab/>
        <w:t>1851</w:t>
      </w:r>
    </w:p>
    <w:p w14:paraId="761DD2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711E13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1854</w:t>
      </w:r>
    </w:p>
    <w:p w14:paraId="29EBBE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540392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280591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1859</w:t>
      </w:r>
    </w:p>
    <w:p w14:paraId="78AF74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7E2364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1862</w:t>
      </w:r>
    </w:p>
    <w:p w14:paraId="2EC52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1863</w:t>
      </w:r>
    </w:p>
    <w:p w14:paraId="5D5CC3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1863</w:t>
      </w:r>
    </w:p>
    <w:p w14:paraId="4AB1BA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1F5E08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1867</w:t>
      </w:r>
    </w:p>
    <w:p w14:paraId="7571F7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3040F3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6BDC2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1871</w:t>
      </w:r>
    </w:p>
    <w:p w14:paraId="78CCB8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60C6BB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432688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1875</w:t>
      </w:r>
    </w:p>
    <w:p w14:paraId="386049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1875</w:t>
      </w:r>
    </w:p>
    <w:p w14:paraId="60F3D6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1875</w:t>
      </w:r>
    </w:p>
    <w:p w14:paraId="057DE8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4A420D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630E9A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1880</w:t>
      </w:r>
    </w:p>
    <w:p w14:paraId="425BA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511B2C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1A764B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1885</w:t>
      </w:r>
    </w:p>
    <w:p w14:paraId="474DE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1342DA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06B82A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1890</w:t>
      </w:r>
    </w:p>
    <w:p w14:paraId="62329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4A36CC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3452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1895</w:t>
      </w:r>
    </w:p>
    <w:p w14:paraId="7FE4DC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9E5E0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52DDBC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1900</w:t>
      </w:r>
    </w:p>
    <w:p w14:paraId="1FA5F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3C5690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FF3FA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1905</w:t>
      </w:r>
    </w:p>
    <w:p w14:paraId="2DD8A1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AC2D0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4EB9C8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1910</w:t>
      </w:r>
    </w:p>
    <w:p w14:paraId="484EF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184DB8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78AEF6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E65A76">
        <w:rPr>
          <w:noProof/>
          <w:lang w:val="en-US"/>
        </w:rPr>
        <w:t>mode for UE fulfilling relaxed measurement criterion</w:t>
      </w:r>
      <w:r>
        <w:rPr>
          <w:noProof/>
        </w:rPr>
        <w:tab/>
        <w:t>1915</w:t>
      </w:r>
    </w:p>
    <w:p w14:paraId="6B31C7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6FC0B5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  <w:lang w:eastAsia="zh-CN"/>
        </w:rPr>
        <w:t>A.5.5.5.9.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EF81F6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1919</w:t>
      </w:r>
    </w:p>
    <w:p w14:paraId="1FDA1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1919</w:t>
      </w:r>
    </w:p>
    <w:p w14:paraId="0D3C1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1919</w:t>
      </w:r>
    </w:p>
    <w:p w14:paraId="56084EF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1919</w:t>
      </w:r>
    </w:p>
    <w:p w14:paraId="17C9CA2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rFonts w:eastAsia="MS Mincho"/>
          <w:bCs/>
          <w:noProof/>
        </w:rPr>
        <w:t>5.5.6.1.1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335CCF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1923</w:t>
      </w:r>
    </w:p>
    <w:p w14:paraId="0A97D8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1928</w:t>
      </w:r>
    </w:p>
    <w:p w14:paraId="7E5380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1928</w:t>
      </w:r>
    </w:p>
    <w:p w14:paraId="646876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1932</w:t>
      </w:r>
    </w:p>
    <w:p w14:paraId="169F31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1932</w:t>
      </w:r>
    </w:p>
    <w:p w14:paraId="744698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1936</w:t>
      </w:r>
    </w:p>
    <w:p w14:paraId="53490F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1936</w:t>
      </w:r>
    </w:p>
    <w:p w14:paraId="34E765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1936</w:t>
      </w:r>
    </w:p>
    <w:p w14:paraId="2C3841E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1940</w:t>
      </w:r>
    </w:p>
    <w:p w14:paraId="054641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1940</w:t>
      </w:r>
    </w:p>
    <w:p w14:paraId="735DA04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1940</w:t>
      </w:r>
    </w:p>
    <w:p w14:paraId="69D9E3A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1947</w:t>
      </w:r>
    </w:p>
    <w:p w14:paraId="66FFA2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1947</w:t>
      </w:r>
    </w:p>
    <w:p w14:paraId="780D26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1947</w:t>
      </w:r>
    </w:p>
    <w:p w14:paraId="2B83B2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765F6C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1950</w:t>
      </w:r>
    </w:p>
    <w:p w14:paraId="45CDE5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06E7BA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02F05E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1954</w:t>
      </w:r>
    </w:p>
    <w:p w14:paraId="5A6BF9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1954</w:t>
      </w:r>
    </w:p>
    <w:p w14:paraId="7B42D1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active TCI state switch for a known TCI state</w:t>
      </w:r>
      <w:r>
        <w:rPr>
          <w:noProof/>
        </w:rPr>
        <w:tab/>
        <w:t>1954</w:t>
      </w:r>
    </w:p>
    <w:p w14:paraId="4D7C196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1954</w:t>
      </w:r>
    </w:p>
    <w:p w14:paraId="2CE7A07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A.5.5.8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4D04E9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1958</w:t>
      </w:r>
    </w:p>
    <w:p w14:paraId="5077F0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active TCI state switch for a known TCI state</w:t>
      </w:r>
      <w:r>
        <w:rPr>
          <w:noProof/>
        </w:rPr>
        <w:tab/>
        <w:t>1958</w:t>
      </w:r>
    </w:p>
    <w:p w14:paraId="2440962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1958</w:t>
      </w:r>
    </w:p>
    <w:p w14:paraId="5CCC82C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A.5.5.8.2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2CC1B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1962</w:t>
      </w:r>
    </w:p>
    <w:p w14:paraId="1EF265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1962</w:t>
      </w:r>
    </w:p>
    <w:p w14:paraId="542266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1962</w:t>
      </w:r>
    </w:p>
    <w:p w14:paraId="46D0413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1962</w:t>
      </w:r>
    </w:p>
    <w:p w14:paraId="3E629F2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A.5.5.9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880F3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1965</w:t>
      </w:r>
    </w:p>
    <w:p w14:paraId="360405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lastRenderedPageBreak/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1965</w:t>
      </w:r>
    </w:p>
    <w:p w14:paraId="534E491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7D574A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A.5.5.9.2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18D20B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1968</w:t>
      </w:r>
    </w:p>
    <w:p w14:paraId="4D0E64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1968</w:t>
      </w:r>
    </w:p>
    <w:p w14:paraId="3C2679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2B18AA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C5DCA0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1972</w:t>
      </w:r>
    </w:p>
    <w:p w14:paraId="651C27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E65A76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1972</w:t>
      </w:r>
    </w:p>
    <w:p w14:paraId="0426A1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PSCell FR2 active </w:t>
      </w:r>
      <w:r w:rsidRPr="00E65A76">
        <w:rPr>
          <w:rFonts w:eastAsia="SimSun" w:cs="Arial"/>
          <w:noProof/>
          <w:lang w:val="en-US" w:eastAsia="zh-CN"/>
        </w:rPr>
        <w:t xml:space="preserve">joint </w:t>
      </w:r>
      <w:r w:rsidRPr="00E65A76">
        <w:rPr>
          <w:rFonts w:cs="Arial"/>
          <w:noProof/>
        </w:rPr>
        <w:t>TCI state switch for a known TCI state</w:t>
      </w:r>
      <w:r>
        <w:rPr>
          <w:noProof/>
        </w:rPr>
        <w:tab/>
        <w:t>1972</w:t>
      </w:r>
    </w:p>
    <w:p w14:paraId="59216F9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1972</w:t>
      </w:r>
    </w:p>
    <w:p w14:paraId="72C2669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A.5.5.11.1.1.</w:t>
      </w:r>
      <w:r w:rsidRPr="00E65A76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 xml:space="preserve">Test </w:t>
      </w:r>
      <w:r w:rsidRPr="00E65A76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1972</w:t>
      </w:r>
    </w:p>
    <w:p w14:paraId="26E6A94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A.5.5.11.1.1.</w:t>
      </w:r>
      <w:r w:rsidRPr="00E65A76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 xml:space="preserve">Test </w:t>
      </w:r>
      <w:r w:rsidRPr="00E65A76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1975</w:t>
      </w:r>
    </w:p>
    <w:p w14:paraId="79F94E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1975</w:t>
      </w:r>
    </w:p>
    <w:p w14:paraId="6C3AF8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1975</w:t>
      </w:r>
    </w:p>
    <w:p w14:paraId="2D68133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0CB5DB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1976</w:t>
      </w:r>
    </w:p>
    <w:p w14:paraId="37BC4C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DCF14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1978</w:t>
      </w:r>
    </w:p>
    <w:p w14:paraId="1C62A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1978</w:t>
      </w:r>
    </w:p>
    <w:p w14:paraId="0FA61D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1978</w:t>
      </w:r>
    </w:p>
    <w:p w14:paraId="72C4C5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1979</w:t>
      </w:r>
    </w:p>
    <w:p w14:paraId="01CE427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A.5.5.11.3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60D8C2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76B1FC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254323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1BBA36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51D308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1987</w:t>
      </w:r>
    </w:p>
    <w:p w14:paraId="280416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1987</w:t>
      </w:r>
    </w:p>
    <w:p w14:paraId="3FE7C6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39B788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51003C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1991</w:t>
      </w:r>
    </w:p>
    <w:p w14:paraId="112A9C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2ACC8F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A.5.5.13.2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049A9D0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1994</w:t>
      </w:r>
    </w:p>
    <w:p w14:paraId="3A8610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1994</w:t>
      </w:r>
    </w:p>
    <w:p w14:paraId="4443F43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EN-DC event triggered reporting </w:t>
      </w:r>
      <w:r w:rsidRPr="00E65A76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1994</w:t>
      </w:r>
    </w:p>
    <w:p w14:paraId="7DFDC5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0B8C4E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20AC65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1998</w:t>
      </w:r>
    </w:p>
    <w:p w14:paraId="10B475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7607E8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2860DD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2001</w:t>
      </w:r>
    </w:p>
    <w:p w14:paraId="272FBA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6D193A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7BF6FC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2005</w:t>
      </w:r>
    </w:p>
    <w:p w14:paraId="4D52E8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00AFF6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798FD2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2009</w:t>
      </w:r>
    </w:p>
    <w:p w14:paraId="1D9148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2009</w:t>
      </w:r>
    </w:p>
    <w:p w14:paraId="698AE7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10D83F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530CCD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2012</w:t>
      </w:r>
    </w:p>
    <w:p w14:paraId="2D340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3FE5AC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69178E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2016</w:t>
      </w:r>
    </w:p>
    <w:p w14:paraId="47C69D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29975B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2E92B5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2020</w:t>
      </w:r>
    </w:p>
    <w:p w14:paraId="4D399C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362D2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7DF379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2024</w:t>
      </w:r>
    </w:p>
    <w:p w14:paraId="00986C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727461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75CDE8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2029</w:t>
      </w:r>
    </w:p>
    <w:p w14:paraId="77503E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C85B9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1133EA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2033</w:t>
      </w:r>
    </w:p>
    <w:p w14:paraId="0FA591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5DCD3F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25FCF4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2038</w:t>
      </w:r>
    </w:p>
    <w:p w14:paraId="743E3A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2038</w:t>
      </w:r>
    </w:p>
    <w:p w14:paraId="125768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E3F27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2044</w:t>
      </w:r>
    </w:p>
    <w:p w14:paraId="17CE66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2044</w:t>
      </w:r>
    </w:p>
    <w:p w14:paraId="644A99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1CF23A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2044</w:t>
      </w:r>
    </w:p>
    <w:p w14:paraId="13B641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2046</w:t>
      </w:r>
    </w:p>
    <w:p w14:paraId="51FCAA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2046</w:t>
      </w:r>
    </w:p>
    <w:p w14:paraId="6535A8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69999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5DA22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300538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2049</w:t>
      </w:r>
    </w:p>
    <w:p w14:paraId="53644C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49E838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2050</w:t>
      </w:r>
    </w:p>
    <w:p w14:paraId="6CDDB1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2052</w:t>
      </w:r>
    </w:p>
    <w:p w14:paraId="0FDFD8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2052</w:t>
      </w:r>
    </w:p>
    <w:p w14:paraId="197C17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2052</w:t>
      </w:r>
    </w:p>
    <w:p w14:paraId="48B030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2A4938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2055</w:t>
      </w:r>
    </w:p>
    <w:p w14:paraId="560152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2056</w:t>
      </w:r>
    </w:p>
    <w:p w14:paraId="0BD98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DRX</w:t>
      </w:r>
      <w:r>
        <w:rPr>
          <w:noProof/>
        </w:rPr>
        <w:tab/>
        <w:t>2056</w:t>
      </w:r>
    </w:p>
    <w:p w14:paraId="323CE6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65561A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2056</w:t>
      </w:r>
    </w:p>
    <w:p w14:paraId="33565E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136BF2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DRX</w:t>
      </w:r>
      <w:r>
        <w:rPr>
          <w:noProof/>
        </w:rPr>
        <w:tab/>
        <w:t>2058</w:t>
      </w:r>
    </w:p>
    <w:p w14:paraId="2F4147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765FC6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533D93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7C401C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2061</w:t>
      </w:r>
    </w:p>
    <w:p w14:paraId="42845B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2061</w:t>
      </w:r>
    </w:p>
    <w:p w14:paraId="6AB945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60B3F2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726C84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2065</w:t>
      </w:r>
    </w:p>
    <w:p w14:paraId="48204F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2067</w:t>
      </w:r>
    </w:p>
    <w:p w14:paraId="1A8F9F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12E60F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1EE77E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1F69F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A.5.6.6.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</w:t>
      </w:r>
      <w:r w:rsidRPr="00E65A76">
        <w:rPr>
          <w:noProof/>
          <w:snapToGrid w:val="0"/>
          <w:lang w:eastAsia="zh-CN"/>
        </w:rPr>
        <w:t xml:space="preserve"> with</w:t>
      </w:r>
      <w:r w:rsidRPr="00E65A76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2071</w:t>
      </w:r>
    </w:p>
    <w:p w14:paraId="5D521F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329188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143E5C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376750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2074</w:t>
      </w:r>
    </w:p>
    <w:p w14:paraId="117CEC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EN-DC event triggered reporting </w:t>
      </w:r>
      <w:r w:rsidRPr="00E65A76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2074</w:t>
      </w:r>
    </w:p>
    <w:p w14:paraId="0088DB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D554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6AB8F21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2078</w:t>
      </w:r>
    </w:p>
    <w:p w14:paraId="542D0E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2078</w:t>
      </w:r>
    </w:p>
    <w:p w14:paraId="5F8E48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087FF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C64909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2082</w:t>
      </w:r>
    </w:p>
    <w:p w14:paraId="290C5A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2082</w:t>
      </w:r>
    </w:p>
    <w:p w14:paraId="5A0667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2082</w:t>
      </w:r>
    </w:p>
    <w:p w14:paraId="42BDF2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0C0407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119509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1DAC2B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2086</w:t>
      </w:r>
    </w:p>
    <w:p w14:paraId="71189C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58445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518C8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64CC0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2091</w:t>
      </w:r>
    </w:p>
    <w:p w14:paraId="197953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5E8B5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234226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3BDC1B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2095</w:t>
      </w:r>
    </w:p>
    <w:p w14:paraId="061324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2095</w:t>
      </w:r>
    </w:p>
    <w:p w14:paraId="2769D2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21BC5A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2095</w:t>
      </w:r>
    </w:p>
    <w:p w14:paraId="51E7D1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454D1F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2098</w:t>
      </w:r>
    </w:p>
    <w:p w14:paraId="3ACC70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5</w:t>
      </w:r>
      <w:r w:rsidRPr="00E65A76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500690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2098</w:t>
      </w:r>
    </w:p>
    <w:p w14:paraId="26D28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546C3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2101</w:t>
      </w:r>
    </w:p>
    <w:p w14:paraId="36D249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2101</w:t>
      </w:r>
    </w:p>
    <w:p w14:paraId="3C6A8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E39FC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19885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33AF9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2104</w:t>
      </w:r>
    </w:p>
    <w:p w14:paraId="087EB2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7F89D0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650A91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61707E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2106</w:t>
      </w:r>
    </w:p>
    <w:p w14:paraId="33C070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2106</w:t>
      </w:r>
    </w:p>
    <w:p w14:paraId="78A9CF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258551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069AE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F5640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2110</w:t>
      </w:r>
    </w:p>
    <w:p w14:paraId="2AE79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113E69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226686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524492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2113</w:t>
      </w:r>
    </w:p>
    <w:p w14:paraId="2BC3C2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2113</w:t>
      </w:r>
    </w:p>
    <w:p w14:paraId="1013AA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5D8C4C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6A6EBF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5B6D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2117</w:t>
      </w:r>
    </w:p>
    <w:p w14:paraId="43365D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79E0A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2504E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4791F4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2120</w:t>
      </w:r>
    </w:p>
    <w:p w14:paraId="4567E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2123</w:t>
      </w:r>
    </w:p>
    <w:p w14:paraId="3E526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7B22EC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05DE6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FB0C0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2126</w:t>
      </w:r>
    </w:p>
    <w:p w14:paraId="7ADBAB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584FF9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F325A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19D7DB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2129</w:t>
      </w:r>
    </w:p>
    <w:p w14:paraId="0918BB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2129</w:t>
      </w:r>
    </w:p>
    <w:p w14:paraId="14EFC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4CC48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29E304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2133</w:t>
      </w:r>
    </w:p>
    <w:p w14:paraId="05371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2134</w:t>
      </w:r>
    </w:p>
    <w:p w14:paraId="2E04FA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101C87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3194CA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341FF6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2139</w:t>
      </w:r>
    </w:p>
    <w:p w14:paraId="493EAD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2139</w:t>
      </w:r>
    </w:p>
    <w:p w14:paraId="04A581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5C5F32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2139</w:t>
      </w:r>
    </w:p>
    <w:p w14:paraId="4B2AFB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B04A1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2141</w:t>
      </w:r>
    </w:p>
    <w:p w14:paraId="0BA69E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12176B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2141</w:t>
      </w:r>
    </w:p>
    <w:p w14:paraId="27709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267C0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2143</w:t>
      </w:r>
    </w:p>
    <w:p w14:paraId="0063CF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2143</w:t>
      </w:r>
    </w:p>
    <w:p w14:paraId="100F8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3EF195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54FB07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3D55BE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2146</w:t>
      </w:r>
    </w:p>
    <w:p w14:paraId="1D6A73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17E220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2147</w:t>
      </w:r>
    </w:p>
    <w:p w14:paraId="58F87B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4FA1A1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2149</w:t>
      </w:r>
    </w:p>
    <w:p w14:paraId="06AABE1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2151</w:t>
      </w:r>
    </w:p>
    <w:p w14:paraId="5F4B559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2151</w:t>
      </w:r>
    </w:p>
    <w:p w14:paraId="681E74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2151</w:t>
      </w:r>
    </w:p>
    <w:p w14:paraId="73559D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2151</w:t>
      </w:r>
    </w:p>
    <w:p w14:paraId="367CFF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746A63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306C67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49DCDF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2155</w:t>
      </w:r>
    </w:p>
    <w:p w14:paraId="39890F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2155</w:t>
      </w:r>
    </w:p>
    <w:p w14:paraId="5A1AE2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54625B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5C58DC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E65A76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2159</w:t>
      </w:r>
    </w:p>
    <w:p w14:paraId="581A8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2159</w:t>
      </w:r>
    </w:p>
    <w:p w14:paraId="0C17E6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2159</w:t>
      </w:r>
    </w:p>
    <w:p w14:paraId="0C013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259D7A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2164</w:t>
      </w:r>
    </w:p>
    <w:p w14:paraId="25706C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64F748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2164</w:t>
      </w:r>
    </w:p>
    <w:p w14:paraId="7D9797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2167</w:t>
      </w:r>
    </w:p>
    <w:p w14:paraId="3B9DA3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2167</w:t>
      </w:r>
    </w:p>
    <w:p w14:paraId="29874D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2167</w:t>
      </w:r>
    </w:p>
    <w:p w14:paraId="46B509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2167</w:t>
      </w:r>
    </w:p>
    <w:p w14:paraId="2A404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7F60BF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2173</w:t>
      </w:r>
    </w:p>
    <w:p w14:paraId="3D8E0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0BC1C9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2465F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770F94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 xml:space="preserve">Cell reselection to FR1 intra-frequency NR case for UE configured with </w:t>
      </w:r>
      <w:r w:rsidRPr="00E65A76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2178</w:t>
      </w:r>
    </w:p>
    <w:p w14:paraId="2BCB6D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Purpose and Environment</w:t>
      </w:r>
      <w:r>
        <w:rPr>
          <w:noProof/>
        </w:rPr>
        <w:tab/>
        <w:t>2178</w:t>
      </w:r>
    </w:p>
    <w:p w14:paraId="36297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Parameters</w:t>
      </w:r>
      <w:r>
        <w:rPr>
          <w:noProof/>
        </w:rPr>
        <w:tab/>
        <w:t>2178</w:t>
      </w:r>
    </w:p>
    <w:p w14:paraId="70FC8F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Requirements</w:t>
      </w:r>
      <w:r>
        <w:rPr>
          <w:noProof/>
        </w:rPr>
        <w:tab/>
        <w:t>2181</w:t>
      </w:r>
    </w:p>
    <w:p w14:paraId="2426C4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E65A76">
        <w:rPr>
          <w:i/>
          <w:iCs/>
          <w:noProof/>
        </w:rPr>
        <w:t>highSpeedMeasInterFreq-r17</w:t>
      </w:r>
      <w:r>
        <w:rPr>
          <w:noProof/>
        </w:rPr>
        <w:tab/>
        <w:t>2181</w:t>
      </w:r>
    </w:p>
    <w:p w14:paraId="7E47B9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20966B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4593BF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023D6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2185</w:t>
      </w:r>
    </w:p>
    <w:p w14:paraId="09E4CF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2185</w:t>
      </w:r>
    </w:p>
    <w:p w14:paraId="29E86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52F6BF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5F24F7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2843D2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2189</w:t>
      </w:r>
    </w:p>
    <w:p w14:paraId="4CFC2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2189</w:t>
      </w:r>
    </w:p>
    <w:p w14:paraId="7F956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2189</w:t>
      </w:r>
    </w:p>
    <w:p w14:paraId="220A87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08FCC8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2193</w:t>
      </w:r>
    </w:p>
    <w:p w14:paraId="64ACC3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2193</w:t>
      </w:r>
    </w:p>
    <w:p w14:paraId="52C4FC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2193</w:t>
      </w:r>
    </w:p>
    <w:p w14:paraId="6A078A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3E532E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E65A76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2197</w:t>
      </w:r>
    </w:p>
    <w:p w14:paraId="182071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2197</w:t>
      </w:r>
    </w:p>
    <w:p w14:paraId="2FB801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2197</w:t>
      </w:r>
    </w:p>
    <w:p w14:paraId="412DD5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2200</w:t>
      </w:r>
    </w:p>
    <w:p w14:paraId="165647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2201</w:t>
      </w:r>
    </w:p>
    <w:p w14:paraId="0701E4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EAD84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11BD43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24E3B3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bCs/>
          <w:noProof/>
        </w:rPr>
        <w:t>Void</w:t>
      </w:r>
      <w:r>
        <w:rPr>
          <w:noProof/>
        </w:rPr>
        <w:tab/>
        <w:t>2206</w:t>
      </w:r>
    </w:p>
    <w:p w14:paraId="4E5C2FF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2206</w:t>
      </w:r>
    </w:p>
    <w:p w14:paraId="41A8DF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2206</w:t>
      </w:r>
    </w:p>
    <w:p w14:paraId="06A3BF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2206</w:t>
      </w:r>
    </w:p>
    <w:p w14:paraId="52F365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2208</w:t>
      </w:r>
    </w:p>
    <w:p w14:paraId="5E9471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7FD0AFF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2210</w:t>
      </w:r>
    </w:p>
    <w:p w14:paraId="03FBDE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2210</w:t>
      </w:r>
    </w:p>
    <w:p w14:paraId="70A484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2210</w:t>
      </w:r>
    </w:p>
    <w:p w14:paraId="72710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477F9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2210</w:t>
      </w:r>
    </w:p>
    <w:p w14:paraId="39A2EA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A.6.3.1.1.3 Test Requirements</w:t>
      </w:r>
      <w:r>
        <w:rPr>
          <w:noProof/>
        </w:rPr>
        <w:tab/>
        <w:t>2214</w:t>
      </w:r>
    </w:p>
    <w:p w14:paraId="3A0111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2214</w:t>
      </w:r>
    </w:p>
    <w:p w14:paraId="55F934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453DB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2214</w:t>
      </w:r>
    </w:p>
    <w:p w14:paraId="3029A9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49651E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2218</w:t>
      </w:r>
    </w:p>
    <w:p w14:paraId="475C8B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44672B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2218</w:t>
      </w:r>
    </w:p>
    <w:p w14:paraId="44FB2F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73686E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</w:t>
      </w:r>
      <w:r>
        <w:rPr>
          <w:noProof/>
        </w:rPr>
        <w:tab/>
        <w:t>2222</w:t>
      </w:r>
    </w:p>
    <w:p w14:paraId="085D71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03C790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19FAFF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2228</w:t>
      </w:r>
    </w:p>
    <w:p w14:paraId="4D25F4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44146A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5E3999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 SA NR </w:t>
      </w:r>
      <w:r w:rsidRPr="00E65A76">
        <w:rPr>
          <w:noProof/>
          <w:lang w:val="sv-FI"/>
        </w:rPr>
        <w:t>- UTRAN FDD handover</w:t>
      </w:r>
      <w:r>
        <w:rPr>
          <w:noProof/>
        </w:rPr>
        <w:tab/>
        <w:t>2234</w:t>
      </w:r>
    </w:p>
    <w:p w14:paraId="62C6D3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009AC0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BCBA2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synchronous DAPS handover in FR1</w:t>
      </w:r>
      <w:r>
        <w:rPr>
          <w:noProof/>
        </w:rPr>
        <w:tab/>
        <w:t>2238</w:t>
      </w:r>
    </w:p>
    <w:p w14:paraId="5E295A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738903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6A565A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0DCB4C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asynchronous DAPS handover in FR1</w:t>
      </w:r>
      <w:r>
        <w:rPr>
          <w:noProof/>
        </w:rPr>
        <w:tab/>
        <w:t>2243</w:t>
      </w:r>
    </w:p>
    <w:p w14:paraId="4B4B0E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97089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2243</w:t>
      </w:r>
    </w:p>
    <w:p w14:paraId="0D5997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1059E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2248</w:t>
      </w:r>
    </w:p>
    <w:p w14:paraId="0F93E7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381B1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03345C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ADD8D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2252</w:t>
      </w:r>
    </w:p>
    <w:p w14:paraId="709D3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5A1378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2252</w:t>
      </w:r>
    </w:p>
    <w:p w14:paraId="380D27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6BB18F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2255</w:t>
      </w:r>
    </w:p>
    <w:p w14:paraId="15D823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FD072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1AD41D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A.6.3.1.11.3 Test Requirements</w:t>
      </w:r>
      <w:r>
        <w:rPr>
          <w:noProof/>
        </w:rPr>
        <w:tab/>
        <w:t>2262</w:t>
      </w:r>
    </w:p>
    <w:p w14:paraId="567794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2262</w:t>
      </w:r>
    </w:p>
    <w:p w14:paraId="4479E4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34A1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1B78A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A.6.3.1.12.3 Test Requirements</w:t>
      </w:r>
      <w:r>
        <w:rPr>
          <w:noProof/>
        </w:rPr>
        <w:tab/>
        <w:t>2270</w:t>
      </w:r>
    </w:p>
    <w:p w14:paraId="7F1C6B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with NR PSCell addition in FR1</w:t>
      </w:r>
      <w:r>
        <w:rPr>
          <w:noProof/>
        </w:rPr>
        <w:tab/>
        <w:t>2270</w:t>
      </w:r>
    </w:p>
    <w:p w14:paraId="00615F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329420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7BDB3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 with NR FR1 PScell addition</w:t>
      </w:r>
      <w:r>
        <w:rPr>
          <w:noProof/>
        </w:rPr>
        <w:tab/>
        <w:t>2279</w:t>
      </w:r>
    </w:p>
    <w:p w14:paraId="439554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52E0AB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102238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2289</w:t>
      </w:r>
    </w:p>
    <w:p w14:paraId="0BE654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2289</w:t>
      </w:r>
    </w:p>
    <w:p w14:paraId="1E4800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</w:t>
      </w:r>
      <w:r>
        <w:rPr>
          <w:noProof/>
        </w:rPr>
        <w:tab/>
        <w:t>2289</w:t>
      </w:r>
    </w:p>
    <w:p w14:paraId="4B5060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</w:t>
      </w:r>
      <w:r>
        <w:rPr>
          <w:noProof/>
        </w:rPr>
        <w:tab/>
        <w:t>2293</w:t>
      </w:r>
    </w:p>
    <w:p w14:paraId="65A01B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2297</w:t>
      </w:r>
    </w:p>
    <w:p w14:paraId="4A52BA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2300</w:t>
      </w:r>
    </w:p>
    <w:p w14:paraId="62CB92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2300</w:t>
      </w:r>
    </w:p>
    <w:p w14:paraId="36D286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2304</w:t>
      </w:r>
    </w:p>
    <w:p w14:paraId="4575CB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2309</w:t>
      </w:r>
    </w:p>
    <w:p w14:paraId="53183C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2314</w:t>
      </w:r>
    </w:p>
    <w:p w14:paraId="63E65E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2318</w:t>
      </w:r>
    </w:p>
    <w:p w14:paraId="17D3F2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2318</w:t>
      </w:r>
    </w:p>
    <w:p w14:paraId="39081B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2322</w:t>
      </w:r>
    </w:p>
    <w:p w14:paraId="07010C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 Conditional handover</w:t>
      </w:r>
      <w:r>
        <w:rPr>
          <w:noProof/>
        </w:rPr>
        <w:tab/>
        <w:t>2329</w:t>
      </w:r>
    </w:p>
    <w:p w14:paraId="4E4EE5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2329</w:t>
      </w:r>
    </w:p>
    <w:p w14:paraId="43C7CF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35EC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2329</w:t>
      </w:r>
    </w:p>
    <w:p w14:paraId="470D3E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A.6.3.3.1.3 Test Requirements</w:t>
      </w:r>
      <w:r>
        <w:rPr>
          <w:noProof/>
        </w:rPr>
        <w:tab/>
        <w:t>2333</w:t>
      </w:r>
    </w:p>
    <w:p w14:paraId="622C47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2333</w:t>
      </w:r>
    </w:p>
    <w:p w14:paraId="57BD0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09281D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630506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A.6.3.3.2.3 Test Requirements</w:t>
      </w:r>
      <w:r>
        <w:rPr>
          <w:noProof/>
        </w:rPr>
        <w:tab/>
        <w:t>2337</w:t>
      </w:r>
    </w:p>
    <w:p w14:paraId="52D156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2337</w:t>
      </w:r>
    </w:p>
    <w:p w14:paraId="43FFBC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2337</w:t>
      </w:r>
    </w:p>
    <w:p w14:paraId="44E3DA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2337</w:t>
      </w:r>
    </w:p>
    <w:p w14:paraId="74300E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72B449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098119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2341</w:t>
      </w:r>
    </w:p>
    <w:p w14:paraId="38CDEB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2341</w:t>
      </w:r>
    </w:p>
    <w:p w14:paraId="4ECBA9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2341</w:t>
      </w:r>
    </w:p>
    <w:p w14:paraId="762416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616CF4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2341</w:t>
      </w:r>
    </w:p>
    <w:p w14:paraId="2BFF52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7D0BA72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2345</w:t>
      </w:r>
    </w:p>
    <w:p w14:paraId="431849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2345</w:t>
      </w:r>
    </w:p>
    <w:p w14:paraId="15CF48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2346</w:t>
      </w:r>
    </w:p>
    <w:p w14:paraId="4C2A35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0A5432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5B174E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2351</w:t>
      </w:r>
    </w:p>
    <w:p w14:paraId="2824F1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2C4C58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07EBE6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2357</w:t>
      </w:r>
    </w:p>
    <w:p w14:paraId="7FF90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0FABC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4B366F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2363</w:t>
      </w:r>
    </w:p>
    <w:p w14:paraId="02650F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7A16A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2C2DB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2369</w:t>
      </w:r>
    </w:p>
    <w:p w14:paraId="18779E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400633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48FC8A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2375</w:t>
      </w:r>
    </w:p>
    <w:p w14:paraId="1B4A94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173AA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3F9501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2380</w:t>
      </w:r>
    </w:p>
    <w:p w14:paraId="5273CB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3F3FA6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07E54A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2384</w:t>
      </w:r>
    </w:p>
    <w:p w14:paraId="0258FA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2A9584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45188B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2390</w:t>
      </w:r>
    </w:p>
    <w:p w14:paraId="59B642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03279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6B77A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2396</w:t>
      </w:r>
    </w:p>
    <w:p w14:paraId="68AABE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A.6.5.2.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2396</w:t>
      </w:r>
    </w:p>
    <w:p w14:paraId="796A0F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A.6.5.2.1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CECC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interruptions at NR SRS carrier based switching</w:t>
      </w:r>
      <w:r>
        <w:rPr>
          <w:noProof/>
        </w:rPr>
        <w:tab/>
        <w:t>2401</w:t>
      </w:r>
    </w:p>
    <w:p w14:paraId="3C8029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1BD034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2401</w:t>
      </w:r>
    </w:p>
    <w:p w14:paraId="1D857C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2508FB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SA interruptions at NR SRS antenna port switching</w:t>
      </w:r>
      <w:r w:rsidRPr="00E65A76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2404</w:t>
      </w:r>
    </w:p>
    <w:p w14:paraId="64AFDC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A.6.5.2.</w:t>
      </w:r>
      <w:r w:rsidRPr="00E65A76">
        <w:rPr>
          <w:rFonts w:eastAsiaTheme="minorEastAsia"/>
          <w:noProof/>
          <w:snapToGrid w:val="0"/>
        </w:rPr>
        <w:t>3</w:t>
      </w:r>
      <w:r w:rsidRPr="00E65A76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2404</w:t>
      </w:r>
    </w:p>
    <w:p w14:paraId="499BD7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2404</w:t>
      </w:r>
    </w:p>
    <w:p w14:paraId="7AA115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10B525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2407</w:t>
      </w:r>
    </w:p>
    <w:p w14:paraId="107BD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2407</w:t>
      </w:r>
    </w:p>
    <w:p w14:paraId="796711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</w:t>
      </w:r>
      <w:r w:rsidRPr="00E65A76">
        <w:rPr>
          <w:noProof/>
          <w:snapToGrid w:val="0"/>
        </w:rPr>
        <w:t>.</w:t>
      </w:r>
      <w:r w:rsidRPr="00E65A76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2407</w:t>
      </w:r>
    </w:p>
    <w:p w14:paraId="02093A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714BD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2410</w:t>
      </w:r>
    </w:p>
    <w:p w14:paraId="31B5A7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2410</w:t>
      </w:r>
    </w:p>
    <w:p w14:paraId="20E4AA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7F647F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4D7CC7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</w:t>
      </w:r>
      <w:r w:rsidRPr="00E65A76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2416</w:t>
      </w:r>
    </w:p>
    <w:p w14:paraId="46EF8D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6F1681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7735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71515A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5903E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04F464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2417</w:t>
      </w:r>
    </w:p>
    <w:p w14:paraId="2EC2B8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7F20D5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Requirements</w:t>
      </w:r>
      <w:r>
        <w:rPr>
          <w:noProof/>
        </w:rPr>
        <w:tab/>
        <w:t>2424</w:t>
      </w:r>
    </w:p>
    <w:p w14:paraId="2999C5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2424</w:t>
      </w:r>
    </w:p>
    <w:p w14:paraId="0B28D3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Purpose and Environment</w:t>
      </w:r>
      <w:r>
        <w:rPr>
          <w:noProof/>
        </w:rPr>
        <w:tab/>
        <w:t>2424</w:t>
      </w:r>
    </w:p>
    <w:p w14:paraId="38429D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2429</w:t>
      </w:r>
    </w:p>
    <w:p w14:paraId="6E9F94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2429</w:t>
      </w:r>
    </w:p>
    <w:p w14:paraId="7B12D9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1D2F4C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AA36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2434</w:t>
      </w:r>
    </w:p>
    <w:p w14:paraId="293CEE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1911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73528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2439</w:t>
      </w:r>
    </w:p>
    <w:p w14:paraId="2D727E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1C737E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15C80C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2444</w:t>
      </w:r>
    </w:p>
    <w:p w14:paraId="368BC0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A5A79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6BEECE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2449</w:t>
      </w:r>
    </w:p>
    <w:p w14:paraId="4366D7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5B53F7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3F5BAE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2452</w:t>
      </w:r>
    </w:p>
    <w:p w14:paraId="3B44DE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C1C5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468DDD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4B6C46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13DA37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358A6C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2462</w:t>
      </w:r>
    </w:p>
    <w:p w14:paraId="1A6338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2463</w:t>
      </w:r>
    </w:p>
    <w:p w14:paraId="6B7C8D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2463</w:t>
      </w:r>
    </w:p>
    <w:p w14:paraId="245213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2463</w:t>
      </w:r>
    </w:p>
    <w:p w14:paraId="7BB9A6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2463</w:t>
      </w:r>
    </w:p>
    <w:p w14:paraId="1C39B4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2469</w:t>
      </w:r>
    </w:p>
    <w:p w14:paraId="6CCE2F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3D0100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6A74F9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2476</w:t>
      </w:r>
    </w:p>
    <w:p w14:paraId="2485AC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37337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4C648D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2482</w:t>
      </w:r>
    </w:p>
    <w:p w14:paraId="48A57E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0FE1F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6A05EB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 w:cs="Arial"/>
          <w:noProof/>
        </w:rPr>
        <w:t>in non-DRX mode</w:t>
      </w:r>
      <w:r>
        <w:rPr>
          <w:noProof/>
        </w:rPr>
        <w:tab/>
        <w:t>2488</w:t>
      </w:r>
    </w:p>
    <w:p w14:paraId="002CAA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4CA7C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5C022C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 w:cs="Arial"/>
          <w:noProof/>
        </w:rPr>
        <w:t>in DRX mode</w:t>
      </w:r>
      <w:r>
        <w:rPr>
          <w:noProof/>
        </w:rPr>
        <w:tab/>
        <w:t>2492</w:t>
      </w:r>
    </w:p>
    <w:p w14:paraId="5A68A0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2492</w:t>
      </w:r>
    </w:p>
    <w:p w14:paraId="7AED4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B4E97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2497</w:t>
      </w:r>
    </w:p>
    <w:p w14:paraId="111681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760F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2503</w:t>
      </w:r>
    </w:p>
    <w:p w14:paraId="4EB176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2504</w:t>
      </w:r>
    </w:p>
    <w:p w14:paraId="091C04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2504</w:t>
      </w:r>
    </w:p>
    <w:p w14:paraId="12D87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2504</w:t>
      </w:r>
    </w:p>
    <w:p w14:paraId="152C42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2510</w:t>
      </w:r>
    </w:p>
    <w:p w14:paraId="5E0664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2515</w:t>
      </w:r>
    </w:p>
    <w:p w14:paraId="363731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2515</w:t>
      </w:r>
    </w:p>
    <w:p w14:paraId="7E761C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2519</w:t>
      </w:r>
    </w:p>
    <w:p w14:paraId="1428F4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 xml:space="preserve">NR FR1- NR FR1 DL active BWP switch on multiple CCs </w:t>
      </w:r>
      <w:r w:rsidRPr="00E65A76">
        <w:rPr>
          <w:noProof/>
          <w:lang w:val="en-US"/>
        </w:rPr>
        <w:t>with non-DRX in SA</w:t>
      </w:r>
      <w:r>
        <w:rPr>
          <w:noProof/>
        </w:rPr>
        <w:tab/>
        <w:t>2519</w:t>
      </w:r>
    </w:p>
    <w:p w14:paraId="022DC3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2526</w:t>
      </w:r>
    </w:p>
    <w:p w14:paraId="309F2C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2526</w:t>
      </w:r>
    </w:p>
    <w:p w14:paraId="657CC44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7E82212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613F5E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2532</w:t>
      </w:r>
    </w:p>
    <w:p w14:paraId="572722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2532</w:t>
      </w:r>
    </w:p>
    <w:p w14:paraId="1350FC9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Requirements</w:t>
      </w:r>
      <w:r>
        <w:rPr>
          <w:noProof/>
        </w:rPr>
        <w:tab/>
        <w:t>2539</w:t>
      </w:r>
    </w:p>
    <w:p w14:paraId="24F656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2539</w:t>
      </w:r>
    </w:p>
    <w:p w14:paraId="195A1C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2539</w:t>
      </w:r>
    </w:p>
    <w:p w14:paraId="310E86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2544</w:t>
      </w:r>
    </w:p>
    <w:p w14:paraId="1537EF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1DF601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01A0A6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0B0E64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422093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76B525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E774E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2552</w:t>
      </w:r>
    </w:p>
    <w:p w14:paraId="62117D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2552</w:t>
      </w:r>
    </w:p>
    <w:p w14:paraId="5409F0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1C5473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ED7DC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2556</w:t>
      </w:r>
    </w:p>
    <w:p w14:paraId="6A2DA6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745EA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6E2F6D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2560</w:t>
      </w:r>
    </w:p>
    <w:p w14:paraId="2C7E89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2560</w:t>
      </w:r>
    </w:p>
    <w:p w14:paraId="0D62C4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211ADF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1F0AF3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2564</w:t>
      </w:r>
    </w:p>
    <w:p w14:paraId="02201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249280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235BED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2568</w:t>
      </w:r>
    </w:p>
    <w:p w14:paraId="18BC1D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2568</w:t>
      </w:r>
    </w:p>
    <w:p w14:paraId="03CCB5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5F68F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2572</w:t>
      </w:r>
    </w:p>
    <w:p w14:paraId="595C3B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2573</w:t>
      </w:r>
    </w:p>
    <w:p w14:paraId="4260D3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79585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5E233F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2578</w:t>
      </w:r>
    </w:p>
    <w:p w14:paraId="0950B2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2578</w:t>
      </w:r>
    </w:p>
    <w:p w14:paraId="77E5D3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46E723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2C52AE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2582</w:t>
      </w:r>
    </w:p>
    <w:p w14:paraId="7AEFD3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2582</w:t>
      </w:r>
    </w:p>
    <w:p w14:paraId="5D882A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4BC89C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A346B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2586</w:t>
      </w:r>
    </w:p>
    <w:p w14:paraId="7806E7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2586</w:t>
      </w:r>
    </w:p>
    <w:p w14:paraId="3BD92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2586</w:t>
      </w:r>
    </w:p>
    <w:p w14:paraId="13F93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5BACBA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0C7C4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176DD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2590</w:t>
      </w:r>
    </w:p>
    <w:p w14:paraId="6C829F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6A2D77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6D3CCB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067D7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2594</w:t>
      </w:r>
    </w:p>
    <w:p w14:paraId="3AD38C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0B33F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57A19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6CEA4C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2598</w:t>
      </w:r>
    </w:p>
    <w:p w14:paraId="7379F9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295613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2598</w:t>
      </w:r>
    </w:p>
    <w:p w14:paraId="662FD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55915F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2602</w:t>
      </w:r>
    </w:p>
    <w:p w14:paraId="44FCD9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333883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1A0BD1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526272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2605</w:t>
      </w:r>
    </w:p>
    <w:p w14:paraId="25C888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1924F4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39B9A8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292D9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2607</w:t>
      </w:r>
    </w:p>
    <w:p w14:paraId="76B0D2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788103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87422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6A4F32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 w:rsidRPr="00E65A76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2611</w:t>
      </w:r>
    </w:p>
    <w:p w14:paraId="7B40B8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7CFA94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2611</w:t>
      </w:r>
    </w:p>
    <w:p w14:paraId="342F2E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112029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2616</w:t>
      </w:r>
    </w:p>
    <w:p w14:paraId="19ED99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2616</w:t>
      </w:r>
    </w:p>
    <w:p w14:paraId="4B16D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47291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0DF41D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2620</w:t>
      </w:r>
    </w:p>
    <w:p w14:paraId="691326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1EAE29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1A8885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02779D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41E140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2625</w:t>
      </w:r>
    </w:p>
    <w:p w14:paraId="798050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4A9156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4AF1E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2629</w:t>
      </w:r>
    </w:p>
    <w:p w14:paraId="0D2D08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139D26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0ECA1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792FA9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347A9F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2633</w:t>
      </w:r>
    </w:p>
    <w:p w14:paraId="5F36B4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0BCA5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01DB3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2637</w:t>
      </w:r>
    </w:p>
    <w:p w14:paraId="3E8457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61563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D8DCF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2645</w:t>
      </w:r>
    </w:p>
    <w:p w14:paraId="346679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5A4910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400958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2649</w:t>
      </w:r>
    </w:p>
    <w:p w14:paraId="418BAA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2649</w:t>
      </w:r>
    </w:p>
    <w:p w14:paraId="260D5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90E7D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6C0181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2655</w:t>
      </w:r>
    </w:p>
    <w:p w14:paraId="10C86F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745C40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123641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SA NR - E-UTRAN event-triggered reporting in DRX in FR1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2662</w:t>
      </w:r>
    </w:p>
    <w:p w14:paraId="4683E3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4CC011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7F7D39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2669</w:t>
      </w:r>
    </w:p>
    <w:p w14:paraId="021FF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2669</w:t>
      </w:r>
    </w:p>
    <w:p w14:paraId="203A4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75BAAB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1553F2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50994D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2672</w:t>
      </w:r>
    </w:p>
    <w:p w14:paraId="24307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737663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2673</w:t>
      </w:r>
    </w:p>
    <w:p w14:paraId="1FE20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3D5125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2676</w:t>
      </w:r>
    </w:p>
    <w:p w14:paraId="6D2203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4CDAF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07B33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0050B1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2680</w:t>
      </w:r>
    </w:p>
    <w:p w14:paraId="32BEB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5AB536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750960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03D309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when DRX is used for UE configured with </w:t>
      </w:r>
      <w:r w:rsidRPr="00E65A7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2684</w:t>
      </w:r>
    </w:p>
    <w:p w14:paraId="522B4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623B58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19B3EC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267D3A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2688</w:t>
      </w:r>
    </w:p>
    <w:p w14:paraId="2D30F2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9D71A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2689</w:t>
      </w:r>
    </w:p>
    <w:p w14:paraId="5C23F2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6A10F0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2693</w:t>
      </w:r>
    </w:p>
    <w:p w14:paraId="26F16A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2693</w:t>
      </w:r>
    </w:p>
    <w:p w14:paraId="16911A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57A26B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0CFC24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2696</w:t>
      </w:r>
    </w:p>
    <w:p w14:paraId="401F51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DRX</w:t>
      </w:r>
      <w:r>
        <w:rPr>
          <w:noProof/>
        </w:rPr>
        <w:tab/>
        <w:t>2696</w:t>
      </w:r>
    </w:p>
    <w:p w14:paraId="0C7582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13153D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30E1B2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D9410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DRX</w:t>
      </w:r>
      <w:r>
        <w:rPr>
          <w:noProof/>
        </w:rPr>
        <w:tab/>
        <w:t>2700</w:t>
      </w:r>
    </w:p>
    <w:p w14:paraId="144220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47E7C5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218F7D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18C63A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2703</w:t>
      </w:r>
    </w:p>
    <w:p w14:paraId="07C115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2703</w:t>
      </w:r>
    </w:p>
    <w:p w14:paraId="156981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2703</w:t>
      </w:r>
    </w:p>
    <w:p w14:paraId="0B9E2F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2703</w:t>
      </w:r>
    </w:p>
    <w:p w14:paraId="4E9F0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457228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2706</w:t>
      </w:r>
    </w:p>
    <w:p w14:paraId="477CDB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2706</w:t>
      </w:r>
    </w:p>
    <w:p w14:paraId="1BECA0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2709</w:t>
      </w:r>
    </w:p>
    <w:p w14:paraId="5FD8DD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2710</w:t>
      </w:r>
    </w:p>
    <w:p w14:paraId="1DC4B6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2712</w:t>
      </w:r>
    </w:p>
    <w:p w14:paraId="1E9010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17C8D2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2712</w:t>
      </w:r>
    </w:p>
    <w:p w14:paraId="0E312E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0FC447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2716</w:t>
      </w:r>
    </w:p>
    <w:p w14:paraId="77FA3E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563895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2717</w:t>
      </w:r>
    </w:p>
    <w:p w14:paraId="53D72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00B9BF8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2719</w:t>
      </w:r>
    </w:p>
    <w:p w14:paraId="70F68C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2719</w:t>
      </w:r>
    </w:p>
    <w:p w14:paraId="3D73CD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1EA1E3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39DDB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2726</w:t>
      </w:r>
    </w:p>
    <w:p w14:paraId="19F326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2726</w:t>
      </w:r>
    </w:p>
    <w:p w14:paraId="202A8D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2726</w:t>
      </w:r>
    </w:p>
    <w:p w14:paraId="1B78A6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2730</w:t>
      </w:r>
    </w:p>
    <w:p w14:paraId="7E8886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2730</w:t>
      </w:r>
    </w:p>
    <w:p w14:paraId="56A7C3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2730</w:t>
      </w:r>
    </w:p>
    <w:p w14:paraId="7CFD66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20530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2734</w:t>
      </w:r>
    </w:p>
    <w:p w14:paraId="2CB0D4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2734</w:t>
      </w:r>
    </w:p>
    <w:p w14:paraId="16E7CC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2734</w:t>
      </w:r>
    </w:p>
    <w:p w14:paraId="559BFA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5BDD31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4FC9DF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2742</w:t>
      </w:r>
    </w:p>
    <w:p w14:paraId="0E81A2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E4B5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4B9CD3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2748</w:t>
      </w:r>
    </w:p>
    <w:p w14:paraId="5A735E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6F5F1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2754</w:t>
      </w:r>
    </w:p>
    <w:p w14:paraId="743C2F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2755</w:t>
      </w:r>
    </w:p>
    <w:p w14:paraId="43F25F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4458B5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1A2800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2759</w:t>
      </w:r>
    </w:p>
    <w:p w14:paraId="0BB4B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2FF093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3B4ADC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2763</w:t>
      </w:r>
    </w:p>
    <w:p w14:paraId="41EB62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2763</w:t>
      </w:r>
    </w:p>
    <w:p w14:paraId="7E33C4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230F1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15313C33" w14:textId="77777777" w:rsidR="00A007D0" w:rsidRDefault="00A007D0">
      <w:pPr>
        <w:pStyle w:val="TOC4"/>
        <w:tabs>
          <w:tab w:val="left" w:pos="72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 w:cs="v4.2.0"/>
          <w:noProof/>
        </w:rPr>
        <w:t>The rate of correct events observed during repeated tests shall be at least 90%</w:t>
      </w:r>
      <w:r w:rsidRPr="00E65A76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2767</w:t>
      </w:r>
    </w:p>
    <w:p w14:paraId="1CDF2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377DAB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6B2ECC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2771</w:t>
      </w:r>
    </w:p>
    <w:p w14:paraId="7D61A8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2771</w:t>
      </w:r>
    </w:p>
    <w:p w14:paraId="267FA0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2774</w:t>
      </w:r>
    </w:p>
    <w:p w14:paraId="0944AE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2774</w:t>
      </w:r>
    </w:p>
    <w:p w14:paraId="2AEAE6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2774</w:t>
      </w:r>
    </w:p>
    <w:p w14:paraId="109C31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2779</w:t>
      </w:r>
    </w:p>
    <w:p w14:paraId="531E1A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2779</w:t>
      </w:r>
    </w:p>
    <w:p w14:paraId="44D900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540310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14962B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2783</w:t>
      </w:r>
    </w:p>
    <w:p w14:paraId="601098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77BE45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59857D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2787</w:t>
      </w:r>
    </w:p>
    <w:p w14:paraId="711995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2787</w:t>
      </w:r>
    </w:p>
    <w:p w14:paraId="7D8B75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2790</w:t>
      </w:r>
    </w:p>
    <w:p w14:paraId="6A146A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lastRenderedPageBreak/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2790</w:t>
      </w:r>
    </w:p>
    <w:p w14:paraId="2C3821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2790</w:t>
      </w:r>
    </w:p>
    <w:p w14:paraId="0068D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2793</w:t>
      </w:r>
    </w:p>
    <w:p w14:paraId="51D64D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2793</w:t>
      </w:r>
    </w:p>
    <w:p w14:paraId="2556E8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2793</w:t>
      </w:r>
    </w:p>
    <w:p w14:paraId="122A28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2797</w:t>
      </w:r>
    </w:p>
    <w:p w14:paraId="7668E0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2797</w:t>
      </w:r>
    </w:p>
    <w:p w14:paraId="3085F1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2797</w:t>
      </w:r>
    </w:p>
    <w:p w14:paraId="1D8F40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2804</w:t>
      </w:r>
    </w:p>
    <w:p w14:paraId="1BA395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2805</w:t>
      </w:r>
    </w:p>
    <w:p w14:paraId="6D9DF3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2805</w:t>
      </w:r>
    </w:p>
    <w:p w14:paraId="5F9A0D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3F20B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67C042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2807</w:t>
      </w:r>
    </w:p>
    <w:p w14:paraId="55CF01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018C59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005135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2810</w:t>
      </w:r>
    </w:p>
    <w:p w14:paraId="467F22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166914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583E4D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Pre-MG</w:t>
      </w:r>
      <w:r>
        <w:rPr>
          <w:noProof/>
        </w:rPr>
        <w:tab/>
        <w:t>2813</w:t>
      </w:r>
    </w:p>
    <w:p w14:paraId="693BCF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2813</w:t>
      </w:r>
    </w:p>
    <w:p w14:paraId="36A277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2813</w:t>
      </w:r>
    </w:p>
    <w:p w14:paraId="11CB7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2813</w:t>
      </w:r>
    </w:p>
    <w:p w14:paraId="45E01D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1E001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2817</w:t>
      </w:r>
    </w:p>
    <w:p w14:paraId="49ABD1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2817</w:t>
      </w:r>
    </w:p>
    <w:p w14:paraId="5F8F70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2817</w:t>
      </w:r>
    </w:p>
    <w:p w14:paraId="1CD75B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2822</w:t>
      </w:r>
    </w:p>
    <w:p w14:paraId="0CE23A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5DF4B1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0F537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11464B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50C04B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2822</w:t>
      </w:r>
    </w:p>
    <w:p w14:paraId="7C2EBA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2822</w:t>
      </w:r>
    </w:p>
    <w:p w14:paraId="27BDC7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369F9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226FB1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2826</w:t>
      </w:r>
    </w:p>
    <w:p w14:paraId="31FEA7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117F4C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5BA128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2830</w:t>
      </w:r>
    </w:p>
    <w:p w14:paraId="50A66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1A9C98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048AD3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2837</w:t>
      </w:r>
    </w:p>
    <w:p w14:paraId="5CD086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46CC5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277677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</w:t>
      </w:r>
      <w:r>
        <w:rPr>
          <w:noProof/>
        </w:rPr>
        <w:tab/>
        <w:t>2842</w:t>
      </w:r>
    </w:p>
    <w:p w14:paraId="06D165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2842</w:t>
      </w:r>
    </w:p>
    <w:p w14:paraId="2A41CA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2842</w:t>
      </w:r>
    </w:p>
    <w:p w14:paraId="38F761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2842</w:t>
      </w:r>
    </w:p>
    <w:p w14:paraId="056E8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2846</w:t>
      </w:r>
    </w:p>
    <w:p w14:paraId="7C7675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2846</w:t>
      </w:r>
    </w:p>
    <w:p w14:paraId="67941B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37F433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2E72EF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0A540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2850</w:t>
      </w:r>
    </w:p>
    <w:p w14:paraId="54797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29E43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1C9A5E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928BD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2856</w:t>
      </w:r>
    </w:p>
    <w:p w14:paraId="5AED5A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5EC08D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C0C3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AAA2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2859</w:t>
      </w:r>
    </w:p>
    <w:p w14:paraId="5916E3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5E17E5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55BE4AF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2863</w:t>
      </w:r>
    </w:p>
    <w:p w14:paraId="004F3B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7AB5FF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330F8F3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2866</w:t>
      </w:r>
    </w:p>
    <w:p w14:paraId="76F688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2866</w:t>
      </w:r>
    </w:p>
    <w:p w14:paraId="6AD013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2866</w:t>
      </w:r>
    </w:p>
    <w:p w14:paraId="4B91AF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2EF714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57DBF6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C9637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2871</w:t>
      </w:r>
    </w:p>
    <w:p w14:paraId="19D3B7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6A44A3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2871</w:t>
      </w:r>
    </w:p>
    <w:p w14:paraId="663763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75F7E2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2875</w:t>
      </w:r>
    </w:p>
    <w:p w14:paraId="41A9DB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2875</w:t>
      </w:r>
    </w:p>
    <w:p w14:paraId="2C6072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2875</w:t>
      </w:r>
    </w:p>
    <w:p w14:paraId="0B25B2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2875</w:t>
      </w:r>
    </w:p>
    <w:p w14:paraId="4040D8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2876</w:t>
      </w:r>
    </w:p>
    <w:p w14:paraId="12C6D5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70F859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2880</w:t>
      </w:r>
    </w:p>
    <w:p w14:paraId="028E55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2880</w:t>
      </w:r>
    </w:p>
    <w:p w14:paraId="2971D2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0E926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0D60B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2885</w:t>
      </w:r>
    </w:p>
    <w:p w14:paraId="4E8F46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2885</w:t>
      </w:r>
    </w:p>
    <w:p w14:paraId="69977C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7391B9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388988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0F3B35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2891</w:t>
      </w:r>
    </w:p>
    <w:p w14:paraId="6D7FED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5FBD9F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089201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2895</w:t>
      </w:r>
    </w:p>
    <w:p w14:paraId="645578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2896</w:t>
      </w:r>
    </w:p>
    <w:p w14:paraId="3E0EA9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2896</w:t>
      </w:r>
    </w:p>
    <w:p w14:paraId="537ADA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2896</w:t>
      </w:r>
    </w:p>
    <w:p w14:paraId="2B263B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74BD22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16F2D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2900</w:t>
      </w:r>
    </w:p>
    <w:p w14:paraId="7D25D4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2F646D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3ACF0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33138A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2905</w:t>
      </w:r>
    </w:p>
    <w:p w14:paraId="0FA59F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2905</w:t>
      </w:r>
    </w:p>
    <w:p w14:paraId="5FD931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2A4380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2906</w:t>
      </w:r>
    </w:p>
    <w:p w14:paraId="7AAA57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73DF96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2913</w:t>
      </w:r>
    </w:p>
    <w:p w14:paraId="63AA9E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2913</w:t>
      </w:r>
    </w:p>
    <w:p w14:paraId="238330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7AD8B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66570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346A59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2919</w:t>
      </w:r>
    </w:p>
    <w:p w14:paraId="6EFE4F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2919</w:t>
      </w:r>
    </w:p>
    <w:p w14:paraId="2D3D01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185D12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2919</w:t>
      </w:r>
    </w:p>
    <w:p w14:paraId="458B6D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2925</w:t>
      </w:r>
    </w:p>
    <w:p w14:paraId="10EFA2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2926</w:t>
      </w:r>
    </w:p>
    <w:p w14:paraId="5443F7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2926</w:t>
      </w:r>
    </w:p>
    <w:p w14:paraId="4E6B2E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00F356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124257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16177B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2932</w:t>
      </w:r>
    </w:p>
    <w:p w14:paraId="1DD839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0B2616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2933</w:t>
      </w:r>
    </w:p>
    <w:p w14:paraId="4F47AC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0BA64A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2937</w:t>
      </w:r>
    </w:p>
    <w:p w14:paraId="05935E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2941</w:t>
      </w:r>
    </w:p>
    <w:p w14:paraId="01A98A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6029FC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2942</w:t>
      </w:r>
    </w:p>
    <w:p w14:paraId="45C355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71AD38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2947</w:t>
      </w:r>
    </w:p>
    <w:p w14:paraId="1D680C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3BA6F0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0E5EE7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69E839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2952</w:t>
      </w:r>
    </w:p>
    <w:p w14:paraId="0CFC01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2952</w:t>
      </w:r>
    </w:p>
    <w:p w14:paraId="3ACC66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4E79E5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3575C9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02B774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2958</w:t>
      </w:r>
    </w:p>
    <w:p w14:paraId="52EAC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14970F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023658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79E38E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2964</w:t>
      </w:r>
    </w:p>
    <w:p w14:paraId="29D6E2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2964</w:t>
      </w:r>
    </w:p>
    <w:p w14:paraId="33C25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40B4C9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729534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61057A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2969</w:t>
      </w:r>
    </w:p>
    <w:p w14:paraId="2A4A5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00DCBC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2969</w:t>
      </w:r>
    </w:p>
    <w:p w14:paraId="2F4225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17A8AD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2976</w:t>
      </w:r>
    </w:p>
    <w:p w14:paraId="3D123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2976</w:t>
      </w:r>
    </w:p>
    <w:p w14:paraId="7E6D86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2976</w:t>
      </w:r>
    </w:p>
    <w:p w14:paraId="4AD30B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1D76E4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75315F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2981</w:t>
      </w:r>
    </w:p>
    <w:p w14:paraId="0228B6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6EDE8A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2981</w:t>
      </w:r>
    </w:p>
    <w:p w14:paraId="6A70DA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2987</w:t>
      </w:r>
    </w:p>
    <w:p w14:paraId="0670CC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2987</w:t>
      </w:r>
    </w:p>
    <w:p w14:paraId="30566D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2987</w:t>
      </w:r>
    </w:p>
    <w:p w14:paraId="7EC446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D1DD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702BE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2990</w:t>
      </w:r>
    </w:p>
    <w:p w14:paraId="5F5145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4BE8EA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417F1F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2994</w:t>
      </w:r>
    </w:p>
    <w:p w14:paraId="44EB1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0AD77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07B68D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lastRenderedPageBreak/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2997</w:t>
      </w:r>
    </w:p>
    <w:p w14:paraId="015B2E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2999</w:t>
      </w:r>
    </w:p>
    <w:p w14:paraId="221620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SA: measurement accuracy with </w:t>
      </w:r>
      <w:r w:rsidRPr="00E65A76">
        <w:rPr>
          <w:noProof/>
          <w:snapToGrid w:val="0"/>
          <w:lang w:val="en-US"/>
        </w:rPr>
        <w:t>PRS in FR1</w:t>
      </w:r>
      <w:r>
        <w:rPr>
          <w:noProof/>
        </w:rPr>
        <w:tab/>
        <w:t>2999</w:t>
      </w:r>
    </w:p>
    <w:p w14:paraId="45DA84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B266F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2999</w:t>
      </w:r>
    </w:p>
    <w:p w14:paraId="3C9FB9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56A00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 xml:space="preserve">PRS in FR1 </w:t>
      </w:r>
      <w:r w:rsidRPr="00E65A76">
        <w:rPr>
          <w:rFonts w:eastAsiaTheme="minorEastAsia"/>
          <w:noProof/>
        </w:rPr>
        <w:t>with reduced sample number</w:t>
      </w:r>
      <w:r>
        <w:rPr>
          <w:noProof/>
        </w:rPr>
        <w:tab/>
        <w:t>3003</w:t>
      </w:r>
    </w:p>
    <w:p w14:paraId="53C2FF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3003</w:t>
      </w:r>
    </w:p>
    <w:p w14:paraId="7AE2D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3003</w:t>
      </w:r>
    </w:p>
    <w:p w14:paraId="6B54DD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3006</w:t>
      </w:r>
    </w:p>
    <w:p w14:paraId="31D4F7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Void</w:t>
      </w:r>
      <w:r>
        <w:rPr>
          <w:noProof/>
        </w:rPr>
        <w:tab/>
        <w:t>3006</w:t>
      </w:r>
    </w:p>
    <w:p w14:paraId="523217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66C45E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165B2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42C5B8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3006</w:t>
      </w:r>
    </w:p>
    <w:p w14:paraId="363D6C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3006</w:t>
      </w:r>
    </w:p>
    <w:p w14:paraId="6D715E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314916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3007</w:t>
      </w:r>
    </w:p>
    <w:p w14:paraId="5BFE1E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3EEFAE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3011</w:t>
      </w:r>
    </w:p>
    <w:p w14:paraId="0C18A2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3011</w:t>
      </w:r>
    </w:p>
    <w:p w14:paraId="2814A3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3011</w:t>
      </w:r>
    </w:p>
    <w:p w14:paraId="3AD044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3013</w:t>
      </w:r>
    </w:p>
    <w:p w14:paraId="62DA2F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3013</w:t>
      </w:r>
    </w:p>
    <w:p w14:paraId="675DD5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3013</w:t>
      </w:r>
    </w:p>
    <w:p w14:paraId="15D2E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3014</w:t>
      </w:r>
    </w:p>
    <w:p w14:paraId="5742B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3589F3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3017</w:t>
      </w:r>
    </w:p>
    <w:p w14:paraId="086162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3017</w:t>
      </w:r>
    </w:p>
    <w:p w14:paraId="1B055C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37ACE3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3018</w:t>
      </w:r>
    </w:p>
    <w:p w14:paraId="7E9D29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E4F1F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measurement accuracy with reduced </w:t>
      </w:r>
      <w:r w:rsidRPr="00E65A76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3022</w:t>
      </w:r>
    </w:p>
    <w:p w14:paraId="6C8963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3022</w:t>
      </w:r>
    </w:p>
    <w:p w14:paraId="6DAD99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3022</w:t>
      </w:r>
    </w:p>
    <w:p w14:paraId="37EF1DD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3026</w:t>
      </w:r>
    </w:p>
    <w:p w14:paraId="6B5937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3026</w:t>
      </w:r>
    </w:p>
    <w:p w14:paraId="58BA790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3026</w:t>
      </w:r>
    </w:p>
    <w:p w14:paraId="04C232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29107A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782EF7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3029</w:t>
      </w:r>
    </w:p>
    <w:p w14:paraId="3CEC7F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57ECBB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2FEB32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3034</w:t>
      </w:r>
    </w:p>
    <w:p w14:paraId="6CF1C7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3034</w:t>
      </w:r>
    </w:p>
    <w:p w14:paraId="1291F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3034</w:t>
      </w:r>
    </w:p>
    <w:p w14:paraId="0513B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3036</w:t>
      </w:r>
    </w:p>
    <w:p w14:paraId="5FB52B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3037</w:t>
      </w:r>
    </w:p>
    <w:p w14:paraId="443F9B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573026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6D439A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3041</w:t>
      </w:r>
    </w:p>
    <w:p w14:paraId="558F0C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3041</w:t>
      </w:r>
    </w:p>
    <w:p w14:paraId="6BE5C6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3041</w:t>
      </w:r>
    </w:p>
    <w:p w14:paraId="68F82A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3045</w:t>
      </w:r>
    </w:p>
    <w:p w14:paraId="13941F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3045</w:t>
      </w:r>
    </w:p>
    <w:p w14:paraId="34992E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73ABCD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20F9F5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3048</w:t>
      </w:r>
    </w:p>
    <w:p w14:paraId="30505B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3048</w:t>
      </w:r>
    </w:p>
    <w:p w14:paraId="15E1AA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0D52AE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37FD14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3051</w:t>
      </w:r>
    </w:p>
    <w:p w14:paraId="031209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65F22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6168AC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3054</w:t>
      </w:r>
    </w:p>
    <w:p w14:paraId="79D661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3054</w:t>
      </w:r>
    </w:p>
    <w:p w14:paraId="3077FA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3054</w:t>
      </w:r>
    </w:p>
    <w:p w14:paraId="05DC35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6C012D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043049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3056</w:t>
      </w:r>
    </w:p>
    <w:p w14:paraId="4B7CFE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152B79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3058</w:t>
      </w:r>
    </w:p>
    <w:p w14:paraId="3FD31E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3058</w:t>
      </w:r>
    </w:p>
    <w:p w14:paraId="2156B4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 xml:space="preserve">PRS in FR1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3058</w:t>
      </w:r>
    </w:p>
    <w:p w14:paraId="164DFE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3058</w:t>
      </w:r>
    </w:p>
    <w:p w14:paraId="49161E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3058</w:t>
      </w:r>
    </w:p>
    <w:p w14:paraId="7099AF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3062</w:t>
      </w:r>
    </w:p>
    <w:p w14:paraId="52E46B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3062</w:t>
      </w:r>
    </w:p>
    <w:p w14:paraId="2006DF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3062</w:t>
      </w:r>
    </w:p>
    <w:p w14:paraId="42A991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3062</w:t>
      </w:r>
    </w:p>
    <w:p w14:paraId="7E512F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3064</w:t>
      </w:r>
    </w:p>
    <w:p w14:paraId="0B9C31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3065</w:t>
      </w:r>
    </w:p>
    <w:p w14:paraId="022BFC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3065</w:t>
      </w:r>
    </w:p>
    <w:p w14:paraId="6C78AA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3065</w:t>
      </w:r>
    </w:p>
    <w:p w14:paraId="6C29D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A.6.9.3.1.1.2 Test parameters</w:t>
      </w:r>
      <w:r>
        <w:rPr>
          <w:noProof/>
        </w:rPr>
        <w:tab/>
        <w:t>3065</w:t>
      </w:r>
    </w:p>
    <w:p w14:paraId="1CE744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3067</w:t>
      </w:r>
    </w:p>
    <w:p w14:paraId="6F456D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3067</w:t>
      </w:r>
    </w:p>
    <w:p w14:paraId="55816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3067</w:t>
      </w:r>
    </w:p>
    <w:p w14:paraId="6140F3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3067</w:t>
      </w:r>
    </w:p>
    <w:p w14:paraId="13DC5B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3070</w:t>
      </w:r>
    </w:p>
    <w:p w14:paraId="079D88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3070</w:t>
      </w:r>
    </w:p>
    <w:p w14:paraId="4191C4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PRS-RSRPP measurement accuracy </w:t>
      </w:r>
      <w:r w:rsidRPr="00E65A76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3070</w:t>
      </w:r>
    </w:p>
    <w:p w14:paraId="1019C5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3070</w:t>
      </w:r>
    </w:p>
    <w:p w14:paraId="47C885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3070</w:t>
      </w:r>
    </w:p>
    <w:p w14:paraId="72A909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3074</w:t>
      </w:r>
    </w:p>
    <w:p w14:paraId="59D0EA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measurement accuracy with reduced PRS samples </w:t>
      </w:r>
      <w:r w:rsidRPr="00E65A76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3074</w:t>
      </w:r>
    </w:p>
    <w:p w14:paraId="3ECC4E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3074</w:t>
      </w:r>
    </w:p>
    <w:p w14:paraId="3EEB8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3074</w:t>
      </w:r>
    </w:p>
    <w:p w14:paraId="6D4A8D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3076</w:t>
      </w:r>
    </w:p>
    <w:p w14:paraId="6026A42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3076</w:t>
      </w:r>
    </w:p>
    <w:p w14:paraId="4575801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3076</w:t>
      </w:r>
    </w:p>
    <w:p w14:paraId="47C06E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3076</w:t>
      </w:r>
    </w:p>
    <w:p w14:paraId="3C52F4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3076</w:t>
      </w:r>
    </w:p>
    <w:p w14:paraId="556B7B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1772EF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2F4DD4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7E405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3080</w:t>
      </w:r>
    </w:p>
    <w:p w14:paraId="61C427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3D216C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3080</w:t>
      </w:r>
    </w:p>
    <w:p w14:paraId="463FF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1FC961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3083</w:t>
      </w:r>
    </w:p>
    <w:p w14:paraId="0BAA89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286EBD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3083</w:t>
      </w:r>
    </w:p>
    <w:p w14:paraId="3B754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1E3584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3086</w:t>
      </w:r>
    </w:p>
    <w:p w14:paraId="061654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1A87A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3086</w:t>
      </w:r>
    </w:p>
    <w:p w14:paraId="577F8B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531CF4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3089</w:t>
      </w:r>
    </w:p>
    <w:p w14:paraId="18D748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161204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4C3BA7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7898C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3093</w:t>
      </w:r>
    </w:p>
    <w:p w14:paraId="62D31C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7EB9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3093</w:t>
      </w:r>
    </w:p>
    <w:p w14:paraId="054231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575FE2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rFonts w:eastAsia="Malgun Gothic"/>
          <w:noProof/>
        </w:rPr>
        <w:t xml:space="preserve"> for </w:t>
      </w:r>
      <w:r w:rsidRPr="00E65A76">
        <w:rPr>
          <w:rFonts w:cs="v4.2.0"/>
          <w:noProof/>
          <w:lang w:val="en-US"/>
        </w:rPr>
        <w:t xml:space="preserve">FR2 power class 6 </w:t>
      </w:r>
      <w:r w:rsidRPr="00E65A76">
        <w:rPr>
          <w:rFonts w:cs="v4.2.0"/>
          <w:noProof/>
        </w:rPr>
        <w:t xml:space="preserve">UE configured with </w:t>
      </w:r>
      <w:r w:rsidRPr="00E65A76">
        <w:rPr>
          <w:i/>
          <w:iCs/>
          <w:noProof/>
        </w:rPr>
        <w:t>highSpeedMeasFlagFR2-r17</w:t>
      </w:r>
      <w:r>
        <w:rPr>
          <w:noProof/>
        </w:rPr>
        <w:tab/>
        <w:t>3097</w:t>
      </w:r>
    </w:p>
    <w:p w14:paraId="1478F7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7FB4AE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3097</w:t>
      </w:r>
    </w:p>
    <w:p w14:paraId="51926B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30D4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3101</w:t>
      </w:r>
    </w:p>
    <w:p w14:paraId="616259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3101</w:t>
      </w:r>
    </w:p>
    <w:p w14:paraId="151FE1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E65A76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3101</w:t>
      </w:r>
    </w:p>
    <w:p w14:paraId="03185C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589FB5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01F0435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3105</w:t>
      </w:r>
    </w:p>
    <w:p w14:paraId="7954CF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3105</w:t>
      </w:r>
    </w:p>
    <w:p w14:paraId="45B997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3105</w:t>
      </w:r>
    </w:p>
    <w:p w14:paraId="7BE5E5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3D98EC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2EBB3D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60331C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3109</w:t>
      </w:r>
    </w:p>
    <w:p w14:paraId="23E7EB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13459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700CA2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2FD3EB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3112</w:t>
      </w:r>
    </w:p>
    <w:p w14:paraId="70112D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5E015F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3112</w:t>
      </w:r>
    </w:p>
    <w:p w14:paraId="75B27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5BAA85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3114</w:t>
      </w:r>
    </w:p>
    <w:p w14:paraId="37CF89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2FC917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3114</w:t>
      </w:r>
    </w:p>
    <w:p w14:paraId="50A30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A.7.3.1.4.3 Test Requirements</w:t>
      </w:r>
      <w:r>
        <w:rPr>
          <w:noProof/>
        </w:rPr>
        <w:tab/>
        <w:t>3121</w:t>
      </w:r>
    </w:p>
    <w:p w14:paraId="1908F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3121</w:t>
      </w:r>
    </w:p>
    <w:p w14:paraId="091C7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247DF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09EC4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A.7.3.1.5.3 Test Requirements</w:t>
      </w:r>
      <w:r>
        <w:rPr>
          <w:noProof/>
        </w:rPr>
        <w:tab/>
        <w:t>3128</w:t>
      </w:r>
    </w:p>
    <w:p w14:paraId="35DF84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E65A76">
        <w:rPr>
          <w:noProof/>
          <w:snapToGrid w:val="0"/>
        </w:rPr>
        <w:t>; unknown FR2 target PScell</w:t>
      </w:r>
      <w:r>
        <w:rPr>
          <w:noProof/>
        </w:rPr>
        <w:tab/>
        <w:t>3128</w:t>
      </w:r>
    </w:p>
    <w:p w14:paraId="5AE3E6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740222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10F2F7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540BB3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3138</w:t>
      </w:r>
    </w:p>
    <w:p w14:paraId="600500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AEFFC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3BE11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E65A76">
        <w:rPr>
          <w:noProof/>
          <w:lang w:val="en-US"/>
        </w:rPr>
        <w:t>from NR-DC to NR-DC</w:t>
      </w:r>
      <w:r>
        <w:rPr>
          <w:noProof/>
        </w:rPr>
        <w:tab/>
        <w:t>3144</w:t>
      </w:r>
    </w:p>
    <w:p w14:paraId="4DA7D2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3A4C49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1B9A0C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3149</w:t>
      </w:r>
    </w:p>
    <w:p w14:paraId="7FE503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0FCD61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3149</w:t>
      </w:r>
    </w:p>
    <w:p w14:paraId="550FE4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5DB5E5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3152</w:t>
      </w:r>
    </w:p>
    <w:p w14:paraId="26256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3E8B1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3152</w:t>
      </w:r>
    </w:p>
    <w:p w14:paraId="10F94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458C9F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3156</w:t>
      </w:r>
    </w:p>
    <w:p w14:paraId="3ED01A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09F91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1491E3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3BC943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3160</w:t>
      </w:r>
    </w:p>
    <w:p w14:paraId="332514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3160</w:t>
      </w:r>
    </w:p>
    <w:p w14:paraId="309E21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</w:t>
      </w:r>
      <w:r>
        <w:rPr>
          <w:noProof/>
        </w:rPr>
        <w:tab/>
        <w:t>3160</w:t>
      </w:r>
    </w:p>
    <w:p w14:paraId="3D7337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</w:t>
      </w:r>
      <w:r>
        <w:rPr>
          <w:noProof/>
        </w:rPr>
        <w:tab/>
        <w:t>3163</w:t>
      </w:r>
    </w:p>
    <w:p w14:paraId="0823B7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3166</w:t>
      </w:r>
    </w:p>
    <w:p w14:paraId="5D318FD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5167EE1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B25D1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FR2-2</w:t>
      </w:r>
      <w:r>
        <w:rPr>
          <w:noProof/>
        </w:rPr>
        <w:tab/>
        <w:t>3169</w:t>
      </w:r>
    </w:p>
    <w:p w14:paraId="14D0F03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2E9CD6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51DD1E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FR2-2</w:t>
      </w:r>
      <w:r>
        <w:rPr>
          <w:noProof/>
        </w:rPr>
        <w:tab/>
        <w:t>3172</w:t>
      </w:r>
    </w:p>
    <w:p w14:paraId="2AF08A9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690134C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E523D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3175</w:t>
      </w:r>
    </w:p>
    <w:p w14:paraId="6416484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45DFD1F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3687BC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3178</w:t>
      </w:r>
    </w:p>
    <w:p w14:paraId="10691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3178</w:t>
      </w:r>
    </w:p>
    <w:p w14:paraId="29F17F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3182</w:t>
      </w:r>
    </w:p>
    <w:p w14:paraId="30C0C0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3186</w:t>
      </w:r>
    </w:p>
    <w:p w14:paraId="6DA1FC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3189</w:t>
      </w:r>
    </w:p>
    <w:p w14:paraId="7A6430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Connection Release with Redirection</w:t>
      </w:r>
      <w:r>
        <w:rPr>
          <w:noProof/>
        </w:rPr>
        <w:tab/>
        <w:t>3192</w:t>
      </w:r>
    </w:p>
    <w:p w14:paraId="70A5A4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3192</w:t>
      </w:r>
    </w:p>
    <w:p w14:paraId="1D9AE7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 Conditional Handover</w:t>
      </w:r>
      <w:r>
        <w:rPr>
          <w:noProof/>
        </w:rPr>
        <w:tab/>
        <w:t>3196</w:t>
      </w:r>
    </w:p>
    <w:p w14:paraId="5AB288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3196</w:t>
      </w:r>
    </w:p>
    <w:p w14:paraId="0E1A6D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26F647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3196</w:t>
      </w:r>
    </w:p>
    <w:p w14:paraId="51109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037C6D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3199</w:t>
      </w:r>
    </w:p>
    <w:p w14:paraId="5782BD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4DAE4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3199</w:t>
      </w:r>
    </w:p>
    <w:p w14:paraId="32E960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A.7.3.3.2.3 Test Requirements</w:t>
      </w:r>
      <w:r>
        <w:rPr>
          <w:noProof/>
        </w:rPr>
        <w:tab/>
        <w:t>3201</w:t>
      </w:r>
    </w:p>
    <w:p w14:paraId="3E26AB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3201</w:t>
      </w:r>
    </w:p>
    <w:p w14:paraId="6C8A06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3201</w:t>
      </w:r>
    </w:p>
    <w:p w14:paraId="062186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3201</w:t>
      </w:r>
    </w:p>
    <w:p w14:paraId="4F3883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46203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5DA0D5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3205</w:t>
      </w:r>
    </w:p>
    <w:p w14:paraId="7E1FAB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2006A4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39D58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3210</w:t>
      </w:r>
    </w:p>
    <w:p w14:paraId="4ECE6C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3210</w:t>
      </w:r>
    </w:p>
    <w:p w14:paraId="601992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3210</w:t>
      </w:r>
    </w:p>
    <w:p w14:paraId="50107E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23E065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729203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3213</w:t>
      </w:r>
    </w:p>
    <w:p w14:paraId="669008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3214</w:t>
      </w:r>
    </w:p>
    <w:p w14:paraId="3E9EF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7352A8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45232E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71AB41C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3218</w:t>
      </w:r>
    </w:p>
    <w:p w14:paraId="520755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3218</w:t>
      </w:r>
    </w:p>
    <w:p w14:paraId="7E78F9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3218</w:t>
      </w:r>
    </w:p>
    <w:p w14:paraId="01F78D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1009F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6001ED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3222</w:t>
      </w:r>
    </w:p>
    <w:p w14:paraId="4508EC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0252C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3C6F58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3227</w:t>
      </w:r>
    </w:p>
    <w:p w14:paraId="16A400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2CA678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0973AB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3231</w:t>
      </w:r>
    </w:p>
    <w:p w14:paraId="357BC5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6866EA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4F47B2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3236</w:t>
      </w:r>
    </w:p>
    <w:p w14:paraId="0C948C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39D894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44C354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3241</w:t>
      </w:r>
    </w:p>
    <w:p w14:paraId="14869A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0AD434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09EC92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3245</w:t>
      </w:r>
    </w:p>
    <w:p w14:paraId="53CEE5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433D81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29A655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3249</w:t>
      </w:r>
    </w:p>
    <w:p w14:paraId="6D3A1B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693106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18D175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3254</w:t>
      </w:r>
    </w:p>
    <w:p w14:paraId="368500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277949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730FC3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3257</w:t>
      </w:r>
    </w:p>
    <w:p w14:paraId="3ECC54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A.7.5.2.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3257</w:t>
      </w:r>
    </w:p>
    <w:p w14:paraId="3FC814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79CB48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A.7.5.2.1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3260</w:t>
      </w:r>
    </w:p>
    <w:p w14:paraId="06A8B6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interruptions at NR SRS carrier-based switching</w:t>
      </w:r>
      <w:r>
        <w:rPr>
          <w:noProof/>
        </w:rPr>
        <w:tab/>
        <w:t>3261</w:t>
      </w:r>
    </w:p>
    <w:p w14:paraId="116E5D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520B09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3261</w:t>
      </w:r>
    </w:p>
    <w:p w14:paraId="0C852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6AFC28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3263</w:t>
      </w:r>
    </w:p>
    <w:p w14:paraId="66BB7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3263</w:t>
      </w:r>
    </w:p>
    <w:p w14:paraId="416C38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6FC348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31C516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3265</w:t>
      </w:r>
    </w:p>
    <w:p w14:paraId="710410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3EEE3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3E90DD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3270</w:t>
      </w:r>
    </w:p>
    <w:p w14:paraId="567B1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4C678A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3B2A5E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3274</w:t>
      </w:r>
    </w:p>
    <w:p w14:paraId="636687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6F7708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44804B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3278</w:t>
      </w:r>
    </w:p>
    <w:p w14:paraId="08E257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6E4D28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211E83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3282</w:t>
      </w:r>
    </w:p>
    <w:p w14:paraId="2AA52C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1DAE57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44713D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3287</w:t>
      </w:r>
    </w:p>
    <w:p w14:paraId="4757F0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13ACE3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6A9E67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3292</w:t>
      </w:r>
    </w:p>
    <w:p w14:paraId="59E53B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4A365F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230275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3297</w:t>
      </w:r>
    </w:p>
    <w:p w14:paraId="305331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02AB3B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7E0916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3301</w:t>
      </w:r>
    </w:p>
    <w:p w14:paraId="3DA90D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1986E2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9C1B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3306</w:t>
      </w:r>
    </w:p>
    <w:p w14:paraId="0DE8BE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3306</w:t>
      </w:r>
    </w:p>
    <w:p w14:paraId="34CDCA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55DDD1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39C024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3311</w:t>
      </w:r>
    </w:p>
    <w:p w14:paraId="1B5249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EC7CA1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119F96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3316</w:t>
      </w:r>
    </w:p>
    <w:p w14:paraId="3265A8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3316</w:t>
      </w:r>
    </w:p>
    <w:p w14:paraId="00F35F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13B51E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2656A5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3319</w:t>
      </w:r>
    </w:p>
    <w:p w14:paraId="650B23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776827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1B2D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752BCF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2CB225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3323</w:t>
      </w:r>
    </w:p>
    <w:p w14:paraId="496780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3323</w:t>
      </w:r>
    </w:p>
    <w:p w14:paraId="22BE3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759D56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3327</w:t>
      </w:r>
    </w:p>
    <w:p w14:paraId="300B1B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3328</w:t>
      </w:r>
    </w:p>
    <w:p w14:paraId="353A2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13C57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1ABFBB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3332</w:t>
      </w:r>
    </w:p>
    <w:p w14:paraId="488FE6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3332</w:t>
      </w:r>
    </w:p>
    <w:p w14:paraId="5377FF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3336</w:t>
      </w:r>
    </w:p>
    <w:p w14:paraId="3D85EF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3337</w:t>
      </w:r>
    </w:p>
    <w:p w14:paraId="56435A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3337</w:t>
      </w:r>
    </w:p>
    <w:p w14:paraId="710014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3341</w:t>
      </w:r>
    </w:p>
    <w:p w14:paraId="2B1AF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3342</w:t>
      </w:r>
    </w:p>
    <w:p w14:paraId="4532EA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3342</w:t>
      </w:r>
    </w:p>
    <w:p w14:paraId="4D4CF4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3345</w:t>
      </w:r>
    </w:p>
    <w:p w14:paraId="1C3DED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3346</w:t>
      </w:r>
    </w:p>
    <w:p w14:paraId="0ED10A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3346</w:t>
      </w:r>
    </w:p>
    <w:p w14:paraId="048AF8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3350</w:t>
      </w:r>
    </w:p>
    <w:p w14:paraId="62668A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3351</w:t>
      </w:r>
    </w:p>
    <w:p w14:paraId="12D5BF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3351</w:t>
      </w:r>
    </w:p>
    <w:p w14:paraId="2D1EF0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3355</w:t>
      </w:r>
    </w:p>
    <w:p w14:paraId="170BA7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3356</w:t>
      </w:r>
    </w:p>
    <w:p w14:paraId="3525C9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3356</w:t>
      </w:r>
    </w:p>
    <w:p w14:paraId="05ADDC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3360</w:t>
      </w:r>
    </w:p>
    <w:p w14:paraId="79E29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3360</w:t>
      </w:r>
    </w:p>
    <w:p w14:paraId="05AB2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3360</w:t>
      </w:r>
    </w:p>
    <w:p w14:paraId="10FBE7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2AF2D9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3366</w:t>
      </w:r>
    </w:p>
    <w:p w14:paraId="419B13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3366</w:t>
      </w:r>
    </w:p>
    <w:p w14:paraId="753C51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25FE9B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3372</w:t>
      </w:r>
    </w:p>
    <w:p w14:paraId="33AE71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46409F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382E4F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3377</w:t>
      </w:r>
    </w:p>
    <w:p w14:paraId="63A651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7E94B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2AFAB4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3382</w:t>
      </w:r>
    </w:p>
    <w:p w14:paraId="6EF951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6DBD9B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1DFF99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3386</w:t>
      </w:r>
    </w:p>
    <w:p w14:paraId="71AEEB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3386</w:t>
      </w:r>
    </w:p>
    <w:p w14:paraId="5E9350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3386</w:t>
      </w:r>
    </w:p>
    <w:p w14:paraId="549032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3391</w:t>
      </w:r>
    </w:p>
    <w:p w14:paraId="3AE1B0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3396</w:t>
      </w:r>
    </w:p>
    <w:p w14:paraId="7F3A3B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3396</w:t>
      </w:r>
    </w:p>
    <w:p w14:paraId="78136C7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rFonts w:eastAsia="MS Mincho"/>
          <w:noProof/>
        </w:rPr>
        <w:t>7.5.6.1.3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1C3546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3399</w:t>
      </w:r>
    </w:p>
    <w:p w14:paraId="42DDC58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50EEEA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78A684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3405</w:t>
      </w:r>
    </w:p>
    <w:p w14:paraId="272B24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3D2E7DE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3BA09C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3409</w:t>
      </w:r>
    </w:p>
    <w:p w14:paraId="1B9ADA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1EB299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44A526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0EB9C33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3414</w:t>
      </w:r>
    </w:p>
    <w:p w14:paraId="0781E3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3417</w:t>
      </w:r>
    </w:p>
    <w:p w14:paraId="1CEF4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3417</w:t>
      </w:r>
    </w:p>
    <w:p w14:paraId="2396C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3417</w:t>
      </w:r>
    </w:p>
    <w:p w14:paraId="69FE41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5A11055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5A073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3422</w:t>
      </w:r>
    </w:p>
    <w:p w14:paraId="610E52B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3422</w:t>
      </w:r>
    </w:p>
    <w:p w14:paraId="7D8867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Test Requirements</w:t>
      </w:r>
      <w:r>
        <w:rPr>
          <w:noProof/>
        </w:rPr>
        <w:tab/>
        <w:t>3427</w:t>
      </w:r>
    </w:p>
    <w:p w14:paraId="74F5F5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 xml:space="preserve">Simultaneous RRC-based Active BWP Switch </w:t>
      </w:r>
      <w:r w:rsidRPr="00E65A76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3427</w:t>
      </w:r>
    </w:p>
    <w:p w14:paraId="1AC6F6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3427</w:t>
      </w:r>
    </w:p>
    <w:p w14:paraId="5DDED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3430</w:t>
      </w:r>
    </w:p>
    <w:p w14:paraId="493653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3430</w:t>
      </w:r>
    </w:p>
    <w:p w14:paraId="442FF7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A.7.5.6.5.2</w:t>
      </w:r>
      <w:r w:rsidRPr="00E65A76">
        <w:rPr>
          <w:rFonts w:eastAsia="MS Mincho"/>
          <w:bCs/>
          <w:noProof/>
        </w:rPr>
        <w:t>.</w:t>
      </w:r>
      <w:r w:rsidRPr="00E65A76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3434</w:t>
      </w:r>
    </w:p>
    <w:p w14:paraId="7F2B5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3435</w:t>
      </w:r>
    </w:p>
    <w:p w14:paraId="3D608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3435</w:t>
      </w:r>
    </w:p>
    <w:p w14:paraId="3A6732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23F636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379829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3438</w:t>
      </w:r>
    </w:p>
    <w:p w14:paraId="63725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340060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0D727F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3441</w:t>
      </w:r>
    </w:p>
    <w:p w14:paraId="7C8056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628B4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134224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3444</w:t>
      </w:r>
    </w:p>
    <w:p w14:paraId="6B710B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6AD36E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4C3AF4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3447</w:t>
      </w:r>
    </w:p>
    <w:p w14:paraId="0CC8C0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3447</w:t>
      </w:r>
    </w:p>
    <w:p w14:paraId="0C9D18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3451</w:t>
      </w:r>
    </w:p>
    <w:p w14:paraId="01C7F4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3455</w:t>
      </w:r>
    </w:p>
    <w:p w14:paraId="6F07E5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3455</w:t>
      </w:r>
    </w:p>
    <w:p w14:paraId="1CFEDE3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3455</w:t>
      </w:r>
    </w:p>
    <w:p w14:paraId="78A0D6F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A.7.5.8</w:t>
      </w:r>
      <w:r w:rsidRPr="00E65A76">
        <w:rPr>
          <w:rFonts w:eastAsia="MS Mincho"/>
          <w:bCs/>
          <w:noProof/>
        </w:rPr>
        <w:t>.3.1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3459</w:t>
      </w:r>
    </w:p>
    <w:p w14:paraId="4D630D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3460</w:t>
      </w:r>
    </w:p>
    <w:p w14:paraId="6C1296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3460</w:t>
      </w:r>
    </w:p>
    <w:p w14:paraId="202B39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A.7.5.9</w:t>
      </w:r>
      <w:r w:rsidRPr="00E65A76">
        <w:rPr>
          <w:rFonts w:eastAsia="MS Mincho"/>
          <w:noProof/>
        </w:rPr>
        <w:t>.1.1</w:t>
      </w:r>
      <w:r w:rsidRPr="00E65A76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353F19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3463</w:t>
      </w:r>
    </w:p>
    <w:p w14:paraId="50C3E1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</w:t>
      </w:r>
      <w:r w:rsidRPr="00E65A76">
        <w:rPr>
          <w:rFonts w:cs="Arial"/>
          <w:noProof/>
          <w:lang w:val="en-US"/>
        </w:rPr>
        <w:t xml:space="preserve">PCell </w:t>
      </w:r>
      <w:r w:rsidRPr="00E65A7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3463</w:t>
      </w:r>
    </w:p>
    <w:p w14:paraId="05AFF7C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4AC21B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A.7.5.9.2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139F7D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3466</w:t>
      </w:r>
    </w:p>
    <w:p w14:paraId="68B16B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3466</w:t>
      </w:r>
    </w:p>
    <w:p w14:paraId="797A4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62FF79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E65A76">
        <w:rPr>
          <w:noProof/>
          <w:snapToGrid w:val="0"/>
        </w:rPr>
        <w:t>Requirements</w:t>
      </w:r>
      <w:r>
        <w:rPr>
          <w:noProof/>
        </w:rPr>
        <w:tab/>
        <w:t>3469</w:t>
      </w:r>
    </w:p>
    <w:p w14:paraId="7DF3F5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131CEE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57E4A9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7A43E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1A34A7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3473</w:t>
      </w:r>
    </w:p>
    <w:p w14:paraId="7107AA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3473</w:t>
      </w:r>
    </w:p>
    <w:p w14:paraId="4E12DF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452489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3473</w:t>
      </w:r>
    </w:p>
    <w:p w14:paraId="25B99C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5CC13B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3476</w:t>
      </w:r>
    </w:p>
    <w:p w14:paraId="7C1E99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3476</w:t>
      </w:r>
    </w:p>
    <w:p w14:paraId="3CE579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3476</w:t>
      </w:r>
    </w:p>
    <w:p w14:paraId="4A6F4C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2AD0A3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3477</w:t>
      </w:r>
    </w:p>
    <w:p w14:paraId="2116EC2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A.7.5.13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076DE9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3479</w:t>
      </w:r>
    </w:p>
    <w:p w14:paraId="1E90D9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3479</w:t>
      </w:r>
    </w:p>
    <w:p w14:paraId="3606328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26CCD9B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3480</w:t>
      </w:r>
    </w:p>
    <w:p w14:paraId="1BC9A45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3482</w:t>
      </w:r>
    </w:p>
    <w:p w14:paraId="21B35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3482</w:t>
      </w:r>
    </w:p>
    <w:p w14:paraId="792714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3482</w:t>
      </w:r>
    </w:p>
    <w:p w14:paraId="6B41D70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3482</w:t>
      </w:r>
    </w:p>
    <w:p w14:paraId="57E4509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3483</w:t>
      </w:r>
    </w:p>
    <w:p w14:paraId="6CF55B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3486</w:t>
      </w:r>
    </w:p>
    <w:p w14:paraId="1BCD77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3486</w:t>
      </w:r>
    </w:p>
    <w:p w14:paraId="346EE7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1DB716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13F2578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3490</w:t>
      </w:r>
    </w:p>
    <w:p w14:paraId="531440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3490</w:t>
      </w:r>
    </w:p>
    <w:p w14:paraId="4B0562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3490</w:t>
      </w:r>
    </w:p>
    <w:p w14:paraId="28A313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3490</w:t>
      </w:r>
    </w:p>
    <w:p w14:paraId="132E9E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7E7C33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3493</w:t>
      </w:r>
    </w:p>
    <w:p w14:paraId="7DE32A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0EF4B0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5C1D7B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3497</w:t>
      </w:r>
    </w:p>
    <w:p w14:paraId="72282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9259B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02BB80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3500</w:t>
      </w:r>
    </w:p>
    <w:p w14:paraId="6E2D0D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3500</w:t>
      </w:r>
    </w:p>
    <w:p w14:paraId="517194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0D6301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 without gap under non-DRX for UE configured with </w:t>
      </w:r>
      <w:r w:rsidRPr="00E65A76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3504</w:t>
      </w:r>
    </w:p>
    <w:p w14:paraId="2A310D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3504</w:t>
      </w:r>
    </w:p>
    <w:p w14:paraId="36D5BA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406446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3507</w:t>
      </w:r>
    </w:p>
    <w:p w14:paraId="61F016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52A0D8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7F9817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3511</w:t>
      </w:r>
    </w:p>
    <w:p w14:paraId="08C6EB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3511</w:t>
      </w:r>
    </w:p>
    <w:p w14:paraId="5245EE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5FE75C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3514</w:t>
      </w:r>
    </w:p>
    <w:p w14:paraId="49D2C5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35EFA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45E2B8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3518</w:t>
      </w:r>
    </w:p>
    <w:p w14:paraId="25DB0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3518</w:t>
      </w:r>
    </w:p>
    <w:p w14:paraId="5F50E7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3DBAC5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3521</w:t>
      </w:r>
    </w:p>
    <w:p w14:paraId="41381C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20AE8D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3525</w:t>
      </w:r>
    </w:p>
    <w:p w14:paraId="637EDD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3525</w:t>
      </w:r>
    </w:p>
    <w:p w14:paraId="15091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3525</w:t>
      </w:r>
    </w:p>
    <w:p w14:paraId="188C6E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5E6CB2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3528</w:t>
      </w:r>
    </w:p>
    <w:p w14:paraId="0B0DC0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3528</w:t>
      </w:r>
    </w:p>
    <w:p w14:paraId="29990B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F674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688C3D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3532</w:t>
      </w:r>
    </w:p>
    <w:p w14:paraId="670FE7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682E4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22DE1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3536</w:t>
      </w:r>
    </w:p>
    <w:p w14:paraId="4543D5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7364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23DEB1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3540</w:t>
      </w:r>
    </w:p>
    <w:p w14:paraId="3144F5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3D9A3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60164F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3544</w:t>
      </w:r>
    </w:p>
    <w:p w14:paraId="52F00A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DD402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29795D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3549</w:t>
      </w:r>
    </w:p>
    <w:p w14:paraId="2FFD5A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2597A9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465118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3554</w:t>
      </w:r>
    </w:p>
    <w:p w14:paraId="303298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013CF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33182F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3559</w:t>
      </w:r>
    </w:p>
    <w:p w14:paraId="41F3C7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404123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1DEC66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3564</w:t>
      </w:r>
    </w:p>
    <w:p w14:paraId="112CBB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C1247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645E68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3568</w:t>
      </w:r>
    </w:p>
    <w:p w14:paraId="14E942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3568</w:t>
      </w:r>
    </w:p>
    <w:p w14:paraId="53AAB6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3570</w:t>
      </w:r>
    </w:p>
    <w:p w14:paraId="5716C5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3571</w:t>
      </w:r>
    </w:p>
    <w:p w14:paraId="1F99E8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3571</w:t>
      </w:r>
    </w:p>
    <w:p w14:paraId="6E750A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3573</w:t>
      </w:r>
    </w:p>
    <w:p w14:paraId="1B1C4B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3574</w:t>
      </w:r>
    </w:p>
    <w:p w14:paraId="2786C8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8CC7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56A3F7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3578</w:t>
      </w:r>
    </w:p>
    <w:p w14:paraId="6B4E17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2DFB50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1D4387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3583</w:t>
      </w:r>
    </w:p>
    <w:p w14:paraId="42C2DB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865EB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0903C0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3588</w:t>
      </w:r>
    </w:p>
    <w:p w14:paraId="6FF72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78A92F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0D8071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3593</w:t>
      </w:r>
    </w:p>
    <w:p w14:paraId="138E33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51550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454702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3599</w:t>
      </w:r>
    </w:p>
    <w:p w14:paraId="5048B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1316A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2FDC5C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3607</w:t>
      </w:r>
    </w:p>
    <w:p w14:paraId="33DDFB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661586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2D449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3613</w:t>
      </w:r>
    </w:p>
    <w:p w14:paraId="05236E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3B4C0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6E8EE9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3622</w:t>
      </w:r>
    </w:p>
    <w:p w14:paraId="7B8F29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3622</w:t>
      </w:r>
    </w:p>
    <w:p w14:paraId="3E486E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BCB77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47B0B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20F6A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3624</w:t>
      </w:r>
    </w:p>
    <w:p w14:paraId="047EE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30079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1449CF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6E9EA5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3627</w:t>
      </w:r>
    </w:p>
    <w:p w14:paraId="572FCA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F665F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75748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1182C9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3631</w:t>
      </w:r>
    </w:p>
    <w:p w14:paraId="6180F4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2B3E2F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0BB8E4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4F203A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</w:t>
      </w:r>
      <w:r w:rsidRPr="00E65A76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 w:rsidRPr="00E65A76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E65A76">
        <w:rPr>
          <w:i/>
          <w:iCs/>
          <w:noProof/>
        </w:rPr>
        <w:t>highSpeedMeasFlagFR2-r17</w:t>
      </w:r>
      <w:r>
        <w:rPr>
          <w:noProof/>
        </w:rPr>
        <w:tab/>
        <w:t>3634</w:t>
      </w:r>
    </w:p>
    <w:p w14:paraId="2265F2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3C214D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64B5D1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2E2027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3636</w:t>
      </w:r>
    </w:p>
    <w:p w14:paraId="22A67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662F0F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3662C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7479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3640</w:t>
      </w:r>
    </w:p>
    <w:p w14:paraId="613B61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3E272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7FB395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2779AD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3645</w:t>
      </w:r>
    </w:p>
    <w:p w14:paraId="020E6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non-DRX</w:t>
      </w:r>
      <w:r>
        <w:rPr>
          <w:noProof/>
        </w:rPr>
        <w:tab/>
        <w:t>3645</w:t>
      </w:r>
    </w:p>
    <w:p w14:paraId="7ED6EC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164403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A36AB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3647</w:t>
      </w:r>
    </w:p>
    <w:p w14:paraId="2E5184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non-DRX</w:t>
      </w:r>
      <w:r>
        <w:rPr>
          <w:noProof/>
        </w:rPr>
        <w:tab/>
        <w:t>3647</w:t>
      </w:r>
    </w:p>
    <w:p w14:paraId="085375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04D5C9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18A336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3649</w:t>
      </w:r>
    </w:p>
    <w:p w14:paraId="4865A0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3650</w:t>
      </w:r>
    </w:p>
    <w:p w14:paraId="7DBADC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3650</w:t>
      </w:r>
    </w:p>
    <w:p w14:paraId="04B4C3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3653</w:t>
      </w:r>
    </w:p>
    <w:p w14:paraId="25B7B7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3653</w:t>
      </w:r>
    </w:p>
    <w:p w14:paraId="1403C4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3655</w:t>
      </w:r>
    </w:p>
    <w:p w14:paraId="6F9589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56BF9C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0FDE91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68809C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3658</w:t>
      </w:r>
    </w:p>
    <w:p w14:paraId="2907E6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F2F13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3BFEAB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340993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3661</w:t>
      </w:r>
    </w:p>
    <w:p w14:paraId="6E65BE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3661</w:t>
      </w:r>
    </w:p>
    <w:p w14:paraId="50437A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47CFAA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04D9E4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3665</w:t>
      </w:r>
    </w:p>
    <w:p w14:paraId="3625BF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3665</w:t>
      </w:r>
    </w:p>
    <w:p w14:paraId="6139D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03F34C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3668</w:t>
      </w:r>
    </w:p>
    <w:p w14:paraId="27CC50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3668</w:t>
      </w:r>
    </w:p>
    <w:p w14:paraId="643B2C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3668</w:t>
      </w:r>
    </w:p>
    <w:p w14:paraId="4D1ABD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3668</w:t>
      </w:r>
    </w:p>
    <w:p w14:paraId="15DDE0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7BEB6C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3676</w:t>
      </w:r>
    </w:p>
    <w:p w14:paraId="11AF9F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199477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FBAC0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3684</w:t>
      </w:r>
    </w:p>
    <w:p w14:paraId="6A88FF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4C34C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7356FC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3691</w:t>
      </w:r>
    </w:p>
    <w:p w14:paraId="6B2F5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3329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164AD5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3695</w:t>
      </w:r>
    </w:p>
    <w:p w14:paraId="4FF552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116DB8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954A3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3699</w:t>
      </w:r>
    </w:p>
    <w:p w14:paraId="7F213A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3699</w:t>
      </w:r>
    </w:p>
    <w:p w14:paraId="38DC68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7A9A7C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13B010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3703</w:t>
      </w:r>
    </w:p>
    <w:p w14:paraId="64783D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3D2B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4EC2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PRS-RSRP reporting delay test case for </w:t>
      </w:r>
      <w:r w:rsidRPr="00E65A76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3707</w:t>
      </w:r>
    </w:p>
    <w:p w14:paraId="23A628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3707</w:t>
      </w:r>
    </w:p>
    <w:p w14:paraId="385985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3711</w:t>
      </w:r>
    </w:p>
    <w:p w14:paraId="5D5249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PRS-RSRP reporting delay test case for single positioning frequency layer</w:t>
      </w:r>
      <w:r w:rsidRPr="00E65A76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3711</w:t>
      </w:r>
    </w:p>
    <w:p w14:paraId="38ED82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3711</w:t>
      </w:r>
    </w:p>
    <w:p w14:paraId="0AAC5C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3715</w:t>
      </w:r>
    </w:p>
    <w:p w14:paraId="115617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3715</w:t>
      </w:r>
    </w:p>
    <w:p w14:paraId="2ED643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3715</w:t>
      </w:r>
    </w:p>
    <w:p w14:paraId="6CD80E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37BE0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101B99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3719</w:t>
      </w:r>
    </w:p>
    <w:p w14:paraId="0DE6E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6EA5BD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76AE7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3723</w:t>
      </w:r>
    </w:p>
    <w:p w14:paraId="0B511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40A110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7E05BF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3726</w:t>
      </w:r>
    </w:p>
    <w:p w14:paraId="3D8F90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3726</w:t>
      </w:r>
    </w:p>
    <w:p w14:paraId="47AC13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2F7FA8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3729</w:t>
      </w:r>
    </w:p>
    <w:p w14:paraId="4F69CC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3729</w:t>
      </w:r>
    </w:p>
    <w:p w14:paraId="28D43B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3731</w:t>
      </w:r>
    </w:p>
    <w:p w14:paraId="710054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3732</w:t>
      </w:r>
    </w:p>
    <w:p w14:paraId="34BC30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3732</w:t>
      </w:r>
    </w:p>
    <w:p w14:paraId="32AC1A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0F7432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7AFBA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3735</w:t>
      </w:r>
    </w:p>
    <w:p w14:paraId="2B87A6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0DF815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015FD4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3738</w:t>
      </w:r>
    </w:p>
    <w:p w14:paraId="5461A2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409E89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071B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3742</w:t>
      </w:r>
    </w:p>
    <w:p w14:paraId="34BCC2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3742</w:t>
      </w:r>
    </w:p>
    <w:p w14:paraId="486EBF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5BC1E8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390DEB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3744</w:t>
      </w:r>
    </w:p>
    <w:p w14:paraId="660D89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305AB9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237DF2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Pre-MG</w:t>
      </w:r>
      <w:r>
        <w:rPr>
          <w:noProof/>
        </w:rPr>
        <w:tab/>
        <w:t>3746</w:t>
      </w:r>
    </w:p>
    <w:p w14:paraId="31C33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Intra-frequency measurement test with SA event triggered reporting tests: with </w:t>
      </w:r>
      <w:r w:rsidRPr="00E65A76">
        <w:rPr>
          <w:bCs/>
          <w:noProof/>
          <w:snapToGrid w:val="0"/>
        </w:rPr>
        <w:t>autonomous</w:t>
      </w:r>
      <w:r w:rsidRPr="00E65A76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3746</w:t>
      </w:r>
    </w:p>
    <w:p w14:paraId="28FB73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3746</w:t>
      </w:r>
    </w:p>
    <w:p w14:paraId="51794D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3746</w:t>
      </w:r>
    </w:p>
    <w:p w14:paraId="358DE6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3749</w:t>
      </w:r>
    </w:p>
    <w:p w14:paraId="1FD77D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3749</w:t>
      </w:r>
    </w:p>
    <w:p w14:paraId="2902CE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3749</w:t>
      </w:r>
    </w:p>
    <w:p w14:paraId="6BBD11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3749</w:t>
      </w:r>
    </w:p>
    <w:p w14:paraId="4F4362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672120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3752</w:t>
      </w:r>
    </w:p>
    <w:p w14:paraId="7CD6F7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3752</w:t>
      </w:r>
    </w:p>
    <w:p w14:paraId="5DDFCC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6DA69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AF80D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E65A76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3755</w:t>
      </w:r>
    </w:p>
    <w:p w14:paraId="09255C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95CC7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775E1C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3758</w:t>
      </w:r>
    </w:p>
    <w:p w14:paraId="7066A1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C59D3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0D1FE87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</w:t>
      </w:r>
      <w:r>
        <w:rPr>
          <w:noProof/>
        </w:rPr>
        <w:tab/>
        <w:t>3762</w:t>
      </w:r>
    </w:p>
    <w:p w14:paraId="1C2715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</w:t>
      </w:r>
      <w:r w:rsidRPr="00E65A76">
        <w:rPr>
          <w:noProof/>
          <w:snapToGrid w:val="0"/>
          <w:lang w:val="en-US"/>
        </w:rPr>
        <w:t xml:space="preserve"> per-UE</w:t>
      </w:r>
      <w:r w:rsidRPr="00E65A76">
        <w:rPr>
          <w:noProof/>
          <w:snapToGrid w:val="0"/>
        </w:rPr>
        <w:t xml:space="preserve"> </w:t>
      </w:r>
      <w:r w:rsidRPr="00E65A76">
        <w:rPr>
          <w:noProof/>
          <w:snapToGrid w:val="0"/>
          <w:lang w:val="en-US"/>
        </w:rPr>
        <w:t>NCSG</w:t>
      </w:r>
      <w:r w:rsidRPr="00E65A76">
        <w:rPr>
          <w:noProof/>
          <w:snapToGrid w:val="0"/>
        </w:rPr>
        <w:t xml:space="preserve"> under non-DRX</w:t>
      </w:r>
      <w:r>
        <w:rPr>
          <w:noProof/>
        </w:rPr>
        <w:tab/>
        <w:t>3762</w:t>
      </w:r>
    </w:p>
    <w:p w14:paraId="226BB1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3762</w:t>
      </w:r>
    </w:p>
    <w:p w14:paraId="187454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3766</w:t>
      </w:r>
    </w:p>
    <w:p w14:paraId="41D03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3766</w:t>
      </w:r>
    </w:p>
    <w:p w14:paraId="6BA9CF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38A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0D58D7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3769</w:t>
      </w:r>
    </w:p>
    <w:p w14:paraId="2446E3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4E7F8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3772</w:t>
      </w:r>
    </w:p>
    <w:p w14:paraId="0DDE571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3772</w:t>
      </w:r>
    </w:p>
    <w:p w14:paraId="25C05B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3773</w:t>
      </w:r>
    </w:p>
    <w:p w14:paraId="5F79D2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3773</w:t>
      </w:r>
    </w:p>
    <w:p w14:paraId="5F8DB5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A8319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3773</w:t>
      </w:r>
    </w:p>
    <w:p w14:paraId="727C53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268C8C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3778</w:t>
      </w:r>
    </w:p>
    <w:p w14:paraId="78F1EB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3E2C4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5D9039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10434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3783</w:t>
      </w:r>
    </w:p>
    <w:p w14:paraId="195FA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069E69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3783</w:t>
      </w:r>
    </w:p>
    <w:p w14:paraId="0637CF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261749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3787</w:t>
      </w:r>
    </w:p>
    <w:p w14:paraId="665FCB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3787</w:t>
      </w:r>
    </w:p>
    <w:p w14:paraId="03FDD0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3787</w:t>
      </w:r>
    </w:p>
    <w:p w14:paraId="3B21BE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3787</w:t>
      </w:r>
    </w:p>
    <w:p w14:paraId="18A4B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3789</w:t>
      </w:r>
    </w:p>
    <w:p w14:paraId="02CCDB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3789</w:t>
      </w:r>
    </w:p>
    <w:p w14:paraId="0810DA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09AC1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9898E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3A19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3791</w:t>
      </w:r>
    </w:p>
    <w:p w14:paraId="58FF0F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4C1491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3791</w:t>
      </w:r>
    </w:p>
    <w:p w14:paraId="4C1A32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241D64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16B5D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3793</w:t>
      </w:r>
    </w:p>
    <w:p w14:paraId="5A0C8A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2E19D6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303CC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276F21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3795</w:t>
      </w:r>
    </w:p>
    <w:p w14:paraId="6D7317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3795</w:t>
      </w:r>
    </w:p>
    <w:p w14:paraId="735443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02A2AB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58B11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33380F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3799</w:t>
      </w:r>
    </w:p>
    <w:p w14:paraId="08ACA4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2419E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A76F1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3801</w:t>
      </w:r>
    </w:p>
    <w:p w14:paraId="101F58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3802</w:t>
      </w:r>
    </w:p>
    <w:p w14:paraId="1D91B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3802</w:t>
      </w:r>
    </w:p>
    <w:p w14:paraId="7B2FE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77DB2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3802</w:t>
      </w:r>
    </w:p>
    <w:p w14:paraId="2E4D1C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5F5C49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3806</w:t>
      </w:r>
    </w:p>
    <w:p w14:paraId="728642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23BCF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22AC74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3808</w:t>
      </w:r>
    </w:p>
    <w:p w14:paraId="4CFC0C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3809</w:t>
      </w:r>
    </w:p>
    <w:p w14:paraId="7C6A62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18545C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7765A0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0D50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3812</w:t>
      </w:r>
    </w:p>
    <w:p w14:paraId="56A584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26C5CB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0D0C27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265697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3815</w:t>
      </w:r>
    </w:p>
    <w:p w14:paraId="6307A1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36C3BB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0DFFBD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27160C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3818</w:t>
      </w:r>
    </w:p>
    <w:p w14:paraId="13EB6A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3818</w:t>
      </w:r>
    </w:p>
    <w:p w14:paraId="49706A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78A3F1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4463EF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48F317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3823</w:t>
      </w:r>
    </w:p>
    <w:p w14:paraId="30E085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3076A1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523024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1BE5A2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3828</w:t>
      </w:r>
    </w:p>
    <w:p w14:paraId="53A0BC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3828</w:t>
      </w:r>
    </w:p>
    <w:p w14:paraId="587F4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3828</w:t>
      </w:r>
    </w:p>
    <w:p w14:paraId="26BB60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3828</w:t>
      </w:r>
    </w:p>
    <w:p w14:paraId="7D7705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3830</w:t>
      </w:r>
    </w:p>
    <w:p w14:paraId="5A0ED0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3830</w:t>
      </w:r>
    </w:p>
    <w:p w14:paraId="055696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3830</w:t>
      </w:r>
    </w:p>
    <w:p w14:paraId="65D612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60A264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50E7E3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3832</w:t>
      </w:r>
    </w:p>
    <w:p w14:paraId="6B15A1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3832</w:t>
      </w:r>
    </w:p>
    <w:p w14:paraId="37E2E8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3832</w:t>
      </w:r>
    </w:p>
    <w:p w14:paraId="16EFE8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0CA6C9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758212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3836</w:t>
      </w:r>
    </w:p>
    <w:p w14:paraId="1A0048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3836</w:t>
      </w:r>
    </w:p>
    <w:p w14:paraId="17E37B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0CFD5E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6F2EDD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3839</w:t>
      </w:r>
    </w:p>
    <w:p w14:paraId="73FDB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3839</w:t>
      </w:r>
    </w:p>
    <w:p w14:paraId="6889E2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CCF6D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CAD7D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3841</w:t>
      </w:r>
    </w:p>
    <w:p w14:paraId="76A41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0FDD64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3B5DB0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3846</w:t>
      </w:r>
    </w:p>
    <w:p w14:paraId="143685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0AB36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3847</w:t>
      </w:r>
    </w:p>
    <w:p w14:paraId="200BBD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3848</w:t>
      </w:r>
    </w:p>
    <w:p w14:paraId="7D7491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3848</w:t>
      </w:r>
    </w:p>
    <w:p w14:paraId="7BF0B2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3850</w:t>
      </w:r>
    </w:p>
    <w:p w14:paraId="5BF4EB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3850</w:t>
      </w:r>
    </w:p>
    <w:p w14:paraId="5E00F1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measurement accuracy </w:t>
      </w:r>
      <w:r w:rsidRPr="00E65A76">
        <w:rPr>
          <w:noProof/>
          <w:snapToGrid w:val="0"/>
          <w:lang w:val="en-US"/>
        </w:rPr>
        <w:t>with PRS in FR2</w:t>
      </w:r>
      <w:r>
        <w:rPr>
          <w:noProof/>
        </w:rPr>
        <w:tab/>
        <w:t>3850</w:t>
      </w:r>
    </w:p>
    <w:p w14:paraId="65353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45888E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22BFF5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393828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 xml:space="preserve">with PRS in FR2 </w:t>
      </w:r>
      <w:r w:rsidRPr="00E65A76">
        <w:rPr>
          <w:rFonts w:eastAsiaTheme="minorEastAsia"/>
          <w:noProof/>
        </w:rPr>
        <w:t>with reduced sample number</w:t>
      </w:r>
      <w:r>
        <w:rPr>
          <w:noProof/>
        </w:rPr>
        <w:tab/>
        <w:t>3855</w:t>
      </w:r>
    </w:p>
    <w:p w14:paraId="3A7A5E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3855</w:t>
      </w:r>
    </w:p>
    <w:p w14:paraId="03763A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3855</w:t>
      </w:r>
    </w:p>
    <w:p w14:paraId="69B64D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3857</w:t>
      </w:r>
    </w:p>
    <w:p w14:paraId="11C240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3858</w:t>
      </w:r>
    </w:p>
    <w:p w14:paraId="6427A6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3858</w:t>
      </w:r>
    </w:p>
    <w:p w14:paraId="6037C2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636E7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136BBD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748E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3862</w:t>
      </w:r>
    </w:p>
    <w:p w14:paraId="320FFD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3862</w:t>
      </w:r>
    </w:p>
    <w:p w14:paraId="2A6E2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3862</w:t>
      </w:r>
    </w:p>
    <w:p w14:paraId="5FF442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3865</w:t>
      </w:r>
    </w:p>
    <w:p w14:paraId="38B491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3865</w:t>
      </w:r>
    </w:p>
    <w:p w14:paraId="02420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3865</w:t>
      </w:r>
    </w:p>
    <w:p w14:paraId="3A3120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3865</w:t>
      </w:r>
    </w:p>
    <w:p w14:paraId="09B5EC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3868</w:t>
      </w:r>
    </w:p>
    <w:p w14:paraId="2333B2B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3868</w:t>
      </w:r>
    </w:p>
    <w:p w14:paraId="115B6A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3868</w:t>
      </w:r>
    </w:p>
    <w:p w14:paraId="7B0313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3FFFF5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3869</w:t>
      </w:r>
    </w:p>
    <w:p w14:paraId="5969E2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4E1781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3872</w:t>
      </w:r>
    </w:p>
    <w:p w14:paraId="76D067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3872</w:t>
      </w:r>
    </w:p>
    <w:p w14:paraId="34166C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3872</w:t>
      </w:r>
    </w:p>
    <w:p w14:paraId="5B3B1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3874</w:t>
      </w:r>
    </w:p>
    <w:p w14:paraId="0504EDE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3875</w:t>
      </w:r>
    </w:p>
    <w:p w14:paraId="292755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3875</w:t>
      </w:r>
    </w:p>
    <w:p w14:paraId="650A5A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3875</w:t>
      </w:r>
    </w:p>
    <w:p w14:paraId="5937A9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47711F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59C6ED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3878</w:t>
      </w:r>
    </w:p>
    <w:p w14:paraId="3F94F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510ED1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407B4A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3885</w:t>
      </w:r>
    </w:p>
    <w:p w14:paraId="54D55A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PRS-RSRP reporting delay test case for single positioning frequency layer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3885</w:t>
      </w:r>
    </w:p>
    <w:p w14:paraId="17F033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3885</w:t>
      </w:r>
    </w:p>
    <w:p w14:paraId="75012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3889</w:t>
      </w:r>
    </w:p>
    <w:p w14:paraId="480A94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3889</w:t>
      </w:r>
    </w:p>
    <w:p w14:paraId="58F94D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6F1B8F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0F68C9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3893</w:t>
      </w:r>
    </w:p>
    <w:p w14:paraId="421269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3893</w:t>
      </w:r>
    </w:p>
    <w:p w14:paraId="576A38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3893</w:t>
      </w:r>
    </w:p>
    <w:p w14:paraId="210B19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3897</w:t>
      </w:r>
    </w:p>
    <w:p w14:paraId="41D99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3897</w:t>
      </w:r>
    </w:p>
    <w:p w14:paraId="5321D7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54655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4FB2F0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3900</w:t>
      </w:r>
    </w:p>
    <w:p w14:paraId="1ECE3B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3900</w:t>
      </w:r>
    </w:p>
    <w:p w14:paraId="68DBDD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55BC7C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B0A34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3903</w:t>
      </w:r>
    </w:p>
    <w:p w14:paraId="119C5E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36DD8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CB54C5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3906</w:t>
      </w:r>
    </w:p>
    <w:p w14:paraId="023F8D7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3906</w:t>
      </w:r>
    </w:p>
    <w:p w14:paraId="5B23B8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3906</w:t>
      </w:r>
    </w:p>
    <w:p w14:paraId="045965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48C64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8F7FF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3908</w:t>
      </w:r>
    </w:p>
    <w:p w14:paraId="6D0368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6C298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E65A76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6250AF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3910</w:t>
      </w:r>
    </w:p>
    <w:p w14:paraId="4C5A33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 xml:space="preserve">with PRS in FR2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3910</w:t>
      </w:r>
    </w:p>
    <w:p w14:paraId="3B7BE1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3910</w:t>
      </w:r>
    </w:p>
    <w:p w14:paraId="1A76DF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3910</w:t>
      </w:r>
    </w:p>
    <w:p w14:paraId="5D78BC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3912</w:t>
      </w:r>
    </w:p>
    <w:p w14:paraId="7BD4C5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3913</w:t>
      </w:r>
    </w:p>
    <w:p w14:paraId="2CA4D9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B466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3913</w:t>
      </w:r>
    </w:p>
    <w:p w14:paraId="66350E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3915</w:t>
      </w:r>
    </w:p>
    <w:p w14:paraId="1C8262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3916</w:t>
      </w:r>
    </w:p>
    <w:p w14:paraId="51197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3916</w:t>
      </w:r>
    </w:p>
    <w:p w14:paraId="59B9F9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3916</w:t>
      </w:r>
    </w:p>
    <w:p w14:paraId="4EAAAB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3916</w:t>
      </w:r>
    </w:p>
    <w:p w14:paraId="0470B4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3919</w:t>
      </w:r>
    </w:p>
    <w:p w14:paraId="72BAA4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3919</w:t>
      </w:r>
    </w:p>
    <w:p w14:paraId="7D4CB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3919</w:t>
      </w:r>
    </w:p>
    <w:p w14:paraId="03827F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3919</w:t>
      </w:r>
    </w:p>
    <w:p w14:paraId="405FE2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3922</w:t>
      </w:r>
    </w:p>
    <w:p w14:paraId="3973AC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3922</w:t>
      </w:r>
    </w:p>
    <w:p w14:paraId="25A651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3922</w:t>
      </w:r>
    </w:p>
    <w:p w14:paraId="78823C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3922</w:t>
      </w:r>
    </w:p>
    <w:p w14:paraId="375F41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3922</w:t>
      </w:r>
    </w:p>
    <w:p w14:paraId="5C6ECD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3924</w:t>
      </w:r>
    </w:p>
    <w:p w14:paraId="21C79D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3925</w:t>
      </w:r>
    </w:p>
    <w:p w14:paraId="01EA7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3925</w:t>
      </w:r>
    </w:p>
    <w:p w14:paraId="1BCA1D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3925</w:t>
      </w:r>
    </w:p>
    <w:p w14:paraId="33D2E4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3927</w:t>
      </w:r>
    </w:p>
    <w:p w14:paraId="3C979E77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3928</w:t>
      </w:r>
    </w:p>
    <w:p w14:paraId="1FA7048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3928</w:t>
      </w:r>
    </w:p>
    <w:p w14:paraId="6564E1C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3928</w:t>
      </w:r>
    </w:p>
    <w:p w14:paraId="6A36F8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3928</w:t>
      </w:r>
    </w:p>
    <w:p w14:paraId="59DB78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3928</w:t>
      </w:r>
    </w:p>
    <w:p w14:paraId="539CD3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4277EC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0DB2D4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3934</w:t>
      </w:r>
    </w:p>
    <w:p w14:paraId="209D2D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48F5D3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19BCC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3939</w:t>
      </w:r>
    </w:p>
    <w:p w14:paraId="7A872E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3939</w:t>
      </w:r>
    </w:p>
    <w:p w14:paraId="2F1DA1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3939</w:t>
      </w:r>
    </w:p>
    <w:p w14:paraId="1ED668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3943</w:t>
      </w:r>
    </w:p>
    <w:p w14:paraId="2276E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3943</w:t>
      </w:r>
    </w:p>
    <w:p w14:paraId="478DAA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lastRenderedPageBreak/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3943</w:t>
      </w:r>
    </w:p>
    <w:p w14:paraId="20E0AE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3946</w:t>
      </w:r>
    </w:p>
    <w:p w14:paraId="6693A3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3947</w:t>
      </w:r>
    </w:p>
    <w:p w14:paraId="48EE32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3947</w:t>
      </w:r>
    </w:p>
    <w:p w14:paraId="75254E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 xml:space="preserve">E-UTRAN - </w:t>
      </w:r>
      <w:r w:rsidRPr="00E65A76">
        <w:rPr>
          <w:rFonts w:cs="v4.2.0"/>
          <w:noProof/>
          <w:lang w:val="sv-FI"/>
        </w:rPr>
        <w:t xml:space="preserve">NR </w:t>
      </w:r>
      <w:r w:rsidRPr="00E65A76">
        <w:rPr>
          <w:noProof/>
          <w:lang w:val="sv-FI"/>
        </w:rPr>
        <w:t>handover in FR1</w:t>
      </w:r>
      <w:r>
        <w:rPr>
          <w:noProof/>
        </w:rPr>
        <w:tab/>
        <w:t>3947</w:t>
      </w:r>
    </w:p>
    <w:p w14:paraId="334CBC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21ED42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260EDD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3952</w:t>
      </w:r>
    </w:p>
    <w:p w14:paraId="23519E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3952</w:t>
      </w:r>
    </w:p>
    <w:p w14:paraId="0D4BAF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3952</w:t>
      </w:r>
    </w:p>
    <w:p w14:paraId="2BA768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3952</w:t>
      </w:r>
    </w:p>
    <w:p w14:paraId="50651E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3954</w:t>
      </w:r>
    </w:p>
    <w:p w14:paraId="523D1D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3955</w:t>
      </w:r>
    </w:p>
    <w:p w14:paraId="0DAD0A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3955</w:t>
      </w:r>
    </w:p>
    <w:p w14:paraId="427C9A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3956</w:t>
      </w:r>
    </w:p>
    <w:p w14:paraId="4142D1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3956</w:t>
      </w:r>
    </w:p>
    <w:p w14:paraId="3B5B66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3956</w:t>
      </w:r>
    </w:p>
    <w:p w14:paraId="3C892F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75F8B5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616850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3961</w:t>
      </w:r>
    </w:p>
    <w:p w14:paraId="79E979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CDE0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3C61E0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3965</w:t>
      </w:r>
    </w:p>
    <w:p w14:paraId="11F446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633EA2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74F3DA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3969</w:t>
      </w:r>
    </w:p>
    <w:p w14:paraId="4A0ACE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1B93BD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0DC8AA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3973</w:t>
      </w:r>
    </w:p>
    <w:p w14:paraId="664EAB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730443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0592C7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3976</w:t>
      </w:r>
    </w:p>
    <w:p w14:paraId="6AFF60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622D3D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7CA39B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3979</w:t>
      </w:r>
    </w:p>
    <w:p w14:paraId="2B8496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88E1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1E76C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3982</w:t>
      </w:r>
    </w:p>
    <w:p w14:paraId="4D72A8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42C7EC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0AD770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E65A76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3985</w:t>
      </w:r>
    </w:p>
    <w:p w14:paraId="0614BB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6465F6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36AD3F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3990</w:t>
      </w:r>
    </w:p>
    <w:p w14:paraId="2F5E46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4ECAD2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560824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3990</w:t>
      </w:r>
    </w:p>
    <w:p w14:paraId="11710A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3990</w:t>
      </w:r>
    </w:p>
    <w:p w14:paraId="38A31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3996</w:t>
      </w:r>
    </w:p>
    <w:p w14:paraId="64EC16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3996</w:t>
      </w:r>
    </w:p>
    <w:p w14:paraId="5021B3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3996</w:t>
      </w:r>
    </w:p>
    <w:p w14:paraId="37EDB3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4001</w:t>
      </w:r>
    </w:p>
    <w:p w14:paraId="350BC08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4001</w:t>
      </w:r>
    </w:p>
    <w:p w14:paraId="1EE5565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4001</w:t>
      </w:r>
    </w:p>
    <w:p w14:paraId="5F2DAE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7680EA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SS-RSRQ</w:t>
      </w:r>
      <w:r>
        <w:rPr>
          <w:noProof/>
        </w:rPr>
        <w:tab/>
        <w:t>4003</w:t>
      </w:r>
    </w:p>
    <w:p w14:paraId="4AC3C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4003</w:t>
      </w:r>
    </w:p>
    <w:p w14:paraId="54B11B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4008</w:t>
      </w:r>
    </w:p>
    <w:p w14:paraId="2967752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4008</w:t>
      </w:r>
    </w:p>
    <w:p w14:paraId="0105175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4008</w:t>
      </w:r>
    </w:p>
    <w:p w14:paraId="3B5CCF0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27F0D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SS-SINR</w:t>
      </w:r>
      <w:r>
        <w:rPr>
          <w:noProof/>
        </w:rPr>
        <w:tab/>
        <w:t>4010</w:t>
      </w:r>
    </w:p>
    <w:p w14:paraId="0F31B6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4010</w:t>
      </w:r>
    </w:p>
    <w:p w14:paraId="013072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4014</w:t>
      </w:r>
    </w:p>
    <w:p w14:paraId="3AA9533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4014</w:t>
      </w:r>
    </w:p>
    <w:p w14:paraId="0CEA339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4014</w:t>
      </w:r>
    </w:p>
    <w:p w14:paraId="0FC9AED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744AA5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V2X Tests</w:t>
      </w:r>
      <w:r>
        <w:rPr>
          <w:noProof/>
        </w:rPr>
        <w:tab/>
        <w:t>4017</w:t>
      </w:r>
    </w:p>
    <w:p w14:paraId="3048D08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4017</w:t>
      </w:r>
    </w:p>
    <w:p w14:paraId="7475D3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4017</w:t>
      </w:r>
    </w:p>
    <w:p w14:paraId="674BD8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4017</w:t>
      </w:r>
    </w:p>
    <w:p w14:paraId="63CD30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51C487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B9593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4017</w:t>
      </w:r>
    </w:p>
    <w:p w14:paraId="345989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69F04A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425F6C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4018</w:t>
      </w:r>
    </w:p>
    <w:p w14:paraId="61D9EB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01D9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ABAB1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4021</w:t>
      </w:r>
    </w:p>
    <w:p w14:paraId="37479E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4021</w:t>
      </w:r>
    </w:p>
    <w:p w14:paraId="518609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1E22F4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3E1934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4024</w:t>
      </w:r>
    </w:p>
    <w:p w14:paraId="67FB42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4024</w:t>
      </w:r>
    </w:p>
    <w:p w14:paraId="2D3343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22BDE4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4026</w:t>
      </w:r>
    </w:p>
    <w:p w14:paraId="69EA22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63F10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C6981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4028</w:t>
      </w:r>
    </w:p>
    <w:p w14:paraId="068F6F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4028</w:t>
      </w:r>
    </w:p>
    <w:p w14:paraId="47BFF9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2ADC96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6B8030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4031</w:t>
      </w:r>
    </w:p>
    <w:p w14:paraId="2FCF38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4031</w:t>
      </w:r>
    </w:p>
    <w:p w14:paraId="3BBDB4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D14E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4034</w:t>
      </w:r>
    </w:p>
    <w:p w14:paraId="33B287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302F6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03C327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4037</w:t>
      </w:r>
    </w:p>
    <w:p w14:paraId="70C4FF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09B7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782C11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L1 SL-RSRP Measurement</w:t>
      </w:r>
      <w:r>
        <w:rPr>
          <w:noProof/>
        </w:rPr>
        <w:tab/>
        <w:t>4040</w:t>
      </w:r>
    </w:p>
    <w:p w14:paraId="4DB919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4040</w:t>
      </w:r>
    </w:p>
    <w:p w14:paraId="510995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7B611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EC737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4043</w:t>
      </w:r>
    </w:p>
    <w:p w14:paraId="5B9A86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5233B3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46BE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4047</w:t>
      </w:r>
    </w:p>
    <w:p w14:paraId="5BB130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37A178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4054</w:t>
      </w:r>
    </w:p>
    <w:p w14:paraId="489E85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4054</w:t>
      </w:r>
    </w:p>
    <w:p w14:paraId="0467AF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18B30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27F218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4058</w:t>
      </w:r>
    </w:p>
    <w:p w14:paraId="0D9F2C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4058</w:t>
      </w:r>
    </w:p>
    <w:p w14:paraId="2E6F28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797347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4061</w:t>
      </w:r>
    </w:p>
    <w:p w14:paraId="567956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07E7F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83F38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Congestion Control Measurement</w:t>
      </w:r>
      <w:r>
        <w:rPr>
          <w:noProof/>
        </w:rPr>
        <w:tab/>
        <w:t>4065</w:t>
      </w:r>
    </w:p>
    <w:p w14:paraId="5C624A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1C102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249B70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Interruption</w:t>
      </w:r>
      <w:r>
        <w:rPr>
          <w:noProof/>
        </w:rPr>
        <w:tab/>
        <w:t>4071</w:t>
      </w:r>
    </w:p>
    <w:p w14:paraId="7A3611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4071</w:t>
      </w:r>
    </w:p>
    <w:p w14:paraId="073F6D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275BB7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4A284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4074</w:t>
      </w:r>
    </w:p>
    <w:p w14:paraId="69B47B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4C01F5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0223E7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4078</w:t>
      </w:r>
    </w:p>
    <w:p w14:paraId="3683F7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FC1D6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A6052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4081</w:t>
      </w:r>
    </w:p>
    <w:p w14:paraId="6C4780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0E06A7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3044F99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4089</w:t>
      </w:r>
    </w:p>
    <w:p w14:paraId="612806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4089</w:t>
      </w:r>
    </w:p>
    <w:p w14:paraId="5795C9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4089</w:t>
      </w:r>
    </w:p>
    <w:p w14:paraId="28652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4089</w:t>
      </w:r>
    </w:p>
    <w:p w14:paraId="4B722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4089</w:t>
      </w:r>
    </w:p>
    <w:p w14:paraId="7581E3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12F9D11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14D68020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4092</w:t>
      </w:r>
    </w:p>
    <w:p w14:paraId="03FE0446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4092</w:t>
      </w:r>
    </w:p>
    <w:p w14:paraId="42F6B132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4093</w:t>
      </w:r>
    </w:p>
    <w:p w14:paraId="0CF894BF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4093</w:t>
      </w:r>
    </w:p>
    <w:p w14:paraId="376F251A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4093</w:t>
      </w:r>
    </w:p>
    <w:p w14:paraId="3DEF15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4094</w:t>
      </w:r>
    </w:p>
    <w:p w14:paraId="1814409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5BFFDC7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01B8BC3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4097</w:t>
      </w:r>
    </w:p>
    <w:p w14:paraId="271A13D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4098</w:t>
      </w:r>
    </w:p>
    <w:p w14:paraId="2E77712E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4098</w:t>
      </w:r>
    </w:p>
    <w:p w14:paraId="373DAE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4098</w:t>
      </w:r>
    </w:p>
    <w:p w14:paraId="546CA3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66C175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26BFAFE6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4102</w:t>
      </w:r>
    </w:p>
    <w:p w14:paraId="22CBD8DB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4102</w:t>
      </w:r>
    </w:p>
    <w:p w14:paraId="014B1C49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4103</w:t>
      </w:r>
    </w:p>
    <w:p w14:paraId="3988BE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4103</w:t>
      </w:r>
    </w:p>
    <w:p w14:paraId="4DEE5A5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4C0CE4C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25B21F22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4107</w:t>
      </w:r>
    </w:p>
    <w:p w14:paraId="3D611798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4108</w:t>
      </w:r>
    </w:p>
    <w:p w14:paraId="50D2FD8E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4108</w:t>
      </w:r>
    </w:p>
    <w:p w14:paraId="49561A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4108</w:t>
      </w:r>
    </w:p>
    <w:p w14:paraId="0744CD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4108</w:t>
      </w:r>
    </w:p>
    <w:p w14:paraId="758B23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eastAsia="ko-KR"/>
        </w:rPr>
        <w:t>A.</w:t>
      </w:r>
      <w:r w:rsidRPr="00E65A76">
        <w:rPr>
          <w:rFonts w:eastAsia="MS Mincho" w:cs="Arial"/>
          <w:bCs/>
          <w:noProof/>
          <w:lang w:eastAsia="ko-KR"/>
        </w:rPr>
        <w:t>10.1</w:t>
      </w:r>
      <w:r w:rsidRPr="00E65A76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4115</w:t>
      </w:r>
    </w:p>
    <w:p w14:paraId="75EEF3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4116</w:t>
      </w:r>
    </w:p>
    <w:p w14:paraId="6AF98D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4116</w:t>
      </w:r>
    </w:p>
    <w:p w14:paraId="02A6B8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UE Transmit Timing Test with PSCell under DL CCA</w:t>
      </w:r>
      <w:r>
        <w:rPr>
          <w:noProof/>
        </w:rPr>
        <w:tab/>
        <w:t>4116</w:t>
      </w:r>
    </w:p>
    <w:p w14:paraId="510A47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12767F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6710F1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4120</w:t>
      </w:r>
    </w:p>
    <w:p w14:paraId="101FC0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4120</w:t>
      </w:r>
    </w:p>
    <w:p w14:paraId="2D379F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9F78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4120</w:t>
      </w:r>
    </w:p>
    <w:p w14:paraId="37CB4A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0CE436F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4124</w:t>
      </w:r>
    </w:p>
    <w:p w14:paraId="2A1DEA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4124</w:t>
      </w:r>
    </w:p>
    <w:p w14:paraId="58B5C2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4124</w:t>
      </w:r>
    </w:p>
    <w:p w14:paraId="4FF120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4125</w:t>
      </w:r>
    </w:p>
    <w:p w14:paraId="708411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4125</w:t>
      </w:r>
    </w:p>
    <w:p w14:paraId="159A31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4129</w:t>
      </w:r>
    </w:p>
    <w:p w14:paraId="576F1D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4130</w:t>
      </w:r>
    </w:p>
    <w:p w14:paraId="5CDC9D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4130</w:t>
      </w:r>
    </w:p>
    <w:p w14:paraId="169A3B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4135</w:t>
      </w:r>
    </w:p>
    <w:p w14:paraId="35E6EA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76C45C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662A4D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7FF072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6580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3B2382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5C513E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33D435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4135</w:t>
      </w:r>
    </w:p>
    <w:p w14:paraId="6F24F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4135</w:t>
      </w:r>
    </w:p>
    <w:p w14:paraId="7836AF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5070D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5AA781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4140</w:t>
      </w:r>
    </w:p>
    <w:p w14:paraId="670EA4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37D0F3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66161C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4141</w:t>
      </w:r>
    </w:p>
    <w:p w14:paraId="793EA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74AEFE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785DB2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4142</w:t>
      </w:r>
    </w:p>
    <w:p w14:paraId="3D978D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4142</w:t>
      </w:r>
    </w:p>
    <w:p w14:paraId="7A0C51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4142</w:t>
      </w:r>
    </w:p>
    <w:p w14:paraId="45B079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E2A1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4147</w:t>
      </w:r>
    </w:p>
    <w:p w14:paraId="50D05A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4147</w:t>
      </w:r>
    </w:p>
    <w:p w14:paraId="64318D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4153</w:t>
      </w:r>
    </w:p>
    <w:p w14:paraId="5C1DD8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4153</w:t>
      </w:r>
    </w:p>
    <w:p w14:paraId="000EEF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4153</w:t>
      </w:r>
    </w:p>
    <w:p w14:paraId="57FC06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7AA23B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4159</w:t>
      </w:r>
    </w:p>
    <w:p w14:paraId="3CD020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4159</w:t>
      </w:r>
    </w:p>
    <w:p w14:paraId="177786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4162</w:t>
      </w:r>
    </w:p>
    <w:p w14:paraId="5F6A05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4166</w:t>
      </w:r>
    </w:p>
    <w:p w14:paraId="015C6C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4166</w:t>
      </w:r>
    </w:p>
    <w:p w14:paraId="51A8CE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4170</w:t>
      </w:r>
    </w:p>
    <w:p w14:paraId="53FCCC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4170</w:t>
      </w:r>
    </w:p>
    <w:p w14:paraId="243E6E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A1170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5A0354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CD130D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4176</w:t>
      </w:r>
    </w:p>
    <w:p w14:paraId="104ACD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4176</w:t>
      </w:r>
    </w:p>
    <w:p w14:paraId="20C6A9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4176</w:t>
      </w:r>
    </w:p>
    <w:p w14:paraId="0060DC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F00AD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781B50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4AE0BD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2ACCCC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0DDCD3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4179</w:t>
      </w:r>
    </w:p>
    <w:p w14:paraId="6BB8B6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283878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196857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4184</w:t>
      </w:r>
    </w:p>
    <w:p w14:paraId="52E27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4D8E4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FB7CA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68E542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E2B81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6081C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048A2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D95B6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3952B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4185</w:t>
      </w:r>
    </w:p>
    <w:p w14:paraId="5CAC16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0EF9B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31C53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4185</w:t>
      </w:r>
    </w:p>
    <w:p w14:paraId="40C054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D6CE7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EC9D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4190</w:t>
      </w:r>
    </w:p>
    <w:p w14:paraId="215307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094AB7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12682C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4195</w:t>
      </w:r>
    </w:p>
    <w:p w14:paraId="418D22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5E790A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649EBD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4200</w:t>
      </w:r>
    </w:p>
    <w:p w14:paraId="38DC59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78621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6651FB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4205</w:t>
      </w:r>
    </w:p>
    <w:p w14:paraId="721BEF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34C8FB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1D71C9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4211</w:t>
      </w:r>
    </w:p>
    <w:p w14:paraId="315223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727B2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0908CD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4217</w:t>
      </w:r>
    </w:p>
    <w:p w14:paraId="31C15E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625FB9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0D6F09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4223</w:t>
      </w:r>
    </w:p>
    <w:p w14:paraId="77DED1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3A1EBE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487E26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4230</w:t>
      </w:r>
    </w:p>
    <w:p w14:paraId="2A8702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4230</w:t>
      </w:r>
    </w:p>
    <w:p w14:paraId="186BC5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797646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4230</w:t>
      </w:r>
    </w:p>
    <w:p w14:paraId="498408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6953ED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4233</w:t>
      </w:r>
    </w:p>
    <w:p w14:paraId="53D11F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18BD9F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4233</w:t>
      </w:r>
    </w:p>
    <w:p w14:paraId="3DA8CC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0FA9C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4236</w:t>
      </w:r>
    </w:p>
    <w:p w14:paraId="7EA135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0989F7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4236</w:t>
      </w:r>
    </w:p>
    <w:p w14:paraId="0CEA94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1E60CE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4240</w:t>
      </w:r>
    </w:p>
    <w:p w14:paraId="02E47B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126CD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4240</w:t>
      </w:r>
    </w:p>
    <w:p w14:paraId="737F88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7EAAD4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4244</w:t>
      </w:r>
    </w:p>
    <w:p w14:paraId="7A9A83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4244</w:t>
      </w:r>
    </w:p>
    <w:p w14:paraId="14C359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53D7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427B90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4251</w:t>
      </w:r>
    </w:p>
    <w:p w14:paraId="196748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2A5247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31873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4258</w:t>
      </w:r>
    </w:p>
    <w:p w14:paraId="2A75F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0A5115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63A6E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4266</w:t>
      </w:r>
    </w:p>
    <w:p w14:paraId="140AF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03AB30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5982AF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4274</w:t>
      </w:r>
    </w:p>
    <w:p w14:paraId="058543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4274</w:t>
      </w:r>
    </w:p>
    <w:p w14:paraId="6474CC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4274</w:t>
      </w:r>
    </w:p>
    <w:p w14:paraId="6FC8B7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0232B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6F4945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68F96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4277</w:t>
      </w:r>
    </w:p>
    <w:p w14:paraId="429093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3F6D22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58CD15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EC421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SS-RSRQ</w:t>
      </w:r>
      <w:r>
        <w:rPr>
          <w:noProof/>
        </w:rPr>
        <w:tab/>
        <w:t>4280</w:t>
      </w:r>
    </w:p>
    <w:p w14:paraId="5535B0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4280</w:t>
      </w:r>
    </w:p>
    <w:p w14:paraId="07BADC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4280</w:t>
      </w:r>
    </w:p>
    <w:p w14:paraId="26B01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4280</w:t>
      </w:r>
    </w:p>
    <w:p w14:paraId="4D829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26A4F5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4283</w:t>
      </w:r>
    </w:p>
    <w:p w14:paraId="21754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4283</w:t>
      </w:r>
    </w:p>
    <w:p w14:paraId="2B3793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4283</w:t>
      </w:r>
    </w:p>
    <w:p w14:paraId="0E10A1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4286</w:t>
      </w:r>
    </w:p>
    <w:p w14:paraId="2F0BC9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SS-SINR</w:t>
      </w:r>
      <w:r>
        <w:rPr>
          <w:noProof/>
        </w:rPr>
        <w:tab/>
        <w:t>4286</w:t>
      </w:r>
    </w:p>
    <w:p w14:paraId="723658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PSCC</w:t>
      </w:r>
      <w:r>
        <w:rPr>
          <w:noProof/>
        </w:rPr>
        <w:tab/>
        <w:t>4286</w:t>
      </w:r>
    </w:p>
    <w:p w14:paraId="29E481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3E54FE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5DB16A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4289</w:t>
      </w:r>
    </w:p>
    <w:p w14:paraId="7A580D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4289</w:t>
      </w:r>
    </w:p>
    <w:p w14:paraId="1F184B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4289</w:t>
      </w:r>
    </w:p>
    <w:p w14:paraId="02133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4289</w:t>
      </w:r>
    </w:p>
    <w:p w14:paraId="36A2B1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4292</w:t>
      </w:r>
    </w:p>
    <w:p w14:paraId="1A7161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4292</w:t>
      </w:r>
    </w:p>
    <w:p w14:paraId="0AC3E1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17AEEE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2D0545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4295</w:t>
      </w:r>
    </w:p>
    <w:p w14:paraId="3E35A2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4295</w:t>
      </w:r>
    </w:p>
    <w:p w14:paraId="2AB8AE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4295</w:t>
      </w:r>
    </w:p>
    <w:p w14:paraId="09F8F8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2F508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401792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636967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4298</w:t>
      </w:r>
    </w:p>
    <w:p w14:paraId="5DA7E2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E65A76">
        <w:rPr>
          <w:noProof/>
          <w:snapToGrid w:val="0"/>
        </w:rPr>
        <w:t>on PSCC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4298</w:t>
      </w:r>
    </w:p>
    <w:p w14:paraId="0CB272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D062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96F23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77BAF2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E65A76">
        <w:rPr>
          <w:noProof/>
          <w:snapToGrid w:val="0"/>
        </w:rPr>
        <w:t>on 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4301</w:t>
      </w:r>
    </w:p>
    <w:p w14:paraId="59E6FD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0DA955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3433A4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3C3B01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E65A76">
        <w:rPr>
          <w:noProof/>
          <w:snapToGrid w:val="0"/>
        </w:rPr>
        <w:t>a carrier with CCA</w:t>
      </w:r>
      <w:r>
        <w:rPr>
          <w:noProof/>
        </w:rPr>
        <w:tab/>
        <w:t>4304</w:t>
      </w:r>
    </w:p>
    <w:p w14:paraId="3EA3D9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2EDA75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0DD051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0BDFA2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4308</w:t>
      </w:r>
    </w:p>
    <w:p w14:paraId="1D6FD7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E65A76">
        <w:rPr>
          <w:noProof/>
          <w:snapToGrid w:val="0"/>
        </w:rPr>
        <w:t>on PSCC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4308</w:t>
      </w:r>
    </w:p>
    <w:p w14:paraId="66B6CC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0DC9B2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4308</w:t>
      </w:r>
    </w:p>
    <w:p w14:paraId="0DC5EF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7D7ED2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E65A76">
        <w:rPr>
          <w:noProof/>
          <w:snapToGrid w:val="0"/>
        </w:rPr>
        <w:t>on 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4312</w:t>
      </w:r>
    </w:p>
    <w:p w14:paraId="054F4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4D815B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4312</w:t>
      </w:r>
    </w:p>
    <w:p w14:paraId="769C94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700825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E65A76">
        <w:rPr>
          <w:noProof/>
          <w:snapToGrid w:val="0"/>
        </w:rPr>
        <w:t>a carrier with CCA</w:t>
      </w:r>
      <w:r>
        <w:rPr>
          <w:noProof/>
        </w:rPr>
        <w:tab/>
        <w:t>4315</w:t>
      </w:r>
    </w:p>
    <w:p w14:paraId="038134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0EC0D8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4315</w:t>
      </w:r>
    </w:p>
    <w:p w14:paraId="174CCD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78824B8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4317</w:t>
      </w:r>
    </w:p>
    <w:p w14:paraId="3997AB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4317</w:t>
      </w:r>
    </w:p>
    <w:p w14:paraId="0A9059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4317</w:t>
      </w:r>
    </w:p>
    <w:p w14:paraId="5ED52B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4317</w:t>
      </w:r>
    </w:p>
    <w:p w14:paraId="32F036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446AFC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576946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7CCF3D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4320</w:t>
      </w:r>
    </w:p>
    <w:p w14:paraId="357C4B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7C579A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47D767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4324</w:t>
      </w:r>
    </w:p>
    <w:p w14:paraId="2DB401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4324</w:t>
      </w:r>
    </w:p>
    <w:p w14:paraId="6DAE24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4324</w:t>
      </w:r>
    </w:p>
    <w:p w14:paraId="4CA9B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25A6D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0B91A0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6CC9B3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4331</w:t>
      </w:r>
    </w:p>
    <w:p w14:paraId="1107FE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4331</w:t>
      </w:r>
    </w:p>
    <w:p w14:paraId="7AC16D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4331</w:t>
      </w:r>
    </w:p>
    <w:p w14:paraId="699420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4331</w:t>
      </w:r>
    </w:p>
    <w:p w14:paraId="72A7E3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4337</w:t>
      </w:r>
    </w:p>
    <w:p w14:paraId="2DCD4C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4338</w:t>
      </w:r>
    </w:p>
    <w:p w14:paraId="37ED6A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4338</w:t>
      </w:r>
    </w:p>
    <w:p w14:paraId="2A1E36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4338</w:t>
      </w:r>
    </w:p>
    <w:p w14:paraId="64297F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4338</w:t>
      </w:r>
    </w:p>
    <w:p w14:paraId="271BF5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4341</w:t>
      </w:r>
    </w:p>
    <w:p w14:paraId="76A1D3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4342</w:t>
      </w:r>
    </w:p>
    <w:p w14:paraId="393E64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4342</w:t>
      </w:r>
    </w:p>
    <w:p w14:paraId="29A262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4345</w:t>
      </w:r>
    </w:p>
    <w:p w14:paraId="5597BD7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4346</w:t>
      </w:r>
    </w:p>
    <w:p w14:paraId="394BB7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4346</w:t>
      </w:r>
    </w:p>
    <w:p w14:paraId="28D9D0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4346</w:t>
      </w:r>
    </w:p>
    <w:p w14:paraId="4728A2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7CF932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4346</w:t>
      </w:r>
    </w:p>
    <w:p w14:paraId="7F10C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A.11.2.1.1.3 Test Requirements</w:t>
      </w:r>
      <w:r>
        <w:rPr>
          <w:noProof/>
        </w:rPr>
        <w:tab/>
        <w:t>4349</w:t>
      </w:r>
    </w:p>
    <w:p w14:paraId="41E7EF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4349</w:t>
      </w:r>
    </w:p>
    <w:p w14:paraId="79E657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4C011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275AE6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65397C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4352</w:t>
      </w:r>
    </w:p>
    <w:p w14:paraId="696E43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461B26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1AA841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A.11.2.1.3.3 Test Requirements</w:t>
      </w:r>
      <w:r>
        <w:rPr>
          <w:noProof/>
        </w:rPr>
        <w:tab/>
        <w:t>4355</w:t>
      </w:r>
    </w:p>
    <w:p w14:paraId="43DECB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4355</w:t>
      </w:r>
    </w:p>
    <w:p w14:paraId="55373F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37E76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6589D4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A.11.2.1.4.3 Test Requirements</w:t>
      </w:r>
      <w:r>
        <w:rPr>
          <w:noProof/>
        </w:rPr>
        <w:tab/>
        <w:t>4359</w:t>
      </w:r>
    </w:p>
    <w:p w14:paraId="73AC04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4360</w:t>
      </w:r>
    </w:p>
    <w:p w14:paraId="2930F1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4360</w:t>
      </w:r>
    </w:p>
    <w:p w14:paraId="55A5F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4360</w:t>
      </w:r>
    </w:p>
    <w:p w14:paraId="5C2AD5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A.11.2.1.5.3 Test Requirements</w:t>
      </w:r>
      <w:r>
        <w:rPr>
          <w:noProof/>
        </w:rPr>
        <w:tab/>
        <w:t>4363</w:t>
      </w:r>
    </w:p>
    <w:p w14:paraId="72411F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4364</w:t>
      </w:r>
    </w:p>
    <w:p w14:paraId="476FB5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238E13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4364</w:t>
      </w:r>
    </w:p>
    <w:p w14:paraId="1C8701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0260FD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en-US"/>
        </w:rPr>
        <w:t xml:space="preserve"> SA NR FR1 carrier under CCA </w:t>
      </w:r>
      <w:r w:rsidRPr="00E65A76">
        <w:rPr>
          <w:noProof/>
          <w:lang w:val="en-US"/>
        </w:rPr>
        <w:t>- E-UTRAN handover with known target cell</w:t>
      </w:r>
      <w:r>
        <w:rPr>
          <w:noProof/>
        </w:rPr>
        <w:tab/>
        <w:t>4369</w:t>
      </w:r>
    </w:p>
    <w:p w14:paraId="5DD962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77A75C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6A8F97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4375</w:t>
      </w:r>
    </w:p>
    <w:p w14:paraId="21B323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7077D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4380</w:t>
      </w:r>
    </w:p>
    <w:p w14:paraId="4155DA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4380</w:t>
      </w:r>
    </w:p>
    <w:p w14:paraId="15A97E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4380</w:t>
      </w:r>
    </w:p>
    <w:p w14:paraId="226725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4389</w:t>
      </w:r>
    </w:p>
    <w:p w14:paraId="6A0A3B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4390</w:t>
      </w:r>
    </w:p>
    <w:p w14:paraId="259531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4390</w:t>
      </w:r>
    </w:p>
    <w:p w14:paraId="679756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</w:t>
      </w:r>
      <w:r>
        <w:rPr>
          <w:noProof/>
        </w:rPr>
        <w:t>frequency</w:t>
      </w:r>
      <w:r w:rsidRPr="00E65A76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4390</w:t>
      </w:r>
    </w:p>
    <w:p w14:paraId="33D6D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4393</w:t>
      </w:r>
    </w:p>
    <w:p w14:paraId="532BC8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E65A76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4400</w:t>
      </w:r>
    </w:p>
    <w:p w14:paraId="51A8D1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4406</w:t>
      </w:r>
    </w:p>
    <w:p w14:paraId="5483D5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4406</w:t>
      </w:r>
    </w:p>
    <w:p w14:paraId="609F50D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4406</w:t>
      </w:r>
    </w:p>
    <w:p w14:paraId="5AEC782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4409</w:t>
      </w:r>
    </w:p>
    <w:p w14:paraId="3CCA77A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4409</w:t>
      </w:r>
    </w:p>
    <w:p w14:paraId="3E5C91A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4409</w:t>
      </w:r>
    </w:p>
    <w:p w14:paraId="004C09D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4410</w:t>
      </w:r>
    </w:p>
    <w:p w14:paraId="00230921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4410</w:t>
      </w:r>
    </w:p>
    <w:p w14:paraId="5B21E00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4410</w:t>
      </w:r>
    </w:p>
    <w:p w14:paraId="3D9D2941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4411</w:t>
      </w:r>
    </w:p>
    <w:p w14:paraId="51446EF7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4411</w:t>
      </w:r>
    </w:p>
    <w:p w14:paraId="4961D7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4411</w:t>
      </w:r>
    </w:p>
    <w:p w14:paraId="498573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1FB1E55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06B926FC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4414</w:t>
      </w:r>
    </w:p>
    <w:p w14:paraId="0819513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4415</w:t>
      </w:r>
    </w:p>
    <w:p w14:paraId="4E4E53C5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4415</w:t>
      </w:r>
    </w:p>
    <w:p w14:paraId="2DF098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4415</w:t>
      </w:r>
    </w:p>
    <w:p w14:paraId="022155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53E433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4A1DD4F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4419</w:t>
      </w:r>
    </w:p>
    <w:p w14:paraId="00B4160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4419</w:t>
      </w:r>
    </w:p>
    <w:p w14:paraId="17BD43B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4420</w:t>
      </w:r>
    </w:p>
    <w:p w14:paraId="52DC6A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4420</w:t>
      </w:r>
    </w:p>
    <w:p w14:paraId="6CF06DB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4420</w:t>
      </w:r>
    </w:p>
    <w:p w14:paraId="5EAECAF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4424</w:t>
      </w:r>
    </w:p>
    <w:p w14:paraId="72AD67BA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4424</w:t>
      </w:r>
    </w:p>
    <w:p w14:paraId="01715065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7325F60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E65A76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E65A7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125D35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4426</w:t>
      </w:r>
    </w:p>
    <w:p w14:paraId="1CE8BF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E65A76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E65A76">
        <w:rPr>
          <w:noProof/>
          <w:snapToGrid w:val="0"/>
        </w:rPr>
        <w:t>FR1 carrier under CCA</w:t>
      </w:r>
      <w:r>
        <w:rPr>
          <w:noProof/>
        </w:rPr>
        <w:tab/>
        <w:t>4426</w:t>
      </w:r>
    </w:p>
    <w:p w14:paraId="281A69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E65A76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E65A76">
        <w:rPr>
          <w:noProof/>
          <w:snapToGrid w:val="0"/>
        </w:rPr>
        <w:t>FR1 carrier with CCA</w:t>
      </w:r>
      <w:r>
        <w:rPr>
          <w:noProof/>
        </w:rPr>
        <w:tab/>
        <w:t>4430</w:t>
      </w:r>
    </w:p>
    <w:p w14:paraId="184E923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4435</w:t>
      </w:r>
    </w:p>
    <w:p w14:paraId="194B46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4435</w:t>
      </w:r>
    </w:p>
    <w:p w14:paraId="77D122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4435</w:t>
      </w:r>
    </w:p>
    <w:p w14:paraId="2D12C7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4471B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4438</w:t>
      </w:r>
    </w:p>
    <w:p w14:paraId="58DB5A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4439</w:t>
      </w:r>
    </w:p>
    <w:p w14:paraId="722649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4439</w:t>
      </w:r>
    </w:p>
    <w:p w14:paraId="41DB91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4439</w:t>
      </w:r>
    </w:p>
    <w:p w14:paraId="1F679A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4439</w:t>
      </w:r>
    </w:p>
    <w:p w14:paraId="64A8BD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3888F31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4443</w:t>
      </w:r>
    </w:p>
    <w:p w14:paraId="78E2CC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4443</w:t>
      </w:r>
    </w:p>
    <w:p w14:paraId="2FD833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4443</w:t>
      </w:r>
    </w:p>
    <w:p w14:paraId="14381F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4444</w:t>
      </w:r>
    </w:p>
    <w:p w14:paraId="480EF7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4444</w:t>
      </w:r>
    </w:p>
    <w:p w14:paraId="0134F5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67AE3D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4448</w:t>
      </w:r>
    </w:p>
    <w:p w14:paraId="227C1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4448</w:t>
      </w:r>
    </w:p>
    <w:p w14:paraId="0D6F6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06F85D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013213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9315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445B8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31C379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33202C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4591D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19DAC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4455</w:t>
      </w:r>
    </w:p>
    <w:p w14:paraId="796D37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4455</w:t>
      </w:r>
    </w:p>
    <w:p w14:paraId="6DF632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4455</w:t>
      </w:r>
    </w:p>
    <w:p w14:paraId="190DFA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4459</w:t>
      </w:r>
    </w:p>
    <w:p w14:paraId="483FD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4459</w:t>
      </w:r>
    </w:p>
    <w:p w14:paraId="53DDB4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4459</w:t>
      </w:r>
    </w:p>
    <w:p w14:paraId="7B5176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4460</w:t>
      </w:r>
    </w:p>
    <w:p w14:paraId="7F491C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4460</w:t>
      </w:r>
    </w:p>
    <w:p w14:paraId="32DDFB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09018C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1B7EE4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4461</w:t>
      </w:r>
    </w:p>
    <w:p w14:paraId="6E073A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4461</w:t>
      </w:r>
    </w:p>
    <w:p w14:paraId="265A2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4461</w:t>
      </w:r>
    </w:p>
    <w:p w14:paraId="6BA60A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4466</w:t>
      </w:r>
    </w:p>
    <w:p w14:paraId="5BEC10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4466</w:t>
      </w:r>
    </w:p>
    <w:p w14:paraId="0A3881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4466</w:t>
      </w:r>
    </w:p>
    <w:p w14:paraId="34C27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4472</w:t>
      </w:r>
    </w:p>
    <w:p w14:paraId="22A8B5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4472</w:t>
      </w:r>
    </w:p>
    <w:p w14:paraId="3D41A6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4472</w:t>
      </w:r>
    </w:p>
    <w:p w14:paraId="1AA1D7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4DCED3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4476</w:t>
      </w:r>
    </w:p>
    <w:p w14:paraId="12899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4477</w:t>
      </w:r>
    </w:p>
    <w:p w14:paraId="438DD3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4477</w:t>
      </w:r>
    </w:p>
    <w:p w14:paraId="32F67E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4480</w:t>
      </w:r>
    </w:p>
    <w:p w14:paraId="356C7B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4483</w:t>
      </w:r>
    </w:p>
    <w:p w14:paraId="1DD86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4483</w:t>
      </w:r>
    </w:p>
    <w:p w14:paraId="133B68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4486</w:t>
      </w:r>
    </w:p>
    <w:p w14:paraId="691B7A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4486</w:t>
      </w:r>
    </w:p>
    <w:p w14:paraId="5E2908C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4486</w:t>
      </w:r>
    </w:p>
    <w:p w14:paraId="674264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4486</w:t>
      </w:r>
    </w:p>
    <w:p w14:paraId="790441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334067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48D98E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4490</w:t>
      </w:r>
    </w:p>
    <w:p w14:paraId="5D2FB1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4490</w:t>
      </w:r>
    </w:p>
    <w:p w14:paraId="09B6B0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409B8C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2A6E00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592696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4494</w:t>
      </w:r>
    </w:p>
    <w:p w14:paraId="3868D0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808C9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4311A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1ACDBB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1947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18CDA9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4DAC2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770B2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396E6C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5C46A7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4494</w:t>
      </w:r>
    </w:p>
    <w:p w14:paraId="1DA029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46EB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46CECB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4494</w:t>
      </w:r>
    </w:p>
    <w:p w14:paraId="06572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4494</w:t>
      </w:r>
    </w:p>
    <w:p w14:paraId="58D5F9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4498</w:t>
      </w:r>
    </w:p>
    <w:p w14:paraId="23D941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4499</w:t>
      </w:r>
    </w:p>
    <w:p w14:paraId="60B21C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2C0598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6DA68A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4504</w:t>
      </w:r>
    </w:p>
    <w:p w14:paraId="291C4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3DB5A2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4508</w:t>
      </w:r>
    </w:p>
    <w:p w14:paraId="7C1957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4509</w:t>
      </w:r>
    </w:p>
    <w:p w14:paraId="7350E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02C980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074076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4514</w:t>
      </w:r>
    </w:p>
    <w:p w14:paraId="4EFC2E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4514</w:t>
      </w:r>
    </w:p>
    <w:p w14:paraId="3B836F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4518</w:t>
      </w:r>
    </w:p>
    <w:p w14:paraId="3C5BDD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4519</w:t>
      </w:r>
    </w:p>
    <w:p w14:paraId="2B4696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4519</w:t>
      </w:r>
    </w:p>
    <w:p w14:paraId="4DFD8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121945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4524</w:t>
      </w:r>
    </w:p>
    <w:p w14:paraId="6E9003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25DAAE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4528</w:t>
      </w:r>
    </w:p>
    <w:p w14:paraId="5175CF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4529</w:t>
      </w:r>
    </w:p>
    <w:p w14:paraId="2F9DC9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4529</w:t>
      </w:r>
    </w:p>
    <w:p w14:paraId="53457D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4534</w:t>
      </w:r>
    </w:p>
    <w:p w14:paraId="2BF4BF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4534</w:t>
      </w:r>
    </w:p>
    <w:p w14:paraId="6771F1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4534</w:t>
      </w:r>
    </w:p>
    <w:p w14:paraId="195928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4534</w:t>
      </w:r>
    </w:p>
    <w:p w14:paraId="0C63F5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71BB5B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4540</w:t>
      </w:r>
    </w:p>
    <w:p w14:paraId="3BA63E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4540</w:t>
      </w:r>
    </w:p>
    <w:p w14:paraId="73AEA9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0EA805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4546</w:t>
      </w:r>
    </w:p>
    <w:p w14:paraId="5ED502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4546</w:t>
      </w:r>
    </w:p>
    <w:p w14:paraId="2CC834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179B8A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4546</w:t>
      </w:r>
    </w:p>
    <w:p w14:paraId="452F76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4548</w:t>
      </w:r>
    </w:p>
    <w:p w14:paraId="48E6E8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4548</w:t>
      </w:r>
    </w:p>
    <w:p w14:paraId="5D6744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4548</w:t>
      </w:r>
    </w:p>
    <w:p w14:paraId="5DC61B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4549</w:t>
      </w:r>
    </w:p>
    <w:p w14:paraId="141F80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178711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4551</w:t>
      </w:r>
    </w:p>
    <w:p w14:paraId="33B752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1AF589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4552</w:t>
      </w:r>
    </w:p>
    <w:p w14:paraId="589D0B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1BE1FE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4556</w:t>
      </w:r>
    </w:p>
    <w:p w14:paraId="47E92A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570F76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4556</w:t>
      </w:r>
    </w:p>
    <w:p w14:paraId="07456A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4559</w:t>
      </w:r>
    </w:p>
    <w:p w14:paraId="0D1D372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4560</w:t>
      </w:r>
    </w:p>
    <w:p w14:paraId="34DA4A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4560</w:t>
      </w:r>
    </w:p>
    <w:p w14:paraId="356087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4560</w:t>
      </w:r>
    </w:p>
    <w:p w14:paraId="534C1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4560</w:t>
      </w:r>
    </w:p>
    <w:p w14:paraId="28F2C6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4560</w:t>
      </w:r>
    </w:p>
    <w:p w14:paraId="04AC3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4562</w:t>
      </w:r>
    </w:p>
    <w:p w14:paraId="5DC12C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4562</w:t>
      </w:r>
    </w:p>
    <w:p w14:paraId="56D41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4562</w:t>
      </w:r>
    </w:p>
    <w:p w14:paraId="20B5D2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4562</w:t>
      </w:r>
    </w:p>
    <w:p w14:paraId="7A4C6C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4565</w:t>
      </w:r>
    </w:p>
    <w:p w14:paraId="60E4888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SS-RSRQ</w:t>
      </w:r>
      <w:r>
        <w:rPr>
          <w:noProof/>
        </w:rPr>
        <w:tab/>
        <w:t>4565</w:t>
      </w:r>
    </w:p>
    <w:p w14:paraId="3A56EE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4565</w:t>
      </w:r>
    </w:p>
    <w:p w14:paraId="340D37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7A155A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4565</w:t>
      </w:r>
    </w:p>
    <w:p w14:paraId="2037CF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4568</w:t>
      </w:r>
    </w:p>
    <w:p w14:paraId="182C43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4568</w:t>
      </w:r>
    </w:p>
    <w:p w14:paraId="75260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4568</w:t>
      </w:r>
    </w:p>
    <w:p w14:paraId="4EBF1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4568</w:t>
      </w:r>
    </w:p>
    <w:p w14:paraId="141E2B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4571</w:t>
      </w:r>
    </w:p>
    <w:p w14:paraId="647F2E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4571</w:t>
      </w:r>
    </w:p>
    <w:p w14:paraId="7E1EE8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4571</w:t>
      </w:r>
    </w:p>
    <w:p w14:paraId="02C6A1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4571</w:t>
      </w:r>
    </w:p>
    <w:p w14:paraId="192966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4574</w:t>
      </w:r>
    </w:p>
    <w:p w14:paraId="646101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4574</w:t>
      </w:r>
    </w:p>
    <w:p w14:paraId="7893E8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5D426C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584DC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4581</w:t>
      </w:r>
    </w:p>
    <w:p w14:paraId="3A47CCD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SS-SINR</w:t>
      </w:r>
      <w:r>
        <w:rPr>
          <w:noProof/>
        </w:rPr>
        <w:tab/>
        <w:t>4581</w:t>
      </w:r>
    </w:p>
    <w:p w14:paraId="6F89E0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</w:t>
      </w:r>
      <w:r>
        <w:rPr>
          <w:noProof/>
        </w:rPr>
        <w:tab/>
        <w:t>4581</w:t>
      </w:r>
    </w:p>
    <w:p w14:paraId="1780B3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4581</w:t>
      </w:r>
    </w:p>
    <w:p w14:paraId="3F7E3E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4581</w:t>
      </w:r>
    </w:p>
    <w:p w14:paraId="693080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4584</w:t>
      </w:r>
    </w:p>
    <w:p w14:paraId="04BDA9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4584</w:t>
      </w:r>
    </w:p>
    <w:p w14:paraId="7B1104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4584</w:t>
      </w:r>
    </w:p>
    <w:p w14:paraId="56E305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4584</w:t>
      </w:r>
    </w:p>
    <w:p w14:paraId="5E61E1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4587</w:t>
      </w:r>
    </w:p>
    <w:p w14:paraId="6C162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4587</w:t>
      </w:r>
    </w:p>
    <w:p w14:paraId="28B22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4587</w:t>
      </w:r>
    </w:p>
    <w:p w14:paraId="56510D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4587</w:t>
      </w:r>
    </w:p>
    <w:p w14:paraId="7E6E5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A2A6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4590</w:t>
      </w:r>
    </w:p>
    <w:p w14:paraId="7797FF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4590</w:t>
      </w:r>
    </w:p>
    <w:p w14:paraId="1D3DC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4590</w:t>
      </w:r>
    </w:p>
    <w:p w14:paraId="66B0AC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22E3BB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4598</w:t>
      </w:r>
    </w:p>
    <w:p w14:paraId="159A20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4598</w:t>
      </w:r>
    </w:p>
    <w:p w14:paraId="54CDBD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73EC3C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48D638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4602</w:t>
      </w:r>
    </w:p>
    <w:p w14:paraId="5D38BA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4602</w:t>
      </w:r>
    </w:p>
    <w:p w14:paraId="6453E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PCC with CCA</w:t>
      </w:r>
      <w:r>
        <w:rPr>
          <w:noProof/>
        </w:rPr>
        <w:tab/>
        <w:t>4602</w:t>
      </w:r>
    </w:p>
    <w:p w14:paraId="012058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4602</w:t>
      </w:r>
    </w:p>
    <w:p w14:paraId="50EAB9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4602</w:t>
      </w:r>
    </w:p>
    <w:p w14:paraId="57D3D7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4605</w:t>
      </w:r>
    </w:p>
    <w:p w14:paraId="74F1D5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4605</w:t>
      </w:r>
    </w:p>
    <w:p w14:paraId="7C8909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4605</w:t>
      </w:r>
    </w:p>
    <w:p w14:paraId="303BA9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4605</w:t>
      </w:r>
    </w:p>
    <w:p w14:paraId="7BED62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4608</w:t>
      </w:r>
    </w:p>
    <w:p w14:paraId="5CE30A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4608</w:t>
      </w:r>
    </w:p>
    <w:p w14:paraId="0D237C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4608</w:t>
      </w:r>
    </w:p>
    <w:p w14:paraId="25607C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4608</w:t>
      </w:r>
    </w:p>
    <w:p w14:paraId="01A0C1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0F21B8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Channel occupancy</w:t>
      </w:r>
      <w:r>
        <w:rPr>
          <w:noProof/>
        </w:rPr>
        <w:tab/>
        <w:t>4612</w:t>
      </w:r>
    </w:p>
    <w:p w14:paraId="1BAEAA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PCC with CCA</w:t>
      </w:r>
      <w:r>
        <w:rPr>
          <w:noProof/>
        </w:rPr>
        <w:tab/>
        <w:t>4612</w:t>
      </w:r>
    </w:p>
    <w:p w14:paraId="16D8DD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4612</w:t>
      </w:r>
    </w:p>
    <w:p w14:paraId="18A904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4612</w:t>
      </w:r>
    </w:p>
    <w:p w14:paraId="270F8D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1ABB5D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4616</w:t>
      </w:r>
    </w:p>
    <w:p w14:paraId="20F1C3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4616</w:t>
      </w:r>
    </w:p>
    <w:p w14:paraId="75DD40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44068E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4619</w:t>
      </w:r>
    </w:p>
    <w:p w14:paraId="4AA85E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4619</w:t>
      </w:r>
    </w:p>
    <w:p w14:paraId="383464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4619</w:t>
      </w:r>
    </w:p>
    <w:p w14:paraId="4D069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4619</w:t>
      </w:r>
    </w:p>
    <w:p w14:paraId="10B7C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4623</w:t>
      </w:r>
    </w:p>
    <w:p w14:paraId="75944E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E-UTRAN RSRP</w:t>
      </w:r>
      <w:r>
        <w:rPr>
          <w:noProof/>
        </w:rPr>
        <w:tab/>
        <w:t>4624</w:t>
      </w:r>
    </w:p>
    <w:p w14:paraId="5597BA2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E-UTRAN RSRQ</w:t>
      </w:r>
      <w:r>
        <w:rPr>
          <w:noProof/>
        </w:rPr>
        <w:tab/>
        <w:t>4624</w:t>
      </w:r>
    </w:p>
    <w:p w14:paraId="38CCD5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E-UTRAN SINR</w:t>
      </w:r>
      <w:r>
        <w:rPr>
          <w:noProof/>
        </w:rPr>
        <w:tab/>
        <w:t>4624</w:t>
      </w:r>
    </w:p>
    <w:p w14:paraId="2524114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4624</w:t>
      </w:r>
    </w:p>
    <w:p w14:paraId="73B7E5D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4624</w:t>
      </w:r>
    </w:p>
    <w:p w14:paraId="70F8B45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4624</w:t>
      </w:r>
    </w:p>
    <w:p w14:paraId="102BE5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4624</w:t>
      </w:r>
    </w:p>
    <w:p w14:paraId="7F17A1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488948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55A8C7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4630</w:t>
      </w:r>
    </w:p>
    <w:p w14:paraId="46EB5C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4630</w:t>
      </w:r>
    </w:p>
    <w:p w14:paraId="4E3677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E-UTRAN - </w:t>
      </w:r>
      <w:r w:rsidRPr="00E65A76">
        <w:rPr>
          <w:rFonts w:cs="v4.2.0"/>
          <w:noProof/>
          <w:lang w:val="en-US"/>
        </w:rPr>
        <w:t xml:space="preserve">NR </w:t>
      </w:r>
      <w:r w:rsidRPr="00E65A76">
        <w:rPr>
          <w:noProof/>
          <w:lang w:val="en-US"/>
        </w:rPr>
        <w:t>with CCA handover</w:t>
      </w:r>
      <w:r>
        <w:rPr>
          <w:noProof/>
        </w:rPr>
        <w:tab/>
        <w:t>4630</w:t>
      </w:r>
    </w:p>
    <w:p w14:paraId="1A83CB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4630</w:t>
      </w:r>
    </w:p>
    <w:p w14:paraId="4D324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1C70EAD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32EF398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4636</w:t>
      </w:r>
    </w:p>
    <w:p w14:paraId="1E7E41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4636</w:t>
      </w:r>
    </w:p>
    <w:p w14:paraId="6CB27F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4636</w:t>
      </w:r>
    </w:p>
    <w:p w14:paraId="16D229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4636</w:t>
      </w:r>
    </w:p>
    <w:p w14:paraId="17991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4640</w:t>
      </w:r>
    </w:p>
    <w:p w14:paraId="67FFDF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4640</w:t>
      </w:r>
    </w:p>
    <w:p w14:paraId="5E234B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4640</w:t>
      </w:r>
    </w:p>
    <w:p w14:paraId="0B20A7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7EC22A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79DBB6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4646</w:t>
      </w:r>
    </w:p>
    <w:p w14:paraId="7CEDE5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4646</w:t>
      </w:r>
    </w:p>
    <w:p w14:paraId="4D8EA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75B7DF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4652</w:t>
      </w:r>
    </w:p>
    <w:p w14:paraId="2A05DC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3DE94B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4657</w:t>
      </w:r>
    </w:p>
    <w:p w14:paraId="39F8E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4657</w:t>
      </w:r>
    </w:p>
    <w:p w14:paraId="1D197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4657</w:t>
      </w:r>
    </w:p>
    <w:p w14:paraId="741E6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4D02A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7AF73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795627C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4662</w:t>
      </w:r>
    </w:p>
    <w:p w14:paraId="79410A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E65A76">
        <w:rPr>
          <w:noProof/>
          <w:lang w:val="en-US"/>
        </w:rPr>
        <w:t>NR SFTD</w:t>
      </w:r>
      <w:r>
        <w:rPr>
          <w:noProof/>
        </w:rPr>
        <w:tab/>
        <w:t>4662</w:t>
      </w:r>
    </w:p>
    <w:p w14:paraId="4F382C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4662</w:t>
      </w:r>
    </w:p>
    <w:p w14:paraId="39155D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4662</w:t>
      </w:r>
    </w:p>
    <w:p w14:paraId="03B993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4662</w:t>
      </w:r>
    </w:p>
    <w:p w14:paraId="0164C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4667</w:t>
      </w:r>
    </w:p>
    <w:p w14:paraId="12A403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39162E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30267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E3C67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5E6386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B2A327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4671</w:t>
      </w:r>
    </w:p>
    <w:p w14:paraId="0CDDB6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30BA8E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4671</w:t>
      </w:r>
    </w:p>
    <w:p w14:paraId="7FEED9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091DD7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4671</w:t>
      </w:r>
    </w:p>
    <w:p w14:paraId="58DEA1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4671</w:t>
      </w:r>
    </w:p>
    <w:p w14:paraId="6FD56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8D7D8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B965A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4675</w:t>
      </w:r>
    </w:p>
    <w:p w14:paraId="12118A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45FDA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4676</w:t>
      </w:r>
    </w:p>
    <w:p w14:paraId="2F334F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4676</w:t>
      </w:r>
    </w:p>
    <w:p w14:paraId="5E8E8B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1D7A0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6D4743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4677</w:t>
      </w:r>
    </w:p>
    <w:p w14:paraId="61E5BAC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4677</w:t>
      </w:r>
    </w:p>
    <w:p w14:paraId="453BFE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4677</w:t>
      </w:r>
    </w:p>
    <w:p w14:paraId="2995A4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4677</w:t>
      </w:r>
    </w:p>
    <w:p w14:paraId="6CD1FF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4F394A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63DEC4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4682</w:t>
      </w:r>
    </w:p>
    <w:p w14:paraId="74278E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4682</w:t>
      </w:r>
    </w:p>
    <w:p w14:paraId="2C964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1BF8B3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4682</w:t>
      </w:r>
    </w:p>
    <w:p w14:paraId="2EFBF9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4687</w:t>
      </w:r>
    </w:p>
    <w:p w14:paraId="139838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4687</w:t>
      </w:r>
    </w:p>
    <w:p w14:paraId="51ADD0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4687</w:t>
      </w:r>
    </w:p>
    <w:p w14:paraId="142D7D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4687</w:t>
      </w:r>
    </w:p>
    <w:p w14:paraId="302579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28B61DE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4692</w:t>
      </w:r>
    </w:p>
    <w:p w14:paraId="6DA4DE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68FAF9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4692</w:t>
      </w:r>
    </w:p>
    <w:p w14:paraId="7F305C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4698</w:t>
      </w:r>
    </w:p>
    <w:p w14:paraId="7D624D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3F5518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3EA738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4698</w:t>
      </w:r>
    </w:p>
    <w:p w14:paraId="30255C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244FA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1E7767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4698</w:t>
      </w:r>
    </w:p>
    <w:p w14:paraId="65D5E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5A8F5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483C4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4703</w:t>
      </w:r>
    </w:p>
    <w:p w14:paraId="4B12BB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89F4C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2345B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4709</w:t>
      </w:r>
    </w:p>
    <w:p w14:paraId="2DAC9E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523B6C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4CB875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4714</w:t>
      </w:r>
    </w:p>
    <w:p w14:paraId="5B87B5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00407F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456982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4720</w:t>
      </w:r>
    </w:p>
    <w:p w14:paraId="7BB52A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4720</w:t>
      </w:r>
    </w:p>
    <w:p w14:paraId="702BA9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560893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4720</w:t>
      </w:r>
    </w:p>
    <w:p w14:paraId="220BB5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4724</w:t>
      </w:r>
    </w:p>
    <w:p w14:paraId="36335D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4724</w:t>
      </w:r>
    </w:p>
    <w:p w14:paraId="6B87F7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5A2DEA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4724</w:t>
      </w:r>
    </w:p>
    <w:p w14:paraId="2E8149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30DD99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4728</w:t>
      </w:r>
    </w:p>
    <w:p w14:paraId="405D3C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4728</w:t>
      </w:r>
    </w:p>
    <w:p w14:paraId="53ED36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4728</w:t>
      </w:r>
    </w:p>
    <w:p w14:paraId="4E433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0447D2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4728</w:t>
      </w:r>
    </w:p>
    <w:p w14:paraId="5253A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6F5EE3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SS-RSRQ</w:t>
      </w:r>
      <w:r>
        <w:rPr>
          <w:noProof/>
        </w:rPr>
        <w:tab/>
        <w:t>4731</w:t>
      </w:r>
    </w:p>
    <w:p w14:paraId="26513C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4731</w:t>
      </w:r>
    </w:p>
    <w:p w14:paraId="158A5C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4731</w:t>
      </w:r>
    </w:p>
    <w:p w14:paraId="78152D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4731</w:t>
      </w:r>
    </w:p>
    <w:p w14:paraId="5F8656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4738</w:t>
      </w:r>
    </w:p>
    <w:p w14:paraId="3FB855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SS-SINR</w:t>
      </w:r>
      <w:r>
        <w:rPr>
          <w:noProof/>
        </w:rPr>
        <w:tab/>
        <w:t>4738</w:t>
      </w:r>
    </w:p>
    <w:p w14:paraId="1DBED9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4738</w:t>
      </w:r>
    </w:p>
    <w:p w14:paraId="3DB1B8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4738</w:t>
      </w:r>
    </w:p>
    <w:p w14:paraId="6609CE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4738</w:t>
      </w:r>
    </w:p>
    <w:p w14:paraId="21413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4746</w:t>
      </w:r>
    </w:p>
    <w:p w14:paraId="5E0054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4746</w:t>
      </w:r>
    </w:p>
    <w:p w14:paraId="4DBEA4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4746</w:t>
      </w:r>
    </w:p>
    <w:p w14:paraId="25BBB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2E8D78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44F59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731677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4750</w:t>
      </w:r>
    </w:p>
    <w:p w14:paraId="3FF9C2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4750</w:t>
      </w:r>
    </w:p>
    <w:p w14:paraId="6B971C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1F2F62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7E79B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0B519F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4754</w:t>
      </w:r>
    </w:p>
    <w:p w14:paraId="55576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14A5D5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38F327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4758</w:t>
      </w:r>
    </w:p>
    <w:p w14:paraId="6350B9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4758</w:t>
      </w:r>
    </w:p>
    <w:p w14:paraId="2AF582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4758</w:t>
      </w:r>
    </w:p>
    <w:p w14:paraId="27A156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737D31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24DADB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7B136D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4762</w:t>
      </w:r>
    </w:p>
    <w:p w14:paraId="335C9C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4762</w:t>
      </w:r>
    </w:p>
    <w:p w14:paraId="02E00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4762</w:t>
      </w:r>
    </w:p>
    <w:p w14:paraId="66A0AA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3CB8901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4766</w:t>
      </w:r>
    </w:p>
    <w:p w14:paraId="0F7CB2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4766</w:t>
      </w:r>
    </w:p>
    <w:p w14:paraId="3DDF55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4766</w:t>
      </w:r>
    </w:p>
    <w:p w14:paraId="3BCE31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704755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BA454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6A3FAF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4769</w:t>
      </w:r>
    </w:p>
    <w:p w14:paraId="2834F7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13045A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290535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47DB0F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4772</w:t>
      </w:r>
    </w:p>
    <w:p w14:paraId="39E639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50374A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743E2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0EF003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4775</w:t>
      </w:r>
    </w:p>
    <w:p w14:paraId="28D0A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6854BC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5BEBE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519379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4778</w:t>
      </w:r>
    </w:p>
    <w:p w14:paraId="21BA4D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034761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6482B5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057041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4781</w:t>
      </w:r>
    </w:p>
    <w:p w14:paraId="3E804B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4781</w:t>
      </w:r>
    </w:p>
    <w:p w14:paraId="5ACB78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4781</w:t>
      </w:r>
    </w:p>
    <w:p w14:paraId="4AD123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4783</w:t>
      </w:r>
    </w:p>
    <w:p w14:paraId="5441BB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4784</w:t>
      </w:r>
    </w:p>
    <w:p w14:paraId="78D206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4784</w:t>
      </w:r>
    </w:p>
    <w:p w14:paraId="2C5AB7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4784</w:t>
      </w:r>
    </w:p>
    <w:p w14:paraId="2F4A97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5B9C59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4787</w:t>
      </w:r>
    </w:p>
    <w:p w14:paraId="1822FB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4787</w:t>
      </w:r>
    </w:p>
    <w:p w14:paraId="110F1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4787</w:t>
      </w:r>
    </w:p>
    <w:p w14:paraId="0A7202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4789</w:t>
      </w:r>
    </w:p>
    <w:p w14:paraId="52DE71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4790</w:t>
      </w:r>
    </w:p>
    <w:p w14:paraId="3ABDF1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23E931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44161B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1F2398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4793</w:t>
      </w:r>
    </w:p>
    <w:p w14:paraId="339C1D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07364A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48CE11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2480EEB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4796</w:t>
      </w:r>
    </w:p>
    <w:p w14:paraId="015330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4796</w:t>
      </w:r>
    </w:p>
    <w:p w14:paraId="6F659F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Handover from FR1 to FR1</w:t>
      </w:r>
      <w:r>
        <w:rPr>
          <w:noProof/>
        </w:rPr>
        <w:tab/>
        <w:t>4796</w:t>
      </w:r>
    </w:p>
    <w:p w14:paraId="28AF9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73C4B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5DB589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4798</w:t>
      </w:r>
    </w:p>
    <w:p w14:paraId="186229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Handover from FR1 to FR1</w:t>
      </w:r>
      <w:r>
        <w:rPr>
          <w:noProof/>
        </w:rPr>
        <w:tab/>
        <w:t>4799</w:t>
      </w:r>
    </w:p>
    <w:p w14:paraId="08E549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5F5119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45477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62D63D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4801</w:t>
      </w:r>
    </w:p>
    <w:p w14:paraId="4FFF68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146616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4801</w:t>
      </w:r>
    </w:p>
    <w:p w14:paraId="2B6842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4804</w:t>
      </w:r>
    </w:p>
    <w:p w14:paraId="59DA12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4804</w:t>
      </w:r>
    </w:p>
    <w:p w14:paraId="1DF8CF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4804</w:t>
      </w:r>
    </w:p>
    <w:p w14:paraId="6D4E51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4804</w:t>
      </w:r>
    </w:p>
    <w:p w14:paraId="708E0D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4806</w:t>
      </w:r>
    </w:p>
    <w:p w14:paraId="1495E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4806</w:t>
      </w:r>
    </w:p>
    <w:p w14:paraId="56A878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4806</w:t>
      </w:r>
    </w:p>
    <w:p w14:paraId="1829CF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4807</w:t>
      </w:r>
    </w:p>
    <w:p w14:paraId="17046F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4810</w:t>
      </w:r>
    </w:p>
    <w:p w14:paraId="20238C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4810</w:t>
      </w:r>
    </w:p>
    <w:p w14:paraId="0EC741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4810</w:t>
      </w:r>
    </w:p>
    <w:p w14:paraId="0D1B0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4810</w:t>
      </w:r>
    </w:p>
    <w:p w14:paraId="6194E5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4814</w:t>
      </w:r>
    </w:p>
    <w:p w14:paraId="28455F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4814</w:t>
      </w:r>
    </w:p>
    <w:p w14:paraId="087F0F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 for SAN</w:t>
      </w:r>
      <w:r>
        <w:rPr>
          <w:noProof/>
        </w:rPr>
        <w:tab/>
        <w:t>4814</w:t>
      </w:r>
    </w:p>
    <w:p w14:paraId="0D939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</w:t>
      </w:r>
      <w:r>
        <w:rPr>
          <w:noProof/>
        </w:rPr>
        <w:tab/>
        <w:t>4814</w:t>
      </w:r>
    </w:p>
    <w:p w14:paraId="731C17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</w:t>
      </w:r>
      <w:r>
        <w:rPr>
          <w:noProof/>
        </w:rPr>
        <w:tab/>
        <w:t>4817</w:t>
      </w:r>
    </w:p>
    <w:p w14:paraId="17B114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4820</w:t>
      </w:r>
    </w:p>
    <w:p w14:paraId="7F63AA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4820</w:t>
      </w:r>
    </w:p>
    <w:p w14:paraId="2D9E5CD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4820</w:t>
      </w:r>
    </w:p>
    <w:p w14:paraId="2F5C70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4823</w:t>
      </w:r>
    </w:p>
    <w:p w14:paraId="085315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4824</w:t>
      </w:r>
    </w:p>
    <w:p w14:paraId="767AA58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4824</w:t>
      </w:r>
    </w:p>
    <w:p w14:paraId="5A2E5CD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4828</w:t>
      </w:r>
    </w:p>
    <w:p w14:paraId="3FAC10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4829</w:t>
      </w:r>
    </w:p>
    <w:p w14:paraId="470F3A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4829</w:t>
      </w:r>
    </w:p>
    <w:p w14:paraId="2E52D91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3B5E9A1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374A96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4832</w:t>
      </w:r>
    </w:p>
    <w:p w14:paraId="4369BE4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4832</w:t>
      </w:r>
    </w:p>
    <w:p w14:paraId="4AB513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4832</w:t>
      </w:r>
    </w:p>
    <w:p w14:paraId="1FCCB0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4832</w:t>
      </w:r>
    </w:p>
    <w:p w14:paraId="0A912F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4832</w:t>
      </w:r>
    </w:p>
    <w:p w14:paraId="7EEA8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4834</w:t>
      </w:r>
    </w:p>
    <w:p w14:paraId="0795702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4835</w:t>
      </w:r>
    </w:p>
    <w:p w14:paraId="0AFC5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4835</w:t>
      </w:r>
    </w:p>
    <w:p w14:paraId="0EE6FC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4835</w:t>
      </w:r>
    </w:p>
    <w:p w14:paraId="4E7CEA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4835</w:t>
      </w:r>
    </w:p>
    <w:p w14:paraId="29300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4838</w:t>
      </w:r>
    </w:p>
    <w:p w14:paraId="33B285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4838</w:t>
      </w:r>
    </w:p>
    <w:p w14:paraId="62C346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4838</w:t>
      </w:r>
    </w:p>
    <w:p w14:paraId="7862B5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4838</w:t>
      </w:r>
    </w:p>
    <w:p w14:paraId="7DCDD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5DD192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4843</w:t>
      </w:r>
    </w:p>
    <w:p w14:paraId="4BF5F7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4843</w:t>
      </w:r>
    </w:p>
    <w:p w14:paraId="361D4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4843</w:t>
      </w:r>
    </w:p>
    <w:p w14:paraId="1BF0C1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4849</w:t>
      </w:r>
    </w:p>
    <w:p w14:paraId="7E2EAC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4849</w:t>
      </w:r>
    </w:p>
    <w:p w14:paraId="5F956D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028E0C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1E74A8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4853</w:t>
      </w:r>
    </w:p>
    <w:p w14:paraId="7C7603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4853</w:t>
      </w:r>
    </w:p>
    <w:p w14:paraId="566C77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1A2CA7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4858</w:t>
      </w:r>
    </w:p>
    <w:p w14:paraId="3E292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4BB260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4863</w:t>
      </w:r>
    </w:p>
    <w:p w14:paraId="15300B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4863</w:t>
      </w:r>
    </w:p>
    <w:p w14:paraId="6F4718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57A71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1562CC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4867</w:t>
      </w:r>
    </w:p>
    <w:p w14:paraId="0A3D86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756EC8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4872</w:t>
      </w:r>
    </w:p>
    <w:p w14:paraId="361E41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4872</w:t>
      </w:r>
    </w:p>
    <w:p w14:paraId="41CB4C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2F4516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4877</w:t>
      </w:r>
    </w:p>
    <w:p w14:paraId="088356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4877</w:t>
      </w:r>
    </w:p>
    <w:p w14:paraId="31906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4877</w:t>
      </w:r>
    </w:p>
    <w:p w14:paraId="0B6238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4877</w:t>
      </w:r>
    </w:p>
    <w:p w14:paraId="5213C8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5BF2A4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4883</w:t>
      </w:r>
    </w:p>
    <w:p w14:paraId="069D0F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5275D9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0E2FF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4888</w:t>
      </w:r>
    </w:p>
    <w:p w14:paraId="612AD5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33E89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513B8B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4894</w:t>
      </w:r>
    </w:p>
    <w:p w14:paraId="74759B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5ECD52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4899</w:t>
      </w:r>
    </w:p>
    <w:p w14:paraId="05EB68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/>
          <w:noProof/>
        </w:rPr>
        <w:t>in non-DRX mode</w:t>
      </w:r>
      <w:r>
        <w:rPr>
          <w:noProof/>
        </w:rPr>
        <w:tab/>
        <w:t>4899</w:t>
      </w:r>
    </w:p>
    <w:p w14:paraId="330C93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4899</w:t>
      </w:r>
    </w:p>
    <w:p w14:paraId="048882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04126B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/>
          <w:noProof/>
        </w:rPr>
        <w:t>in DRX mode</w:t>
      </w:r>
      <w:r>
        <w:rPr>
          <w:noProof/>
        </w:rPr>
        <w:tab/>
        <w:t>4904</w:t>
      </w:r>
    </w:p>
    <w:p w14:paraId="51A94A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4904</w:t>
      </w:r>
    </w:p>
    <w:p w14:paraId="66A91D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00CD759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4909</w:t>
      </w:r>
    </w:p>
    <w:p w14:paraId="6524D5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4909</w:t>
      </w:r>
    </w:p>
    <w:p w14:paraId="512D0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4909</w:t>
      </w:r>
    </w:p>
    <w:p w14:paraId="4897BE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4909</w:t>
      </w:r>
    </w:p>
    <w:p w14:paraId="006CCBE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68D6D8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4914</w:t>
      </w:r>
    </w:p>
    <w:p w14:paraId="154DA4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4914</w:t>
      </w:r>
    </w:p>
    <w:p w14:paraId="5E9BF1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4914</w:t>
      </w:r>
    </w:p>
    <w:p w14:paraId="1F8E6B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4918</w:t>
      </w:r>
    </w:p>
    <w:p w14:paraId="35C8105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4918</w:t>
      </w:r>
    </w:p>
    <w:p w14:paraId="5728D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4918</w:t>
      </w:r>
    </w:p>
    <w:p w14:paraId="54C3F7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4918</w:t>
      </w:r>
    </w:p>
    <w:p w14:paraId="7CF1D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4922</w:t>
      </w:r>
    </w:p>
    <w:p w14:paraId="641CE12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4922</w:t>
      </w:r>
    </w:p>
    <w:p w14:paraId="42F797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4922</w:t>
      </w:r>
    </w:p>
    <w:p w14:paraId="2F78F1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4922</w:t>
      </w:r>
    </w:p>
    <w:p w14:paraId="4DE086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4925</w:t>
      </w:r>
    </w:p>
    <w:p w14:paraId="39A458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4926</w:t>
      </w:r>
    </w:p>
    <w:p w14:paraId="70EEDD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4926</w:t>
      </w:r>
    </w:p>
    <w:p w14:paraId="16A41B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4926</w:t>
      </w:r>
    </w:p>
    <w:p w14:paraId="30C8E2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25AADA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267E30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521E21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4929</w:t>
      </w:r>
    </w:p>
    <w:p w14:paraId="6902D3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2C8005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466264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4930</w:t>
      </w:r>
    </w:p>
    <w:p w14:paraId="47B50C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4931</w:t>
      </w:r>
    </w:p>
    <w:p w14:paraId="07AAEB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4307F4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233584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572137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single measurement gap under non-DRX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4934</w:t>
      </w:r>
    </w:p>
    <w:p w14:paraId="305BAF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487AC8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29636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61717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FNO concurrent gaps under DRX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4937</w:t>
      </w:r>
    </w:p>
    <w:p w14:paraId="1EEC5B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4937</w:t>
      </w:r>
    </w:p>
    <w:p w14:paraId="6C8E18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4937</w:t>
      </w:r>
    </w:p>
    <w:p w14:paraId="22616F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0F039B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PPO concurrent gaps under non-DRX with SSB index reading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186F54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01FE4F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14389C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5AE706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4943</w:t>
      </w:r>
    </w:p>
    <w:p w14:paraId="6BE8DE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4943</w:t>
      </w:r>
    </w:p>
    <w:p w14:paraId="5FBB5F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323AD6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4947</w:t>
      </w:r>
    </w:p>
    <w:p w14:paraId="164130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4947</w:t>
      </w:r>
    </w:p>
    <w:p w14:paraId="5DE2E0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4947</w:t>
      </w:r>
    </w:p>
    <w:p w14:paraId="63BD36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4951</w:t>
      </w:r>
    </w:p>
    <w:p w14:paraId="6CDC83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4951</w:t>
      </w:r>
    </w:p>
    <w:p w14:paraId="62ABCC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73E0E3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83C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4955</w:t>
      </w:r>
    </w:p>
    <w:p w14:paraId="7AA4E6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2318C5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4959</w:t>
      </w:r>
    </w:p>
    <w:p w14:paraId="086BF2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3047AC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48A63D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2C8106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4959</w:t>
      </w:r>
    </w:p>
    <w:p w14:paraId="6CEBA9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4959</w:t>
      </w:r>
    </w:p>
    <w:p w14:paraId="27CD63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4963</w:t>
      </w:r>
    </w:p>
    <w:p w14:paraId="0D7E4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4963</w:t>
      </w:r>
    </w:p>
    <w:p w14:paraId="405020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4963</w:t>
      </w:r>
    </w:p>
    <w:p w14:paraId="5CFBB8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4963</w:t>
      </w:r>
    </w:p>
    <w:p w14:paraId="3FE887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4965</w:t>
      </w:r>
    </w:p>
    <w:p w14:paraId="569320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4966</w:t>
      </w:r>
    </w:p>
    <w:p w14:paraId="654CC9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4966</w:t>
      </w:r>
    </w:p>
    <w:p w14:paraId="4DDB2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4966</w:t>
      </w:r>
    </w:p>
    <w:p w14:paraId="6B2DA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4968</w:t>
      </w:r>
    </w:p>
    <w:p w14:paraId="520BCA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E65A76">
        <w:rPr>
          <w:rFonts w:eastAsia="MS Mincho" w:cs="Arial"/>
          <w:noProof/>
        </w:rPr>
        <w:t>for satellite access</w:t>
      </w:r>
      <w:r>
        <w:rPr>
          <w:noProof/>
        </w:rPr>
        <w:tab/>
        <w:t>4969</w:t>
      </w:r>
    </w:p>
    <w:p w14:paraId="296116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not used</w:t>
      </w:r>
      <w:r>
        <w:rPr>
          <w:noProof/>
        </w:rPr>
        <w:tab/>
        <w:t>4969</w:t>
      </w:r>
    </w:p>
    <w:p w14:paraId="0CB69A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5462B8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6A5407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4972</w:t>
      </w:r>
    </w:p>
    <w:p w14:paraId="349FC3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used</w:t>
      </w:r>
      <w:r>
        <w:rPr>
          <w:noProof/>
        </w:rPr>
        <w:tab/>
        <w:t>4972</w:t>
      </w:r>
    </w:p>
    <w:p w14:paraId="701A46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4972</w:t>
      </w:r>
    </w:p>
    <w:p w14:paraId="3B193F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4972</w:t>
      </w:r>
    </w:p>
    <w:p w14:paraId="52A59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35640E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CSI-RS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not used</w:t>
      </w:r>
      <w:r>
        <w:rPr>
          <w:noProof/>
        </w:rPr>
        <w:tab/>
        <w:t>4976</w:t>
      </w:r>
    </w:p>
    <w:p w14:paraId="5A8C88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5C5CC3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6DD554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C2535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CSI-RS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used</w:t>
      </w:r>
      <w:r>
        <w:rPr>
          <w:noProof/>
        </w:rPr>
        <w:tab/>
        <w:t>4978</w:t>
      </w:r>
    </w:p>
    <w:p w14:paraId="2A8C82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4978</w:t>
      </w:r>
    </w:p>
    <w:p w14:paraId="6B803A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4978</w:t>
      </w:r>
    </w:p>
    <w:p w14:paraId="315779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4982</w:t>
      </w:r>
    </w:p>
    <w:p w14:paraId="03E98D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4982</w:t>
      </w:r>
    </w:p>
    <w:p w14:paraId="31E2D5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4982</w:t>
      </w:r>
    </w:p>
    <w:p w14:paraId="661FC0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4982</w:t>
      </w:r>
    </w:p>
    <w:p w14:paraId="6B1E45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4982</w:t>
      </w:r>
    </w:p>
    <w:p w14:paraId="035AC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4CAE30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5195BB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4986</w:t>
      </w:r>
    </w:p>
    <w:p w14:paraId="783C35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38EBA6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4368B5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22FDEC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4989</w:t>
      </w:r>
    </w:p>
    <w:p w14:paraId="027185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4989</w:t>
      </w:r>
    </w:p>
    <w:p w14:paraId="58213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4989</w:t>
      </w:r>
    </w:p>
    <w:p w14:paraId="0E7D62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4989</w:t>
      </w:r>
    </w:p>
    <w:p w14:paraId="7B385B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4992</w:t>
      </w:r>
    </w:p>
    <w:p w14:paraId="3C0DF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4992</w:t>
      </w:r>
    </w:p>
    <w:p w14:paraId="7DC24A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4992</w:t>
      </w:r>
    </w:p>
    <w:p w14:paraId="219FBE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4992</w:t>
      </w:r>
    </w:p>
    <w:p w14:paraId="0862A0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4995</w:t>
      </w:r>
    </w:p>
    <w:p w14:paraId="4AAD9A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4995</w:t>
      </w:r>
    </w:p>
    <w:p w14:paraId="010053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4995</w:t>
      </w:r>
    </w:p>
    <w:p w14:paraId="049B43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4995</w:t>
      </w:r>
    </w:p>
    <w:p w14:paraId="53662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4995</w:t>
      </w:r>
    </w:p>
    <w:p w14:paraId="124A06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4999</w:t>
      </w:r>
    </w:p>
    <w:p w14:paraId="3CF4B8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4999</w:t>
      </w:r>
    </w:p>
    <w:p w14:paraId="134A62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4999</w:t>
      </w:r>
    </w:p>
    <w:p w14:paraId="27C1EA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553ADB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5003</w:t>
      </w:r>
    </w:p>
    <w:p w14:paraId="4E1378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5003</w:t>
      </w:r>
    </w:p>
    <w:p w14:paraId="5C084D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5003</w:t>
      </w:r>
    </w:p>
    <w:p w14:paraId="4594CF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5003</w:t>
      </w:r>
    </w:p>
    <w:p w14:paraId="78D621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5003</w:t>
      </w:r>
    </w:p>
    <w:p w14:paraId="49D3A1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5006</w:t>
      </w:r>
    </w:p>
    <w:p w14:paraId="56F8F0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5007</w:t>
      </w:r>
    </w:p>
    <w:p w14:paraId="272E1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5007</w:t>
      </w:r>
    </w:p>
    <w:p w14:paraId="2EEEBE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180871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16F0BB6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5012</w:t>
      </w:r>
    </w:p>
    <w:p w14:paraId="2C51F2A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5012</w:t>
      </w:r>
    </w:p>
    <w:p w14:paraId="5ED6A5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5012</w:t>
      </w:r>
    </w:p>
    <w:p w14:paraId="6BA32E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5012</w:t>
      </w:r>
    </w:p>
    <w:p w14:paraId="6E32D8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5012</w:t>
      </w:r>
    </w:p>
    <w:p w14:paraId="2FA93C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5012</w:t>
      </w:r>
    </w:p>
    <w:p w14:paraId="0A9095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67D620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5016</w:t>
      </w:r>
    </w:p>
    <w:p w14:paraId="1CBB5D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5AF913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206711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2D1808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5020</w:t>
      </w:r>
    </w:p>
    <w:p w14:paraId="0E01D0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769E0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82829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27BD13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5023</w:t>
      </w:r>
    </w:p>
    <w:p w14:paraId="1BA2D0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0144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357831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5F077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5026</w:t>
      </w:r>
    </w:p>
    <w:p w14:paraId="3B6FB9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48263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7D6426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06376C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5030</w:t>
      </w:r>
    </w:p>
    <w:p w14:paraId="175ABD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0F341F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5030</w:t>
      </w:r>
    </w:p>
    <w:p w14:paraId="5DB425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631C1E9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5033</w:t>
      </w:r>
    </w:p>
    <w:p w14:paraId="48CF5C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5033</w:t>
      </w:r>
    </w:p>
    <w:p w14:paraId="56262B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5033</w:t>
      </w:r>
    </w:p>
    <w:p w14:paraId="11575A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5F4419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5286F3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5036</w:t>
      </w:r>
    </w:p>
    <w:p w14:paraId="1E3163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67B221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37B15B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5042</w:t>
      </w:r>
    </w:p>
    <w:p w14:paraId="2A0974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47BE2A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657F82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5046</w:t>
      </w:r>
    </w:p>
    <w:p w14:paraId="67BE72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5046</w:t>
      </w:r>
    </w:p>
    <w:p w14:paraId="103662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5049</w:t>
      </w:r>
    </w:p>
    <w:p w14:paraId="11690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5050</w:t>
      </w:r>
    </w:p>
    <w:p w14:paraId="048251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5050</w:t>
      </w:r>
    </w:p>
    <w:p w14:paraId="1674B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5054</w:t>
      </w:r>
    </w:p>
    <w:p w14:paraId="1766CA9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5055</w:t>
      </w:r>
    </w:p>
    <w:p w14:paraId="5D7655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5055</w:t>
      </w:r>
    </w:p>
    <w:p w14:paraId="1FC473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5055</w:t>
      </w:r>
    </w:p>
    <w:p w14:paraId="4E864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5055</w:t>
      </w:r>
    </w:p>
    <w:p w14:paraId="10C05D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5055</w:t>
      </w:r>
    </w:p>
    <w:p w14:paraId="3EDEF2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5059</w:t>
      </w:r>
    </w:p>
    <w:p w14:paraId="0A084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5059</w:t>
      </w:r>
    </w:p>
    <w:p w14:paraId="7B3D5F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5059</w:t>
      </w:r>
    </w:p>
    <w:p w14:paraId="7C83AB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5059</w:t>
      </w:r>
    </w:p>
    <w:p w14:paraId="625716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5063</w:t>
      </w:r>
    </w:p>
    <w:p w14:paraId="420923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5064</w:t>
      </w:r>
    </w:p>
    <w:p w14:paraId="739CE38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5064</w:t>
      </w:r>
    </w:p>
    <w:p w14:paraId="64D234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5064</w:t>
      </w:r>
    </w:p>
    <w:p w14:paraId="6F3F4B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5064</w:t>
      </w:r>
    </w:p>
    <w:p w14:paraId="6A3A70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5F0419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5067</w:t>
      </w:r>
    </w:p>
    <w:p w14:paraId="3B6402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5067</w:t>
      </w:r>
    </w:p>
    <w:p w14:paraId="06B25B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5067</w:t>
      </w:r>
    </w:p>
    <w:p w14:paraId="037570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5070</w:t>
      </w:r>
    </w:p>
    <w:p w14:paraId="4B64ADC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5071</w:t>
      </w:r>
    </w:p>
    <w:p w14:paraId="706B66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5071</w:t>
      </w:r>
    </w:p>
    <w:p w14:paraId="63530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5071</w:t>
      </w:r>
    </w:p>
    <w:p w14:paraId="0482A8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5071</w:t>
      </w:r>
    </w:p>
    <w:p w14:paraId="23976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01BE5E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7F4BA4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5075</w:t>
      </w:r>
    </w:p>
    <w:p w14:paraId="13F581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5075</w:t>
      </w:r>
    </w:p>
    <w:p w14:paraId="4C715F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5075</w:t>
      </w:r>
    </w:p>
    <w:p w14:paraId="345FDB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5075</w:t>
      </w:r>
    </w:p>
    <w:p w14:paraId="5C66B3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6AF170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5079</w:t>
      </w:r>
    </w:p>
    <w:p w14:paraId="4B6FA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1507B0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5079</w:t>
      </w:r>
    </w:p>
    <w:p w14:paraId="6311A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37C004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5C8AAD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4F1F9B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0AA07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5089</w:t>
      </w:r>
    </w:p>
    <w:p w14:paraId="48A236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E65A76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5089</w:t>
      </w:r>
    </w:p>
    <w:p w14:paraId="120D05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5089</w:t>
      </w:r>
    </w:p>
    <w:p w14:paraId="18AA05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5089</w:t>
      </w:r>
    </w:p>
    <w:p w14:paraId="4DA30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5094</w:t>
      </w:r>
    </w:p>
    <w:p w14:paraId="03223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5094</w:t>
      </w:r>
    </w:p>
    <w:p w14:paraId="53B7EB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5094</w:t>
      </w:r>
    </w:p>
    <w:p w14:paraId="51BFA1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5094</w:t>
      </w:r>
    </w:p>
    <w:p w14:paraId="3FA14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28C3D0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5099</w:t>
      </w:r>
    </w:p>
    <w:p w14:paraId="7B1CA7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5099</w:t>
      </w:r>
    </w:p>
    <w:p w14:paraId="154AD4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72CA97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613118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5104</w:t>
      </w:r>
    </w:p>
    <w:p w14:paraId="33946C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5104</w:t>
      </w:r>
    </w:p>
    <w:p w14:paraId="6001C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3F86DB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5109</w:t>
      </w:r>
    </w:p>
    <w:p w14:paraId="33AA68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5110</w:t>
      </w:r>
    </w:p>
    <w:p w14:paraId="2B81EA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5110</w:t>
      </w:r>
    </w:p>
    <w:p w14:paraId="3204FB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0443BE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5110</w:t>
      </w:r>
    </w:p>
    <w:p w14:paraId="35F99B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5113</w:t>
      </w:r>
    </w:p>
    <w:p w14:paraId="43C2D5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5114</w:t>
      </w:r>
    </w:p>
    <w:p w14:paraId="24858C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3270E3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2FCF4F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3F30D1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4EED8E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A8177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23D18A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38BAD1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71FD3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1A30A0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5126</w:t>
      </w:r>
    </w:p>
    <w:p w14:paraId="5679D6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B264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2793F8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72B473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5130</w:t>
      </w:r>
    </w:p>
    <w:p w14:paraId="0FBDDE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0204A8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07B964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6E4D490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5134</w:t>
      </w:r>
    </w:p>
    <w:p w14:paraId="25F7E7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5134</w:t>
      </w:r>
    </w:p>
    <w:p w14:paraId="3265EE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5134</w:t>
      </w:r>
    </w:p>
    <w:p w14:paraId="0B8CB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300C4B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62AF1D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5139</w:t>
      </w:r>
    </w:p>
    <w:p w14:paraId="731550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5139</w:t>
      </w:r>
    </w:p>
    <w:p w14:paraId="13C1F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5139</w:t>
      </w:r>
    </w:p>
    <w:p w14:paraId="12F2C8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5141</w:t>
      </w:r>
    </w:p>
    <w:p w14:paraId="06F14A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5144</w:t>
      </w:r>
    </w:p>
    <w:p w14:paraId="71D072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5144</w:t>
      </w:r>
    </w:p>
    <w:p w14:paraId="64B2FCD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5144</w:t>
      </w:r>
    </w:p>
    <w:p w14:paraId="419A81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5144</w:t>
      </w:r>
    </w:p>
    <w:p w14:paraId="5F65CF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5144</w:t>
      </w:r>
    </w:p>
    <w:p w14:paraId="5FDF0B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0AC654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5148</w:t>
      </w:r>
    </w:p>
    <w:p w14:paraId="759BEF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5148</w:t>
      </w:r>
    </w:p>
    <w:p w14:paraId="7A2E9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682DDA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421DE1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0F58E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5152</w:t>
      </w:r>
    </w:p>
    <w:p w14:paraId="5FE6A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2F00A9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477B2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5A6BA0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5156</w:t>
      </w:r>
    </w:p>
    <w:p w14:paraId="6DFF54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7767F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5156</w:t>
      </w:r>
    </w:p>
    <w:p w14:paraId="6B1FAD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5160</w:t>
      </w:r>
    </w:p>
    <w:p w14:paraId="395C92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2F6E30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313E77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44859CF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5164</w:t>
      </w:r>
    </w:p>
    <w:p w14:paraId="54E315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26ABA0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214526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74E3D0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 for 1Rx UE</w:t>
      </w:r>
      <w:r>
        <w:rPr>
          <w:noProof/>
        </w:rPr>
        <w:tab/>
        <w:t>5168</w:t>
      </w:r>
    </w:p>
    <w:p w14:paraId="62B52A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5B1D21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07A0E7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 SA NR </w:t>
      </w:r>
      <w:r w:rsidRPr="00E65A76">
        <w:rPr>
          <w:noProof/>
          <w:lang w:val="sv-FI"/>
        </w:rPr>
        <w:t>- E-UTRAN handover for 2Rx UE</w:t>
      </w:r>
      <w:r>
        <w:rPr>
          <w:noProof/>
        </w:rPr>
        <w:tab/>
        <w:t>5174</w:t>
      </w:r>
    </w:p>
    <w:p w14:paraId="42D724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52B1A1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039229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5180</w:t>
      </w:r>
    </w:p>
    <w:p w14:paraId="1956A9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2CA4BB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46AA9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5187</w:t>
      </w:r>
    </w:p>
    <w:p w14:paraId="1A82F4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5187</w:t>
      </w:r>
    </w:p>
    <w:p w14:paraId="2CD75A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5CBF4F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5193</w:t>
      </w:r>
    </w:p>
    <w:p w14:paraId="325716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5193</w:t>
      </w:r>
    </w:p>
    <w:p w14:paraId="5218B9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5193</w:t>
      </w:r>
    </w:p>
    <w:p w14:paraId="1998FC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5197</w:t>
      </w:r>
    </w:p>
    <w:p w14:paraId="1D0EC5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5201</w:t>
      </w:r>
    </w:p>
    <w:p w14:paraId="5ACBF9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5206</w:t>
      </w:r>
    </w:p>
    <w:p w14:paraId="5E3B0C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5211</w:t>
      </w:r>
    </w:p>
    <w:p w14:paraId="1A4C51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5215</w:t>
      </w:r>
    </w:p>
    <w:p w14:paraId="7CDDD3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5219</w:t>
      </w:r>
    </w:p>
    <w:p w14:paraId="650EE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5219</w:t>
      </w:r>
    </w:p>
    <w:p w14:paraId="08AC4E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5225</w:t>
      </w:r>
    </w:p>
    <w:p w14:paraId="55513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5230</w:t>
      </w:r>
    </w:p>
    <w:p w14:paraId="2747C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5240</w:t>
      </w:r>
    </w:p>
    <w:p w14:paraId="07F4B2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5244</w:t>
      </w:r>
    </w:p>
    <w:p w14:paraId="515F50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5248</w:t>
      </w:r>
    </w:p>
    <w:p w14:paraId="50AB8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5252</w:t>
      </w:r>
    </w:p>
    <w:p w14:paraId="5F207B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5256</w:t>
      </w:r>
    </w:p>
    <w:p w14:paraId="7C1D26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5256</w:t>
      </w:r>
    </w:p>
    <w:p w14:paraId="055008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5260</w:t>
      </w:r>
    </w:p>
    <w:p w14:paraId="6A5ABF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5264</w:t>
      </w:r>
    </w:p>
    <w:p w14:paraId="36732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5271</w:t>
      </w:r>
    </w:p>
    <w:p w14:paraId="7BC54F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5278</w:t>
      </w:r>
    </w:p>
    <w:p w14:paraId="5B95BB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5278</w:t>
      </w:r>
    </w:p>
    <w:p w14:paraId="1A3700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5278</w:t>
      </w:r>
    </w:p>
    <w:p w14:paraId="4B24A3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57A94E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5283</w:t>
      </w:r>
    </w:p>
    <w:p w14:paraId="153215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5283</w:t>
      </w:r>
    </w:p>
    <w:p w14:paraId="3D6C8C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5283</w:t>
      </w:r>
    </w:p>
    <w:p w14:paraId="085E9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110F7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5286</w:t>
      </w:r>
    </w:p>
    <w:p w14:paraId="72F9967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5286</w:t>
      </w:r>
    </w:p>
    <w:p w14:paraId="6C0F04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5286</w:t>
      </w:r>
    </w:p>
    <w:p w14:paraId="172EE9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5286</w:t>
      </w:r>
    </w:p>
    <w:p w14:paraId="7DBAB7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5286</w:t>
      </w:r>
    </w:p>
    <w:p w14:paraId="7F1E7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4FCF9B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5290</w:t>
      </w:r>
    </w:p>
    <w:p w14:paraId="6A9B74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8E399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5291</w:t>
      </w:r>
    </w:p>
    <w:p w14:paraId="7E772A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5294</w:t>
      </w:r>
    </w:p>
    <w:p w14:paraId="3C965B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5295</w:t>
      </w:r>
    </w:p>
    <w:p w14:paraId="6F3A1D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5295</w:t>
      </w:r>
    </w:p>
    <w:p w14:paraId="239040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5295</w:t>
      </w:r>
    </w:p>
    <w:p w14:paraId="700259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5295</w:t>
      </w:r>
    </w:p>
    <w:p w14:paraId="251F07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3277AF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5300</w:t>
      </w:r>
    </w:p>
    <w:p w14:paraId="349E42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366621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071607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5306</w:t>
      </w:r>
    </w:p>
    <w:p w14:paraId="73254B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8C7DF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26E2D4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5312</w:t>
      </w:r>
    </w:p>
    <w:p w14:paraId="66F3C9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318227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69276F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5318</w:t>
      </w:r>
    </w:p>
    <w:p w14:paraId="28DB37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7CF31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151C71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5324</w:t>
      </w:r>
    </w:p>
    <w:p w14:paraId="7F34B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2436FB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6C6CDD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5329</w:t>
      </w:r>
    </w:p>
    <w:p w14:paraId="27865F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690719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5334</w:t>
      </w:r>
    </w:p>
    <w:p w14:paraId="5078CB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5334</w:t>
      </w:r>
    </w:p>
    <w:p w14:paraId="452A2D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5334</w:t>
      </w:r>
    </w:p>
    <w:p w14:paraId="7E1D5A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5340</w:t>
      </w:r>
    </w:p>
    <w:p w14:paraId="473730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5340</w:t>
      </w:r>
    </w:p>
    <w:p w14:paraId="2B5A49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5340</w:t>
      </w:r>
    </w:p>
    <w:p w14:paraId="41B91A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753D83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5346</w:t>
      </w:r>
    </w:p>
    <w:p w14:paraId="53D930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4E2D94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45B22D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5352</w:t>
      </w:r>
    </w:p>
    <w:p w14:paraId="5F7BF3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31424B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75F6B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5358</w:t>
      </w:r>
    </w:p>
    <w:p w14:paraId="02B918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11EB21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046E61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5364</w:t>
      </w:r>
    </w:p>
    <w:p w14:paraId="19963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321036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5369</w:t>
      </w:r>
    </w:p>
    <w:p w14:paraId="32F575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5369</w:t>
      </w:r>
    </w:p>
    <w:p w14:paraId="0D9CE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5369</w:t>
      </w:r>
    </w:p>
    <w:p w14:paraId="589DE0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5375</w:t>
      </w:r>
    </w:p>
    <w:p w14:paraId="3BA7C8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5375</w:t>
      </w:r>
    </w:p>
    <w:p w14:paraId="2EBE08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5375</w:t>
      </w:r>
    </w:p>
    <w:p w14:paraId="4B646D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6D236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5381</w:t>
      </w:r>
    </w:p>
    <w:p w14:paraId="298028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348D7D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330504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5387</w:t>
      </w:r>
    </w:p>
    <w:p w14:paraId="627808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5387</w:t>
      </w:r>
    </w:p>
    <w:p w14:paraId="31F5E0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40A36A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584862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5393</w:t>
      </w:r>
    </w:p>
    <w:p w14:paraId="6BFF5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3EC0FC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0CA813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5399</w:t>
      </w:r>
    </w:p>
    <w:p w14:paraId="27081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7D292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5406</w:t>
      </w:r>
    </w:p>
    <w:p w14:paraId="2F8E25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5406</w:t>
      </w:r>
    </w:p>
    <w:p w14:paraId="7B2E9A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45F7E1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5198CE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5412</w:t>
      </w:r>
    </w:p>
    <w:p w14:paraId="6E260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432B3B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6C86E2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5418</w:t>
      </w:r>
    </w:p>
    <w:p w14:paraId="0DB03A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3CCD03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2010BE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5424</w:t>
      </w:r>
    </w:p>
    <w:p w14:paraId="3D5EC4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77A973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3AB0C1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5430</w:t>
      </w:r>
    </w:p>
    <w:p w14:paraId="29F744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0DFDB8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5997F8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5436</w:t>
      </w:r>
    </w:p>
    <w:p w14:paraId="3613B9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5436</w:t>
      </w:r>
    </w:p>
    <w:p w14:paraId="2DCAE3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5436</w:t>
      </w:r>
    </w:p>
    <w:p w14:paraId="5B93225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6.5.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5436</w:t>
      </w:r>
    </w:p>
    <w:p w14:paraId="369A4E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5441</w:t>
      </w:r>
    </w:p>
    <w:p w14:paraId="58C77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5441</w:t>
      </w:r>
    </w:p>
    <w:p w14:paraId="776912B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5441</w:t>
      </w:r>
    </w:p>
    <w:p w14:paraId="1500C21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</w:t>
      </w:r>
      <w:r w:rsidRPr="00E65A76">
        <w:rPr>
          <w:rFonts w:eastAsia="MS Mincho"/>
          <w:bCs/>
          <w:noProof/>
        </w:rPr>
        <w:t>6.5.</w:t>
      </w:r>
      <w:r w:rsidRPr="00E65A76">
        <w:rPr>
          <w:bCs/>
          <w:noProof/>
        </w:rPr>
        <w:t>3.</w:t>
      </w:r>
      <w:r w:rsidRPr="00E65A76">
        <w:rPr>
          <w:rFonts w:eastAsia="MS Mincho"/>
          <w:bCs/>
          <w:noProof/>
        </w:rPr>
        <w:t>1.2.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5446</w:t>
      </w:r>
    </w:p>
    <w:p w14:paraId="5923AA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5446</w:t>
      </w:r>
    </w:p>
    <w:p w14:paraId="484834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5446</w:t>
      </w:r>
    </w:p>
    <w:p w14:paraId="15062F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951D3C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43371A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5450</w:t>
      </w:r>
    </w:p>
    <w:p w14:paraId="3409B8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73F7D94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065807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5454</w:t>
      </w:r>
    </w:p>
    <w:p w14:paraId="7A220A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5454</w:t>
      </w:r>
    </w:p>
    <w:p w14:paraId="06F822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5454</w:t>
      </w:r>
    </w:p>
    <w:p w14:paraId="784662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5458</w:t>
      </w:r>
    </w:p>
    <w:p w14:paraId="3F31B8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5458</w:t>
      </w:r>
    </w:p>
    <w:p w14:paraId="716FE6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6CDD4E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012964D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5462</w:t>
      </w:r>
    </w:p>
    <w:p w14:paraId="2C0D58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5462</w:t>
      </w:r>
    </w:p>
    <w:p w14:paraId="170917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5462</w:t>
      </w:r>
    </w:p>
    <w:p w14:paraId="52DCDE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7E52EC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4E4122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33D6E1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5466</w:t>
      </w:r>
    </w:p>
    <w:p w14:paraId="559C5F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6B0E26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18F3E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60CA9C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5470</w:t>
      </w:r>
    </w:p>
    <w:p w14:paraId="57E2F8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39736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1B8DDA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2BF662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5474</w:t>
      </w:r>
    </w:p>
    <w:p w14:paraId="263A51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264FF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63DB22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8B6E2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5478</w:t>
      </w:r>
    </w:p>
    <w:p w14:paraId="4B0FF0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3D7CE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7AFCF8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55C84E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5482</w:t>
      </w:r>
    </w:p>
    <w:p w14:paraId="006DD6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10BC2E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1E619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12696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5486</w:t>
      </w:r>
    </w:p>
    <w:p w14:paraId="6066C2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15124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00EE4F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5179F5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5490</w:t>
      </w:r>
    </w:p>
    <w:p w14:paraId="4ED775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3ABA95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22F534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3F544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5494</w:t>
      </w:r>
    </w:p>
    <w:p w14:paraId="634357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297000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48BE69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4BEDEC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5497</w:t>
      </w:r>
    </w:p>
    <w:p w14:paraId="01944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5497</w:t>
      </w:r>
    </w:p>
    <w:p w14:paraId="3182C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5497</w:t>
      </w:r>
    </w:p>
    <w:p w14:paraId="02526F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F9CAB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5499</w:t>
      </w:r>
    </w:p>
    <w:p w14:paraId="285DF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5499</w:t>
      </w:r>
    </w:p>
    <w:p w14:paraId="373BB1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5499</w:t>
      </w:r>
    </w:p>
    <w:p w14:paraId="082060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5501</w:t>
      </w:r>
    </w:p>
    <w:p w14:paraId="5D311B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5502</w:t>
      </w:r>
    </w:p>
    <w:p w14:paraId="400980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478A35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C21F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5504</w:t>
      </w:r>
    </w:p>
    <w:p w14:paraId="5EC2FD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5505</w:t>
      </w:r>
    </w:p>
    <w:p w14:paraId="798E10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5505</w:t>
      </w:r>
    </w:p>
    <w:p w14:paraId="5A2D6F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5505</w:t>
      </w:r>
    </w:p>
    <w:p w14:paraId="1C0E1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3ABCF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5510</w:t>
      </w:r>
    </w:p>
    <w:p w14:paraId="513D8A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5510</w:t>
      </w:r>
    </w:p>
    <w:p w14:paraId="40F096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68DAD6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5515</w:t>
      </w:r>
    </w:p>
    <w:p w14:paraId="2E70E0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3B674B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04D1B9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5519</w:t>
      </w:r>
    </w:p>
    <w:p w14:paraId="7CC638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5B740C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0E1278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5523</w:t>
      </w:r>
    </w:p>
    <w:p w14:paraId="759F19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73915F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2B1889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5527</w:t>
      </w:r>
    </w:p>
    <w:p w14:paraId="674D3A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18CBA3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73A87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5531</w:t>
      </w:r>
    </w:p>
    <w:p w14:paraId="7B6C53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05BEAE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7F25FD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5536</w:t>
      </w:r>
    </w:p>
    <w:p w14:paraId="6F82DC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0A419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125CB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5540</w:t>
      </w:r>
    </w:p>
    <w:p w14:paraId="091E06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5FF7AD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5543</w:t>
      </w:r>
    </w:p>
    <w:p w14:paraId="3BCAEF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5543</w:t>
      </w:r>
    </w:p>
    <w:p w14:paraId="734233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4DAC2A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5546</w:t>
      </w:r>
    </w:p>
    <w:p w14:paraId="60E62D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5546</w:t>
      </w:r>
    </w:p>
    <w:p w14:paraId="797C28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5546</w:t>
      </w:r>
    </w:p>
    <w:p w14:paraId="2B1EFD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5EE565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5549</w:t>
      </w:r>
    </w:p>
    <w:p w14:paraId="217A5B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5549</w:t>
      </w:r>
    </w:p>
    <w:p w14:paraId="6E23FC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759E00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5554</w:t>
      </w:r>
    </w:p>
    <w:p w14:paraId="498AD6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5554</w:t>
      </w:r>
    </w:p>
    <w:p w14:paraId="6E6577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459EC0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764449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5559</w:t>
      </w:r>
    </w:p>
    <w:p w14:paraId="34C773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5559</w:t>
      </w:r>
    </w:p>
    <w:p w14:paraId="6295B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243014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5564</w:t>
      </w:r>
    </w:p>
    <w:p w14:paraId="639311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5564</w:t>
      </w:r>
    </w:p>
    <w:p w14:paraId="1C0A35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EBF84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5569</w:t>
      </w:r>
    </w:p>
    <w:p w14:paraId="243D4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5569</w:t>
      </w:r>
    </w:p>
    <w:p w14:paraId="5D7AB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47713A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5574</w:t>
      </w:r>
    </w:p>
    <w:p w14:paraId="5DE571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5574</w:t>
      </w:r>
    </w:p>
    <w:p w14:paraId="464D21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5574</w:t>
      </w:r>
    </w:p>
    <w:p w14:paraId="180217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234F5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5578</w:t>
      </w:r>
    </w:p>
    <w:p w14:paraId="358F9C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5578</w:t>
      </w:r>
    </w:p>
    <w:p w14:paraId="617804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5578</w:t>
      </w:r>
    </w:p>
    <w:p w14:paraId="54596D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5579</w:t>
      </w:r>
    </w:p>
    <w:p w14:paraId="05BCF2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5582</w:t>
      </w:r>
    </w:p>
    <w:p w14:paraId="3CB655E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5582</w:t>
      </w:r>
    </w:p>
    <w:p w14:paraId="3A093E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5582</w:t>
      </w:r>
    </w:p>
    <w:p w14:paraId="0FA9E3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5583</w:t>
      </w:r>
    </w:p>
    <w:p w14:paraId="038C79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3F15BB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5586</w:t>
      </w:r>
    </w:p>
    <w:p w14:paraId="3FBA05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5E6B8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5587</w:t>
      </w:r>
    </w:p>
    <w:p w14:paraId="5F3C4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2764702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5590</w:t>
      </w:r>
    </w:p>
    <w:p w14:paraId="532F0A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4EAF6F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3B5870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4AD778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5594</w:t>
      </w:r>
    </w:p>
    <w:p w14:paraId="473AA9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097A3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445DC5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5C7D32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5598</w:t>
      </w:r>
    </w:p>
    <w:p w14:paraId="4A05BE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5957A7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2D0F3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75196F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5602</w:t>
      </w:r>
    </w:p>
    <w:p w14:paraId="6BE110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436C9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34E0A3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28DC6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5606</w:t>
      </w:r>
    </w:p>
    <w:p w14:paraId="2A0076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5606</w:t>
      </w:r>
    </w:p>
    <w:p w14:paraId="6EBCA9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5606</w:t>
      </w:r>
    </w:p>
    <w:p w14:paraId="56CA43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5606</w:t>
      </w:r>
    </w:p>
    <w:p w14:paraId="288040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5609</w:t>
      </w:r>
    </w:p>
    <w:p w14:paraId="5B3F496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5609</w:t>
      </w:r>
    </w:p>
    <w:p w14:paraId="25EFD2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7C6F44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5609</w:t>
      </w:r>
    </w:p>
    <w:p w14:paraId="53963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44AFFE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5612</w:t>
      </w:r>
    </w:p>
    <w:p w14:paraId="2ECBEB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6023F2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5617</w:t>
      </w:r>
    </w:p>
    <w:p w14:paraId="5E1DA5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5618</w:t>
      </w:r>
    </w:p>
    <w:p w14:paraId="32707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20477F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5623</w:t>
      </w:r>
    </w:p>
    <w:p w14:paraId="71E44E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5624</w:t>
      </w:r>
    </w:p>
    <w:p w14:paraId="5EA961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5624</w:t>
      </w:r>
    </w:p>
    <w:p w14:paraId="23023B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5624</w:t>
      </w:r>
    </w:p>
    <w:p w14:paraId="27A1B4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018BEA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6FBDF9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6611D0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5629</w:t>
      </w:r>
    </w:p>
    <w:p w14:paraId="54810E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762237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19C93E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587BB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5634</w:t>
      </w:r>
    </w:p>
    <w:p w14:paraId="1CBB79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5F3A10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518EDA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707137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5638</w:t>
      </w:r>
    </w:p>
    <w:p w14:paraId="426BD4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3DC2A9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6FEC9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63207E0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5643</w:t>
      </w:r>
    </w:p>
    <w:p w14:paraId="708EB1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5643</w:t>
      </w:r>
    </w:p>
    <w:p w14:paraId="2D2BEF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5643</w:t>
      </w:r>
    </w:p>
    <w:p w14:paraId="097DEA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3E9B61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69F5CD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5648</w:t>
      </w:r>
    </w:p>
    <w:p w14:paraId="15C9E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5648</w:t>
      </w:r>
    </w:p>
    <w:p w14:paraId="7EF6F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5648</w:t>
      </w:r>
    </w:p>
    <w:p w14:paraId="638BFF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5652</w:t>
      </w:r>
    </w:p>
    <w:p w14:paraId="0CD0284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5652</w:t>
      </w:r>
    </w:p>
    <w:p w14:paraId="28A67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5652</w:t>
      </w:r>
    </w:p>
    <w:p w14:paraId="1632BA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5652</w:t>
      </w:r>
    </w:p>
    <w:p w14:paraId="331EA1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39321C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5657</w:t>
      </w:r>
    </w:p>
    <w:p w14:paraId="5287AA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5657</w:t>
      </w:r>
    </w:p>
    <w:p w14:paraId="39A31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40B66C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5663</w:t>
      </w:r>
    </w:p>
    <w:p w14:paraId="31736D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5663</w:t>
      </w:r>
    </w:p>
    <w:p w14:paraId="3439E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5663</w:t>
      </w:r>
    </w:p>
    <w:p w14:paraId="2D4EA2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5663</w:t>
      </w:r>
    </w:p>
    <w:p w14:paraId="3CCAB5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479379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5668</w:t>
      </w:r>
    </w:p>
    <w:p w14:paraId="7FA31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5668</w:t>
      </w:r>
    </w:p>
    <w:p w14:paraId="2E4F17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5668</w:t>
      </w:r>
    </w:p>
    <w:p w14:paraId="2B4F27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169BB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5673</w:t>
      </w:r>
    </w:p>
    <w:p w14:paraId="6EE37B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280530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5673</w:t>
      </w:r>
    </w:p>
    <w:p w14:paraId="6A355E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5678</w:t>
      </w:r>
    </w:p>
    <w:p w14:paraId="1C6FD4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5679</w:t>
      </w:r>
    </w:p>
    <w:p w14:paraId="0949E0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23731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5679</w:t>
      </w:r>
    </w:p>
    <w:p w14:paraId="4A73A8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5683</w:t>
      </w:r>
    </w:p>
    <w:p w14:paraId="520250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5684</w:t>
      </w:r>
    </w:p>
    <w:p w14:paraId="3DDE4D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1 Rx UE</w:t>
      </w:r>
      <w:r>
        <w:rPr>
          <w:noProof/>
        </w:rPr>
        <w:tab/>
        <w:t>5684</w:t>
      </w:r>
    </w:p>
    <w:p w14:paraId="1453C2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5684</w:t>
      </w:r>
    </w:p>
    <w:p w14:paraId="6C547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5684</w:t>
      </w:r>
    </w:p>
    <w:p w14:paraId="00611E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5688</w:t>
      </w:r>
    </w:p>
    <w:p w14:paraId="28E883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2 Rx UE</w:t>
      </w:r>
      <w:r>
        <w:rPr>
          <w:noProof/>
        </w:rPr>
        <w:tab/>
        <w:t>5688</w:t>
      </w:r>
    </w:p>
    <w:p w14:paraId="7AF89A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2E45AC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42044E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3A3AF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5689</w:t>
      </w:r>
    </w:p>
    <w:p w14:paraId="03F612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5689</w:t>
      </w:r>
    </w:p>
    <w:p w14:paraId="123CC4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5689</w:t>
      </w:r>
    </w:p>
    <w:p w14:paraId="405D7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5CC2EF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5693</w:t>
      </w:r>
    </w:p>
    <w:p w14:paraId="3D6D81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2D115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0D5B39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FB867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5694</w:t>
      </w:r>
    </w:p>
    <w:p w14:paraId="6070B1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5694</w:t>
      </w:r>
    </w:p>
    <w:p w14:paraId="5E64AD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576979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0470E2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79A8F0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5701</w:t>
      </w:r>
    </w:p>
    <w:p w14:paraId="61170C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4C584D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72927F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79401B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5708</w:t>
      </w:r>
    </w:p>
    <w:p w14:paraId="2B6EA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5708</w:t>
      </w:r>
    </w:p>
    <w:p w14:paraId="4FB9D4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2711EE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75EC1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DB34A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5715</w:t>
      </w:r>
    </w:p>
    <w:p w14:paraId="624349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5715</w:t>
      </w:r>
    </w:p>
    <w:p w14:paraId="4A7017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5715</w:t>
      </w:r>
    </w:p>
    <w:p w14:paraId="494057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4458FB2C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5722</w:t>
      </w:r>
    </w:p>
    <w:p w14:paraId="24A8923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5722</w:t>
      </w:r>
    </w:p>
    <w:p w14:paraId="71FE098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5722</w:t>
      </w:r>
    </w:p>
    <w:p w14:paraId="39C0F0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5722</w:t>
      </w:r>
    </w:p>
    <w:p w14:paraId="39E520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5722</w:t>
      </w:r>
    </w:p>
    <w:p w14:paraId="261632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5722</w:t>
      </w:r>
    </w:p>
    <w:p w14:paraId="3CA5A9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3A5F6F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5726</w:t>
      </w:r>
    </w:p>
    <w:p w14:paraId="7A3772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5726</w:t>
      </w:r>
    </w:p>
    <w:p w14:paraId="3C2E6C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5726</w:t>
      </w:r>
    </w:p>
    <w:p w14:paraId="5BFFE3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5730</w:t>
      </w:r>
    </w:p>
    <w:p w14:paraId="02C5D7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5730</w:t>
      </w:r>
    </w:p>
    <w:p w14:paraId="7AF379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5730</w:t>
      </w:r>
    </w:p>
    <w:p w14:paraId="69837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5730</w:t>
      </w:r>
    </w:p>
    <w:p w14:paraId="741CB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0D90D4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5733</w:t>
      </w:r>
    </w:p>
    <w:p w14:paraId="0846B4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5733</w:t>
      </w:r>
    </w:p>
    <w:p w14:paraId="1B973C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5733</w:t>
      </w:r>
    </w:p>
    <w:p w14:paraId="1403EB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7574FA9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5737</w:t>
      </w:r>
    </w:p>
    <w:p w14:paraId="23BECC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5737</w:t>
      </w:r>
    </w:p>
    <w:p w14:paraId="69CA3D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E65A76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5737</w:t>
      </w:r>
    </w:p>
    <w:p w14:paraId="0E9333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5737</w:t>
      </w:r>
    </w:p>
    <w:p w14:paraId="402490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5741</w:t>
      </w:r>
    </w:p>
    <w:p w14:paraId="55B921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5742</w:t>
      </w:r>
    </w:p>
    <w:p w14:paraId="3A57F4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5742</w:t>
      </w:r>
    </w:p>
    <w:p w14:paraId="5B5E70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5742</w:t>
      </w:r>
    </w:p>
    <w:p w14:paraId="512092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69A1A3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78FDCB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3B6CBC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5744</w:t>
      </w:r>
    </w:p>
    <w:p w14:paraId="55952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56153C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5744</w:t>
      </w:r>
    </w:p>
    <w:p w14:paraId="07C7D9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A.17.3.1.2.3 Test Requirements</w:t>
      </w:r>
      <w:r>
        <w:rPr>
          <w:noProof/>
        </w:rPr>
        <w:tab/>
        <w:t>5747</w:t>
      </w:r>
    </w:p>
    <w:p w14:paraId="18EF0D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5747</w:t>
      </w:r>
    </w:p>
    <w:p w14:paraId="25EDEA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5747</w:t>
      </w:r>
    </w:p>
    <w:p w14:paraId="334F6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</w:t>
      </w:r>
      <w:r>
        <w:rPr>
          <w:noProof/>
        </w:rPr>
        <w:tab/>
        <w:t>5747</w:t>
      </w:r>
    </w:p>
    <w:p w14:paraId="0775647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5747</w:t>
      </w:r>
    </w:p>
    <w:p w14:paraId="3D9AD0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</w:t>
      </w:r>
      <w:r>
        <w:rPr>
          <w:noProof/>
        </w:rPr>
        <w:tab/>
        <w:t>5750</w:t>
      </w:r>
    </w:p>
    <w:p w14:paraId="77338CC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5750</w:t>
      </w:r>
    </w:p>
    <w:p w14:paraId="0FAD69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5753</w:t>
      </w:r>
    </w:p>
    <w:p w14:paraId="0ABE6C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465FBE1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620C9A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5756</w:t>
      </w:r>
    </w:p>
    <w:p w14:paraId="1892DC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5756</w:t>
      </w:r>
    </w:p>
    <w:p w14:paraId="5531928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69CE8A7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5758</w:t>
      </w:r>
    </w:p>
    <w:p w14:paraId="33A235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5760</w:t>
      </w:r>
    </w:p>
    <w:p w14:paraId="70FD3CE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5760</w:t>
      </w:r>
    </w:p>
    <w:p w14:paraId="3E16C4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5762</w:t>
      </w:r>
    </w:p>
    <w:p w14:paraId="0A76DD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5764</w:t>
      </w:r>
    </w:p>
    <w:p w14:paraId="0D14A67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5764</w:t>
      </w:r>
    </w:p>
    <w:p w14:paraId="6C4224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4074A3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5767</w:t>
      </w:r>
    </w:p>
    <w:p w14:paraId="55B07A6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5767</w:t>
      </w:r>
    </w:p>
    <w:p w14:paraId="6E55922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63D47A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Connection Release with Redirection</w:t>
      </w:r>
      <w:r>
        <w:rPr>
          <w:noProof/>
        </w:rPr>
        <w:tab/>
        <w:t>5770</w:t>
      </w:r>
    </w:p>
    <w:p w14:paraId="696D1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5770</w:t>
      </w:r>
    </w:p>
    <w:p w14:paraId="19C4FFE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5770</w:t>
      </w:r>
    </w:p>
    <w:p w14:paraId="359910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5770</w:t>
      </w:r>
    </w:p>
    <w:p w14:paraId="4C13A2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5773</w:t>
      </w:r>
    </w:p>
    <w:p w14:paraId="283BE5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5773</w:t>
      </w:r>
    </w:p>
    <w:p w14:paraId="1CF340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5773</w:t>
      </w:r>
    </w:p>
    <w:p w14:paraId="3AF898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5773</w:t>
      </w:r>
    </w:p>
    <w:p w14:paraId="6E0FD3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5773</w:t>
      </w:r>
    </w:p>
    <w:p w14:paraId="702A1F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5776</w:t>
      </w:r>
    </w:p>
    <w:p w14:paraId="1B183A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5777</w:t>
      </w:r>
    </w:p>
    <w:p w14:paraId="0B961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5777</w:t>
      </w:r>
    </w:p>
    <w:p w14:paraId="193B94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5777</w:t>
      </w:r>
    </w:p>
    <w:p w14:paraId="1DC0CA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5777</w:t>
      </w:r>
    </w:p>
    <w:p w14:paraId="082B92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5777</w:t>
      </w:r>
    </w:p>
    <w:p w14:paraId="0AA9DC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5780</w:t>
      </w:r>
    </w:p>
    <w:p w14:paraId="3178BF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5780</w:t>
      </w:r>
    </w:p>
    <w:p w14:paraId="0064A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5780</w:t>
      </w:r>
    </w:p>
    <w:p w14:paraId="2F8CED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5780</w:t>
      </w:r>
    </w:p>
    <w:p w14:paraId="4C6DE8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2F701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5783</w:t>
      </w:r>
    </w:p>
    <w:p w14:paraId="7ABF17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5784</w:t>
      </w:r>
    </w:p>
    <w:p w14:paraId="100414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5784</w:t>
      </w:r>
    </w:p>
    <w:p w14:paraId="079996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5788</w:t>
      </w:r>
    </w:p>
    <w:p w14:paraId="2A2B9C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5789</w:t>
      </w:r>
    </w:p>
    <w:p w14:paraId="6618EA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5789</w:t>
      </w:r>
    </w:p>
    <w:p w14:paraId="64F2B6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5793</w:t>
      </w:r>
    </w:p>
    <w:p w14:paraId="4E4A2B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5793</w:t>
      </w:r>
    </w:p>
    <w:p w14:paraId="0E7B7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323023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5798</w:t>
      </w:r>
    </w:p>
    <w:p w14:paraId="7BD705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5798</w:t>
      </w:r>
    </w:p>
    <w:p w14:paraId="02EED6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5798</w:t>
      </w:r>
    </w:p>
    <w:p w14:paraId="1FB66A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342E03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5803</w:t>
      </w:r>
    </w:p>
    <w:p w14:paraId="6443F3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5803</w:t>
      </w:r>
    </w:p>
    <w:p w14:paraId="1DD8EB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5807</w:t>
      </w:r>
    </w:p>
    <w:p w14:paraId="25D309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5807</w:t>
      </w:r>
    </w:p>
    <w:p w14:paraId="2C17A1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5807</w:t>
      </w:r>
    </w:p>
    <w:p w14:paraId="21908C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415F7C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5811</w:t>
      </w:r>
    </w:p>
    <w:p w14:paraId="0744DE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78122C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6C3D8C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5816</w:t>
      </w:r>
    </w:p>
    <w:p w14:paraId="104BE5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AA3D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0BB1625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5819</w:t>
      </w:r>
    </w:p>
    <w:p w14:paraId="2F16BB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5819</w:t>
      </w:r>
    </w:p>
    <w:p w14:paraId="162924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5819</w:t>
      </w:r>
    </w:p>
    <w:p w14:paraId="437386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5823</w:t>
      </w:r>
    </w:p>
    <w:p w14:paraId="4200C7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5823</w:t>
      </w:r>
    </w:p>
    <w:p w14:paraId="32E3DB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5823</w:t>
      </w:r>
    </w:p>
    <w:p w14:paraId="6A56BB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5827</w:t>
      </w:r>
    </w:p>
    <w:p w14:paraId="1C72E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5827</w:t>
      </w:r>
    </w:p>
    <w:p w14:paraId="7F514B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5827</w:t>
      </w:r>
    </w:p>
    <w:p w14:paraId="6CDAE5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5831</w:t>
      </w:r>
    </w:p>
    <w:p w14:paraId="249C38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5831</w:t>
      </w:r>
    </w:p>
    <w:p w14:paraId="181D6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5831</w:t>
      </w:r>
    </w:p>
    <w:p w14:paraId="3B1DB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5835</w:t>
      </w:r>
    </w:p>
    <w:p w14:paraId="7E7267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5835</w:t>
      </w:r>
    </w:p>
    <w:p w14:paraId="05ED1E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5835</w:t>
      </w:r>
    </w:p>
    <w:p w14:paraId="74B38B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5839</w:t>
      </w:r>
    </w:p>
    <w:p w14:paraId="26F463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5839</w:t>
      </w:r>
    </w:p>
    <w:p w14:paraId="089E59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5839</w:t>
      </w:r>
    </w:p>
    <w:p w14:paraId="3DCBFB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5839</w:t>
      </w:r>
    </w:p>
    <w:p w14:paraId="558E8A0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5839</w:t>
      </w:r>
    </w:p>
    <w:p w14:paraId="5850F63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5842</w:t>
      </w:r>
    </w:p>
    <w:p w14:paraId="3502A2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5842</w:t>
      </w:r>
    </w:p>
    <w:p w14:paraId="411FF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5842</w:t>
      </w:r>
    </w:p>
    <w:p w14:paraId="035B9F9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0651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5845</w:t>
      </w:r>
    </w:p>
    <w:p w14:paraId="267365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5846</w:t>
      </w:r>
    </w:p>
    <w:p w14:paraId="33F904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5846</w:t>
      </w:r>
    </w:p>
    <w:p w14:paraId="733765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5846</w:t>
      </w:r>
    </w:p>
    <w:p w14:paraId="2F44A5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4</w:t>
      </w:r>
      <w:r w:rsidRPr="00E65A76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5846</w:t>
      </w:r>
    </w:p>
    <w:p w14:paraId="77955D4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5849</w:t>
      </w:r>
    </w:p>
    <w:p w14:paraId="38284E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5849</w:t>
      </w:r>
    </w:p>
    <w:p w14:paraId="7D63D8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5849</w:t>
      </w:r>
    </w:p>
    <w:p w14:paraId="7A72B22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4</w:t>
      </w:r>
      <w:r w:rsidRPr="00E65A76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5849</w:t>
      </w:r>
    </w:p>
    <w:p w14:paraId="1D2953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5853</w:t>
      </w:r>
    </w:p>
    <w:p w14:paraId="556299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5853</w:t>
      </w:r>
    </w:p>
    <w:p w14:paraId="42BA81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5853</w:t>
      </w:r>
    </w:p>
    <w:p w14:paraId="080469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5853</w:t>
      </w:r>
    </w:p>
    <w:p w14:paraId="2C44964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5</w:t>
      </w:r>
      <w:r w:rsidRPr="00E65A76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5853</w:t>
      </w:r>
    </w:p>
    <w:p w14:paraId="5E45157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lastRenderedPageBreak/>
        <w:t>A.17.5.5.1.1.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5856</w:t>
      </w:r>
    </w:p>
    <w:p w14:paraId="1B54D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5856</w:t>
      </w:r>
    </w:p>
    <w:p w14:paraId="207508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5856</w:t>
      </w:r>
    </w:p>
    <w:p w14:paraId="44E546D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5859</w:t>
      </w:r>
    </w:p>
    <w:p w14:paraId="2ADC7E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5859</w:t>
      </w:r>
    </w:p>
    <w:p w14:paraId="67EA01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5859</w:t>
      </w:r>
    </w:p>
    <w:p w14:paraId="174460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5859</w:t>
      </w:r>
    </w:p>
    <w:p w14:paraId="3539BB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E65A76">
        <w:rPr>
          <w:noProof/>
          <w:snapToGrid w:val="0"/>
        </w:rPr>
        <w:t>Requirements</w:t>
      </w:r>
      <w:r>
        <w:rPr>
          <w:noProof/>
        </w:rPr>
        <w:tab/>
        <w:t>5862</w:t>
      </w:r>
    </w:p>
    <w:p w14:paraId="02EB226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5863</w:t>
      </w:r>
    </w:p>
    <w:p w14:paraId="1192A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5863</w:t>
      </w:r>
    </w:p>
    <w:p w14:paraId="433633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5863</w:t>
      </w:r>
    </w:p>
    <w:p w14:paraId="115F6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5863</w:t>
      </w:r>
    </w:p>
    <w:p w14:paraId="12F74D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345EF8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5866</w:t>
      </w:r>
    </w:p>
    <w:p w14:paraId="3A7A62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041627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60E506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5867</w:t>
      </w:r>
    </w:p>
    <w:p w14:paraId="4D3627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5867</w:t>
      </w:r>
    </w:p>
    <w:p w14:paraId="318C8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5871</w:t>
      </w:r>
    </w:p>
    <w:p w14:paraId="7810E9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5871</w:t>
      </w:r>
    </w:p>
    <w:p w14:paraId="3BE4C5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A.17.6.1.4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5871</w:t>
      </w:r>
    </w:p>
    <w:p w14:paraId="5280E7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A.17.6.1.4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5874</w:t>
      </w:r>
    </w:p>
    <w:p w14:paraId="364B53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5875</w:t>
      </w:r>
    </w:p>
    <w:p w14:paraId="02DA2B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5875</w:t>
      </w:r>
    </w:p>
    <w:p w14:paraId="06CB38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5875</w:t>
      </w:r>
    </w:p>
    <w:p w14:paraId="3D3657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5878</w:t>
      </w:r>
    </w:p>
    <w:p w14:paraId="68C15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5878</w:t>
      </w:r>
    </w:p>
    <w:p w14:paraId="5B70DD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13FD6A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5882</w:t>
      </w:r>
    </w:p>
    <w:p w14:paraId="7BDDB9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5882</w:t>
      </w:r>
    </w:p>
    <w:p w14:paraId="0427F5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5882</w:t>
      </w:r>
    </w:p>
    <w:p w14:paraId="0C0565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5886</w:t>
      </w:r>
    </w:p>
    <w:p w14:paraId="46031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5886</w:t>
      </w:r>
    </w:p>
    <w:p w14:paraId="7F322A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429B18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5314D7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5891</w:t>
      </w:r>
    </w:p>
    <w:p w14:paraId="61A502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5891</w:t>
      </w:r>
    </w:p>
    <w:p w14:paraId="1268E1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5CA9E2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7C6857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49E4B8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5891</w:t>
      </w:r>
    </w:p>
    <w:p w14:paraId="66937D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434075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1AF5F4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5893</w:t>
      </w:r>
    </w:p>
    <w:p w14:paraId="68A637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5893</w:t>
      </w:r>
    </w:p>
    <w:p w14:paraId="4BB47C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5893</w:t>
      </w:r>
    </w:p>
    <w:p w14:paraId="662AD1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5894</w:t>
      </w:r>
    </w:p>
    <w:p w14:paraId="13B4A1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5896</w:t>
      </w:r>
    </w:p>
    <w:p w14:paraId="1399F3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5897</w:t>
      </w:r>
    </w:p>
    <w:p w14:paraId="14234A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5897</w:t>
      </w:r>
    </w:p>
    <w:p w14:paraId="28E8AF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5897</w:t>
      </w:r>
    </w:p>
    <w:p w14:paraId="019F84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5F9F85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5900</w:t>
      </w:r>
    </w:p>
    <w:p w14:paraId="05E190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5900</w:t>
      </w:r>
    </w:p>
    <w:p w14:paraId="3960BF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FA378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4D555C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5903</w:t>
      </w:r>
    </w:p>
    <w:p w14:paraId="5EB803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5903</w:t>
      </w:r>
    </w:p>
    <w:p w14:paraId="547033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5903</w:t>
      </w:r>
    </w:p>
    <w:p w14:paraId="6F68DA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5903</w:t>
      </w:r>
    </w:p>
    <w:p w14:paraId="249C2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5903</w:t>
      </w:r>
    </w:p>
    <w:p w14:paraId="14E0CD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5907</w:t>
      </w:r>
    </w:p>
    <w:p w14:paraId="0F4A62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5908</w:t>
      </w:r>
    </w:p>
    <w:p w14:paraId="33C23B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5908</w:t>
      </w:r>
    </w:p>
    <w:p w14:paraId="3D6C8F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5908</w:t>
      </w:r>
    </w:p>
    <w:p w14:paraId="08C8A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15C489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5913</w:t>
      </w:r>
    </w:p>
    <w:p w14:paraId="2FE671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5913</w:t>
      </w:r>
    </w:p>
    <w:p w14:paraId="36A5F5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17DAC9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5913</w:t>
      </w:r>
    </w:p>
    <w:p w14:paraId="3F788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5915</w:t>
      </w:r>
    </w:p>
    <w:p w14:paraId="0D421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5915</w:t>
      </w:r>
    </w:p>
    <w:p w14:paraId="3B15C0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5915</w:t>
      </w:r>
    </w:p>
    <w:p w14:paraId="4C8FB5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03E5A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5917</w:t>
      </w:r>
    </w:p>
    <w:p w14:paraId="3325C93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5917</w:t>
      </w:r>
    </w:p>
    <w:p w14:paraId="4BA42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5917</w:t>
      </w:r>
    </w:p>
    <w:p w14:paraId="7355BF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5917</w:t>
      </w:r>
    </w:p>
    <w:p w14:paraId="3BAD1D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5918</w:t>
      </w:r>
    </w:p>
    <w:p w14:paraId="7B5D2F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4106FA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5918</w:t>
      </w:r>
    </w:p>
    <w:p w14:paraId="43B338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5918</w:t>
      </w:r>
    </w:p>
    <w:p w14:paraId="4D917B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5918</w:t>
      </w:r>
    </w:p>
    <w:p w14:paraId="6149D0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67D5C0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5919</w:t>
      </w:r>
    </w:p>
    <w:p w14:paraId="0E4C8C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5919</w:t>
      </w:r>
    </w:p>
    <w:p w14:paraId="29B40F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5919</w:t>
      </w:r>
    </w:p>
    <w:p w14:paraId="7BC5B2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6A53F7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5921</w:t>
      </w:r>
    </w:p>
    <w:p w14:paraId="32562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5921</w:t>
      </w:r>
    </w:p>
    <w:p w14:paraId="2F79F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75892B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2A586E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5923</w:t>
      </w:r>
    </w:p>
    <w:p w14:paraId="1D9AD45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5923</w:t>
      </w:r>
    </w:p>
    <w:p w14:paraId="57D1D4B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5923</w:t>
      </w:r>
    </w:p>
    <w:p w14:paraId="27DB58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5923</w:t>
      </w:r>
    </w:p>
    <w:p w14:paraId="24DF6B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5923</w:t>
      </w:r>
    </w:p>
    <w:p w14:paraId="2A1D02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5923</w:t>
      </w:r>
    </w:p>
    <w:p w14:paraId="36087A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</w:t>
      </w:r>
      <w:r w:rsidRPr="00E65A76">
        <w:rPr>
          <w:noProof/>
          <w:snapToGrid w:val="0"/>
          <w:lang w:eastAsia="ja-JP"/>
        </w:rPr>
        <w:t>1</w:t>
      </w:r>
      <w:r w:rsidRPr="00E65A76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7E4BA6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5928</w:t>
      </w:r>
    </w:p>
    <w:p w14:paraId="37356B8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5928</w:t>
      </w:r>
    </w:p>
    <w:p w14:paraId="176B97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 xml:space="preserve">E-UTRAN - </w:t>
      </w:r>
      <w:r w:rsidRPr="00E65A76">
        <w:rPr>
          <w:rFonts w:cs="v4.2.0"/>
          <w:noProof/>
          <w:lang w:val="sv-FI"/>
        </w:rPr>
        <w:t xml:space="preserve">NR </w:t>
      </w:r>
      <w:r w:rsidRPr="00E65A76">
        <w:rPr>
          <w:noProof/>
          <w:lang w:val="sv-FI"/>
        </w:rPr>
        <w:t>handover in FR1</w:t>
      </w:r>
      <w:r>
        <w:rPr>
          <w:noProof/>
        </w:rPr>
        <w:tab/>
        <w:t>5928</w:t>
      </w:r>
    </w:p>
    <w:p w14:paraId="15955C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1E179C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0AED89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5933</w:t>
      </w:r>
    </w:p>
    <w:p w14:paraId="55AF58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Redirection from E-UTRA to NR FR1 for redcap UE</w:t>
      </w:r>
      <w:r>
        <w:rPr>
          <w:noProof/>
        </w:rPr>
        <w:tab/>
        <w:t>5933</w:t>
      </w:r>
    </w:p>
    <w:p w14:paraId="42E775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5933</w:t>
      </w:r>
    </w:p>
    <w:p w14:paraId="448ACA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5933</w:t>
      </w:r>
    </w:p>
    <w:p w14:paraId="1B7579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5940</w:t>
      </w:r>
    </w:p>
    <w:p w14:paraId="04BBB4D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5940</w:t>
      </w:r>
    </w:p>
    <w:p w14:paraId="3014D6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5940</w:t>
      </w:r>
    </w:p>
    <w:p w14:paraId="2A72C9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5940</w:t>
      </w:r>
    </w:p>
    <w:p w14:paraId="10B930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5940</w:t>
      </w:r>
    </w:p>
    <w:p w14:paraId="2B8C99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4BEEDE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5945</w:t>
      </w:r>
    </w:p>
    <w:p w14:paraId="25E172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54E824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68BB6E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5951</w:t>
      </w:r>
    </w:p>
    <w:p w14:paraId="799D0A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18971B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780E2B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5957</w:t>
      </w:r>
    </w:p>
    <w:p w14:paraId="529810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2EC6C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BDB5C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5963</w:t>
      </w:r>
    </w:p>
    <w:p w14:paraId="4972D9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5601E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22D65A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5966</w:t>
      </w:r>
    </w:p>
    <w:p w14:paraId="1457AD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02A850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0E3797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5969</w:t>
      </w:r>
    </w:p>
    <w:p w14:paraId="05BF0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0C607F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0543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5972</w:t>
      </w:r>
    </w:p>
    <w:p w14:paraId="7E07DD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5972</w:t>
      </w:r>
    </w:p>
    <w:p w14:paraId="0ECC4E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5974</w:t>
      </w:r>
    </w:p>
    <w:p w14:paraId="4EE12031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5976</w:t>
      </w:r>
    </w:p>
    <w:p w14:paraId="2D9CE8F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5976</w:t>
      </w:r>
    </w:p>
    <w:p w14:paraId="77A14A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5976</w:t>
      </w:r>
    </w:p>
    <w:p w14:paraId="01A1DE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5976</w:t>
      </w:r>
    </w:p>
    <w:p w14:paraId="39E6E2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5977</w:t>
      </w:r>
    </w:p>
    <w:p w14:paraId="699A155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5978</w:t>
      </w:r>
    </w:p>
    <w:p w14:paraId="5731CD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5978</w:t>
      </w:r>
    </w:p>
    <w:p w14:paraId="2C99FD8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5978</w:t>
      </w:r>
    </w:p>
    <w:p w14:paraId="2A9F58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5979</w:t>
      </w:r>
    </w:p>
    <w:p w14:paraId="3E0816B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5980</w:t>
      </w:r>
    </w:p>
    <w:p w14:paraId="575C311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5980</w:t>
      </w:r>
    </w:p>
    <w:p w14:paraId="06D310B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5980</w:t>
      </w:r>
    </w:p>
    <w:p w14:paraId="6A346D5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5980</w:t>
      </w:r>
    </w:p>
    <w:p w14:paraId="78541D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5980</w:t>
      </w:r>
    </w:p>
    <w:p w14:paraId="4DECDD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5980</w:t>
      </w:r>
    </w:p>
    <w:p w14:paraId="130642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5980</w:t>
      </w:r>
    </w:p>
    <w:p w14:paraId="72232C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5981</w:t>
      </w:r>
    </w:p>
    <w:p w14:paraId="4A6750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5981</w:t>
      </w:r>
    </w:p>
    <w:p w14:paraId="788EDA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5982</w:t>
      </w:r>
    </w:p>
    <w:p w14:paraId="1B5EA92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5982</w:t>
      </w:r>
    </w:p>
    <w:p w14:paraId="198BB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20A897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Gain to SS-RSRP measurement point for</w:t>
      </w:r>
      <w:r w:rsidRPr="00E65A76">
        <w:rPr>
          <w:rFonts w:eastAsiaTheme="minorEastAsia" w:cs="Arial"/>
          <w:noProof/>
        </w:rPr>
        <w:t xml:space="preserve"> </w:t>
      </w:r>
      <w:r w:rsidRPr="00E65A76">
        <w:rPr>
          <w:rFonts w:eastAsiaTheme="minorEastAsia"/>
          <w:noProof/>
        </w:rPr>
        <w:t>different frequency</w:t>
      </w:r>
      <w:r>
        <w:rPr>
          <w:noProof/>
        </w:rPr>
        <w:tab/>
        <w:t>5983</w:t>
      </w:r>
    </w:p>
    <w:p w14:paraId="7EBC74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5983</w:t>
      </w:r>
    </w:p>
    <w:p w14:paraId="1EDB07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5983</w:t>
      </w:r>
    </w:p>
    <w:p w14:paraId="53B287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5983</w:t>
      </w:r>
    </w:p>
    <w:p w14:paraId="02F7E00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7A592B0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5985</w:t>
      </w:r>
    </w:p>
    <w:p w14:paraId="49D3986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5986</w:t>
      </w:r>
    </w:p>
    <w:p w14:paraId="5589E2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5986</w:t>
      </w:r>
    </w:p>
    <w:p w14:paraId="25BFA4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5988</w:t>
      </w:r>
    </w:p>
    <w:p w14:paraId="4422DB7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5989</w:t>
      </w:r>
    </w:p>
    <w:p w14:paraId="084B24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45B1DD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538405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0AD2003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5990</w:t>
      </w:r>
    </w:p>
    <w:p w14:paraId="356020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5991</w:t>
      </w:r>
    </w:p>
    <w:p w14:paraId="43D8BB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5991</w:t>
      </w:r>
    </w:p>
    <w:p w14:paraId="6C9F52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5992</w:t>
      </w:r>
    </w:p>
    <w:p w14:paraId="371ADF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5992</w:t>
      </w:r>
    </w:p>
    <w:p w14:paraId="1D0BDF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5993</w:t>
      </w:r>
    </w:p>
    <w:p w14:paraId="6B8482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5995</w:t>
      </w:r>
    </w:p>
    <w:p w14:paraId="558A47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5995</w:t>
      </w:r>
    </w:p>
    <w:p w14:paraId="34F76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5996</w:t>
      </w:r>
    </w:p>
    <w:p w14:paraId="131AA1A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FB8708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61C2350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727A02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4DB232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5998</w:t>
      </w:r>
    </w:p>
    <w:p w14:paraId="484DA3B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5999</w:t>
      </w:r>
    </w:p>
    <w:p w14:paraId="658E205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6001</w:t>
      </w:r>
    </w:p>
    <w:p w14:paraId="187B44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6003</w:t>
      </w:r>
    </w:p>
    <w:p w14:paraId="4C1129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6004</w:t>
      </w:r>
    </w:p>
    <w:p w14:paraId="4982F29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6006</w:t>
      </w:r>
    </w:p>
    <w:p w14:paraId="3FA093B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6007</w:t>
      </w:r>
    </w:p>
    <w:p w14:paraId="0E4FDB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6007</w:t>
      </w:r>
    </w:p>
    <w:p w14:paraId="289265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6007</w:t>
      </w:r>
    </w:p>
    <w:p w14:paraId="134F7D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6007</w:t>
      </w:r>
    </w:p>
    <w:p w14:paraId="6B90C9E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6008</w:t>
      </w:r>
    </w:p>
    <w:p w14:paraId="2C9DFBBB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6008</w:t>
      </w:r>
    </w:p>
    <w:p w14:paraId="43CF0EE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6008</w:t>
      </w:r>
    </w:p>
    <w:p w14:paraId="797C53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6008</w:t>
      </w:r>
    </w:p>
    <w:p w14:paraId="319628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6008</w:t>
      </w:r>
    </w:p>
    <w:p w14:paraId="688DD5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6008</w:t>
      </w:r>
    </w:p>
    <w:p w14:paraId="245596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Inter-band carrier aggregation</w:t>
      </w:r>
      <w:r>
        <w:rPr>
          <w:noProof/>
        </w:rPr>
        <w:tab/>
        <w:t>6008</w:t>
      </w:r>
    </w:p>
    <w:p w14:paraId="028CFA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6008</w:t>
      </w:r>
    </w:p>
    <w:p w14:paraId="75602A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6009</w:t>
      </w:r>
    </w:p>
    <w:p w14:paraId="053BAE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6009</w:t>
      </w:r>
    </w:p>
    <w:p w14:paraId="5DB044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6009</w:t>
      </w:r>
    </w:p>
    <w:p w14:paraId="4E3EE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Intra-band contiguous carrier aggregation</w:t>
      </w:r>
      <w:r>
        <w:rPr>
          <w:noProof/>
        </w:rPr>
        <w:tab/>
        <w:t>6009</w:t>
      </w:r>
    </w:p>
    <w:p w14:paraId="5F0DA7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6009</w:t>
      </w:r>
    </w:p>
    <w:p w14:paraId="29DC7E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6009</w:t>
      </w:r>
    </w:p>
    <w:p w14:paraId="0AF38A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6009</w:t>
      </w:r>
    </w:p>
    <w:p w14:paraId="3C200A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6009</w:t>
      </w:r>
    </w:p>
    <w:p w14:paraId="344937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6009</w:t>
      </w:r>
    </w:p>
    <w:p w14:paraId="77DF21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6009</w:t>
      </w:r>
    </w:p>
    <w:p w14:paraId="460646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6010</w:t>
      </w:r>
    </w:p>
    <w:p w14:paraId="79C3E0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6010</w:t>
      </w:r>
    </w:p>
    <w:p w14:paraId="6A7711A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6010</w:t>
      </w:r>
    </w:p>
    <w:p w14:paraId="74ED70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6010</w:t>
      </w:r>
    </w:p>
    <w:p w14:paraId="53FE5B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6010</w:t>
      </w:r>
    </w:p>
    <w:p w14:paraId="5FFD21C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6011</w:t>
      </w:r>
    </w:p>
    <w:p w14:paraId="0D055A8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6011</w:t>
      </w:r>
    </w:p>
    <w:p w14:paraId="216EF6B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6011</w:t>
      </w:r>
    </w:p>
    <w:p w14:paraId="38FA8B44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6013</w:t>
      </w:r>
    </w:p>
    <w:p w14:paraId="631770CD" w14:textId="7EBD748F" w:rsidR="003C3971" w:rsidRPr="00235394" w:rsidRDefault="00A007D0" w:rsidP="000334B8">
      <w:r>
        <w:rPr>
          <w:sz w:val="22"/>
          <w:lang w:val="en-US"/>
        </w:rPr>
        <w:fldChar w:fldCharType="end"/>
      </w:r>
    </w:p>
    <w:p w14:paraId="65596C9F" w14:textId="699BF298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lastRenderedPageBreak/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7699F">
        <w:rPr>
          <w:noProof/>
        </w:rPr>
        <w:instrText>g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07699F">
        <w:rPr>
          <w:rFonts w:eastAsia="SimSun"/>
          <w:noProof/>
        </w:rPr>
        <w:instrText>g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A3652" w14:textId="77777777" w:rsidR="00E73603" w:rsidRDefault="00E73603">
      <w:r>
        <w:separator/>
      </w:r>
    </w:p>
  </w:endnote>
  <w:endnote w:type="continuationSeparator" w:id="0">
    <w:p w14:paraId="66D92E32" w14:textId="77777777" w:rsidR="00E73603" w:rsidRDefault="00E7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83BC0" w14:textId="77777777" w:rsidR="00E73603" w:rsidRDefault="00E73603">
      <w:r>
        <w:separator/>
      </w:r>
    </w:p>
  </w:footnote>
  <w:footnote w:type="continuationSeparator" w:id="0">
    <w:p w14:paraId="0E4836A1" w14:textId="77777777" w:rsidR="00E73603" w:rsidRDefault="00E7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DC" w14:textId="165D321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07D0">
      <w:rPr>
        <w:rFonts w:ascii="Arial" w:hAnsi="Arial" w:cs="Arial"/>
        <w:b/>
        <w:noProof/>
        <w:sz w:val="18"/>
        <w:szCs w:val="18"/>
      </w:rPr>
      <w:t>3GPP TS 38.133 V17.16.0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B629CE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07D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7F13F6"/>
    <w:rsid w:val="00801426"/>
    <w:rsid w:val="008028A4"/>
    <w:rsid w:val="00804FDF"/>
    <w:rsid w:val="00830747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15B0"/>
    <w:rsid w:val="00EA5EA7"/>
    <w:rsid w:val="00EA68E8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119</Pages>
  <Words>54192</Words>
  <Characters>308895</Characters>
  <Application>Microsoft Office Word</Application>
  <DocSecurity>0</DocSecurity>
  <Lines>2574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17</cp:revision>
  <cp:lastPrinted>2019-02-25T14:05:00Z</cp:lastPrinted>
  <dcterms:created xsi:type="dcterms:W3CDTF">2023-10-06T11:33:00Z</dcterms:created>
  <dcterms:modified xsi:type="dcterms:W3CDTF">2025-01-08T17:54:00Z</dcterms:modified>
</cp:coreProperties>
</file>