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44C4F7EF"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D13E9A">
        <w:t>8</w:t>
      </w:r>
      <w:r w:rsidRPr="004D08DA">
        <w:t>.</w:t>
      </w:r>
      <w:r w:rsidR="004A36C7">
        <w:t>0</w:t>
      </w:r>
      <w:r w:rsidR="004A36C7" w:rsidRPr="004D08DA">
        <w:t xml:space="preserve"> </w:t>
      </w:r>
      <w:r w:rsidRPr="004D08DA">
        <w:rPr>
          <w:sz w:val="32"/>
        </w:rPr>
        <w:t>(</w:t>
      </w:r>
      <w:r w:rsidR="00D13E9A" w:rsidRPr="004D08DA">
        <w:rPr>
          <w:rFonts w:hint="eastAsia"/>
          <w:sz w:val="32"/>
          <w:lang w:eastAsia="zh-CN"/>
        </w:rPr>
        <w:t>20</w:t>
      </w:r>
      <w:r w:rsidR="00D13E9A" w:rsidRPr="004D08DA">
        <w:rPr>
          <w:sz w:val="32"/>
          <w:lang w:eastAsia="zh-CN"/>
        </w:rPr>
        <w:t>2</w:t>
      </w:r>
      <w:r w:rsidR="00D13E9A">
        <w:rPr>
          <w:sz w:val="32"/>
          <w:lang w:eastAsia="zh-CN"/>
        </w:rPr>
        <w:t>4</w:t>
      </w:r>
      <w:r w:rsidRPr="004D08DA">
        <w:rPr>
          <w:sz w:val="32"/>
        </w:rPr>
        <w:t>-</w:t>
      </w:r>
      <w:r w:rsidR="00D13E9A">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46158E">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B53805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D13E9A">
        <w:rPr>
          <w:noProof/>
          <w:sz w:val="18"/>
        </w:rPr>
        <w:t>2024</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053B4E47" w14:textId="23C3FEFA" w:rsidR="00AE6B7B" w:rsidRPr="006E139C" w:rsidRDefault="00C17963">
      <w:pPr>
        <w:pStyle w:val="TOC1"/>
        <w:rPr>
          <w:rFonts w:asciiTheme="minorHAnsi" w:eastAsiaTheme="minorEastAsia" w:hAnsiTheme="minorHAnsi" w:cstheme="minorBidi"/>
          <w:kern w:val="2"/>
          <w:szCs w:val="22"/>
          <w14:ligatures w14:val="standardContextual"/>
        </w:rPr>
      </w:pPr>
      <w:r w:rsidRPr="006E139C">
        <w:fldChar w:fldCharType="begin"/>
      </w:r>
      <w:r w:rsidRPr="006E139C">
        <w:instrText xml:space="preserve"> TOC \o "1-9" </w:instrText>
      </w:r>
      <w:r w:rsidRPr="006E139C">
        <w:fldChar w:fldCharType="separate"/>
      </w:r>
      <w:r w:rsidR="00AE6B7B" w:rsidRPr="006E139C">
        <w:t>Foreword</w:t>
      </w:r>
      <w:r w:rsidR="00AE6B7B" w:rsidRPr="006E139C">
        <w:tab/>
      </w:r>
      <w:r w:rsidR="00AE6B7B" w:rsidRPr="006E139C">
        <w:fldChar w:fldCharType="begin"/>
      </w:r>
      <w:r w:rsidR="00AE6B7B" w:rsidRPr="006E139C">
        <w:instrText xml:space="preserve"> PAGEREF _Toc162517413 \h </w:instrText>
      </w:r>
      <w:r w:rsidR="00AE6B7B" w:rsidRPr="006E139C">
        <w:fldChar w:fldCharType="separate"/>
      </w:r>
      <w:r w:rsidR="00AE6B7B" w:rsidRPr="006E139C">
        <w:t>11</w:t>
      </w:r>
      <w:r w:rsidR="00AE6B7B" w:rsidRPr="006E139C">
        <w:fldChar w:fldCharType="end"/>
      </w:r>
    </w:p>
    <w:p w14:paraId="4F36B091" w14:textId="2BD4CFCF" w:rsidR="00AE6B7B" w:rsidRPr="006E139C" w:rsidRDefault="00AE6B7B">
      <w:pPr>
        <w:pStyle w:val="TOC1"/>
        <w:rPr>
          <w:rFonts w:asciiTheme="minorHAnsi" w:eastAsiaTheme="minorEastAsia" w:hAnsiTheme="minorHAnsi" w:cstheme="minorBidi"/>
          <w:kern w:val="2"/>
          <w:szCs w:val="22"/>
          <w14:ligatures w14:val="standardContextual"/>
        </w:rPr>
      </w:pPr>
      <w:r w:rsidRPr="006E139C">
        <w:t>1</w:t>
      </w:r>
      <w:r w:rsidRPr="006E139C">
        <w:rPr>
          <w:rFonts w:asciiTheme="minorHAnsi" w:eastAsiaTheme="minorEastAsia" w:hAnsiTheme="minorHAnsi" w:cstheme="minorBidi"/>
          <w:kern w:val="2"/>
          <w:szCs w:val="22"/>
          <w14:ligatures w14:val="standardContextual"/>
        </w:rPr>
        <w:tab/>
      </w:r>
      <w:r w:rsidRPr="006E139C">
        <w:t>Scope</w:t>
      </w:r>
      <w:r w:rsidRPr="006E139C">
        <w:tab/>
      </w:r>
      <w:r w:rsidRPr="006E139C">
        <w:fldChar w:fldCharType="begin"/>
      </w:r>
      <w:r w:rsidRPr="006E139C">
        <w:instrText xml:space="preserve"> PAGEREF _Toc162517414 \h </w:instrText>
      </w:r>
      <w:r w:rsidRPr="006E139C">
        <w:fldChar w:fldCharType="separate"/>
      </w:r>
      <w:r w:rsidRPr="006E139C">
        <w:t>12</w:t>
      </w:r>
      <w:r w:rsidRPr="006E139C">
        <w:fldChar w:fldCharType="end"/>
      </w:r>
    </w:p>
    <w:p w14:paraId="00207C0D" w14:textId="26408BEE" w:rsidR="00AE6B7B" w:rsidRPr="006E139C" w:rsidRDefault="00AE6B7B">
      <w:pPr>
        <w:pStyle w:val="TOC1"/>
        <w:rPr>
          <w:rFonts w:asciiTheme="minorHAnsi" w:eastAsiaTheme="minorEastAsia" w:hAnsiTheme="minorHAnsi" w:cstheme="minorBidi"/>
          <w:kern w:val="2"/>
          <w:szCs w:val="22"/>
          <w14:ligatures w14:val="standardContextual"/>
        </w:rPr>
      </w:pPr>
      <w:r w:rsidRPr="006E139C">
        <w:t>2</w:t>
      </w:r>
      <w:r w:rsidRPr="006E139C">
        <w:rPr>
          <w:rFonts w:asciiTheme="minorHAnsi" w:eastAsiaTheme="minorEastAsia" w:hAnsiTheme="minorHAnsi" w:cstheme="minorBidi"/>
          <w:kern w:val="2"/>
          <w:szCs w:val="22"/>
          <w14:ligatures w14:val="standardContextual"/>
        </w:rPr>
        <w:tab/>
      </w:r>
      <w:r w:rsidRPr="006E139C">
        <w:t>References</w:t>
      </w:r>
      <w:r w:rsidRPr="006E139C">
        <w:tab/>
      </w:r>
      <w:r w:rsidRPr="006E139C">
        <w:fldChar w:fldCharType="begin"/>
      </w:r>
      <w:r w:rsidRPr="006E139C">
        <w:instrText xml:space="preserve"> PAGEREF _Toc162517415 \h </w:instrText>
      </w:r>
      <w:r w:rsidRPr="006E139C">
        <w:fldChar w:fldCharType="separate"/>
      </w:r>
      <w:r w:rsidRPr="006E139C">
        <w:t>12</w:t>
      </w:r>
      <w:r w:rsidRPr="006E139C">
        <w:fldChar w:fldCharType="end"/>
      </w:r>
    </w:p>
    <w:p w14:paraId="7943BC3C" w14:textId="5AB0F412" w:rsidR="00AE6B7B" w:rsidRPr="006E139C" w:rsidRDefault="00AE6B7B">
      <w:pPr>
        <w:pStyle w:val="TOC1"/>
        <w:rPr>
          <w:rFonts w:asciiTheme="minorHAnsi" w:eastAsiaTheme="minorEastAsia" w:hAnsiTheme="minorHAnsi" w:cstheme="minorBidi"/>
          <w:kern w:val="2"/>
          <w:szCs w:val="22"/>
          <w14:ligatures w14:val="standardContextual"/>
        </w:rPr>
      </w:pPr>
      <w:r w:rsidRPr="006E139C">
        <w:t>3</w:t>
      </w:r>
      <w:r w:rsidRPr="006E139C">
        <w:rPr>
          <w:rFonts w:asciiTheme="minorHAnsi" w:eastAsiaTheme="minorEastAsia" w:hAnsiTheme="minorHAnsi" w:cstheme="minorBidi"/>
          <w:kern w:val="2"/>
          <w:szCs w:val="22"/>
          <w14:ligatures w14:val="standardContextual"/>
        </w:rPr>
        <w:tab/>
      </w:r>
      <w:r w:rsidRPr="006E139C">
        <w:t>Definitions and abbreviations</w:t>
      </w:r>
      <w:r w:rsidRPr="006E139C">
        <w:tab/>
      </w:r>
      <w:r w:rsidRPr="006E139C">
        <w:fldChar w:fldCharType="begin"/>
      </w:r>
      <w:r w:rsidRPr="006E139C">
        <w:instrText xml:space="preserve"> PAGEREF _Toc162517416 \h </w:instrText>
      </w:r>
      <w:r w:rsidRPr="006E139C">
        <w:fldChar w:fldCharType="separate"/>
      </w:r>
      <w:r w:rsidRPr="006E139C">
        <w:t>13</w:t>
      </w:r>
      <w:r w:rsidRPr="006E139C">
        <w:fldChar w:fldCharType="end"/>
      </w:r>
    </w:p>
    <w:p w14:paraId="36994EDF" w14:textId="34EC32C0"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3.1</w:t>
      </w:r>
      <w:r w:rsidRPr="006E139C">
        <w:rPr>
          <w:rFonts w:asciiTheme="minorHAnsi" w:eastAsiaTheme="minorEastAsia" w:hAnsiTheme="minorHAnsi" w:cstheme="minorBidi"/>
          <w:kern w:val="2"/>
          <w:sz w:val="22"/>
          <w:szCs w:val="22"/>
          <w14:ligatures w14:val="standardContextual"/>
        </w:rPr>
        <w:tab/>
      </w:r>
      <w:r w:rsidRPr="006E139C">
        <w:t>Definitions</w:t>
      </w:r>
      <w:r w:rsidRPr="006E139C">
        <w:tab/>
      </w:r>
      <w:r w:rsidRPr="006E139C">
        <w:fldChar w:fldCharType="begin"/>
      </w:r>
      <w:r w:rsidRPr="006E139C">
        <w:instrText xml:space="preserve"> PAGEREF _Toc162517417 \h </w:instrText>
      </w:r>
      <w:r w:rsidRPr="006E139C">
        <w:fldChar w:fldCharType="separate"/>
      </w:r>
      <w:r w:rsidRPr="006E139C">
        <w:t>13</w:t>
      </w:r>
      <w:r w:rsidRPr="006E139C">
        <w:fldChar w:fldCharType="end"/>
      </w:r>
    </w:p>
    <w:p w14:paraId="327399A7" w14:textId="368519E7"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3.2</w:t>
      </w:r>
      <w:r w:rsidRPr="006E139C">
        <w:rPr>
          <w:rFonts w:asciiTheme="minorHAnsi" w:eastAsiaTheme="minorEastAsia" w:hAnsiTheme="minorHAnsi" w:cstheme="minorBidi"/>
          <w:kern w:val="2"/>
          <w:sz w:val="22"/>
          <w:szCs w:val="22"/>
          <w14:ligatures w14:val="standardContextual"/>
        </w:rPr>
        <w:tab/>
      </w:r>
      <w:r w:rsidRPr="006E139C">
        <w:t>Abbreviations</w:t>
      </w:r>
      <w:r w:rsidRPr="006E139C">
        <w:tab/>
      </w:r>
      <w:r w:rsidRPr="006E139C">
        <w:fldChar w:fldCharType="begin"/>
      </w:r>
      <w:r w:rsidRPr="006E139C">
        <w:instrText xml:space="preserve"> PAGEREF _Toc162517418 \h </w:instrText>
      </w:r>
      <w:r w:rsidRPr="006E139C">
        <w:fldChar w:fldCharType="separate"/>
      </w:r>
      <w:r w:rsidRPr="006E139C">
        <w:t>15</w:t>
      </w:r>
      <w:r w:rsidRPr="006E139C">
        <w:fldChar w:fldCharType="end"/>
      </w:r>
    </w:p>
    <w:p w14:paraId="17DA70F0" w14:textId="6702227C" w:rsidR="00AE6B7B" w:rsidRPr="006E139C" w:rsidRDefault="00AE6B7B">
      <w:pPr>
        <w:pStyle w:val="TOC1"/>
        <w:rPr>
          <w:rFonts w:asciiTheme="minorHAnsi" w:eastAsiaTheme="minorEastAsia" w:hAnsiTheme="minorHAnsi" w:cstheme="minorBidi"/>
          <w:kern w:val="2"/>
          <w:szCs w:val="22"/>
          <w14:ligatures w14:val="standardContextual"/>
        </w:rPr>
      </w:pPr>
      <w:r w:rsidRPr="006E139C">
        <w:t>4</w:t>
      </w:r>
      <w:r w:rsidRPr="006E139C">
        <w:rPr>
          <w:rFonts w:asciiTheme="minorHAnsi" w:eastAsiaTheme="minorEastAsia" w:hAnsiTheme="minorHAnsi" w:cstheme="minorBidi"/>
          <w:kern w:val="2"/>
          <w:szCs w:val="22"/>
          <w14:ligatures w14:val="standardContextual"/>
        </w:rPr>
        <w:tab/>
      </w:r>
      <w:r w:rsidRPr="006E139C">
        <w:t>General</w:t>
      </w:r>
      <w:r w:rsidRPr="006E139C">
        <w:tab/>
      </w:r>
      <w:r w:rsidRPr="006E139C">
        <w:fldChar w:fldCharType="begin"/>
      </w:r>
      <w:r w:rsidRPr="006E139C">
        <w:instrText xml:space="preserve"> PAGEREF _Toc162517419 \h </w:instrText>
      </w:r>
      <w:r w:rsidRPr="006E139C">
        <w:fldChar w:fldCharType="separate"/>
      </w:r>
      <w:r w:rsidRPr="006E139C">
        <w:t>15</w:t>
      </w:r>
      <w:r w:rsidRPr="006E139C">
        <w:fldChar w:fldCharType="end"/>
      </w:r>
    </w:p>
    <w:p w14:paraId="322B75CA" w14:textId="7677858E"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4.1</w:t>
      </w:r>
      <w:r w:rsidRPr="006E139C">
        <w:rPr>
          <w:rFonts w:asciiTheme="minorHAnsi" w:eastAsiaTheme="minorEastAsia" w:hAnsiTheme="minorHAnsi" w:cstheme="minorBidi"/>
          <w:kern w:val="2"/>
          <w:sz w:val="22"/>
          <w:szCs w:val="22"/>
          <w14:ligatures w14:val="standardContextual"/>
        </w:rPr>
        <w:tab/>
      </w:r>
      <w:r w:rsidRPr="006E139C">
        <w:t>Procedure specification principles</w:t>
      </w:r>
      <w:r w:rsidRPr="006E139C">
        <w:tab/>
      </w:r>
      <w:r w:rsidRPr="006E139C">
        <w:fldChar w:fldCharType="begin"/>
      </w:r>
      <w:r w:rsidRPr="006E139C">
        <w:instrText xml:space="preserve"> PAGEREF _Toc162517420 \h </w:instrText>
      </w:r>
      <w:r w:rsidRPr="006E139C">
        <w:fldChar w:fldCharType="separate"/>
      </w:r>
      <w:r w:rsidRPr="006E139C">
        <w:t>15</w:t>
      </w:r>
      <w:r w:rsidRPr="006E139C">
        <w:fldChar w:fldCharType="end"/>
      </w:r>
    </w:p>
    <w:p w14:paraId="48528E9D" w14:textId="04A8F762"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4.2</w:t>
      </w:r>
      <w:r w:rsidRPr="006E139C">
        <w:rPr>
          <w:rFonts w:asciiTheme="minorHAnsi" w:eastAsiaTheme="minorEastAsia" w:hAnsiTheme="minorHAnsi" w:cstheme="minorBidi"/>
          <w:kern w:val="2"/>
          <w:sz w:val="22"/>
          <w:szCs w:val="22"/>
          <w14:ligatures w14:val="standardContextual"/>
        </w:rPr>
        <w:tab/>
      </w:r>
      <w:r w:rsidRPr="006E139C">
        <w:t>Forwards and backwards compatibility</w:t>
      </w:r>
      <w:r w:rsidRPr="006E139C">
        <w:tab/>
      </w:r>
      <w:r w:rsidRPr="006E139C">
        <w:fldChar w:fldCharType="begin"/>
      </w:r>
      <w:r w:rsidRPr="006E139C">
        <w:instrText xml:space="preserve"> PAGEREF _Toc162517421 \h </w:instrText>
      </w:r>
      <w:r w:rsidRPr="006E139C">
        <w:fldChar w:fldCharType="separate"/>
      </w:r>
      <w:r w:rsidRPr="006E139C">
        <w:t>16</w:t>
      </w:r>
      <w:r w:rsidRPr="006E139C">
        <w:fldChar w:fldCharType="end"/>
      </w:r>
    </w:p>
    <w:p w14:paraId="2235FAC6" w14:textId="22AA4BB3"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4.3</w:t>
      </w:r>
      <w:r w:rsidRPr="006E139C">
        <w:rPr>
          <w:rFonts w:asciiTheme="minorHAnsi" w:eastAsiaTheme="minorEastAsia" w:hAnsiTheme="minorHAnsi" w:cstheme="minorBidi"/>
          <w:kern w:val="2"/>
          <w:sz w:val="22"/>
          <w:szCs w:val="22"/>
          <w14:ligatures w14:val="standardContextual"/>
        </w:rPr>
        <w:tab/>
      </w:r>
      <w:r w:rsidRPr="006E139C">
        <w:t>Specification notations</w:t>
      </w:r>
      <w:r w:rsidRPr="006E139C">
        <w:tab/>
      </w:r>
      <w:r w:rsidRPr="006E139C">
        <w:fldChar w:fldCharType="begin"/>
      </w:r>
      <w:r w:rsidRPr="006E139C">
        <w:instrText xml:space="preserve"> PAGEREF _Toc162517422 \h </w:instrText>
      </w:r>
      <w:r w:rsidRPr="006E139C">
        <w:fldChar w:fldCharType="separate"/>
      </w:r>
      <w:r w:rsidRPr="006E139C">
        <w:t>16</w:t>
      </w:r>
      <w:r w:rsidRPr="006E139C">
        <w:fldChar w:fldCharType="end"/>
      </w:r>
    </w:p>
    <w:p w14:paraId="0BE23A53" w14:textId="1E5220D3" w:rsidR="00AE6B7B" w:rsidRPr="006E139C" w:rsidRDefault="00AE6B7B">
      <w:pPr>
        <w:pStyle w:val="TOC1"/>
        <w:rPr>
          <w:rFonts w:asciiTheme="minorHAnsi" w:eastAsiaTheme="minorEastAsia" w:hAnsiTheme="minorHAnsi" w:cstheme="minorBidi"/>
          <w:kern w:val="2"/>
          <w:szCs w:val="22"/>
          <w14:ligatures w14:val="standardContextual"/>
        </w:rPr>
      </w:pPr>
      <w:r w:rsidRPr="006E139C">
        <w:t>5</w:t>
      </w:r>
      <w:r w:rsidRPr="006E139C">
        <w:rPr>
          <w:rFonts w:asciiTheme="minorHAnsi" w:eastAsiaTheme="minorEastAsia" w:hAnsiTheme="minorHAnsi" w:cstheme="minorBidi"/>
          <w:kern w:val="2"/>
          <w:szCs w:val="22"/>
          <w14:ligatures w14:val="standardContextual"/>
        </w:rPr>
        <w:tab/>
      </w:r>
      <w:r w:rsidRPr="006E139C">
        <w:t>E1AP services</w:t>
      </w:r>
      <w:r w:rsidRPr="006E139C">
        <w:tab/>
      </w:r>
      <w:r w:rsidRPr="006E139C">
        <w:fldChar w:fldCharType="begin"/>
      </w:r>
      <w:r w:rsidRPr="006E139C">
        <w:instrText xml:space="preserve"> PAGEREF _Toc162517423 \h </w:instrText>
      </w:r>
      <w:r w:rsidRPr="006E139C">
        <w:fldChar w:fldCharType="separate"/>
      </w:r>
      <w:r w:rsidRPr="006E139C">
        <w:t>16</w:t>
      </w:r>
      <w:r w:rsidRPr="006E139C">
        <w:fldChar w:fldCharType="end"/>
      </w:r>
    </w:p>
    <w:p w14:paraId="00E44511" w14:textId="01BA2778" w:rsidR="00AE6B7B" w:rsidRPr="006E139C" w:rsidRDefault="00AE6B7B">
      <w:pPr>
        <w:pStyle w:val="TOC1"/>
        <w:rPr>
          <w:rFonts w:asciiTheme="minorHAnsi" w:eastAsiaTheme="minorEastAsia" w:hAnsiTheme="minorHAnsi" w:cstheme="minorBidi"/>
          <w:kern w:val="2"/>
          <w:szCs w:val="22"/>
          <w14:ligatures w14:val="standardContextual"/>
        </w:rPr>
      </w:pPr>
      <w:r w:rsidRPr="006E139C">
        <w:t>6</w:t>
      </w:r>
      <w:r w:rsidRPr="006E139C">
        <w:rPr>
          <w:rFonts w:asciiTheme="minorHAnsi" w:eastAsiaTheme="minorEastAsia" w:hAnsiTheme="minorHAnsi" w:cstheme="minorBidi"/>
          <w:kern w:val="2"/>
          <w:szCs w:val="22"/>
          <w14:ligatures w14:val="standardContextual"/>
        </w:rPr>
        <w:tab/>
      </w:r>
      <w:r w:rsidRPr="006E139C">
        <w:t>Services expected from signalling transport</w:t>
      </w:r>
      <w:r w:rsidRPr="006E139C">
        <w:tab/>
      </w:r>
      <w:r w:rsidRPr="006E139C">
        <w:fldChar w:fldCharType="begin"/>
      </w:r>
      <w:r w:rsidRPr="006E139C">
        <w:instrText xml:space="preserve"> PAGEREF _Toc162517424 \h </w:instrText>
      </w:r>
      <w:r w:rsidRPr="006E139C">
        <w:fldChar w:fldCharType="separate"/>
      </w:r>
      <w:r w:rsidRPr="006E139C">
        <w:t>17</w:t>
      </w:r>
      <w:r w:rsidRPr="006E139C">
        <w:fldChar w:fldCharType="end"/>
      </w:r>
    </w:p>
    <w:p w14:paraId="503A5885" w14:textId="549D2153" w:rsidR="00AE6B7B" w:rsidRPr="006E139C" w:rsidRDefault="00AE6B7B">
      <w:pPr>
        <w:pStyle w:val="TOC1"/>
        <w:rPr>
          <w:rFonts w:asciiTheme="minorHAnsi" w:eastAsiaTheme="minorEastAsia" w:hAnsiTheme="minorHAnsi" w:cstheme="minorBidi"/>
          <w:kern w:val="2"/>
          <w:szCs w:val="22"/>
          <w14:ligatures w14:val="standardContextual"/>
        </w:rPr>
      </w:pPr>
      <w:r w:rsidRPr="006E139C">
        <w:t>7</w:t>
      </w:r>
      <w:r w:rsidRPr="006E139C">
        <w:rPr>
          <w:rFonts w:asciiTheme="minorHAnsi" w:eastAsiaTheme="minorEastAsia" w:hAnsiTheme="minorHAnsi" w:cstheme="minorBidi"/>
          <w:kern w:val="2"/>
          <w:szCs w:val="22"/>
          <w14:ligatures w14:val="standardContextual"/>
        </w:rPr>
        <w:tab/>
      </w:r>
      <w:r w:rsidRPr="006E139C">
        <w:t>Functions of E1AP</w:t>
      </w:r>
      <w:r w:rsidRPr="006E139C">
        <w:tab/>
      </w:r>
      <w:r w:rsidRPr="006E139C">
        <w:fldChar w:fldCharType="begin"/>
      </w:r>
      <w:r w:rsidRPr="006E139C">
        <w:instrText xml:space="preserve"> PAGEREF _Toc162517425 \h </w:instrText>
      </w:r>
      <w:r w:rsidRPr="006E139C">
        <w:fldChar w:fldCharType="separate"/>
      </w:r>
      <w:r w:rsidRPr="006E139C">
        <w:t>17</w:t>
      </w:r>
      <w:r w:rsidRPr="006E139C">
        <w:fldChar w:fldCharType="end"/>
      </w:r>
    </w:p>
    <w:p w14:paraId="6962BAC2" w14:textId="02498F12" w:rsidR="00AE6B7B" w:rsidRPr="006E139C" w:rsidRDefault="00AE6B7B">
      <w:pPr>
        <w:pStyle w:val="TOC1"/>
        <w:rPr>
          <w:rFonts w:asciiTheme="minorHAnsi" w:eastAsiaTheme="minorEastAsia" w:hAnsiTheme="minorHAnsi" w:cstheme="minorBidi"/>
          <w:kern w:val="2"/>
          <w:szCs w:val="22"/>
          <w14:ligatures w14:val="standardContextual"/>
        </w:rPr>
      </w:pPr>
      <w:r w:rsidRPr="006E139C">
        <w:t>8</w:t>
      </w:r>
      <w:r w:rsidRPr="006E139C">
        <w:rPr>
          <w:rFonts w:asciiTheme="minorHAnsi" w:eastAsiaTheme="minorEastAsia" w:hAnsiTheme="minorHAnsi" w:cstheme="minorBidi"/>
          <w:kern w:val="2"/>
          <w:szCs w:val="22"/>
          <w14:ligatures w14:val="standardContextual"/>
        </w:rPr>
        <w:tab/>
      </w:r>
      <w:r w:rsidRPr="006E139C">
        <w:t>E1AP procedures</w:t>
      </w:r>
      <w:r w:rsidRPr="006E139C">
        <w:tab/>
      </w:r>
      <w:r w:rsidRPr="006E139C">
        <w:fldChar w:fldCharType="begin"/>
      </w:r>
      <w:r w:rsidRPr="006E139C">
        <w:instrText xml:space="preserve"> PAGEREF _Toc162517426 \h </w:instrText>
      </w:r>
      <w:r w:rsidRPr="006E139C">
        <w:fldChar w:fldCharType="separate"/>
      </w:r>
      <w:r w:rsidRPr="006E139C">
        <w:t>17</w:t>
      </w:r>
      <w:r w:rsidRPr="006E139C">
        <w:fldChar w:fldCharType="end"/>
      </w:r>
    </w:p>
    <w:p w14:paraId="0BA3A4FB" w14:textId="5B57C0B6"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rPr>
          <w:rFonts w:eastAsia="Yu Mincho"/>
        </w:rPr>
        <w:t>8.1</w:t>
      </w:r>
      <w:r w:rsidRPr="006E139C">
        <w:rPr>
          <w:rFonts w:asciiTheme="minorHAnsi" w:eastAsiaTheme="minorEastAsia" w:hAnsiTheme="minorHAnsi" w:cstheme="minorBidi"/>
          <w:kern w:val="2"/>
          <w:sz w:val="22"/>
          <w:szCs w:val="22"/>
          <w14:ligatures w14:val="standardContextual"/>
        </w:rPr>
        <w:tab/>
      </w:r>
      <w:r w:rsidRPr="006E139C">
        <w:rPr>
          <w:rFonts w:eastAsia="Yu Mincho"/>
        </w:rPr>
        <w:t>List of E1AP Elementary Procedures</w:t>
      </w:r>
      <w:r w:rsidRPr="006E139C">
        <w:tab/>
      </w:r>
      <w:r w:rsidRPr="006E139C">
        <w:fldChar w:fldCharType="begin"/>
      </w:r>
      <w:r w:rsidRPr="006E139C">
        <w:instrText xml:space="preserve"> PAGEREF _Toc162517427 \h </w:instrText>
      </w:r>
      <w:r w:rsidRPr="006E139C">
        <w:fldChar w:fldCharType="separate"/>
      </w:r>
      <w:r w:rsidRPr="006E139C">
        <w:t>17</w:t>
      </w:r>
      <w:r w:rsidRPr="006E139C">
        <w:fldChar w:fldCharType="end"/>
      </w:r>
    </w:p>
    <w:p w14:paraId="1FFCF85E" w14:textId="78474340"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8.2</w:t>
      </w:r>
      <w:r w:rsidRPr="006E139C">
        <w:rPr>
          <w:rFonts w:asciiTheme="minorHAnsi" w:eastAsiaTheme="minorEastAsia" w:hAnsiTheme="minorHAnsi" w:cstheme="minorBidi"/>
          <w:kern w:val="2"/>
          <w:sz w:val="22"/>
          <w:szCs w:val="22"/>
          <w14:ligatures w14:val="standardContextual"/>
        </w:rPr>
        <w:tab/>
      </w:r>
      <w:r w:rsidRPr="006E139C">
        <w:t>Interface Management procedures</w:t>
      </w:r>
      <w:r w:rsidRPr="006E139C">
        <w:tab/>
      </w:r>
      <w:r w:rsidRPr="006E139C">
        <w:fldChar w:fldCharType="begin"/>
      </w:r>
      <w:r w:rsidRPr="006E139C">
        <w:instrText xml:space="preserve"> PAGEREF _Toc162517428 \h </w:instrText>
      </w:r>
      <w:r w:rsidRPr="006E139C">
        <w:fldChar w:fldCharType="separate"/>
      </w:r>
      <w:r w:rsidRPr="006E139C">
        <w:t>20</w:t>
      </w:r>
      <w:r w:rsidRPr="006E139C">
        <w:fldChar w:fldCharType="end"/>
      </w:r>
    </w:p>
    <w:p w14:paraId="46D0F70E" w14:textId="5ABB5636"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8.2.1</w:t>
      </w:r>
      <w:r w:rsidRPr="006E139C">
        <w:rPr>
          <w:rFonts w:asciiTheme="minorHAnsi" w:eastAsiaTheme="minorEastAsia" w:hAnsiTheme="minorHAnsi" w:cstheme="minorBidi"/>
          <w:kern w:val="2"/>
          <w:sz w:val="22"/>
          <w:szCs w:val="22"/>
          <w14:ligatures w14:val="standardContextual"/>
        </w:rPr>
        <w:tab/>
      </w:r>
      <w:r w:rsidRPr="006E139C">
        <w:t>Reset</w:t>
      </w:r>
      <w:r w:rsidRPr="006E139C">
        <w:tab/>
      </w:r>
      <w:r w:rsidRPr="006E139C">
        <w:fldChar w:fldCharType="begin"/>
      </w:r>
      <w:r w:rsidRPr="006E139C">
        <w:instrText xml:space="preserve"> PAGEREF _Toc162517429 \h </w:instrText>
      </w:r>
      <w:r w:rsidRPr="006E139C">
        <w:fldChar w:fldCharType="separate"/>
      </w:r>
      <w:r w:rsidRPr="006E139C">
        <w:t>20</w:t>
      </w:r>
      <w:r w:rsidRPr="006E139C">
        <w:fldChar w:fldCharType="end"/>
      </w:r>
    </w:p>
    <w:p w14:paraId="59A2A3CF" w14:textId="2707410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_Toc162517430 \h </w:instrText>
      </w:r>
      <w:r w:rsidRPr="006E139C">
        <w:fldChar w:fldCharType="separate"/>
      </w:r>
      <w:r w:rsidRPr="006E139C">
        <w:t>20</w:t>
      </w:r>
      <w:r w:rsidRPr="006E139C">
        <w:fldChar w:fldCharType="end"/>
      </w:r>
    </w:p>
    <w:p w14:paraId="4F73203A" w14:textId="0157B32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en-US"/>
        </w:rPr>
        <w:t>8.2.1.2</w:t>
      </w:r>
      <w:r w:rsidRPr="006E139C">
        <w:rPr>
          <w:rFonts w:asciiTheme="minorHAnsi" w:eastAsiaTheme="minorEastAsia" w:hAnsiTheme="minorHAnsi" w:cstheme="minorBidi"/>
          <w:kern w:val="2"/>
          <w:sz w:val="22"/>
          <w:szCs w:val="22"/>
          <w14:ligatures w14:val="standardContextual"/>
        </w:rPr>
        <w:tab/>
      </w:r>
      <w:r w:rsidRPr="006E139C">
        <w:rPr>
          <w:lang w:eastAsia="en-US"/>
        </w:rPr>
        <w:t>Successful Operation</w:t>
      </w:r>
      <w:r w:rsidRPr="006E139C">
        <w:tab/>
      </w:r>
      <w:r w:rsidRPr="006E139C">
        <w:fldChar w:fldCharType="begin"/>
      </w:r>
      <w:r w:rsidRPr="006E139C">
        <w:instrText xml:space="preserve"> PAGEREF _Toc162517431 \h </w:instrText>
      </w:r>
      <w:r w:rsidRPr="006E139C">
        <w:fldChar w:fldCharType="separate"/>
      </w:r>
      <w:r w:rsidRPr="006E139C">
        <w:t>21</w:t>
      </w:r>
      <w:r w:rsidRPr="006E139C">
        <w:fldChar w:fldCharType="end"/>
      </w:r>
    </w:p>
    <w:p w14:paraId="0EA83DB8" w14:textId="357DE5A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rPr>
          <w:lang w:eastAsia="en-US"/>
        </w:rPr>
        <w:t>8.2.1.2.1</w:t>
      </w:r>
      <w:r w:rsidRPr="006E139C">
        <w:rPr>
          <w:rFonts w:asciiTheme="minorHAnsi" w:eastAsiaTheme="minorEastAsia" w:hAnsiTheme="minorHAnsi" w:cstheme="minorBidi"/>
          <w:kern w:val="2"/>
          <w:sz w:val="22"/>
          <w:szCs w:val="22"/>
          <w14:ligatures w14:val="standardContextual"/>
        </w:rPr>
        <w:tab/>
      </w:r>
      <w:r w:rsidRPr="006E139C">
        <w:rPr>
          <w:lang w:eastAsia="en-US"/>
        </w:rPr>
        <w:t>Reset Procedure Initiated from the gNB-CU-CP</w:t>
      </w:r>
      <w:r w:rsidRPr="006E139C">
        <w:tab/>
      </w:r>
      <w:r w:rsidRPr="006E139C">
        <w:fldChar w:fldCharType="begin"/>
      </w:r>
      <w:r w:rsidRPr="006E139C">
        <w:instrText xml:space="preserve"> PAGEREF _Toc162517432 \h </w:instrText>
      </w:r>
      <w:r w:rsidRPr="006E139C">
        <w:fldChar w:fldCharType="separate"/>
      </w:r>
      <w:r w:rsidRPr="006E139C">
        <w:t>21</w:t>
      </w:r>
      <w:r w:rsidRPr="006E139C">
        <w:fldChar w:fldCharType="end"/>
      </w:r>
    </w:p>
    <w:p w14:paraId="67547DDA" w14:textId="63E61102"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8.2.1.2.2</w:t>
      </w:r>
      <w:r w:rsidRPr="006E139C">
        <w:rPr>
          <w:rFonts w:asciiTheme="minorHAnsi" w:eastAsiaTheme="minorEastAsia" w:hAnsiTheme="minorHAnsi" w:cstheme="minorBidi"/>
          <w:kern w:val="2"/>
          <w:sz w:val="22"/>
          <w:szCs w:val="22"/>
          <w14:ligatures w14:val="standardContextual"/>
        </w:rPr>
        <w:tab/>
      </w:r>
      <w:r w:rsidRPr="006E139C">
        <w:t>Reset Procedure Initiated from the gNB-CU-UP</w:t>
      </w:r>
      <w:r w:rsidRPr="006E139C">
        <w:tab/>
      </w:r>
      <w:r w:rsidRPr="006E139C">
        <w:fldChar w:fldCharType="begin"/>
      </w:r>
      <w:r w:rsidRPr="006E139C">
        <w:instrText xml:space="preserve"> PAGEREF _Toc162517433 \h </w:instrText>
      </w:r>
      <w:r w:rsidRPr="006E139C">
        <w:fldChar w:fldCharType="separate"/>
      </w:r>
      <w:r w:rsidRPr="006E139C">
        <w:t>22</w:t>
      </w:r>
      <w:r w:rsidRPr="006E139C">
        <w:fldChar w:fldCharType="end"/>
      </w:r>
    </w:p>
    <w:p w14:paraId="2F6D155F" w14:textId="75EAD17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_Toc162517434 \h </w:instrText>
      </w:r>
      <w:r w:rsidRPr="006E139C">
        <w:fldChar w:fldCharType="separate"/>
      </w:r>
      <w:r w:rsidRPr="006E139C">
        <w:t>22</w:t>
      </w:r>
      <w:r w:rsidRPr="006E139C">
        <w:fldChar w:fldCharType="end"/>
      </w:r>
    </w:p>
    <w:p w14:paraId="06D9BD0D" w14:textId="3DD8997A"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8.2.2</w:t>
      </w:r>
      <w:r w:rsidRPr="006E139C">
        <w:rPr>
          <w:rFonts w:asciiTheme="minorHAnsi" w:eastAsiaTheme="minorEastAsia" w:hAnsiTheme="minorHAnsi" w:cstheme="minorBidi"/>
          <w:kern w:val="2"/>
          <w:sz w:val="22"/>
          <w:szCs w:val="22"/>
          <w14:ligatures w14:val="standardContextual"/>
        </w:rPr>
        <w:tab/>
      </w:r>
      <w:r w:rsidRPr="006E139C">
        <w:t>Error Indication</w:t>
      </w:r>
      <w:r w:rsidRPr="006E139C">
        <w:tab/>
      </w:r>
      <w:r w:rsidRPr="006E139C">
        <w:fldChar w:fldCharType="begin"/>
      </w:r>
      <w:r w:rsidRPr="006E139C">
        <w:instrText xml:space="preserve"> PAGEREF _Toc162517435 \h </w:instrText>
      </w:r>
      <w:r w:rsidRPr="006E139C">
        <w:fldChar w:fldCharType="separate"/>
      </w:r>
      <w:r w:rsidRPr="006E139C">
        <w:t>23</w:t>
      </w:r>
      <w:r w:rsidRPr="006E139C">
        <w:fldChar w:fldCharType="end"/>
      </w:r>
    </w:p>
    <w:p w14:paraId="6A363F89" w14:textId="31B2F72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_Toc162517436 \h </w:instrText>
      </w:r>
      <w:r w:rsidRPr="006E139C">
        <w:fldChar w:fldCharType="separate"/>
      </w:r>
      <w:r w:rsidRPr="006E139C">
        <w:t>23</w:t>
      </w:r>
      <w:r w:rsidRPr="006E139C">
        <w:fldChar w:fldCharType="end"/>
      </w:r>
    </w:p>
    <w:p w14:paraId="3E30643B" w14:textId="402BBEE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_Toc162517437 \h </w:instrText>
      </w:r>
      <w:r w:rsidRPr="006E139C">
        <w:fldChar w:fldCharType="separate"/>
      </w:r>
      <w:r w:rsidRPr="006E139C">
        <w:t>23</w:t>
      </w:r>
      <w:r w:rsidRPr="006E139C">
        <w:fldChar w:fldCharType="end"/>
      </w:r>
    </w:p>
    <w:p w14:paraId="6181EFC4" w14:textId="5CE6064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8.2.2.3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_Toc162517438 \h </w:instrText>
      </w:r>
      <w:r w:rsidRPr="006E139C">
        <w:fldChar w:fldCharType="separate"/>
      </w:r>
      <w:r w:rsidRPr="006E139C">
        <w:t>23</w:t>
      </w:r>
      <w:r w:rsidRPr="006E139C">
        <w:fldChar w:fldCharType="end"/>
      </w:r>
    </w:p>
    <w:p w14:paraId="50D82538" w14:textId="26C53AA0"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8.2.3</w:t>
      </w:r>
      <w:r w:rsidRPr="006E139C">
        <w:rPr>
          <w:rFonts w:asciiTheme="minorHAnsi" w:eastAsiaTheme="minorEastAsia" w:hAnsiTheme="minorHAnsi" w:cstheme="minorBidi"/>
          <w:kern w:val="2"/>
          <w:sz w:val="22"/>
          <w:szCs w:val="22"/>
          <w14:ligatures w14:val="standardContextual"/>
        </w:rPr>
        <w:tab/>
      </w:r>
      <w:r w:rsidRPr="006E139C">
        <w:t>gNB-CU-UP E1 Setup</w:t>
      </w:r>
      <w:r w:rsidRPr="006E139C">
        <w:tab/>
      </w:r>
      <w:r w:rsidRPr="006E139C">
        <w:fldChar w:fldCharType="begin"/>
      </w:r>
      <w:r w:rsidRPr="006E139C">
        <w:instrText xml:space="preserve"> PAGEREF _Toc162517439 \h </w:instrText>
      </w:r>
      <w:r w:rsidRPr="006E139C">
        <w:fldChar w:fldCharType="separate"/>
      </w:r>
      <w:r w:rsidRPr="006E139C">
        <w:t>24</w:t>
      </w:r>
      <w:r w:rsidRPr="006E139C">
        <w:fldChar w:fldCharType="end"/>
      </w:r>
    </w:p>
    <w:p w14:paraId="0F18A838" w14:textId="54E3DE8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8.2.3.1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_Toc162517440 \h </w:instrText>
      </w:r>
      <w:r w:rsidRPr="006E139C">
        <w:fldChar w:fldCharType="separate"/>
      </w:r>
      <w:r w:rsidRPr="006E139C">
        <w:t>24</w:t>
      </w:r>
      <w:r w:rsidRPr="006E139C">
        <w:fldChar w:fldCharType="end"/>
      </w:r>
    </w:p>
    <w:p w14:paraId="3FFA1BC6" w14:textId="407CFB8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8.2.3.2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_Toc162517441 \h </w:instrText>
      </w:r>
      <w:r w:rsidRPr="006E139C">
        <w:fldChar w:fldCharType="separate"/>
      </w:r>
      <w:r w:rsidRPr="006E139C">
        <w:t>24</w:t>
      </w:r>
      <w:r w:rsidRPr="006E139C">
        <w:fldChar w:fldCharType="end"/>
      </w:r>
    </w:p>
    <w:p w14:paraId="790853F1" w14:textId="49085FB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8.2.3.3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_Toc162517442 \h </w:instrText>
      </w:r>
      <w:r w:rsidRPr="006E139C">
        <w:fldChar w:fldCharType="separate"/>
      </w:r>
      <w:r w:rsidRPr="006E139C">
        <w:t>25</w:t>
      </w:r>
      <w:r w:rsidRPr="006E139C">
        <w:fldChar w:fldCharType="end"/>
      </w:r>
    </w:p>
    <w:p w14:paraId="4F893CA9" w14:textId="482379C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8.2.3.4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_Toc162517443 \h </w:instrText>
      </w:r>
      <w:r w:rsidRPr="006E139C">
        <w:fldChar w:fldCharType="separate"/>
      </w:r>
      <w:r w:rsidRPr="006E139C">
        <w:t>25</w:t>
      </w:r>
      <w:r w:rsidRPr="006E139C">
        <w:fldChar w:fldCharType="end"/>
      </w:r>
    </w:p>
    <w:p w14:paraId="5EE8FFD3" w14:textId="2C1BD9CF"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8.2.4</w:t>
      </w:r>
      <w:r w:rsidRPr="006E139C">
        <w:rPr>
          <w:rFonts w:asciiTheme="minorHAnsi" w:eastAsiaTheme="minorEastAsia" w:hAnsiTheme="minorHAnsi" w:cstheme="minorBidi"/>
          <w:kern w:val="2"/>
          <w:sz w:val="22"/>
          <w:szCs w:val="22"/>
          <w14:ligatures w14:val="standardContextual"/>
        </w:rPr>
        <w:tab/>
      </w:r>
      <w:r w:rsidRPr="006E139C">
        <w:t>gNB-CU-CP E1 Setup</w:t>
      </w:r>
      <w:r w:rsidRPr="006E139C">
        <w:tab/>
      </w:r>
      <w:r w:rsidRPr="006E139C">
        <w:fldChar w:fldCharType="begin"/>
      </w:r>
      <w:r w:rsidRPr="006E139C">
        <w:instrText xml:space="preserve"> PAGEREF _Toc162517444 \h </w:instrText>
      </w:r>
      <w:r w:rsidRPr="006E139C">
        <w:fldChar w:fldCharType="separate"/>
      </w:r>
      <w:r w:rsidRPr="006E139C">
        <w:t>26</w:t>
      </w:r>
      <w:r w:rsidRPr="006E139C">
        <w:fldChar w:fldCharType="end"/>
      </w:r>
    </w:p>
    <w:p w14:paraId="2BAB3917" w14:textId="03AEB26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8.2.4.1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_Toc162517445 \h </w:instrText>
      </w:r>
      <w:r w:rsidRPr="006E139C">
        <w:fldChar w:fldCharType="separate"/>
      </w:r>
      <w:r w:rsidRPr="006E139C">
        <w:t>26</w:t>
      </w:r>
      <w:r w:rsidRPr="006E139C">
        <w:fldChar w:fldCharType="end"/>
      </w:r>
    </w:p>
    <w:p w14:paraId="62B9EF5C" w14:textId="4B6766E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8.2.4.2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_Toc162517446 \h </w:instrText>
      </w:r>
      <w:r w:rsidRPr="006E139C">
        <w:fldChar w:fldCharType="separate"/>
      </w:r>
      <w:r w:rsidRPr="006E139C">
        <w:t>26</w:t>
      </w:r>
      <w:r w:rsidRPr="006E139C">
        <w:fldChar w:fldCharType="end"/>
      </w:r>
    </w:p>
    <w:p w14:paraId="12208B9E" w14:textId="2C7B6DB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8.2.4.3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_Toc162517447 \h </w:instrText>
      </w:r>
      <w:r w:rsidRPr="006E139C">
        <w:fldChar w:fldCharType="separate"/>
      </w:r>
      <w:r w:rsidRPr="006E139C">
        <w:t>27</w:t>
      </w:r>
      <w:r w:rsidRPr="006E139C">
        <w:fldChar w:fldCharType="end"/>
      </w:r>
    </w:p>
    <w:p w14:paraId="0598F528" w14:textId="353EB0E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8.2.4.4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_Toc162517448 \h </w:instrText>
      </w:r>
      <w:r w:rsidRPr="006E139C">
        <w:fldChar w:fldCharType="separate"/>
      </w:r>
      <w:r w:rsidRPr="006E139C">
        <w:t>27</w:t>
      </w:r>
      <w:r w:rsidRPr="006E139C">
        <w:fldChar w:fldCharType="end"/>
      </w:r>
    </w:p>
    <w:p w14:paraId="5801C151" w14:textId="38482FC4"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8.2.5</w:t>
      </w:r>
      <w:r w:rsidRPr="006E139C">
        <w:rPr>
          <w:rFonts w:asciiTheme="minorHAnsi" w:eastAsiaTheme="minorEastAsia" w:hAnsiTheme="minorHAnsi" w:cstheme="minorBidi"/>
          <w:kern w:val="2"/>
          <w:sz w:val="22"/>
          <w:szCs w:val="22"/>
          <w14:ligatures w14:val="standardContextual"/>
        </w:rPr>
        <w:tab/>
      </w:r>
      <w:r w:rsidRPr="006E139C">
        <w:t>gNB-CU-UP Configuration Update</w:t>
      </w:r>
      <w:r w:rsidRPr="006E139C">
        <w:tab/>
      </w:r>
      <w:r w:rsidRPr="006E139C">
        <w:fldChar w:fldCharType="begin"/>
      </w:r>
      <w:r w:rsidRPr="006E139C">
        <w:instrText xml:space="preserve"> PAGEREF _Toc162517449 \h </w:instrText>
      </w:r>
      <w:r w:rsidRPr="006E139C">
        <w:fldChar w:fldCharType="separate"/>
      </w:r>
      <w:r w:rsidRPr="006E139C">
        <w:t>27</w:t>
      </w:r>
      <w:r w:rsidRPr="006E139C">
        <w:fldChar w:fldCharType="end"/>
      </w:r>
    </w:p>
    <w:p w14:paraId="56622CB2" w14:textId="13DB634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8.2.5.1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_Toc162517450 \h </w:instrText>
      </w:r>
      <w:r w:rsidRPr="006E139C">
        <w:fldChar w:fldCharType="separate"/>
      </w:r>
      <w:r w:rsidRPr="006E139C">
        <w:t>27</w:t>
      </w:r>
      <w:r w:rsidRPr="006E139C">
        <w:fldChar w:fldCharType="end"/>
      </w:r>
    </w:p>
    <w:p w14:paraId="0F599490" w14:textId="1C7FBE0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8.2.5.2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_Toc162517451 \h </w:instrText>
      </w:r>
      <w:r w:rsidRPr="006E139C">
        <w:fldChar w:fldCharType="separate"/>
      </w:r>
      <w:r w:rsidRPr="006E139C">
        <w:t>28</w:t>
      </w:r>
      <w:r w:rsidRPr="006E139C">
        <w:fldChar w:fldCharType="end"/>
      </w:r>
    </w:p>
    <w:p w14:paraId="7AA5215D" w14:textId="7E8A2EC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8.2.5.3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_Toc162517452 \h </w:instrText>
      </w:r>
      <w:r w:rsidRPr="006E139C">
        <w:fldChar w:fldCharType="separate"/>
      </w:r>
      <w:r w:rsidRPr="006E139C">
        <w:t>29</w:t>
      </w:r>
      <w:r w:rsidRPr="006E139C">
        <w:fldChar w:fldCharType="end"/>
      </w:r>
    </w:p>
    <w:p w14:paraId="2BFDF0CF" w14:textId="44D2997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8.2.5.4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_Toc162517453 \h </w:instrText>
      </w:r>
      <w:r w:rsidRPr="006E139C">
        <w:fldChar w:fldCharType="separate"/>
      </w:r>
      <w:r w:rsidRPr="006E139C">
        <w:t>29</w:t>
      </w:r>
      <w:r w:rsidRPr="006E139C">
        <w:fldChar w:fldCharType="end"/>
      </w:r>
    </w:p>
    <w:p w14:paraId="480C1123" w14:textId="6027D282"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8.2.6</w:t>
      </w:r>
      <w:r w:rsidRPr="006E139C">
        <w:rPr>
          <w:rFonts w:asciiTheme="minorHAnsi" w:eastAsiaTheme="minorEastAsia" w:hAnsiTheme="minorHAnsi" w:cstheme="minorBidi"/>
          <w:kern w:val="2"/>
          <w:sz w:val="22"/>
          <w:szCs w:val="22"/>
          <w14:ligatures w14:val="standardContextual"/>
        </w:rPr>
        <w:tab/>
      </w:r>
      <w:r w:rsidRPr="006E139C">
        <w:t>gNB-CU-CP Configuration Update</w:t>
      </w:r>
      <w:r w:rsidRPr="006E139C">
        <w:tab/>
      </w:r>
      <w:r w:rsidRPr="006E139C">
        <w:fldChar w:fldCharType="begin"/>
      </w:r>
      <w:r w:rsidRPr="006E139C">
        <w:instrText xml:space="preserve"> PAGEREF _Toc162517454 \h </w:instrText>
      </w:r>
      <w:r w:rsidRPr="006E139C">
        <w:fldChar w:fldCharType="separate"/>
      </w:r>
      <w:r w:rsidRPr="006E139C">
        <w:t>29</w:t>
      </w:r>
      <w:r w:rsidRPr="006E139C">
        <w:fldChar w:fldCharType="end"/>
      </w:r>
    </w:p>
    <w:p w14:paraId="11FA40B0" w14:textId="3B11D0E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8.2.6.1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_Toc162517455 \h </w:instrText>
      </w:r>
      <w:r w:rsidRPr="006E139C">
        <w:fldChar w:fldCharType="separate"/>
      </w:r>
      <w:r w:rsidRPr="006E139C">
        <w:t>29</w:t>
      </w:r>
      <w:r w:rsidRPr="006E139C">
        <w:fldChar w:fldCharType="end"/>
      </w:r>
    </w:p>
    <w:p w14:paraId="489052AA" w14:textId="7B831E0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8.2.6.2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_Toc162517456 \h </w:instrText>
      </w:r>
      <w:r w:rsidRPr="006E139C">
        <w:fldChar w:fldCharType="separate"/>
      </w:r>
      <w:r w:rsidRPr="006E139C">
        <w:t>30</w:t>
      </w:r>
      <w:r w:rsidRPr="006E139C">
        <w:fldChar w:fldCharType="end"/>
      </w:r>
    </w:p>
    <w:p w14:paraId="63C01C79" w14:textId="738899F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8.2.6.3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_Toc162517457 \h </w:instrText>
      </w:r>
      <w:r w:rsidRPr="006E139C">
        <w:fldChar w:fldCharType="separate"/>
      </w:r>
      <w:r w:rsidRPr="006E139C">
        <w:t>31</w:t>
      </w:r>
      <w:r w:rsidRPr="006E139C">
        <w:fldChar w:fldCharType="end"/>
      </w:r>
    </w:p>
    <w:p w14:paraId="5C112A31" w14:textId="2D0D90B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8.2.6.4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_Toc162517458 \h </w:instrText>
      </w:r>
      <w:r w:rsidRPr="006E139C">
        <w:fldChar w:fldCharType="separate"/>
      </w:r>
      <w:r w:rsidRPr="006E139C">
        <w:t>31</w:t>
      </w:r>
      <w:r w:rsidRPr="006E139C">
        <w:fldChar w:fldCharType="end"/>
      </w:r>
    </w:p>
    <w:p w14:paraId="198C8AA5" w14:textId="449D4E9A"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8.2.7</w:t>
      </w:r>
      <w:r w:rsidRPr="006E139C">
        <w:rPr>
          <w:rFonts w:asciiTheme="minorHAnsi" w:eastAsiaTheme="minorEastAsia" w:hAnsiTheme="minorHAnsi" w:cstheme="minorBidi"/>
          <w:kern w:val="2"/>
          <w:sz w:val="22"/>
          <w:szCs w:val="22"/>
          <w14:ligatures w14:val="standardContextual"/>
        </w:rPr>
        <w:tab/>
      </w:r>
      <w:r w:rsidRPr="006E139C">
        <w:t>E1 Release</w:t>
      </w:r>
      <w:r w:rsidRPr="006E139C">
        <w:tab/>
      </w:r>
      <w:r w:rsidRPr="006E139C">
        <w:fldChar w:fldCharType="begin"/>
      </w:r>
      <w:r w:rsidRPr="006E139C">
        <w:instrText xml:space="preserve"> PAGEREF _Toc162517459 \h </w:instrText>
      </w:r>
      <w:r w:rsidRPr="006E139C">
        <w:fldChar w:fldCharType="separate"/>
      </w:r>
      <w:r w:rsidRPr="006E139C">
        <w:t>31</w:t>
      </w:r>
      <w:r w:rsidRPr="006E139C">
        <w:fldChar w:fldCharType="end"/>
      </w:r>
    </w:p>
    <w:p w14:paraId="3FAFA48C" w14:textId="2F2F765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8.2.7.1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_Toc162517460 \h </w:instrText>
      </w:r>
      <w:r w:rsidRPr="006E139C">
        <w:fldChar w:fldCharType="separate"/>
      </w:r>
      <w:r w:rsidRPr="006E139C">
        <w:t>31</w:t>
      </w:r>
      <w:r w:rsidRPr="006E139C">
        <w:fldChar w:fldCharType="end"/>
      </w:r>
    </w:p>
    <w:p w14:paraId="50486913" w14:textId="36AAA6C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8.2.7.2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_Toc162517461 \h </w:instrText>
      </w:r>
      <w:r w:rsidRPr="006E139C">
        <w:fldChar w:fldCharType="separate"/>
      </w:r>
      <w:r w:rsidRPr="006E139C">
        <w:t>31</w:t>
      </w:r>
      <w:r w:rsidRPr="006E139C">
        <w:fldChar w:fldCharType="end"/>
      </w:r>
    </w:p>
    <w:p w14:paraId="04F3CC0E" w14:textId="2DE8C91B"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8.2.7.2.1</w:t>
      </w:r>
      <w:r w:rsidRPr="006E139C">
        <w:rPr>
          <w:rFonts w:asciiTheme="minorHAnsi" w:eastAsiaTheme="minorEastAsia" w:hAnsiTheme="minorHAnsi" w:cstheme="minorBidi"/>
          <w:kern w:val="2"/>
          <w:sz w:val="22"/>
          <w:szCs w:val="22"/>
          <w14:ligatures w14:val="standardContextual"/>
        </w:rPr>
        <w:tab/>
      </w:r>
      <w:r w:rsidRPr="006E139C">
        <w:t>E1 Release Procedure Initiated from the gNB-CU-CP</w:t>
      </w:r>
      <w:r w:rsidRPr="006E139C">
        <w:tab/>
      </w:r>
      <w:r w:rsidRPr="006E139C">
        <w:fldChar w:fldCharType="begin"/>
      </w:r>
      <w:r w:rsidRPr="006E139C">
        <w:instrText xml:space="preserve"> PAGEREF _Toc162517462 \h </w:instrText>
      </w:r>
      <w:r w:rsidRPr="006E139C">
        <w:fldChar w:fldCharType="separate"/>
      </w:r>
      <w:r w:rsidRPr="006E139C">
        <w:t>31</w:t>
      </w:r>
      <w:r w:rsidRPr="006E139C">
        <w:fldChar w:fldCharType="end"/>
      </w:r>
    </w:p>
    <w:p w14:paraId="17E7F9DF" w14:textId="1BD305BF"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8.2.7.2.2</w:t>
      </w:r>
      <w:r w:rsidRPr="006E139C">
        <w:rPr>
          <w:rFonts w:asciiTheme="minorHAnsi" w:eastAsiaTheme="minorEastAsia" w:hAnsiTheme="minorHAnsi" w:cstheme="minorBidi"/>
          <w:kern w:val="2"/>
          <w:sz w:val="22"/>
          <w:szCs w:val="22"/>
          <w14:ligatures w14:val="standardContextual"/>
        </w:rPr>
        <w:tab/>
      </w:r>
      <w:r w:rsidRPr="006E139C">
        <w:t>E1 Release Procedure Initiated from the gNB-CU-UP</w:t>
      </w:r>
      <w:r w:rsidRPr="006E139C">
        <w:tab/>
      </w:r>
      <w:r w:rsidRPr="006E139C">
        <w:fldChar w:fldCharType="begin"/>
      </w:r>
      <w:r w:rsidRPr="006E139C">
        <w:instrText xml:space="preserve"> PAGEREF _Toc162517463 \h </w:instrText>
      </w:r>
      <w:r w:rsidRPr="006E139C">
        <w:fldChar w:fldCharType="separate"/>
      </w:r>
      <w:r w:rsidRPr="006E139C">
        <w:t>32</w:t>
      </w:r>
      <w:r w:rsidRPr="006E139C">
        <w:fldChar w:fldCharType="end"/>
      </w:r>
    </w:p>
    <w:p w14:paraId="3969B01C" w14:textId="417F2A0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8.2.7.3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_Toc162517464 \h </w:instrText>
      </w:r>
      <w:r w:rsidRPr="006E139C">
        <w:fldChar w:fldCharType="separate"/>
      </w:r>
      <w:r w:rsidRPr="006E139C">
        <w:t>32</w:t>
      </w:r>
      <w:r w:rsidRPr="006E139C">
        <w:fldChar w:fldCharType="end"/>
      </w:r>
    </w:p>
    <w:p w14:paraId="269602AE" w14:textId="6D4C48B6"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8.2.8</w:t>
      </w:r>
      <w:r w:rsidRPr="006E139C">
        <w:rPr>
          <w:rFonts w:asciiTheme="minorHAnsi" w:eastAsiaTheme="minorEastAsia" w:hAnsiTheme="minorHAnsi" w:cstheme="minorBidi"/>
          <w:kern w:val="2"/>
          <w:sz w:val="22"/>
          <w:szCs w:val="22"/>
          <w14:ligatures w14:val="standardContextual"/>
        </w:rPr>
        <w:tab/>
      </w:r>
      <w:r w:rsidRPr="006E139C">
        <w:t>gNB-CU-UP Status Indication</w:t>
      </w:r>
      <w:r w:rsidRPr="006E139C">
        <w:tab/>
      </w:r>
      <w:r w:rsidRPr="006E139C">
        <w:fldChar w:fldCharType="begin"/>
      </w:r>
      <w:r w:rsidRPr="006E139C">
        <w:instrText xml:space="preserve"> PAGEREF _Toc162517465 \h </w:instrText>
      </w:r>
      <w:r w:rsidRPr="006E139C">
        <w:fldChar w:fldCharType="separate"/>
      </w:r>
      <w:r w:rsidRPr="006E139C">
        <w:t>33</w:t>
      </w:r>
      <w:r w:rsidRPr="006E139C">
        <w:fldChar w:fldCharType="end"/>
      </w:r>
    </w:p>
    <w:p w14:paraId="63F1A540" w14:textId="5542113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lastRenderedPageBreak/>
        <w:t>8.2.8.1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_Toc162517466 \h </w:instrText>
      </w:r>
      <w:r w:rsidRPr="006E139C">
        <w:fldChar w:fldCharType="separate"/>
      </w:r>
      <w:r w:rsidRPr="006E139C">
        <w:t>33</w:t>
      </w:r>
      <w:r w:rsidRPr="006E139C">
        <w:fldChar w:fldCharType="end"/>
      </w:r>
    </w:p>
    <w:p w14:paraId="485D7280" w14:textId="059E867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8.2.8.2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_Toc162517467 \h </w:instrText>
      </w:r>
      <w:r w:rsidRPr="006E139C">
        <w:fldChar w:fldCharType="separate"/>
      </w:r>
      <w:r w:rsidRPr="006E139C">
        <w:t>33</w:t>
      </w:r>
      <w:r w:rsidRPr="006E139C">
        <w:fldChar w:fldCharType="end"/>
      </w:r>
    </w:p>
    <w:p w14:paraId="43FE61B4" w14:textId="6476104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8.2.8.3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_Toc162517468 \h </w:instrText>
      </w:r>
      <w:r w:rsidRPr="006E139C">
        <w:fldChar w:fldCharType="separate"/>
      </w:r>
      <w:r w:rsidRPr="006E139C">
        <w:t>33</w:t>
      </w:r>
      <w:r w:rsidRPr="006E139C">
        <w:fldChar w:fldCharType="end"/>
      </w:r>
    </w:p>
    <w:p w14:paraId="10F721FE" w14:textId="5003563D"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8.2.9</w:t>
      </w:r>
      <w:r w:rsidRPr="006E139C">
        <w:rPr>
          <w:rFonts w:asciiTheme="minorHAnsi" w:eastAsiaTheme="minorEastAsia" w:hAnsiTheme="minorHAnsi" w:cstheme="minorBidi"/>
          <w:kern w:val="2"/>
          <w:sz w:val="22"/>
          <w:szCs w:val="22"/>
          <w14:ligatures w14:val="standardContextual"/>
        </w:rPr>
        <w:tab/>
      </w:r>
      <w:r w:rsidRPr="006E139C">
        <w:t>Resource Status Reporting Initiation</w:t>
      </w:r>
      <w:r w:rsidRPr="006E139C">
        <w:tab/>
      </w:r>
      <w:r w:rsidRPr="006E139C">
        <w:fldChar w:fldCharType="begin"/>
      </w:r>
      <w:r w:rsidRPr="006E139C">
        <w:instrText xml:space="preserve"> PAGEREF _Toc162517469 \h </w:instrText>
      </w:r>
      <w:r w:rsidRPr="006E139C">
        <w:fldChar w:fldCharType="separate"/>
      </w:r>
      <w:r w:rsidRPr="006E139C">
        <w:t>33</w:t>
      </w:r>
      <w:r w:rsidRPr="006E139C">
        <w:fldChar w:fldCharType="end"/>
      </w:r>
    </w:p>
    <w:p w14:paraId="73DFBA74" w14:textId="09910F4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8.2.9.1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_Toc162517470 \h </w:instrText>
      </w:r>
      <w:r w:rsidRPr="006E139C">
        <w:fldChar w:fldCharType="separate"/>
      </w:r>
      <w:r w:rsidRPr="006E139C">
        <w:t>33</w:t>
      </w:r>
      <w:r w:rsidRPr="006E139C">
        <w:fldChar w:fldCharType="end"/>
      </w:r>
    </w:p>
    <w:p w14:paraId="6900E248" w14:textId="1AB9015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8.2.9.2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_Toc162517471 \h </w:instrText>
      </w:r>
      <w:r w:rsidRPr="006E139C">
        <w:fldChar w:fldCharType="separate"/>
      </w:r>
      <w:r w:rsidRPr="006E139C">
        <w:t>33</w:t>
      </w:r>
      <w:r w:rsidRPr="006E139C">
        <w:fldChar w:fldCharType="end"/>
      </w:r>
    </w:p>
    <w:p w14:paraId="61F5E4F5" w14:textId="01FA031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8.2.9.3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_Toc162517472 \h </w:instrText>
      </w:r>
      <w:r w:rsidRPr="006E139C">
        <w:fldChar w:fldCharType="separate"/>
      </w:r>
      <w:r w:rsidRPr="006E139C">
        <w:t>34</w:t>
      </w:r>
      <w:r w:rsidRPr="006E139C">
        <w:fldChar w:fldCharType="end"/>
      </w:r>
    </w:p>
    <w:p w14:paraId="315D6E0F" w14:textId="3F48A87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8.2.9.4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_Toc162517473 \h </w:instrText>
      </w:r>
      <w:r w:rsidRPr="006E139C">
        <w:fldChar w:fldCharType="separate"/>
      </w:r>
      <w:r w:rsidRPr="006E139C">
        <w:t>34</w:t>
      </w:r>
      <w:r w:rsidRPr="006E139C">
        <w:fldChar w:fldCharType="end"/>
      </w:r>
    </w:p>
    <w:p w14:paraId="6854143B" w14:textId="7CDCC369"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8.2.10</w:t>
      </w:r>
      <w:r w:rsidRPr="006E139C">
        <w:rPr>
          <w:rFonts w:asciiTheme="minorHAnsi" w:eastAsiaTheme="minorEastAsia" w:hAnsiTheme="minorHAnsi" w:cstheme="minorBidi"/>
          <w:kern w:val="2"/>
          <w:sz w:val="22"/>
          <w:szCs w:val="22"/>
          <w14:ligatures w14:val="standardContextual"/>
        </w:rPr>
        <w:tab/>
      </w:r>
      <w:r w:rsidRPr="006E139C">
        <w:t>Resource Status Reporting</w:t>
      </w:r>
      <w:r w:rsidRPr="006E139C">
        <w:tab/>
      </w:r>
      <w:r w:rsidRPr="006E139C">
        <w:fldChar w:fldCharType="begin"/>
      </w:r>
      <w:r w:rsidRPr="006E139C">
        <w:instrText xml:space="preserve"> PAGEREF _Toc162517474 \h </w:instrText>
      </w:r>
      <w:r w:rsidRPr="006E139C">
        <w:fldChar w:fldCharType="separate"/>
      </w:r>
      <w:r w:rsidRPr="006E139C">
        <w:t>34</w:t>
      </w:r>
      <w:r w:rsidRPr="006E139C">
        <w:fldChar w:fldCharType="end"/>
      </w:r>
    </w:p>
    <w:p w14:paraId="7C991304" w14:textId="33E8425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8.2.10.1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_Toc162517475 \h </w:instrText>
      </w:r>
      <w:r w:rsidRPr="006E139C">
        <w:fldChar w:fldCharType="separate"/>
      </w:r>
      <w:r w:rsidRPr="006E139C">
        <w:t>34</w:t>
      </w:r>
      <w:r w:rsidRPr="006E139C">
        <w:fldChar w:fldCharType="end"/>
      </w:r>
    </w:p>
    <w:p w14:paraId="177B7CC3" w14:textId="5ADFEF3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8.2.10.2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_Toc162517476 \h </w:instrText>
      </w:r>
      <w:r w:rsidRPr="006E139C">
        <w:fldChar w:fldCharType="separate"/>
      </w:r>
      <w:r w:rsidRPr="006E139C">
        <w:t>35</w:t>
      </w:r>
      <w:r w:rsidRPr="006E139C">
        <w:fldChar w:fldCharType="end"/>
      </w:r>
    </w:p>
    <w:p w14:paraId="776E0580" w14:textId="2DA15B5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8.2.10.3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_Toc162517477 \h </w:instrText>
      </w:r>
      <w:r w:rsidRPr="006E139C">
        <w:fldChar w:fldCharType="separate"/>
      </w:r>
      <w:r w:rsidRPr="006E139C">
        <w:t>35</w:t>
      </w:r>
      <w:r w:rsidRPr="006E139C">
        <w:fldChar w:fldCharType="end"/>
      </w:r>
    </w:p>
    <w:p w14:paraId="52D5F656" w14:textId="1689087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8.2.10.4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_Toc162517478 \h </w:instrText>
      </w:r>
      <w:r w:rsidRPr="006E139C">
        <w:fldChar w:fldCharType="separate"/>
      </w:r>
      <w:r w:rsidRPr="006E139C">
        <w:t>35</w:t>
      </w:r>
      <w:r w:rsidRPr="006E139C">
        <w:fldChar w:fldCharType="end"/>
      </w:r>
    </w:p>
    <w:p w14:paraId="75581E60" w14:textId="401ADD8A"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8.3</w:t>
      </w:r>
      <w:r w:rsidRPr="006E139C">
        <w:rPr>
          <w:rFonts w:asciiTheme="minorHAnsi" w:eastAsiaTheme="minorEastAsia" w:hAnsiTheme="minorHAnsi" w:cstheme="minorBidi"/>
          <w:kern w:val="2"/>
          <w:sz w:val="22"/>
          <w:szCs w:val="22"/>
          <w14:ligatures w14:val="standardContextual"/>
        </w:rPr>
        <w:tab/>
      </w:r>
      <w:r w:rsidRPr="006E139C">
        <w:t>Bearer Context Management procedures</w:t>
      </w:r>
      <w:r w:rsidRPr="006E139C">
        <w:tab/>
      </w:r>
      <w:r w:rsidRPr="006E139C">
        <w:fldChar w:fldCharType="begin"/>
      </w:r>
      <w:r w:rsidRPr="006E139C">
        <w:instrText xml:space="preserve"> PAGEREF _Toc162517479 \h </w:instrText>
      </w:r>
      <w:r w:rsidRPr="006E139C">
        <w:fldChar w:fldCharType="separate"/>
      </w:r>
      <w:r w:rsidRPr="006E139C">
        <w:t>35</w:t>
      </w:r>
      <w:r w:rsidRPr="006E139C">
        <w:fldChar w:fldCharType="end"/>
      </w:r>
    </w:p>
    <w:p w14:paraId="5092409C" w14:textId="7938689B"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8.3.1</w:t>
      </w:r>
      <w:r w:rsidRPr="006E139C">
        <w:rPr>
          <w:rFonts w:asciiTheme="minorHAnsi" w:eastAsiaTheme="minorEastAsia" w:hAnsiTheme="minorHAnsi" w:cstheme="minorBidi"/>
          <w:kern w:val="2"/>
          <w:sz w:val="22"/>
          <w:szCs w:val="22"/>
          <w14:ligatures w14:val="standardContextual"/>
        </w:rPr>
        <w:tab/>
      </w:r>
      <w:r w:rsidRPr="006E139C">
        <w:t>Bearer Context Setup</w:t>
      </w:r>
      <w:r w:rsidRPr="006E139C">
        <w:tab/>
      </w:r>
      <w:r w:rsidRPr="006E139C">
        <w:fldChar w:fldCharType="begin"/>
      </w:r>
      <w:r w:rsidRPr="006E139C">
        <w:instrText xml:space="preserve"> PAGEREF _Toc162517480 \h </w:instrText>
      </w:r>
      <w:r w:rsidRPr="006E139C">
        <w:fldChar w:fldCharType="separate"/>
      </w:r>
      <w:r w:rsidRPr="006E139C">
        <w:t>35</w:t>
      </w:r>
      <w:r w:rsidRPr="006E139C">
        <w:fldChar w:fldCharType="end"/>
      </w:r>
    </w:p>
    <w:p w14:paraId="15C584B4" w14:textId="6E5C87B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_Toc162517481 \h </w:instrText>
      </w:r>
      <w:r w:rsidRPr="006E139C">
        <w:fldChar w:fldCharType="separate"/>
      </w:r>
      <w:r w:rsidRPr="006E139C">
        <w:t>35</w:t>
      </w:r>
      <w:r w:rsidRPr="006E139C">
        <w:fldChar w:fldCharType="end"/>
      </w:r>
    </w:p>
    <w:p w14:paraId="5580B3AC" w14:textId="377D62C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_Toc162517482 \h </w:instrText>
      </w:r>
      <w:r w:rsidRPr="006E139C">
        <w:fldChar w:fldCharType="separate"/>
      </w:r>
      <w:r w:rsidRPr="006E139C">
        <w:t>35</w:t>
      </w:r>
      <w:r w:rsidRPr="006E139C">
        <w:fldChar w:fldCharType="end"/>
      </w:r>
    </w:p>
    <w:p w14:paraId="4579B5DC" w14:textId="2706177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_Toc162517483 \h </w:instrText>
      </w:r>
      <w:r w:rsidRPr="006E139C">
        <w:fldChar w:fldCharType="separate"/>
      </w:r>
      <w:r w:rsidRPr="006E139C">
        <w:t>40</w:t>
      </w:r>
      <w:r w:rsidRPr="006E139C">
        <w:fldChar w:fldCharType="end"/>
      </w:r>
    </w:p>
    <w:p w14:paraId="694293BC" w14:textId="33E5B8B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_Toc162517484 \h </w:instrText>
      </w:r>
      <w:r w:rsidRPr="006E139C">
        <w:fldChar w:fldCharType="separate"/>
      </w:r>
      <w:r w:rsidRPr="006E139C">
        <w:t>40</w:t>
      </w:r>
      <w:r w:rsidRPr="006E139C">
        <w:fldChar w:fldCharType="end"/>
      </w:r>
    </w:p>
    <w:p w14:paraId="3A2A72D5" w14:textId="25E780F9"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8.3.2</w:t>
      </w:r>
      <w:r w:rsidRPr="006E139C">
        <w:rPr>
          <w:rFonts w:asciiTheme="minorHAnsi" w:eastAsiaTheme="minorEastAsia" w:hAnsiTheme="minorHAnsi" w:cstheme="minorBidi"/>
          <w:kern w:val="2"/>
          <w:sz w:val="22"/>
          <w:szCs w:val="22"/>
          <w14:ligatures w14:val="standardContextual"/>
        </w:rPr>
        <w:tab/>
      </w:r>
      <w:r w:rsidRPr="006E139C">
        <w:t>Bearer Context Modification (gNB-CU-CP initiated)</w:t>
      </w:r>
      <w:r w:rsidRPr="006E139C">
        <w:tab/>
      </w:r>
      <w:r w:rsidRPr="006E139C">
        <w:fldChar w:fldCharType="begin"/>
      </w:r>
      <w:r w:rsidRPr="006E139C">
        <w:instrText xml:space="preserve"> PAGEREF _Toc162517485 \h </w:instrText>
      </w:r>
      <w:r w:rsidRPr="006E139C">
        <w:fldChar w:fldCharType="separate"/>
      </w:r>
      <w:r w:rsidRPr="006E139C">
        <w:t>41</w:t>
      </w:r>
      <w:r w:rsidRPr="006E139C">
        <w:fldChar w:fldCharType="end"/>
      </w:r>
    </w:p>
    <w:p w14:paraId="09841F90" w14:textId="353E34C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_Toc162517486 \h </w:instrText>
      </w:r>
      <w:r w:rsidRPr="006E139C">
        <w:fldChar w:fldCharType="separate"/>
      </w:r>
      <w:r w:rsidRPr="006E139C">
        <w:t>41</w:t>
      </w:r>
      <w:r w:rsidRPr="006E139C">
        <w:fldChar w:fldCharType="end"/>
      </w:r>
    </w:p>
    <w:p w14:paraId="2CBB840C" w14:textId="72FECBC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_Toc162517487 \h </w:instrText>
      </w:r>
      <w:r w:rsidRPr="006E139C">
        <w:fldChar w:fldCharType="separate"/>
      </w:r>
      <w:r w:rsidRPr="006E139C">
        <w:t>41</w:t>
      </w:r>
      <w:r w:rsidRPr="006E139C">
        <w:fldChar w:fldCharType="end"/>
      </w:r>
    </w:p>
    <w:p w14:paraId="30C584B2" w14:textId="06C2A25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8.3.2.3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_Toc162517488 \h </w:instrText>
      </w:r>
      <w:r w:rsidRPr="006E139C">
        <w:fldChar w:fldCharType="separate"/>
      </w:r>
      <w:r w:rsidRPr="006E139C">
        <w:t>47</w:t>
      </w:r>
      <w:r w:rsidRPr="006E139C">
        <w:fldChar w:fldCharType="end"/>
      </w:r>
    </w:p>
    <w:p w14:paraId="24806D51" w14:textId="08989E7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8.3.2.4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_Toc162517489 \h </w:instrText>
      </w:r>
      <w:r w:rsidRPr="006E139C">
        <w:fldChar w:fldCharType="separate"/>
      </w:r>
      <w:r w:rsidRPr="006E139C">
        <w:t>47</w:t>
      </w:r>
      <w:r w:rsidRPr="006E139C">
        <w:fldChar w:fldCharType="end"/>
      </w:r>
    </w:p>
    <w:p w14:paraId="6DEE8F4B" w14:textId="0A69C8CD"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8.3.3</w:t>
      </w:r>
      <w:r w:rsidRPr="006E139C">
        <w:rPr>
          <w:rFonts w:asciiTheme="minorHAnsi" w:eastAsiaTheme="minorEastAsia" w:hAnsiTheme="minorHAnsi" w:cstheme="minorBidi"/>
          <w:kern w:val="2"/>
          <w:sz w:val="22"/>
          <w:szCs w:val="22"/>
          <w14:ligatures w14:val="standardContextual"/>
        </w:rPr>
        <w:tab/>
      </w:r>
      <w:r w:rsidRPr="006E139C">
        <w:t>Bearer Context Modification Required (gNB-CU-UP initiated)</w:t>
      </w:r>
      <w:r w:rsidRPr="006E139C">
        <w:tab/>
      </w:r>
      <w:r w:rsidRPr="006E139C">
        <w:fldChar w:fldCharType="begin"/>
      </w:r>
      <w:r w:rsidRPr="006E139C">
        <w:instrText xml:space="preserve"> PAGEREF _Toc162517490 \h </w:instrText>
      </w:r>
      <w:r w:rsidRPr="006E139C">
        <w:fldChar w:fldCharType="separate"/>
      </w:r>
      <w:r w:rsidRPr="006E139C">
        <w:t>47</w:t>
      </w:r>
      <w:r w:rsidRPr="006E139C">
        <w:fldChar w:fldCharType="end"/>
      </w:r>
    </w:p>
    <w:p w14:paraId="73FC2C66" w14:textId="3CBF11F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8.3.3.1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_Toc162517491 \h </w:instrText>
      </w:r>
      <w:r w:rsidRPr="006E139C">
        <w:fldChar w:fldCharType="separate"/>
      </w:r>
      <w:r w:rsidRPr="006E139C">
        <w:t>47</w:t>
      </w:r>
      <w:r w:rsidRPr="006E139C">
        <w:fldChar w:fldCharType="end"/>
      </w:r>
    </w:p>
    <w:p w14:paraId="2C404482" w14:textId="2F01560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8.3.3.2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_Toc162517492 \h </w:instrText>
      </w:r>
      <w:r w:rsidRPr="006E139C">
        <w:fldChar w:fldCharType="separate"/>
      </w:r>
      <w:r w:rsidRPr="006E139C">
        <w:t>48</w:t>
      </w:r>
      <w:r w:rsidRPr="006E139C">
        <w:fldChar w:fldCharType="end"/>
      </w:r>
    </w:p>
    <w:p w14:paraId="38910804" w14:textId="704E98A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8.3.3.3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_Toc162517493 \h </w:instrText>
      </w:r>
      <w:r w:rsidRPr="006E139C">
        <w:fldChar w:fldCharType="separate"/>
      </w:r>
      <w:r w:rsidRPr="006E139C">
        <w:t>48</w:t>
      </w:r>
      <w:r w:rsidRPr="006E139C">
        <w:fldChar w:fldCharType="end"/>
      </w:r>
    </w:p>
    <w:p w14:paraId="2EED64A9" w14:textId="193F3C74"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8.3.4</w:t>
      </w:r>
      <w:r w:rsidRPr="006E139C">
        <w:rPr>
          <w:rFonts w:asciiTheme="minorHAnsi" w:eastAsiaTheme="minorEastAsia" w:hAnsiTheme="minorHAnsi" w:cstheme="minorBidi"/>
          <w:kern w:val="2"/>
          <w:sz w:val="22"/>
          <w:szCs w:val="22"/>
          <w14:ligatures w14:val="standardContextual"/>
        </w:rPr>
        <w:tab/>
      </w:r>
      <w:r w:rsidRPr="006E139C">
        <w:t>Bearer Context Release (gNB-CU-CP initiated)</w:t>
      </w:r>
      <w:r w:rsidRPr="006E139C">
        <w:tab/>
      </w:r>
      <w:r w:rsidRPr="006E139C">
        <w:fldChar w:fldCharType="begin"/>
      </w:r>
      <w:r w:rsidRPr="006E139C">
        <w:instrText xml:space="preserve"> PAGEREF _Toc162517494 \h </w:instrText>
      </w:r>
      <w:r w:rsidRPr="006E139C">
        <w:fldChar w:fldCharType="separate"/>
      </w:r>
      <w:r w:rsidRPr="006E139C">
        <w:t>48</w:t>
      </w:r>
      <w:r w:rsidRPr="006E139C">
        <w:fldChar w:fldCharType="end"/>
      </w:r>
    </w:p>
    <w:p w14:paraId="643B6DC0" w14:textId="55F9145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8.3.4.1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_Toc162517495 \h </w:instrText>
      </w:r>
      <w:r w:rsidRPr="006E139C">
        <w:fldChar w:fldCharType="separate"/>
      </w:r>
      <w:r w:rsidRPr="006E139C">
        <w:t>48</w:t>
      </w:r>
      <w:r w:rsidRPr="006E139C">
        <w:fldChar w:fldCharType="end"/>
      </w:r>
    </w:p>
    <w:p w14:paraId="56EE4E18" w14:textId="4401786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8.3.4.2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_Toc162517496 \h </w:instrText>
      </w:r>
      <w:r w:rsidRPr="006E139C">
        <w:fldChar w:fldCharType="separate"/>
      </w:r>
      <w:r w:rsidRPr="006E139C">
        <w:t>49</w:t>
      </w:r>
      <w:r w:rsidRPr="006E139C">
        <w:fldChar w:fldCharType="end"/>
      </w:r>
    </w:p>
    <w:p w14:paraId="0F36C56A" w14:textId="6AFEEB9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8.3.4.3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_Toc162517497 \h </w:instrText>
      </w:r>
      <w:r w:rsidRPr="006E139C">
        <w:fldChar w:fldCharType="separate"/>
      </w:r>
      <w:r w:rsidRPr="006E139C">
        <w:t>49</w:t>
      </w:r>
      <w:r w:rsidRPr="006E139C">
        <w:fldChar w:fldCharType="end"/>
      </w:r>
    </w:p>
    <w:p w14:paraId="43402D0E" w14:textId="3321C60A"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8.3.5</w:t>
      </w:r>
      <w:r w:rsidRPr="006E139C">
        <w:rPr>
          <w:rFonts w:asciiTheme="minorHAnsi" w:eastAsiaTheme="minorEastAsia" w:hAnsiTheme="minorHAnsi" w:cstheme="minorBidi"/>
          <w:kern w:val="2"/>
          <w:sz w:val="22"/>
          <w:szCs w:val="22"/>
          <w14:ligatures w14:val="standardContextual"/>
        </w:rPr>
        <w:tab/>
      </w:r>
      <w:r w:rsidRPr="006E139C">
        <w:t>Bearer Context Release Request (gNB-CU-UP initiated)</w:t>
      </w:r>
      <w:r w:rsidRPr="006E139C">
        <w:tab/>
      </w:r>
      <w:r w:rsidRPr="006E139C">
        <w:fldChar w:fldCharType="begin"/>
      </w:r>
      <w:r w:rsidRPr="006E139C">
        <w:instrText xml:space="preserve"> PAGEREF _Toc162517498 \h </w:instrText>
      </w:r>
      <w:r w:rsidRPr="006E139C">
        <w:fldChar w:fldCharType="separate"/>
      </w:r>
      <w:r w:rsidRPr="006E139C">
        <w:t>49</w:t>
      </w:r>
      <w:r w:rsidRPr="006E139C">
        <w:fldChar w:fldCharType="end"/>
      </w:r>
    </w:p>
    <w:p w14:paraId="100D38BF" w14:textId="2404AE7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8.3.5.1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_Toc162517499 \h </w:instrText>
      </w:r>
      <w:r w:rsidRPr="006E139C">
        <w:fldChar w:fldCharType="separate"/>
      </w:r>
      <w:r w:rsidRPr="006E139C">
        <w:t>49</w:t>
      </w:r>
      <w:r w:rsidRPr="006E139C">
        <w:fldChar w:fldCharType="end"/>
      </w:r>
    </w:p>
    <w:p w14:paraId="6646B5E0" w14:textId="35DB8DE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8.3.5.2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_Toc162517500 \h </w:instrText>
      </w:r>
      <w:r w:rsidRPr="006E139C">
        <w:fldChar w:fldCharType="separate"/>
      </w:r>
      <w:r w:rsidRPr="006E139C">
        <w:t>49</w:t>
      </w:r>
      <w:r w:rsidRPr="006E139C">
        <w:fldChar w:fldCharType="end"/>
      </w:r>
    </w:p>
    <w:p w14:paraId="41BC3EF2" w14:textId="28FD35E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8.3.5.3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_Toc162517501 \h </w:instrText>
      </w:r>
      <w:r w:rsidRPr="006E139C">
        <w:fldChar w:fldCharType="separate"/>
      </w:r>
      <w:r w:rsidRPr="006E139C">
        <w:t>50</w:t>
      </w:r>
      <w:r w:rsidRPr="006E139C">
        <w:fldChar w:fldCharType="end"/>
      </w:r>
    </w:p>
    <w:p w14:paraId="6DC7AB52" w14:textId="11CE12E8"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8.3.6</w:t>
      </w:r>
      <w:r w:rsidRPr="006E139C">
        <w:rPr>
          <w:rFonts w:asciiTheme="minorHAnsi" w:eastAsiaTheme="minorEastAsia" w:hAnsiTheme="minorHAnsi" w:cstheme="minorBidi"/>
          <w:kern w:val="2"/>
          <w:sz w:val="22"/>
          <w:szCs w:val="22"/>
          <w14:ligatures w14:val="standardContextual"/>
        </w:rPr>
        <w:tab/>
      </w:r>
      <w:r w:rsidRPr="006E139C">
        <w:t>Bearer Context Inactivity Notification</w:t>
      </w:r>
      <w:r w:rsidRPr="006E139C">
        <w:tab/>
      </w:r>
      <w:r w:rsidRPr="006E139C">
        <w:fldChar w:fldCharType="begin"/>
      </w:r>
      <w:r w:rsidRPr="006E139C">
        <w:instrText xml:space="preserve"> PAGEREF _Toc162517502 \h </w:instrText>
      </w:r>
      <w:r w:rsidRPr="006E139C">
        <w:fldChar w:fldCharType="separate"/>
      </w:r>
      <w:r w:rsidRPr="006E139C">
        <w:t>50</w:t>
      </w:r>
      <w:r w:rsidRPr="006E139C">
        <w:fldChar w:fldCharType="end"/>
      </w:r>
    </w:p>
    <w:p w14:paraId="200447BA" w14:textId="0A19EDF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8.3.6.1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_Toc162517503 \h </w:instrText>
      </w:r>
      <w:r w:rsidRPr="006E139C">
        <w:fldChar w:fldCharType="separate"/>
      </w:r>
      <w:r w:rsidRPr="006E139C">
        <w:t>50</w:t>
      </w:r>
      <w:r w:rsidRPr="006E139C">
        <w:fldChar w:fldCharType="end"/>
      </w:r>
    </w:p>
    <w:p w14:paraId="5F406370" w14:textId="55CA077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8.3.6.2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_Toc162517504 \h </w:instrText>
      </w:r>
      <w:r w:rsidRPr="006E139C">
        <w:fldChar w:fldCharType="separate"/>
      </w:r>
      <w:r w:rsidRPr="006E139C">
        <w:t>50</w:t>
      </w:r>
      <w:r w:rsidRPr="006E139C">
        <w:fldChar w:fldCharType="end"/>
      </w:r>
    </w:p>
    <w:p w14:paraId="4433BAB8" w14:textId="65DE412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8.3.6.3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_Toc162517505 \h </w:instrText>
      </w:r>
      <w:r w:rsidRPr="006E139C">
        <w:fldChar w:fldCharType="separate"/>
      </w:r>
      <w:r w:rsidRPr="006E139C">
        <w:t>50</w:t>
      </w:r>
      <w:r w:rsidRPr="006E139C">
        <w:fldChar w:fldCharType="end"/>
      </w:r>
    </w:p>
    <w:p w14:paraId="0F8F086D" w14:textId="5C8025A2"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8.3.7</w:t>
      </w:r>
      <w:r w:rsidRPr="006E139C">
        <w:rPr>
          <w:rFonts w:asciiTheme="minorHAnsi" w:eastAsiaTheme="minorEastAsia" w:hAnsiTheme="minorHAnsi" w:cstheme="minorBidi"/>
          <w:kern w:val="2"/>
          <w:sz w:val="22"/>
          <w:szCs w:val="22"/>
          <w14:ligatures w14:val="standardContextual"/>
        </w:rPr>
        <w:tab/>
      </w:r>
      <w:r w:rsidRPr="006E139C">
        <w:t>DL Data Notification</w:t>
      </w:r>
      <w:r w:rsidRPr="006E139C">
        <w:tab/>
      </w:r>
      <w:r w:rsidRPr="006E139C">
        <w:fldChar w:fldCharType="begin"/>
      </w:r>
      <w:r w:rsidRPr="006E139C">
        <w:instrText xml:space="preserve"> PAGEREF _Toc162517506 \h </w:instrText>
      </w:r>
      <w:r w:rsidRPr="006E139C">
        <w:fldChar w:fldCharType="separate"/>
      </w:r>
      <w:r w:rsidRPr="006E139C">
        <w:t>51</w:t>
      </w:r>
      <w:r w:rsidRPr="006E139C">
        <w:fldChar w:fldCharType="end"/>
      </w:r>
    </w:p>
    <w:p w14:paraId="7D43006E" w14:textId="580C0FD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8.3.7.1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_Toc162517507 \h </w:instrText>
      </w:r>
      <w:r w:rsidRPr="006E139C">
        <w:fldChar w:fldCharType="separate"/>
      </w:r>
      <w:r w:rsidRPr="006E139C">
        <w:t>51</w:t>
      </w:r>
      <w:r w:rsidRPr="006E139C">
        <w:fldChar w:fldCharType="end"/>
      </w:r>
    </w:p>
    <w:p w14:paraId="0E747D11" w14:textId="1AB1059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8.3.7.2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_Toc162517508 \h </w:instrText>
      </w:r>
      <w:r w:rsidRPr="006E139C">
        <w:fldChar w:fldCharType="separate"/>
      </w:r>
      <w:r w:rsidRPr="006E139C">
        <w:t>51</w:t>
      </w:r>
      <w:r w:rsidRPr="006E139C">
        <w:fldChar w:fldCharType="end"/>
      </w:r>
    </w:p>
    <w:p w14:paraId="25EEA774" w14:textId="5E6A609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8.3.7.3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_Toc162517509 \h </w:instrText>
      </w:r>
      <w:r w:rsidRPr="006E139C">
        <w:fldChar w:fldCharType="separate"/>
      </w:r>
      <w:r w:rsidRPr="006E139C">
        <w:t>51</w:t>
      </w:r>
      <w:r w:rsidRPr="006E139C">
        <w:fldChar w:fldCharType="end"/>
      </w:r>
    </w:p>
    <w:p w14:paraId="4F9AE269" w14:textId="48440E71"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8.3.8</w:t>
      </w:r>
      <w:r w:rsidRPr="006E139C">
        <w:rPr>
          <w:rFonts w:asciiTheme="minorHAnsi" w:eastAsiaTheme="minorEastAsia" w:hAnsiTheme="minorHAnsi" w:cstheme="minorBidi"/>
          <w:kern w:val="2"/>
          <w:sz w:val="22"/>
          <w:szCs w:val="22"/>
          <w14:ligatures w14:val="standardContextual"/>
        </w:rPr>
        <w:tab/>
      </w:r>
      <w:r w:rsidRPr="006E139C">
        <w:t>Data Usage Report</w:t>
      </w:r>
      <w:r w:rsidRPr="006E139C">
        <w:tab/>
      </w:r>
      <w:r w:rsidRPr="006E139C">
        <w:fldChar w:fldCharType="begin"/>
      </w:r>
      <w:r w:rsidRPr="006E139C">
        <w:instrText xml:space="preserve"> PAGEREF _Toc162517510 \h </w:instrText>
      </w:r>
      <w:r w:rsidRPr="006E139C">
        <w:fldChar w:fldCharType="separate"/>
      </w:r>
      <w:r w:rsidRPr="006E139C">
        <w:t>51</w:t>
      </w:r>
      <w:r w:rsidRPr="006E139C">
        <w:fldChar w:fldCharType="end"/>
      </w:r>
    </w:p>
    <w:p w14:paraId="03ECA4C0" w14:textId="6843950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8.3.8.1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_Toc162517511 \h </w:instrText>
      </w:r>
      <w:r w:rsidRPr="006E139C">
        <w:fldChar w:fldCharType="separate"/>
      </w:r>
      <w:r w:rsidRPr="006E139C">
        <w:t>51</w:t>
      </w:r>
      <w:r w:rsidRPr="006E139C">
        <w:fldChar w:fldCharType="end"/>
      </w:r>
    </w:p>
    <w:p w14:paraId="2878FB9F" w14:textId="73F7FDA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8.3.8.2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_Toc162517512 \h </w:instrText>
      </w:r>
      <w:r w:rsidRPr="006E139C">
        <w:fldChar w:fldCharType="separate"/>
      </w:r>
      <w:r w:rsidRPr="006E139C">
        <w:t>52</w:t>
      </w:r>
      <w:r w:rsidRPr="006E139C">
        <w:fldChar w:fldCharType="end"/>
      </w:r>
    </w:p>
    <w:p w14:paraId="4459BA22" w14:textId="03FA6E8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8.3.8.3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_Toc162517513 \h </w:instrText>
      </w:r>
      <w:r w:rsidRPr="006E139C">
        <w:fldChar w:fldCharType="separate"/>
      </w:r>
      <w:r w:rsidRPr="006E139C">
        <w:t>52</w:t>
      </w:r>
      <w:r w:rsidRPr="006E139C">
        <w:fldChar w:fldCharType="end"/>
      </w:r>
    </w:p>
    <w:p w14:paraId="41468D1B" w14:textId="017BF889"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8.3.9</w:t>
      </w:r>
      <w:r w:rsidRPr="006E139C">
        <w:rPr>
          <w:rFonts w:asciiTheme="minorHAnsi" w:eastAsiaTheme="minorEastAsia" w:hAnsiTheme="minorHAnsi" w:cstheme="minorBidi"/>
          <w:kern w:val="2"/>
          <w:sz w:val="22"/>
          <w:szCs w:val="22"/>
          <w14:ligatures w14:val="standardContextual"/>
        </w:rPr>
        <w:tab/>
      </w:r>
      <w:r w:rsidRPr="006E139C">
        <w:t>gNB-CU-UP Counter Check</w:t>
      </w:r>
      <w:r w:rsidRPr="006E139C">
        <w:tab/>
      </w:r>
      <w:r w:rsidRPr="006E139C">
        <w:fldChar w:fldCharType="begin"/>
      </w:r>
      <w:r w:rsidRPr="006E139C">
        <w:instrText xml:space="preserve"> PAGEREF _Toc162517514 \h </w:instrText>
      </w:r>
      <w:r w:rsidRPr="006E139C">
        <w:fldChar w:fldCharType="separate"/>
      </w:r>
      <w:r w:rsidRPr="006E139C">
        <w:t>52</w:t>
      </w:r>
      <w:r w:rsidRPr="006E139C">
        <w:fldChar w:fldCharType="end"/>
      </w:r>
    </w:p>
    <w:p w14:paraId="4AA02E15" w14:textId="6D78094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8.3.9.1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_Toc162517515 \h </w:instrText>
      </w:r>
      <w:r w:rsidRPr="006E139C">
        <w:fldChar w:fldCharType="separate"/>
      </w:r>
      <w:r w:rsidRPr="006E139C">
        <w:t>52</w:t>
      </w:r>
      <w:r w:rsidRPr="006E139C">
        <w:fldChar w:fldCharType="end"/>
      </w:r>
    </w:p>
    <w:p w14:paraId="7E14BD55" w14:textId="1D45BF8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8.3.9.2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_Toc162517516 \h </w:instrText>
      </w:r>
      <w:r w:rsidRPr="006E139C">
        <w:fldChar w:fldCharType="separate"/>
      </w:r>
      <w:r w:rsidRPr="006E139C">
        <w:t>52</w:t>
      </w:r>
      <w:r w:rsidRPr="006E139C">
        <w:fldChar w:fldCharType="end"/>
      </w:r>
    </w:p>
    <w:p w14:paraId="7CB060AF" w14:textId="073AFC9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8.3.9.3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_Toc162517517 \h </w:instrText>
      </w:r>
      <w:r w:rsidRPr="006E139C">
        <w:fldChar w:fldCharType="separate"/>
      </w:r>
      <w:r w:rsidRPr="006E139C">
        <w:t>52</w:t>
      </w:r>
      <w:r w:rsidRPr="006E139C">
        <w:fldChar w:fldCharType="end"/>
      </w:r>
    </w:p>
    <w:p w14:paraId="157A0EB1" w14:textId="4DDB7E6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8.3.9.4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_Toc162517518 \h </w:instrText>
      </w:r>
      <w:r w:rsidRPr="006E139C">
        <w:fldChar w:fldCharType="separate"/>
      </w:r>
      <w:r w:rsidRPr="006E139C">
        <w:t>52</w:t>
      </w:r>
      <w:r w:rsidRPr="006E139C">
        <w:fldChar w:fldCharType="end"/>
      </w:r>
    </w:p>
    <w:p w14:paraId="06924C2F" w14:textId="68F08990"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8.3.10</w:t>
      </w:r>
      <w:r w:rsidRPr="006E139C">
        <w:rPr>
          <w:rFonts w:asciiTheme="minorHAnsi" w:eastAsiaTheme="minorEastAsia" w:hAnsiTheme="minorHAnsi" w:cstheme="minorBidi"/>
          <w:kern w:val="2"/>
          <w:sz w:val="22"/>
          <w:szCs w:val="22"/>
          <w14:ligatures w14:val="standardContextual"/>
        </w:rPr>
        <w:tab/>
      </w:r>
      <w:r w:rsidRPr="006E139C">
        <w:t>UL Data Notification</w:t>
      </w:r>
      <w:r w:rsidRPr="006E139C">
        <w:tab/>
      </w:r>
      <w:r w:rsidRPr="006E139C">
        <w:fldChar w:fldCharType="begin"/>
      </w:r>
      <w:r w:rsidRPr="006E139C">
        <w:instrText xml:space="preserve"> PAGEREF _Toc162517519 \h </w:instrText>
      </w:r>
      <w:r w:rsidRPr="006E139C">
        <w:fldChar w:fldCharType="separate"/>
      </w:r>
      <w:r w:rsidRPr="006E139C">
        <w:t>53</w:t>
      </w:r>
      <w:r w:rsidRPr="006E139C">
        <w:fldChar w:fldCharType="end"/>
      </w:r>
    </w:p>
    <w:p w14:paraId="35815D2C" w14:textId="61810BF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8.3.10.1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_Toc162517520 \h </w:instrText>
      </w:r>
      <w:r w:rsidRPr="006E139C">
        <w:fldChar w:fldCharType="separate"/>
      </w:r>
      <w:r w:rsidRPr="006E139C">
        <w:t>53</w:t>
      </w:r>
      <w:r w:rsidRPr="006E139C">
        <w:fldChar w:fldCharType="end"/>
      </w:r>
    </w:p>
    <w:p w14:paraId="3EE0405E" w14:textId="252DCC4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8.3.10.2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_Toc162517521 \h </w:instrText>
      </w:r>
      <w:r w:rsidRPr="006E139C">
        <w:fldChar w:fldCharType="separate"/>
      </w:r>
      <w:r w:rsidRPr="006E139C">
        <w:t>53</w:t>
      </w:r>
      <w:r w:rsidRPr="006E139C">
        <w:fldChar w:fldCharType="end"/>
      </w:r>
    </w:p>
    <w:p w14:paraId="3C1238C1" w14:textId="3DF103A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8.3.10.3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_Toc162517522 \h </w:instrText>
      </w:r>
      <w:r w:rsidRPr="006E139C">
        <w:fldChar w:fldCharType="separate"/>
      </w:r>
      <w:r w:rsidRPr="006E139C">
        <w:t>53</w:t>
      </w:r>
      <w:r w:rsidRPr="006E139C">
        <w:fldChar w:fldCharType="end"/>
      </w:r>
    </w:p>
    <w:p w14:paraId="22181F74" w14:textId="28B88628"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8.3.11</w:t>
      </w:r>
      <w:r w:rsidRPr="006E139C">
        <w:rPr>
          <w:rFonts w:asciiTheme="minorHAnsi" w:eastAsiaTheme="minorEastAsia" w:hAnsiTheme="minorHAnsi" w:cstheme="minorBidi"/>
          <w:kern w:val="2"/>
          <w:sz w:val="22"/>
          <w:szCs w:val="22"/>
          <w14:ligatures w14:val="standardContextual"/>
        </w:rPr>
        <w:tab/>
      </w:r>
      <w:r w:rsidRPr="006E139C">
        <w:t>MR-DC Data Usage Report</w:t>
      </w:r>
      <w:r w:rsidRPr="006E139C">
        <w:tab/>
      </w:r>
      <w:r w:rsidRPr="006E139C">
        <w:fldChar w:fldCharType="begin"/>
      </w:r>
      <w:r w:rsidRPr="006E139C">
        <w:instrText xml:space="preserve"> PAGEREF _Toc162517523 \h </w:instrText>
      </w:r>
      <w:r w:rsidRPr="006E139C">
        <w:fldChar w:fldCharType="separate"/>
      </w:r>
      <w:r w:rsidRPr="006E139C">
        <w:t>53</w:t>
      </w:r>
      <w:r w:rsidRPr="006E139C">
        <w:fldChar w:fldCharType="end"/>
      </w:r>
    </w:p>
    <w:p w14:paraId="127B68BB" w14:textId="5D91D5C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_Toc162517524 \h </w:instrText>
      </w:r>
      <w:r w:rsidRPr="006E139C">
        <w:fldChar w:fldCharType="separate"/>
      </w:r>
      <w:r w:rsidRPr="006E139C">
        <w:t>53</w:t>
      </w:r>
      <w:r w:rsidRPr="006E139C">
        <w:fldChar w:fldCharType="end"/>
      </w:r>
    </w:p>
    <w:p w14:paraId="236D7B44" w14:textId="122C545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_Toc162517525 \h </w:instrText>
      </w:r>
      <w:r w:rsidRPr="006E139C">
        <w:fldChar w:fldCharType="separate"/>
      </w:r>
      <w:r w:rsidRPr="006E139C">
        <w:t>53</w:t>
      </w:r>
      <w:r w:rsidRPr="006E139C">
        <w:fldChar w:fldCharType="end"/>
      </w:r>
    </w:p>
    <w:p w14:paraId="3A1EB56C" w14:textId="4FFA1E9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8.3.11.3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_Toc162517526 \h </w:instrText>
      </w:r>
      <w:r w:rsidRPr="006E139C">
        <w:fldChar w:fldCharType="separate"/>
      </w:r>
      <w:r w:rsidRPr="006E139C">
        <w:t>54</w:t>
      </w:r>
      <w:r w:rsidRPr="006E139C">
        <w:fldChar w:fldCharType="end"/>
      </w:r>
    </w:p>
    <w:p w14:paraId="4722C248" w14:textId="58E1CA27"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8.3.12</w:t>
      </w:r>
      <w:r w:rsidRPr="006E139C">
        <w:rPr>
          <w:rFonts w:asciiTheme="minorHAnsi" w:eastAsiaTheme="minorEastAsia" w:hAnsiTheme="minorHAnsi" w:cstheme="minorBidi"/>
          <w:kern w:val="2"/>
          <w:sz w:val="22"/>
          <w:szCs w:val="22"/>
          <w14:ligatures w14:val="standardContextual"/>
        </w:rPr>
        <w:tab/>
      </w:r>
      <w:r w:rsidRPr="006E139C">
        <w:t>Early Forwarding SN Transfer</w:t>
      </w:r>
      <w:r w:rsidRPr="006E139C">
        <w:tab/>
      </w:r>
      <w:r w:rsidRPr="006E139C">
        <w:fldChar w:fldCharType="begin"/>
      </w:r>
      <w:r w:rsidRPr="006E139C">
        <w:instrText xml:space="preserve"> PAGEREF _Toc162517527 \h </w:instrText>
      </w:r>
      <w:r w:rsidRPr="006E139C">
        <w:fldChar w:fldCharType="separate"/>
      </w:r>
      <w:r w:rsidRPr="006E139C">
        <w:t>54</w:t>
      </w:r>
      <w:r w:rsidRPr="006E139C">
        <w:fldChar w:fldCharType="end"/>
      </w:r>
    </w:p>
    <w:p w14:paraId="1B841A07" w14:textId="0B9A5CF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lastRenderedPageBreak/>
        <w:t>8.3.12.1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_Toc162517528 \h </w:instrText>
      </w:r>
      <w:r w:rsidRPr="006E139C">
        <w:fldChar w:fldCharType="separate"/>
      </w:r>
      <w:r w:rsidRPr="006E139C">
        <w:t>54</w:t>
      </w:r>
      <w:r w:rsidRPr="006E139C">
        <w:fldChar w:fldCharType="end"/>
      </w:r>
    </w:p>
    <w:p w14:paraId="35E7382A" w14:textId="1307783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_Toc162517529 \h </w:instrText>
      </w:r>
      <w:r w:rsidRPr="006E139C">
        <w:fldChar w:fldCharType="separate"/>
      </w:r>
      <w:r w:rsidRPr="006E139C">
        <w:t>54</w:t>
      </w:r>
      <w:r w:rsidRPr="006E139C">
        <w:fldChar w:fldCharType="end"/>
      </w:r>
    </w:p>
    <w:p w14:paraId="026270E3" w14:textId="7077D1B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8.3.12.3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_Toc162517530 \h </w:instrText>
      </w:r>
      <w:r w:rsidRPr="006E139C">
        <w:fldChar w:fldCharType="separate"/>
      </w:r>
      <w:r w:rsidRPr="006E139C">
        <w:t>54</w:t>
      </w:r>
      <w:r w:rsidRPr="006E139C">
        <w:fldChar w:fldCharType="end"/>
      </w:r>
    </w:p>
    <w:p w14:paraId="15916ED6" w14:textId="247F11E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8.3.12.4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_Toc162517531 \h </w:instrText>
      </w:r>
      <w:r w:rsidRPr="006E139C">
        <w:fldChar w:fldCharType="separate"/>
      </w:r>
      <w:r w:rsidRPr="006E139C">
        <w:t>54</w:t>
      </w:r>
      <w:r w:rsidRPr="006E139C">
        <w:fldChar w:fldCharType="end"/>
      </w:r>
    </w:p>
    <w:p w14:paraId="0755CE55" w14:textId="64BA653E"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rPr>
          <w:lang w:eastAsia="zh-CN"/>
        </w:rPr>
        <w:t>8.3.13</w:t>
      </w:r>
      <w:r w:rsidRPr="006E139C">
        <w:rPr>
          <w:rFonts w:asciiTheme="minorHAnsi" w:eastAsiaTheme="minorEastAsia" w:hAnsiTheme="minorHAnsi" w:cstheme="minorBidi"/>
          <w:kern w:val="2"/>
          <w:sz w:val="22"/>
          <w:szCs w:val="22"/>
          <w14:ligatures w14:val="standardContextual"/>
        </w:rPr>
        <w:tab/>
      </w:r>
      <w:r w:rsidRPr="006E139C">
        <w:rPr>
          <w:lang w:eastAsia="zh-CN"/>
        </w:rPr>
        <w:t>GNB-CU-CP Measurement Results Information</w:t>
      </w:r>
      <w:r w:rsidRPr="006E139C">
        <w:tab/>
      </w:r>
      <w:r w:rsidRPr="006E139C">
        <w:fldChar w:fldCharType="begin"/>
      </w:r>
      <w:r w:rsidRPr="006E139C">
        <w:instrText xml:space="preserve"> PAGEREF _Toc162517532 \h </w:instrText>
      </w:r>
      <w:r w:rsidRPr="006E139C">
        <w:fldChar w:fldCharType="separate"/>
      </w:r>
      <w:r w:rsidRPr="006E139C">
        <w:t>54</w:t>
      </w:r>
      <w:r w:rsidRPr="006E139C">
        <w:fldChar w:fldCharType="end"/>
      </w:r>
    </w:p>
    <w:p w14:paraId="01D93B0B" w14:textId="6FAF09C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8.3.13.1</w:t>
      </w:r>
      <w:r w:rsidRPr="006E139C">
        <w:rPr>
          <w:rFonts w:asciiTheme="minorHAnsi" w:eastAsiaTheme="minorEastAsia" w:hAnsiTheme="minorHAnsi" w:cstheme="minorBidi"/>
          <w:kern w:val="2"/>
          <w:sz w:val="22"/>
          <w:szCs w:val="22"/>
          <w14:ligatures w14:val="standardContextual"/>
        </w:rPr>
        <w:tab/>
      </w:r>
      <w:r w:rsidRPr="006E139C">
        <w:rPr>
          <w:lang w:eastAsia="zh-CN"/>
        </w:rPr>
        <w:t>General</w:t>
      </w:r>
      <w:r w:rsidRPr="006E139C">
        <w:tab/>
      </w:r>
      <w:r w:rsidRPr="006E139C">
        <w:fldChar w:fldCharType="begin"/>
      </w:r>
      <w:r w:rsidRPr="006E139C">
        <w:instrText xml:space="preserve"> PAGEREF _Toc162517533 \h </w:instrText>
      </w:r>
      <w:r w:rsidRPr="006E139C">
        <w:fldChar w:fldCharType="separate"/>
      </w:r>
      <w:r w:rsidRPr="006E139C">
        <w:t>54</w:t>
      </w:r>
      <w:r w:rsidRPr="006E139C">
        <w:fldChar w:fldCharType="end"/>
      </w:r>
    </w:p>
    <w:p w14:paraId="05BAD643" w14:textId="77B5D2E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8.3.13.2</w:t>
      </w:r>
      <w:r w:rsidRPr="006E139C">
        <w:rPr>
          <w:rFonts w:asciiTheme="minorHAnsi" w:eastAsiaTheme="minorEastAsia" w:hAnsiTheme="minorHAnsi" w:cstheme="minorBidi"/>
          <w:kern w:val="2"/>
          <w:sz w:val="22"/>
          <w:szCs w:val="22"/>
          <w14:ligatures w14:val="standardContextual"/>
        </w:rPr>
        <w:tab/>
      </w:r>
      <w:r w:rsidRPr="006E139C">
        <w:rPr>
          <w:lang w:eastAsia="zh-CN"/>
        </w:rPr>
        <w:t>Successful Operation</w:t>
      </w:r>
      <w:r w:rsidRPr="006E139C">
        <w:tab/>
      </w:r>
      <w:r w:rsidRPr="006E139C">
        <w:fldChar w:fldCharType="begin"/>
      </w:r>
      <w:r w:rsidRPr="006E139C">
        <w:instrText xml:space="preserve"> PAGEREF _Toc162517534 \h </w:instrText>
      </w:r>
      <w:r w:rsidRPr="006E139C">
        <w:fldChar w:fldCharType="separate"/>
      </w:r>
      <w:r w:rsidRPr="006E139C">
        <w:t>55</w:t>
      </w:r>
      <w:r w:rsidRPr="006E139C">
        <w:fldChar w:fldCharType="end"/>
      </w:r>
    </w:p>
    <w:p w14:paraId="6BBA83D5" w14:textId="7ADCD53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8.3.13.3</w:t>
      </w:r>
      <w:r w:rsidRPr="006E139C">
        <w:rPr>
          <w:rFonts w:asciiTheme="minorHAnsi" w:eastAsiaTheme="minorEastAsia" w:hAnsiTheme="minorHAnsi" w:cstheme="minorBidi"/>
          <w:kern w:val="2"/>
          <w:sz w:val="22"/>
          <w:szCs w:val="22"/>
          <w14:ligatures w14:val="standardContextual"/>
        </w:rPr>
        <w:tab/>
      </w:r>
      <w:r w:rsidRPr="006E139C">
        <w:rPr>
          <w:lang w:eastAsia="zh-CN"/>
        </w:rPr>
        <w:t>Abnormal Conditions</w:t>
      </w:r>
      <w:r w:rsidRPr="006E139C">
        <w:tab/>
      </w:r>
      <w:r w:rsidRPr="006E139C">
        <w:fldChar w:fldCharType="begin"/>
      </w:r>
      <w:r w:rsidRPr="006E139C">
        <w:instrText xml:space="preserve"> PAGEREF _Toc162517535 \h </w:instrText>
      </w:r>
      <w:r w:rsidRPr="006E139C">
        <w:fldChar w:fldCharType="separate"/>
      </w:r>
      <w:r w:rsidRPr="006E139C">
        <w:t>55</w:t>
      </w:r>
      <w:r w:rsidRPr="006E139C">
        <w:fldChar w:fldCharType="end"/>
      </w:r>
    </w:p>
    <w:p w14:paraId="6D607BC0" w14:textId="6318077E"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8.4</w:t>
      </w:r>
      <w:r w:rsidRPr="006E139C">
        <w:rPr>
          <w:rFonts w:asciiTheme="minorHAnsi" w:eastAsiaTheme="minorEastAsia" w:hAnsiTheme="minorHAnsi" w:cstheme="minorBidi"/>
          <w:kern w:val="2"/>
          <w:sz w:val="22"/>
          <w:szCs w:val="22"/>
          <w14:ligatures w14:val="standardContextual"/>
        </w:rPr>
        <w:tab/>
      </w:r>
      <w:r w:rsidRPr="006E139C">
        <w:t>Trace Procedures</w:t>
      </w:r>
      <w:r w:rsidRPr="006E139C">
        <w:tab/>
      </w:r>
      <w:r w:rsidRPr="006E139C">
        <w:fldChar w:fldCharType="begin"/>
      </w:r>
      <w:r w:rsidRPr="006E139C">
        <w:instrText xml:space="preserve"> PAGEREF _Toc162517536 \h </w:instrText>
      </w:r>
      <w:r w:rsidRPr="006E139C">
        <w:fldChar w:fldCharType="separate"/>
      </w:r>
      <w:r w:rsidRPr="006E139C">
        <w:t>55</w:t>
      </w:r>
      <w:r w:rsidRPr="006E139C">
        <w:fldChar w:fldCharType="end"/>
      </w:r>
    </w:p>
    <w:p w14:paraId="29786FB6" w14:textId="436FA5F6"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8.4.1</w:t>
      </w:r>
      <w:r w:rsidRPr="006E139C">
        <w:rPr>
          <w:rFonts w:asciiTheme="minorHAnsi" w:eastAsiaTheme="minorEastAsia" w:hAnsiTheme="minorHAnsi" w:cstheme="minorBidi"/>
          <w:kern w:val="2"/>
          <w:sz w:val="22"/>
          <w:szCs w:val="22"/>
          <w14:ligatures w14:val="standardContextual"/>
        </w:rPr>
        <w:tab/>
      </w:r>
      <w:r w:rsidRPr="006E139C">
        <w:t>Trace Start</w:t>
      </w:r>
      <w:r w:rsidRPr="006E139C">
        <w:tab/>
      </w:r>
      <w:r w:rsidRPr="006E139C">
        <w:fldChar w:fldCharType="begin"/>
      </w:r>
      <w:r w:rsidRPr="006E139C">
        <w:instrText xml:space="preserve"> PAGEREF _Toc162517537 \h </w:instrText>
      </w:r>
      <w:r w:rsidRPr="006E139C">
        <w:fldChar w:fldCharType="separate"/>
      </w:r>
      <w:r w:rsidRPr="006E139C">
        <w:t>55</w:t>
      </w:r>
      <w:r w:rsidRPr="006E139C">
        <w:fldChar w:fldCharType="end"/>
      </w:r>
    </w:p>
    <w:p w14:paraId="0C624F72" w14:textId="2F16FE6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8.4.1.1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_Toc162517538 \h </w:instrText>
      </w:r>
      <w:r w:rsidRPr="006E139C">
        <w:fldChar w:fldCharType="separate"/>
      </w:r>
      <w:r w:rsidRPr="006E139C">
        <w:t>55</w:t>
      </w:r>
      <w:r w:rsidRPr="006E139C">
        <w:fldChar w:fldCharType="end"/>
      </w:r>
    </w:p>
    <w:p w14:paraId="328E6FFA" w14:textId="7AA64F1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8.4.1.2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_Toc162517539 \h </w:instrText>
      </w:r>
      <w:r w:rsidRPr="006E139C">
        <w:fldChar w:fldCharType="separate"/>
      </w:r>
      <w:r w:rsidRPr="006E139C">
        <w:t>55</w:t>
      </w:r>
      <w:r w:rsidRPr="006E139C">
        <w:fldChar w:fldCharType="end"/>
      </w:r>
    </w:p>
    <w:p w14:paraId="1D6AA011" w14:textId="3E44FF7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val="en-US"/>
        </w:rPr>
        <w:t>8.4.1.3</w:t>
      </w:r>
      <w:r w:rsidRPr="006E139C">
        <w:rPr>
          <w:rFonts w:asciiTheme="minorHAnsi" w:eastAsiaTheme="minorEastAsia" w:hAnsiTheme="minorHAnsi" w:cstheme="minorBidi"/>
          <w:kern w:val="2"/>
          <w:sz w:val="22"/>
          <w:szCs w:val="22"/>
          <w14:ligatures w14:val="standardContextual"/>
        </w:rPr>
        <w:tab/>
      </w:r>
      <w:r w:rsidRPr="006E139C">
        <w:rPr>
          <w:lang w:val="en-US"/>
        </w:rPr>
        <w:t>Abnormal Conditions</w:t>
      </w:r>
      <w:r w:rsidRPr="006E139C">
        <w:tab/>
      </w:r>
      <w:r w:rsidRPr="006E139C">
        <w:fldChar w:fldCharType="begin"/>
      </w:r>
      <w:r w:rsidRPr="006E139C">
        <w:instrText xml:space="preserve"> PAGEREF _Toc162517540 \h </w:instrText>
      </w:r>
      <w:r w:rsidRPr="006E139C">
        <w:fldChar w:fldCharType="separate"/>
      </w:r>
      <w:r w:rsidRPr="006E139C">
        <w:t>55</w:t>
      </w:r>
      <w:r w:rsidRPr="006E139C">
        <w:fldChar w:fldCharType="end"/>
      </w:r>
    </w:p>
    <w:p w14:paraId="1E8B6247" w14:textId="1ED4844F"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8.4.2</w:t>
      </w:r>
      <w:r w:rsidRPr="006E139C">
        <w:rPr>
          <w:rFonts w:asciiTheme="minorHAnsi" w:eastAsiaTheme="minorEastAsia" w:hAnsiTheme="minorHAnsi" w:cstheme="minorBidi"/>
          <w:kern w:val="2"/>
          <w:sz w:val="22"/>
          <w:szCs w:val="22"/>
          <w14:ligatures w14:val="standardContextual"/>
        </w:rPr>
        <w:tab/>
      </w:r>
      <w:r w:rsidRPr="006E139C">
        <w:t>Deactivate Trace</w:t>
      </w:r>
      <w:r w:rsidRPr="006E139C">
        <w:tab/>
      </w:r>
      <w:r w:rsidRPr="006E139C">
        <w:fldChar w:fldCharType="begin"/>
      </w:r>
      <w:r w:rsidRPr="006E139C">
        <w:instrText xml:space="preserve"> PAGEREF _Toc162517541 \h </w:instrText>
      </w:r>
      <w:r w:rsidRPr="006E139C">
        <w:fldChar w:fldCharType="separate"/>
      </w:r>
      <w:r w:rsidRPr="006E139C">
        <w:t>56</w:t>
      </w:r>
      <w:r w:rsidRPr="006E139C">
        <w:fldChar w:fldCharType="end"/>
      </w:r>
    </w:p>
    <w:p w14:paraId="6445F6D0" w14:textId="139395F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8.4.2.1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_Toc162517542 \h </w:instrText>
      </w:r>
      <w:r w:rsidRPr="006E139C">
        <w:fldChar w:fldCharType="separate"/>
      </w:r>
      <w:r w:rsidRPr="006E139C">
        <w:t>56</w:t>
      </w:r>
      <w:r w:rsidRPr="006E139C">
        <w:fldChar w:fldCharType="end"/>
      </w:r>
    </w:p>
    <w:p w14:paraId="6B1A6C2A" w14:textId="0B93443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8.4.2.2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_Toc162517543 \h </w:instrText>
      </w:r>
      <w:r w:rsidRPr="006E139C">
        <w:fldChar w:fldCharType="separate"/>
      </w:r>
      <w:r w:rsidRPr="006E139C">
        <w:t>56</w:t>
      </w:r>
      <w:r w:rsidRPr="006E139C">
        <w:fldChar w:fldCharType="end"/>
      </w:r>
    </w:p>
    <w:p w14:paraId="6FB488F5" w14:textId="0029F94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8.4.2.3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_Toc162517544 \h </w:instrText>
      </w:r>
      <w:r w:rsidRPr="006E139C">
        <w:fldChar w:fldCharType="separate"/>
      </w:r>
      <w:r w:rsidRPr="006E139C">
        <w:t>56</w:t>
      </w:r>
      <w:r w:rsidRPr="006E139C">
        <w:fldChar w:fldCharType="end"/>
      </w:r>
    </w:p>
    <w:p w14:paraId="7BF70906" w14:textId="1B6235B1"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w:t>
      </w:r>
      <w:r w:rsidRPr="006E139C">
        <w:rPr>
          <w:rFonts w:eastAsia="SimSun"/>
          <w:lang w:val="en-US" w:eastAsia="zh-CN"/>
        </w:rPr>
        <w:t>4</w:t>
      </w:r>
      <w:r w:rsidRPr="006E139C">
        <w:t>.</w:t>
      </w:r>
      <w:r w:rsidRPr="006E139C">
        <w:rPr>
          <w:rFonts w:eastAsia="SimSun"/>
          <w:lang w:val="en-US" w:eastAsia="zh-CN"/>
        </w:rPr>
        <w:t>3</w:t>
      </w:r>
      <w:r w:rsidRPr="006E139C">
        <w:rPr>
          <w:rFonts w:asciiTheme="minorHAnsi" w:eastAsiaTheme="minorEastAsia" w:hAnsiTheme="minorHAnsi" w:cstheme="minorBidi"/>
          <w:kern w:val="2"/>
          <w:sz w:val="22"/>
          <w:szCs w:val="22"/>
          <w14:ligatures w14:val="standardContextual"/>
        </w:rPr>
        <w:tab/>
      </w:r>
      <w:r w:rsidRPr="006E139C">
        <w:rPr>
          <w:lang w:eastAsia="zh-CN"/>
        </w:rPr>
        <w:t>Cell Traffic Trace</w:t>
      </w:r>
      <w:r w:rsidRPr="006E139C">
        <w:tab/>
      </w:r>
      <w:r w:rsidRPr="006E139C">
        <w:fldChar w:fldCharType="begin"/>
      </w:r>
      <w:r w:rsidRPr="006E139C">
        <w:instrText xml:space="preserve"> PAGEREF _Toc162517545 \h </w:instrText>
      </w:r>
      <w:r w:rsidRPr="006E139C">
        <w:fldChar w:fldCharType="separate"/>
      </w:r>
      <w:r w:rsidRPr="006E139C">
        <w:t>56</w:t>
      </w:r>
      <w:r w:rsidRPr="006E139C">
        <w:fldChar w:fldCharType="end"/>
      </w:r>
    </w:p>
    <w:p w14:paraId="4F222C48" w14:textId="3D9A0C9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w:t>
      </w:r>
      <w:r w:rsidRPr="006E139C">
        <w:rPr>
          <w:rFonts w:eastAsia="SimSun"/>
          <w:lang w:val="en-US" w:eastAsia="zh-CN"/>
        </w:rPr>
        <w:t>4</w:t>
      </w:r>
      <w:r w:rsidRPr="006E139C">
        <w:t>.</w:t>
      </w:r>
      <w:r w:rsidRPr="006E139C">
        <w:rPr>
          <w:rFonts w:eastAsia="SimSun"/>
          <w:lang w:val="en-US" w:eastAsia="zh-CN"/>
        </w:rPr>
        <w:t>3</w:t>
      </w:r>
      <w:r w:rsidRPr="006E139C">
        <w:t>.1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_Toc162517546 \h </w:instrText>
      </w:r>
      <w:r w:rsidRPr="006E139C">
        <w:fldChar w:fldCharType="separate"/>
      </w:r>
      <w:r w:rsidRPr="006E139C">
        <w:t>56</w:t>
      </w:r>
      <w:r w:rsidRPr="006E139C">
        <w:fldChar w:fldCharType="end"/>
      </w:r>
    </w:p>
    <w:p w14:paraId="6D099ECB" w14:textId="13CF13B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w:t>
      </w:r>
      <w:r w:rsidRPr="006E139C">
        <w:rPr>
          <w:rFonts w:eastAsia="SimSun"/>
          <w:lang w:val="en-US" w:eastAsia="zh-CN"/>
        </w:rPr>
        <w:t>4</w:t>
      </w:r>
      <w:r w:rsidRPr="006E139C">
        <w:t>.</w:t>
      </w:r>
      <w:r w:rsidRPr="006E139C">
        <w:rPr>
          <w:rFonts w:eastAsia="SimSun"/>
          <w:lang w:val="en-US" w:eastAsia="zh-CN"/>
        </w:rPr>
        <w:t>3</w:t>
      </w:r>
      <w:r w:rsidRPr="006E139C">
        <w:t>.</w:t>
      </w:r>
      <w:r w:rsidRPr="006E139C">
        <w:rPr>
          <w:lang w:eastAsia="zh-CN"/>
        </w:rPr>
        <w:t>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_Toc162517547 \h </w:instrText>
      </w:r>
      <w:r w:rsidRPr="006E139C">
        <w:fldChar w:fldCharType="separate"/>
      </w:r>
      <w:r w:rsidRPr="006E139C">
        <w:t>56</w:t>
      </w:r>
      <w:r w:rsidRPr="006E139C">
        <w:fldChar w:fldCharType="end"/>
      </w:r>
    </w:p>
    <w:p w14:paraId="251DCD61" w14:textId="28F5FEC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w:t>
      </w:r>
      <w:r w:rsidRPr="006E139C">
        <w:rPr>
          <w:rFonts w:eastAsia="SimSun"/>
          <w:lang w:val="en-US" w:eastAsia="zh-CN"/>
        </w:rPr>
        <w:t>4</w:t>
      </w:r>
      <w:r w:rsidRPr="006E139C">
        <w:t>.</w:t>
      </w:r>
      <w:r w:rsidRPr="006E139C">
        <w:rPr>
          <w:rFonts w:eastAsia="SimSun"/>
          <w:lang w:val="en-US" w:eastAsia="zh-CN"/>
        </w:rPr>
        <w:t>3</w:t>
      </w:r>
      <w:r w:rsidRPr="006E139C">
        <w:rPr>
          <w:lang w:val="en-US"/>
        </w:rPr>
        <w:t>.3</w:t>
      </w:r>
      <w:r w:rsidRPr="006E139C">
        <w:rPr>
          <w:rFonts w:asciiTheme="minorHAnsi" w:eastAsiaTheme="minorEastAsia" w:hAnsiTheme="minorHAnsi" w:cstheme="minorBidi"/>
          <w:kern w:val="2"/>
          <w:sz w:val="22"/>
          <w:szCs w:val="22"/>
          <w14:ligatures w14:val="standardContextual"/>
        </w:rPr>
        <w:tab/>
      </w:r>
      <w:r w:rsidRPr="006E139C">
        <w:rPr>
          <w:lang w:val="en-US"/>
        </w:rPr>
        <w:t>Abnormal Conditions</w:t>
      </w:r>
      <w:r w:rsidRPr="006E139C">
        <w:tab/>
      </w:r>
      <w:r w:rsidRPr="006E139C">
        <w:fldChar w:fldCharType="begin"/>
      </w:r>
      <w:r w:rsidRPr="006E139C">
        <w:instrText xml:space="preserve"> PAGEREF _Toc162517548 \h </w:instrText>
      </w:r>
      <w:r w:rsidRPr="006E139C">
        <w:fldChar w:fldCharType="separate"/>
      </w:r>
      <w:r w:rsidRPr="006E139C">
        <w:t>57</w:t>
      </w:r>
      <w:r w:rsidRPr="006E139C">
        <w:fldChar w:fldCharType="end"/>
      </w:r>
    </w:p>
    <w:p w14:paraId="035CD0FE" w14:textId="76F89BAC"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8.5</w:t>
      </w:r>
      <w:r w:rsidRPr="006E139C">
        <w:rPr>
          <w:rFonts w:asciiTheme="minorHAnsi" w:eastAsiaTheme="minorEastAsia" w:hAnsiTheme="minorHAnsi" w:cstheme="minorBidi"/>
          <w:kern w:val="2"/>
          <w:sz w:val="22"/>
          <w:szCs w:val="22"/>
          <w14:ligatures w14:val="standardContextual"/>
        </w:rPr>
        <w:tab/>
      </w:r>
      <w:r w:rsidRPr="006E139C">
        <w:t>IAB Procedures</w:t>
      </w:r>
      <w:r w:rsidRPr="006E139C">
        <w:tab/>
      </w:r>
      <w:r w:rsidRPr="006E139C">
        <w:fldChar w:fldCharType="begin"/>
      </w:r>
      <w:r w:rsidRPr="006E139C">
        <w:instrText xml:space="preserve"> PAGEREF _Toc162517549 \h </w:instrText>
      </w:r>
      <w:r w:rsidRPr="006E139C">
        <w:fldChar w:fldCharType="separate"/>
      </w:r>
      <w:r w:rsidRPr="006E139C">
        <w:t>57</w:t>
      </w:r>
      <w:r w:rsidRPr="006E139C">
        <w:fldChar w:fldCharType="end"/>
      </w:r>
    </w:p>
    <w:p w14:paraId="1ACA5015" w14:textId="346FB30F"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8.5.1</w:t>
      </w:r>
      <w:r w:rsidRPr="006E139C">
        <w:rPr>
          <w:rFonts w:asciiTheme="minorHAnsi" w:eastAsiaTheme="minorEastAsia" w:hAnsiTheme="minorHAnsi" w:cstheme="minorBidi"/>
          <w:kern w:val="2"/>
          <w:sz w:val="22"/>
          <w:szCs w:val="22"/>
          <w14:ligatures w14:val="standardContextual"/>
        </w:rPr>
        <w:tab/>
      </w:r>
      <w:r w:rsidRPr="006E139C">
        <w:t>IAB UP TNL Address Update</w:t>
      </w:r>
      <w:r w:rsidRPr="006E139C">
        <w:tab/>
      </w:r>
      <w:r w:rsidRPr="006E139C">
        <w:fldChar w:fldCharType="begin"/>
      </w:r>
      <w:r w:rsidRPr="006E139C">
        <w:instrText xml:space="preserve"> PAGEREF _Toc162517550 \h </w:instrText>
      </w:r>
      <w:r w:rsidRPr="006E139C">
        <w:fldChar w:fldCharType="separate"/>
      </w:r>
      <w:r w:rsidRPr="006E139C">
        <w:t>57</w:t>
      </w:r>
      <w:r w:rsidRPr="006E139C">
        <w:fldChar w:fldCharType="end"/>
      </w:r>
    </w:p>
    <w:p w14:paraId="5E6EE4C2" w14:textId="22D5379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_Toc162517551 \h </w:instrText>
      </w:r>
      <w:r w:rsidRPr="006E139C">
        <w:fldChar w:fldCharType="separate"/>
      </w:r>
      <w:r w:rsidRPr="006E139C">
        <w:t>57</w:t>
      </w:r>
      <w:r w:rsidRPr="006E139C">
        <w:fldChar w:fldCharType="end"/>
      </w:r>
    </w:p>
    <w:p w14:paraId="5F4AC9FB" w14:textId="46A4C36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_Toc162517552 \h </w:instrText>
      </w:r>
      <w:r w:rsidRPr="006E139C">
        <w:fldChar w:fldCharType="separate"/>
      </w:r>
      <w:r w:rsidRPr="006E139C">
        <w:t>57</w:t>
      </w:r>
      <w:r w:rsidRPr="006E139C">
        <w:fldChar w:fldCharType="end"/>
      </w:r>
    </w:p>
    <w:p w14:paraId="5333846A" w14:textId="20BBE95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8.5.1.3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_Toc162517553 \h </w:instrText>
      </w:r>
      <w:r w:rsidRPr="006E139C">
        <w:fldChar w:fldCharType="separate"/>
      </w:r>
      <w:r w:rsidRPr="006E139C">
        <w:t>58</w:t>
      </w:r>
      <w:r w:rsidRPr="006E139C">
        <w:fldChar w:fldCharType="end"/>
      </w:r>
    </w:p>
    <w:p w14:paraId="7A6BB55D" w14:textId="16DADC1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val="en-US"/>
        </w:rPr>
        <w:t>8.5.1.4</w:t>
      </w:r>
      <w:r w:rsidRPr="006E139C">
        <w:rPr>
          <w:rFonts w:asciiTheme="minorHAnsi" w:eastAsiaTheme="minorEastAsia" w:hAnsiTheme="minorHAnsi" w:cstheme="minorBidi"/>
          <w:kern w:val="2"/>
          <w:sz w:val="22"/>
          <w:szCs w:val="22"/>
          <w14:ligatures w14:val="standardContextual"/>
        </w:rPr>
        <w:tab/>
      </w:r>
      <w:r w:rsidRPr="006E139C">
        <w:rPr>
          <w:lang w:val="en-US"/>
        </w:rPr>
        <w:t>Abnormal Conditions</w:t>
      </w:r>
      <w:r w:rsidRPr="006E139C">
        <w:tab/>
      </w:r>
      <w:r w:rsidRPr="006E139C">
        <w:fldChar w:fldCharType="begin"/>
      </w:r>
      <w:r w:rsidRPr="006E139C">
        <w:instrText xml:space="preserve"> PAGEREF _Toc162517554 \h </w:instrText>
      </w:r>
      <w:r w:rsidRPr="006E139C">
        <w:fldChar w:fldCharType="separate"/>
      </w:r>
      <w:r w:rsidRPr="006E139C">
        <w:t>58</w:t>
      </w:r>
      <w:r w:rsidRPr="006E139C">
        <w:fldChar w:fldCharType="end"/>
      </w:r>
    </w:p>
    <w:p w14:paraId="1119AF58" w14:textId="733A4403"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8.5.2</w:t>
      </w:r>
      <w:r w:rsidRPr="006E139C">
        <w:rPr>
          <w:rFonts w:asciiTheme="minorHAnsi" w:eastAsiaTheme="minorEastAsia" w:hAnsiTheme="minorHAnsi" w:cstheme="minorBidi"/>
          <w:kern w:val="2"/>
          <w:sz w:val="22"/>
          <w:szCs w:val="22"/>
          <w14:ligatures w14:val="standardContextual"/>
        </w:rPr>
        <w:tab/>
      </w:r>
      <w:r w:rsidRPr="006E139C">
        <w:t>IAB PSK Notification</w:t>
      </w:r>
      <w:r w:rsidRPr="006E139C">
        <w:tab/>
      </w:r>
      <w:r w:rsidRPr="006E139C">
        <w:fldChar w:fldCharType="begin"/>
      </w:r>
      <w:r w:rsidRPr="006E139C">
        <w:instrText xml:space="preserve"> PAGEREF _Toc162517555 \h </w:instrText>
      </w:r>
      <w:r w:rsidRPr="006E139C">
        <w:fldChar w:fldCharType="separate"/>
      </w:r>
      <w:r w:rsidRPr="006E139C">
        <w:t>58</w:t>
      </w:r>
      <w:r w:rsidRPr="006E139C">
        <w:fldChar w:fldCharType="end"/>
      </w:r>
    </w:p>
    <w:p w14:paraId="21686E81" w14:textId="7C137D5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_Toc162517556 \h </w:instrText>
      </w:r>
      <w:r w:rsidRPr="006E139C">
        <w:fldChar w:fldCharType="separate"/>
      </w:r>
      <w:r w:rsidRPr="006E139C">
        <w:t>58</w:t>
      </w:r>
      <w:r w:rsidRPr="006E139C">
        <w:fldChar w:fldCharType="end"/>
      </w:r>
    </w:p>
    <w:p w14:paraId="3E6412CB" w14:textId="5BDF86A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_Toc162517557 \h </w:instrText>
      </w:r>
      <w:r w:rsidRPr="006E139C">
        <w:fldChar w:fldCharType="separate"/>
      </w:r>
      <w:r w:rsidRPr="006E139C">
        <w:t>58</w:t>
      </w:r>
      <w:r w:rsidRPr="006E139C">
        <w:fldChar w:fldCharType="end"/>
      </w:r>
    </w:p>
    <w:p w14:paraId="2031DDF9" w14:textId="3B42B13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8.5.2.3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_Toc162517558 \h </w:instrText>
      </w:r>
      <w:r w:rsidRPr="006E139C">
        <w:fldChar w:fldCharType="separate"/>
      </w:r>
      <w:r w:rsidRPr="006E139C">
        <w:t>59</w:t>
      </w:r>
      <w:r w:rsidRPr="006E139C">
        <w:fldChar w:fldCharType="end"/>
      </w:r>
    </w:p>
    <w:p w14:paraId="341D6656" w14:textId="4F6C1ABB"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8.6</w:t>
      </w:r>
      <w:r w:rsidRPr="006E139C">
        <w:rPr>
          <w:rFonts w:asciiTheme="minorHAnsi" w:eastAsiaTheme="minorEastAsia" w:hAnsiTheme="minorHAnsi" w:cstheme="minorBidi"/>
          <w:kern w:val="2"/>
          <w:sz w:val="22"/>
          <w:szCs w:val="22"/>
          <w14:ligatures w14:val="standardContextual"/>
        </w:rPr>
        <w:tab/>
      </w:r>
      <w:r w:rsidRPr="006E139C">
        <w:t>MBS Procedures</w:t>
      </w:r>
      <w:r w:rsidRPr="006E139C">
        <w:tab/>
      </w:r>
      <w:r w:rsidRPr="006E139C">
        <w:fldChar w:fldCharType="begin"/>
      </w:r>
      <w:r w:rsidRPr="006E139C">
        <w:instrText xml:space="preserve"> PAGEREF _Toc162517559 \h </w:instrText>
      </w:r>
      <w:r w:rsidRPr="006E139C">
        <w:fldChar w:fldCharType="separate"/>
      </w:r>
      <w:r w:rsidRPr="006E139C">
        <w:t>59</w:t>
      </w:r>
      <w:r w:rsidRPr="006E139C">
        <w:fldChar w:fldCharType="end"/>
      </w:r>
    </w:p>
    <w:p w14:paraId="66EBB2A7" w14:textId="0FF1B071"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8.6.1</w:t>
      </w:r>
      <w:r w:rsidRPr="006E139C">
        <w:rPr>
          <w:rFonts w:asciiTheme="minorHAnsi" w:eastAsiaTheme="minorEastAsia" w:hAnsiTheme="minorHAnsi" w:cstheme="minorBidi"/>
          <w:kern w:val="2"/>
          <w:sz w:val="22"/>
          <w:szCs w:val="22"/>
          <w14:ligatures w14:val="standardContextual"/>
        </w:rPr>
        <w:tab/>
      </w:r>
      <w:r w:rsidRPr="006E139C">
        <w:t>MBS Procedures for Broadcast</w:t>
      </w:r>
      <w:r w:rsidRPr="006E139C">
        <w:tab/>
      </w:r>
      <w:r w:rsidRPr="006E139C">
        <w:fldChar w:fldCharType="begin"/>
      </w:r>
      <w:r w:rsidRPr="006E139C">
        <w:instrText xml:space="preserve"> PAGEREF _Toc162517560 \h </w:instrText>
      </w:r>
      <w:r w:rsidRPr="006E139C">
        <w:fldChar w:fldCharType="separate"/>
      </w:r>
      <w:r w:rsidRPr="006E139C">
        <w:t>59</w:t>
      </w:r>
      <w:r w:rsidRPr="006E139C">
        <w:fldChar w:fldCharType="end"/>
      </w:r>
    </w:p>
    <w:p w14:paraId="7B31A075" w14:textId="2F47DA8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8.6.1.1</w:t>
      </w:r>
      <w:r w:rsidRPr="006E139C">
        <w:rPr>
          <w:rFonts w:asciiTheme="minorHAnsi" w:eastAsiaTheme="minorEastAsia" w:hAnsiTheme="minorHAnsi" w:cstheme="minorBidi"/>
          <w:kern w:val="2"/>
          <w:sz w:val="22"/>
          <w:szCs w:val="22"/>
          <w14:ligatures w14:val="standardContextual"/>
        </w:rPr>
        <w:tab/>
      </w:r>
      <w:r w:rsidRPr="006E139C">
        <w:t>BC Bearer Context Setup</w:t>
      </w:r>
      <w:r w:rsidRPr="006E139C">
        <w:tab/>
      </w:r>
      <w:r w:rsidRPr="006E139C">
        <w:fldChar w:fldCharType="begin"/>
      </w:r>
      <w:r w:rsidRPr="006E139C">
        <w:instrText xml:space="preserve"> PAGEREF _Toc162517561 \h </w:instrText>
      </w:r>
      <w:r w:rsidRPr="006E139C">
        <w:fldChar w:fldCharType="separate"/>
      </w:r>
      <w:r w:rsidRPr="006E139C">
        <w:t>59</w:t>
      </w:r>
      <w:r w:rsidRPr="006E139C">
        <w:fldChar w:fldCharType="end"/>
      </w:r>
    </w:p>
    <w:p w14:paraId="39E5A902" w14:textId="6ED95A7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_Toc162517562 \h </w:instrText>
      </w:r>
      <w:r w:rsidRPr="006E139C">
        <w:fldChar w:fldCharType="separate"/>
      </w:r>
      <w:r w:rsidRPr="006E139C">
        <w:t>59</w:t>
      </w:r>
      <w:r w:rsidRPr="006E139C">
        <w:fldChar w:fldCharType="end"/>
      </w:r>
    </w:p>
    <w:p w14:paraId="3A9178FC" w14:textId="640784CD"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_Toc162517563 \h </w:instrText>
      </w:r>
      <w:r w:rsidRPr="006E139C">
        <w:fldChar w:fldCharType="separate"/>
      </w:r>
      <w:r w:rsidRPr="006E139C">
        <w:t>59</w:t>
      </w:r>
      <w:r w:rsidRPr="006E139C">
        <w:fldChar w:fldCharType="end"/>
      </w:r>
    </w:p>
    <w:p w14:paraId="79DB2B6B" w14:textId="38C5C038"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8.6.1.1.3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_Toc162517564 \h </w:instrText>
      </w:r>
      <w:r w:rsidRPr="006E139C">
        <w:fldChar w:fldCharType="separate"/>
      </w:r>
      <w:r w:rsidRPr="006E139C">
        <w:t>60</w:t>
      </w:r>
      <w:r w:rsidRPr="006E139C">
        <w:fldChar w:fldCharType="end"/>
      </w:r>
    </w:p>
    <w:p w14:paraId="681D99D6" w14:textId="5E7A1E6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8.6.1.1.4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_Toc162517565 \h </w:instrText>
      </w:r>
      <w:r w:rsidRPr="006E139C">
        <w:fldChar w:fldCharType="separate"/>
      </w:r>
      <w:r w:rsidRPr="006E139C">
        <w:t>60</w:t>
      </w:r>
      <w:r w:rsidRPr="006E139C">
        <w:fldChar w:fldCharType="end"/>
      </w:r>
    </w:p>
    <w:p w14:paraId="52A38B38" w14:textId="11E59EA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8.6.1.2</w:t>
      </w:r>
      <w:r w:rsidRPr="006E139C">
        <w:rPr>
          <w:rFonts w:asciiTheme="minorHAnsi" w:eastAsiaTheme="minorEastAsia" w:hAnsiTheme="minorHAnsi" w:cstheme="minorBidi"/>
          <w:kern w:val="2"/>
          <w:sz w:val="22"/>
          <w:szCs w:val="22"/>
          <w14:ligatures w14:val="standardContextual"/>
        </w:rPr>
        <w:tab/>
      </w:r>
      <w:r w:rsidRPr="006E139C">
        <w:t>BC Bearer Context Modification (gNB-CU-CP initiated)</w:t>
      </w:r>
      <w:r w:rsidRPr="006E139C">
        <w:tab/>
      </w:r>
      <w:r w:rsidRPr="006E139C">
        <w:fldChar w:fldCharType="begin"/>
      </w:r>
      <w:r w:rsidRPr="006E139C">
        <w:instrText xml:space="preserve"> PAGEREF _Toc162517566 \h </w:instrText>
      </w:r>
      <w:r w:rsidRPr="006E139C">
        <w:fldChar w:fldCharType="separate"/>
      </w:r>
      <w:r w:rsidRPr="006E139C">
        <w:t>60</w:t>
      </w:r>
      <w:r w:rsidRPr="006E139C">
        <w:fldChar w:fldCharType="end"/>
      </w:r>
    </w:p>
    <w:p w14:paraId="6720D36F" w14:textId="1F3D8EC7"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_Toc162517567 \h </w:instrText>
      </w:r>
      <w:r w:rsidRPr="006E139C">
        <w:fldChar w:fldCharType="separate"/>
      </w:r>
      <w:r w:rsidRPr="006E139C">
        <w:t>60</w:t>
      </w:r>
      <w:r w:rsidRPr="006E139C">
        <w:fldChar w:fldCharType="end"/>
      </w:r>
    </w:p>
    <w:p w14:paraId="715C3F55" w14:textId="48F80A49"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_Toc162517568 \h </w:instrText>
      </w:r>
      <w:r w:rsidRPr="006E139C">
        <w:fldChar w:fldCharType="separate"/>
      </w:r>
      <w:r w:rsidRPr="006E139C">
        <w:t>61</w:t>
      </w:r>
      <w:r w:rsidRPr="006E139C">
        <w:fldChar w:fldCharType="end"/>
      </w:r>
    </w:p>
    <w:p w14:paraId="7AF6A34D" w14:textId="1A9F89B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8.6.1.2.3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_Toc162517569 \h </w:instrText>
      </w:r>
      <w:r w:rsidRPr="006E139C">
        <w:fldChar w:fldCharType="separate"/>
      </w:r>
      <w:r w:rsidRPr="006E139C">
        <w:t>62</w:t>
      </w:r>
      <w:r w:rsidRPr="006E139C">
        <w:fldChar w:fldCharType="end"/>
      </w:r>
    </w:p>
    <w:p w14:paraId="62E3B1E3" w14:textId="120A63E7"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8.6.1.2.4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_Toc162517570 \h </w:instrText>
      </w:r>
      <w:r w:rsidRPr="006E139C">
        <w:fldChar w:fldCharType="separate"/>
      </w:r>
      <w:r w:rsidRPr="006E139C">
        <w:t>62</w:t>
      </w:r>
      <w:r w:rsidRPr="006E139C">
        <w:fldChar w:fldCharType="end"/>
      </w:r>
    </w:p>
    <w:p w14:paraId="542C477A" w14:textId="33E5378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8.6.1.3</w:t>
      </w:r>
      <w:r w:rsidRPr="006E139C">
        <w:rPr>
          <w:rFonts w:asciiTheme="minorHAnsi" w:eastAsiaTheme="minorEastAsia" w:hAnsiTheme="minorHAnsi" w:cstheme="minorBidi"/>
          <w:kern w:val="2"/>
          <w:sz w:val="22"/>
          <w:szCs w:val="22"/>
          <w14:ligatures w14:val="standardContextual"/>
        </w:rPr>
        <w:tab/>
      </w:r>
      <w:r w:rsidRPr="006E139C">
        <w:t>BC Bearer Context Modification Required</w:t>
      </w:r>
      <w:r w:rsidRPr="006E139C">
        <w:tab/>
      </w:r>
      <w:r w:rsidRPr="006E139C">
        <w:fldChar w:fldCharType="begin"/>
      </w:r>
      <w:r w:rsidRPr="006E139C">
        <w:instrText xml:space="preserve"> PAGEREF _Toc162517571 \h </w:instrText>
      </w:r>
      <w:r w:rsidRPr="006E139C">
        <w:fldChar w:fldCharType="separate"/>
      </w:r>
      <w:r w:rsidRPr="006E139C">
        <w:t>62</w:t>
      </w:r>
      <w:r w:rsidRPr="006E139C">
        <w:fldChar w:fldCharType="end"/>
      </w:r>
    </w:p>
    <w:p w14:paraId="41BEF062" w14:textId="6CE69E3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8.6.1.3.1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_Toc162517572 \h </w:instrText>
      </w:r>
      <w:r w:rsidRPr="006E139C">
        <w:fldChar w:fldCharType="separate"/>
      </w:r>
      <w:r w:rsidRPr="006E139C">
        <w:t>62</w:t>
      </w:r>
      <w:r w:rsidRPr="006E139C">
        <w:fldChar w:fldCharType="end"/>
      </w:r>
    </w:p>
    <w:p w14:paraId="5518AA01" w14:textId="3B0E74F0"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8.6.1.3.2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_Toc162517573 \h </w:instrText>
      </w:r>
      <w:r w:rsidRPr="006E139C">
        <w:fldChar w:fldCharType="separate"/>
      </w:r>
      <w:r w:rsidRPr="006E139C">
        <w:t>62</w:t>
      </w:r>
      <w:r w:rsidRPr="006E139C">
        <w:fldChar w:fldCharType="end"/>
      </w:r>
    </w:p>
    <w:p w14:paraId="2E3ED05D" w14:textId="06598326"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8.6.1.3.</w:t>
      </w:r>
      <w:r w:rsidRPr="006E139C">
        <w:rPr>
          <w:lang w:eastAsia="zh-CN"/>
        </w:rPr>
        <w:t>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_Toc162517574 \h </w:instrText>
      </w:r>
      <w:r w:rsidRPr="006E139C">
        <w:fldChar w:fldCharType="separate"/>
      </w:r>
      <w:r w:rsidRPr="006E139C">
        <w:t>63</w:t>
      </w:r>
      <w:r w:rsidRPr="006E139C">
        <w:fldChar w:fldCharType="end"/>
      </w:r>
    </w:p>
    <w:p w14:paraId="3ACC5E1F" w14:textId="4794484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8.6.1.4</w:t>
      </w:r>
      <w:r w:rsidRPr="006E139C">
        <w:rPr>
          <w:rFonts w:asciiTheme="minorHAnsi" w:eastAsiaTheme="minorEastAsia" w:hAnsiTheme="minorHAnsi" w:cstheme="minorBidi"/>
          <w:kern w:val="2"/>
          <w:sz w:val="22"/>
          <w:szCs w:val="22"/>
          <w14:ligatures w14:val="standardContextual"/>
        </w:rPr>
        <w:tab/>
      </w:r>
      <w:r w:rsidRPr="006E139C">
        <w:t>BC Bearer Context Release (gNB-CU-CP initiated)</w:t>
      </w:r>
      <w:r w:rsidRPr="006E139C">
        <w:tab/>
      </w:r>
      <w:r w:rsidRPr="006E139C">
        <w:fldChar w:fldCharType="begin"/>
      </w:r>
      <w:r w:rsidRPr="006E139C">
        <w:instrText xml:space="preserve"> PAGEREF _Toc162517575 \h </w:instrText>
      </w:r>
      <w:r w:rsidRPr="006E139C">
        <w:fldChar w:fldCharType="separate"/>
      </w:r>
      <w:r w:rsidRPr="006E139C">
        <w:t>63</w:t>
      </w:r>
      <w:r w:rsidRPr="006E139C">
        <w:fldChar w:fldCharType="end"/>
      </w:r>
    </w:p>
    <w:p w14:paraId="4D439909" w14:textId="0E87383E"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8.6.1.4.1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_Toc162517576 \h </w:instrText>
      </w:r>
      <w:r w:rsidRPr="006E139C">
        <w:fldChar w:fldCharType="separate"/>
      </w:r>
      <w:r w:rsidRPr="006E139C">
        <w:t>63</w:t>
      </w:r>
      <w:r w:rsidRPr="006E139C">
        <w:fldChar w:fldCharType="end"/>
      </w:r>
    </w:p>
    <w:p w14:paraId="3552DCF1" w14:textId="53317828"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8.6.1.4.2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_Toc162517577 \h </w:instrText>
      </w:r>
      <w:r w:rsidRPr="006E139C">
        <w:fldChar w:fldCharType="separate"/>
      </w:r>
      <w:r w:rsidRPr="006E139C">
        <w:t>63</w:t>
      </w:r>
      <w:r w:rsidRPr="006E139C">
        <w:fldChar w:fldCharType="end"/>
      </w:r>
    </w:p>
    <w:p w14:paraId="46F2C7E4" w14:textId="35FD774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8.6.1.4.3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_Toc162517578 \h </w:instrText>
      </w:r>
      <w:r w:rsidRPr="006E139C">
        <w:fldChar w:fldCharType="separate"/>
      </w:r>
      <w:r w:rsidRPr="006E139C">
        <w:t>63</w:t>
      </w:r>
      <w:r w:rsidRPr="006E139C">
        <w:fldChar w:fldCharType="end"/>
      </w:r>
    </w:p>
    <w:p w14:paraId="6AEB5476" w14:textId="39FFA0E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8.6.1.5</w:t>
      </w:r>
      <w:r w:rsidRPr="006E139C">
        <w:rPr>
          <w:rFonts w:asciiTheme="minorHAnsi" w:eastAsiaTheme="minorEastAsia" w:hAnsiTheme="minorHAnsi" w:cstheme="minorBidi"/>
          <w:kern w:val="2"/>
          <w:sz w:val="22"/>
          <w:szCs w:val="22"/>
          <w14:ligatures w14:val="standardContextual"/>
        </w:rPr>
        <w:tab/>
      </w:r>
      <w:r w:rsidRPr="006E139C">
        <w:t>BC Bearer Context Release Request (gNB-CU-UP initiated)</w:t>
      </w:r>
      <w:r w:rsidRPr="006E139C">
        <w:tab/>
      </w:r>
      <w:r w:rsidRPr="006E139C">
        <w:fldChar w:fldCharType="begin"/>
      </w:r>
      <w:r w:rsidRPr="006E139C">
        <w:instrText xml:space="preserve"> PAGEREF _Toc162517579 \h </w:instrText>
      </w:r>
      <w:r w:rsidRPr="006E139C">
        <w:fldChar w:fldCharType="separate"/>
      </w:r>
      <w:r w:rsidRPr="006E139C">
        <w:t>63</w:t>
      </w:r>
      <w:r w:rsidRPr="006E139C">
        <w:fldChar w:fldCharType="end"/>
      </w:r>
    </w:p>
    <w:p w14:paraId="61141C84" w14:textId="47E177F2"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8.6.1.5.1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_Toc162517580 \h </w:instrText>
      </w:r>
      <w:r w:rsidRPr="006E139C">
        <w:fldChar w:fldCharType="separate"/>
      </w:r>
      <w:r w:rsidRPr="006E139C">
        <w:t>63</w:t>
      </w:r>
      <w:r w:rsidRPr="006E139C">
        <w:fldChar w:fldCharType="end"/>
      </w:r>
    </w:p>
    <w:p w14:paraId="5B96D249" w14:textId="62166C92"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8.6.1.5.2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_Toc162517581 \h </w:instrText>
      </w:r>
      <w:r w:rsidRPr="006E139C">
        <w:fldChar w:fldCharType="separate"/>
      </w:r>
      <w:r w:rsidRPr="006E139C">
        <w:t>64</w:t>
      </w:r>
      <w:r w:rsidRPr="006E139C">
        <w:fldChar w:fldCharType="end"/>
      </w:r>
    </w:p>
    <w:p w14:paraId="440E2EA9" w14:textId="5A5B8529"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8.6.1.5.3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_Toc162517582 \h </w:instrText>
      </w:r>
      <w:r w:rsidRPr="006E139C">
        <w:fldChar w:fldCharType="separate"/>
      </w:r>
      <w:r w:rsidRPr="006E139C">
        <w:t>64</w:t>
      </w:r>
      <w:r w:rsidRPr="006E139C">
        <w:fldChar w:fldCharType="end"/>
      </w:r>
    </w:p>
    <w:p w14:paraId="6F20D1B3" w14:textId="7529ED93"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8.6.2</w:t>
      </w:r>
      <w:r w:rsidRPr="006E139C">
        <w:rPr>
          <w:rFonts w:asciiTheme="minorHAnsi" w:eastAsiaTheme="minorEastAsia" w:hAnsiTheme="minorHAnsi" w:cstheme="minorBidi"/>
          <w:kern w:val="2"/>
          <w:sz w:val="22"/>
          <w:szCs w:val="22"/>
          <w14:ligatures w14:val="standardContextual"/>
        </w:rPr>
        <w:tab/>
      </w:r>
      <w:r w:rsidRPr="006E139C">
        <w:t>MBS Procedures for Multicast</w:t>
      </w:r>
      <w:r w:rsidRPr="006E139C">
        <w:tab/>
      </w:r>
      <w:r w:rsidRPr="006E139C">
        <w:fldChar w:fldCharType="begin"/>
      </w:r>
      <w:r w:rsidRPr="006E139C">
        <w:instrText xml:space="preserve"> PAGEREF _Toc162517583 \h </w:instrText>
      </w:r>
      <w:r w:rsidRPr="006E139C">
        <w:fldChar w:fldCharType="separate"/>
      </w:r>
      <w:r w:rsidRPr="006E139C">
        <w:t>64</w:t>
      </w:r>
      <w:r w:rsidRPr="006E139C">
        <w:fldChar w:fldCharType="end"/>
      </w:r>
    </w:p>
    <w:p w14:paraId="5919A4BB" w14:textId="429C1AC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8.6.2.1</w:t>
      </w:r>
      <w:r w:rsidRPr="006E139C">
        <w:rPr>
          <w:rFonts w:asciiTheme="minorHAnsi" w:eastAsiaTheme="minorEastAsia" w:hAnsiTheme="minorHAnsi" w:cstheme="minorBidi"/>
          <w:kern w:val="2"/>
          <w:sz w:val="22"/>
          <w:szCs w:val="22"/>
          <w14:ligatures w14:val="standardContextual"/>
        </w:rPr>
        <w:tab/>
      </w:r>
      <w:r w:rsidRPr="006E139C">
        <w:t>MC Bearer Context Setup</w:t>
      </w:r>
      <w:r w:rsidRPr="006E139C">
        <w:tab/>
      </w:r>
      <w:r w:rsidRPr="006E139C">
        <w:fldChar w:fldCharType="begin"/>
      </w:r>
      <w:r w:rsidRPr="006E139C">
        <w:instrText xml:space="preserve"> PAGEREF _Toc162517584 \h </w:instrText>
      </w:r>
      <w:r w:rsidRPr="006E139C">
        <w:fldChar w:fldCharType="separate"/>
      </w:r>
      <w:r w:rsidRPr="006E139C">
        <w:t>64</w:t>
      </w:r>
      <w:r w:rsidRPr="006E139C">
        <w:fldChar w:fldCharType="end"/>
      </w:r>
    </w:p>
    <w:p w14:paraId="47D17891" w14:textId="7F040562"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8.6.2.1.1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_Toc162517585 \h </w:instrText>
      </w:r>
      <w:r w:rsidRPr="006E139C">
        <w:fldChar w:fldCharType="separate"/>
      </w:r>
      <w:r w:rsidRPr="006E139C">
        <w:t>64</w:t>
      </w:r>
      <w:r w:rsidRPr="006E139C">
        <w:fldChar w:fldCharType="end"/>
      </w:r>
    </w:p>
    <w:p w14:paraId="4A0B3C53" w14:textId="5913CB65"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8.6.2.1.2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_Toc162517586 \h </w:instrText>
      </w:r>
      <w:r w:rsidRPr="006E139C">
        <w:fldChar w:fldCharType="separate"/>
      </w:r>
      <w:r w:rsidRPr="006E139C">
        <w:t>64</w:t>
      </w:r>
      <w:r w:rsidRPr="006E139C">
        <w:fldChar w:fldCharType="end"/>
      </w:r>
    </w:p>
    <w:p w14:paraId="2C161A57" w14:textId="01E624A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8.6.2.1.3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_Toc162517587 \h </w:instrText>
      </w:r>
      <w:r w:rsidRPr="006E139C">
        <w:fldChar w:fldCharType="separate"/>
      </w:r>
      <w:r w:rsidRPr="006E139C">
        <w:t>66</w:t>
      </w:r>
      <w:r w:rsidRPr="006E139C">
        <w:fldChar w:fldCharType="end"/>
      </w:r>
    </w:p>
    <w:p w14:paraId="66FD3B71" w14:textId="2228FCF1"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8.6.2.1.4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_Toc162517588 \h </w:instrText>
      </w:r>
      <w:r w:rsidRPr="006E139C">
        <w:fldChar w:fldCharType="separate"/>
      </w:r>
      <w:r w:rsidRPr="006E139C">
        <w:t>66</w:t>
      </w:r>
      <w:r w:rsidRPr="006E139C">
        <w:fldChar w:fldCharType="end"/>
      </w:r>
    </w:p>
    <w:p w14:paraId="1BDE54F7" w14:textId="3628895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8.6.2.2</w:t>
      </w:r>
      <w:r w:rsidRPr="006E139C">
        <w:rPr>
          <w:rFonts w:asciiTheme="minorHAnsi" w:eastAsiaTheme="minorEastAsia" w:hAnsiTheme="minorHAnsi" w:cstheme="minorBidi"/>
          <w:kern w:val="2"/>
          <w:sz w:val="22"/>
          <w:szCs w:val="22"/>
          <w14:ligatures w14:val="standardContextual"/>
        </w:rPr>
        <w:tab/>
      </w:r>
      <w:r w:rsidRPr="006E139C">
        <w:t>MC Bearer Context Modification (gNB-CU-CP initiated)</w:t>
      </w:r>
      <w:r w:rsidRPr="006E139C">
        <w:tab/>
      </w:r>
      <w:r w:rsidRPr="006E139C">
        <w:fldChar w:fldCharType="begin"/>
      </w:r>
      <w:r w:rsidRPr="006E139C">
        <w:instrText xml:space="preserve"> PAGEREF _Toc162517589 \h </w:instrText>
      </w:r>
      <w:r w:rsidRPr="006E139C">
        <w:fldChar w:fldCharType="separate"/>
      </w:r>
      <w:r w:rsidRPr="006E139C">
        <w:t>66</w:t>
      </w:r>
      <w:r w:rsidRPr="006E139C">
        <w:fldChar w:fldCharType="end"/>
      </w:r>
    </w:p>
    <w:p w14:paraId="3B6E4552" w14:textId="5BE99E09"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lastRenderedPageBreak/>
        <w:t>8.6.2.2.1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_Toc162517590 \h </w:instrText>
      </w:r>
      <w:r w:rsidRPr="006E139C">
        <w:fldChar w:fldCharType="separate"/>
      </w:r>
      <w:r w:rsidRPr="006E139C">
        <w:t>66</w:t>
      </w:r>
      <w:r w:rsidRPr="006E139C">
        <w:fldChar w:fldCharType="end"/>
      </w:r>
    </w:p>
    <w:p w14:paraId="10664078" w14:textId="30D4D769"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8.6.2.2.2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_Toc162517591 \h </w:instrText>
      </w:r>
      <w:r w:rsidRPr="006E139C">
        <w:fldChar w:fldCharType="separate"/>
      </w:r>
      <w:r w:rsidRPr="006E139C">
        <w:t>66</w:t>
      </w:r>
      <w:r w:rsidRPr="006E139C">
        <w:fldChar w:fldCharType="end"/>
      </w:r>
    </w:p>
    <w:p w14:paraId="3DC401BA" w14:textId="3FD3AF8F"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8.6.2.2.3</w:t>
      </w:r>
      <w:r w:rsidRPr="006E139C">
        <w:rPr>
          <w:rFonts w:asciiTheme="minorHAnsi" w:eastAsiaTheme="minorEastAsia" w:hAnsiTheme="minorHAnsi" w:cstheme="minorBidi"/>
          <w:kern w:val="2"/>
          <w:sz w:val="22"/>
          <w:szCs w:val="22"/>
          <w14:ligatures w14:val="standardContextual"/>
        </w:rPr>
        <w:tab/>
      </w:r>
      <w:r w:rsidRPr="006E139C">
        <w:t>Unsuccessful Operation</w:t>
      </w:r>
      <w:r w:rsidRPr="006E139C">
        <w:tab/>
      </w:r>
      <w:r w:rsidRPr="006E139C">
        <w:fldChar w:fldCharType="begin"/>
      </w:r>
      <w:r w:rsidRPr="006E139C">
        <w:instrText xml:space="preserve"> PAGEREF _Toc162517592 \h </w:instrText>
      </w:r>
      <w:r w:rsidRPr="006E139C">
        <w:fldChar w:fldCharType="separate"/>
      </w:r>
      <w:r w:rsidRPr="006E139C">
        <w:t>68</w:t>
      </w:r>
      <w:r w:rsidRPr="006E139C">
        <w:fldChar w:fldCharType="end"/>
      </w:r>
    </w:p>
    <w:p w14:paraId="23831703" w14:textId="1AB84584"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8.6.2.2.4</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_Toc162517593 \h </w:instrText>
      </w:r>
      <w:r w:rsidRPr="006E139C">
        <w:fldChar w:fldCharType="separate"/>
      </w:r>
      <w:r w:rsidRPr="006E139C">
        <w:t>68</w:t>
      </w:r>
      <w:r w:rsidRPr="006E139C">
        <w:fldChar w:fldCharType="end"/>
      </w:r>
    </w:p>
    <w:p w14:paraId="77168AC7" w14:textId="08162D9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8.6.2.3</w:t>
      </w:r>
      <w:r w:rsidRPr="006E139C">
        <w:rPr>
          <w:rFonts w:asciiTheme="minorHAnsi" w:eastAsiaTheme="minorEastAsia" w:hAnsiTheme="minorHAnsi" w:cstheme="minorBidi"/>
          <w:kern w:val="2"/>
          <w:sz w:val="22"/>
          <w:szCs w:val="22"/>
          <w14:ligatures w14:val="standardContextual"/>
        </w:rPr>
        <w:tab/>
      </w:r>
      <w:r w:rsidRPr="006E139C">
        <w:t>MC Bearer Context Modification Required (gNB-CU-UP initiated)</w:t>
      </w:r>
      <w:r w:rsidRPr="006E139C">
        <w:tab/>
      </w:r>
      <w:r w:rsidRPr="006E139C">
        <w:fldChar w:fldCharType="begin"/>
      </w:r>
      <w:r w:rsidRPr="006E139C">
        <w:instrText xml:space="preserve"> PAGEREF _Toc162517594 \h </w:instrText>
      </w:r>
      <w:r w:rsidRPr="006E139C">
        <w:fldChar w:fldCharType="separate"/>
      </w:r>
      <w:r w:rsidRPr="006E139C">
        <w:t>69</w:t>
      </w:r>
      <w:r w:rsidRPr="006E139C">
        <w:fldChar w:fldCharType="end"/>
      </w:r>
    </w:p>
    <w:p w14:paraId="36D6F971" w14:textId="0BF9518D"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8.6.2.3.1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_Toc162517595 \h </w:instrText>
      </w:r>
      <w:r w:rsidRPr="006E139C">
        <w:fldChar w:fldCharType="separate"/>
      </w:r>
      <w:r w:rsidRPr="006E139C">
        <w:t>69</w:t>
      </w:r>
      <w:r w:rsidRPr="006E139C">
        <w:fldChar w:fldCharType="end"/>
      </w:r>
    </w:p>
    <w:p w14:paraId="702C3558" w14:textId="1A132FD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8.6.2.3.2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_Toc162517596 \h </w:instrText>
      </w:r>
      <w:r w:rsidRPr="006E139C">
        <w:fldChar w:fldCharType="separate"/>
      </w:r>
      <w:r w:rsidRPr="006E139C">
        <w:t>69</w:t>
      </w:r>
      <w:r w:rsidRPr="006E139C">
        <w:fldChar w:fldCharType="end"/>
      </w:r>
    </w:p>
    <w:p w14:paraId="6B07743E" w14:textId="71EA7BD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8.6.2.3.</w:t>
      </w:r>
      <w:r w:rsidRPr="006E139C">
        <w:rPr>
          <w:lang w:eastAsia="zh-CN"/>
        </w:rPr>
        <w:t>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_Toc162517597 \h </w:instrText>
      </w:r>
      <w:r w:rsidRPr="006E139C">
        <w:fldChar w:fldCharType="separate"/>
      </w:r>
      <w:r w:rsidRPr="006E139C">
        <w:t>69</w:t>
      </w:r>
      <w:r w:rsidRPr="006E139C">
        <w:fldChar w:fldCharType="end"/>
      </w:r>
    </w:p>
    <w:p w14:paraId="1803515B" w14:textId="3028AEA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8.6.2.4</w:t>
      </w:r>
      <w:r w:rsidRPr="006E139C">
        <w:rPr>
          <w:rFonts w:asciiTheme="minorHAnsi" w:eastAsiaTheme="minorEastAsia" w:hAnsiTheme="minorHAnsi" w:cstheme="minorBidi"/>
          <w:kern w:val="2"/>
          <w:sz w:val="22"/>
          <w:szCs w:val="22"/>
          <w14:ligatures w14:val="standardContextual"/>
        </w:rPr>
        <w:tab/>
      </w:r>
      <w:r w:rsidRPr="006E139C">
        <w:t>MC Bearer Context Release (gNB-CU-CP initiated)</w:t>
      </w:r>
      <w:r w:rsidRPr="006E139C">
        <w:tab/>
      </w:r>
      <w:r w:rsidRPr="006E139C">
        <w:fldChar w:fldCharType="begin"/>
      </w:r>
      <w:r w:rsidRPr="006E139C">
        <w:instrText xml:space="preserve"> PAGEREF _Toc162517598 \h </w:instrText>
      </w:r>
      <w:r w:rsidRPr="006E139C">
        <w:fldChar w:fldCharType="separate"/>
      </w:r>
      <w:r w:rsidRPr="006E139C">
        <w:t>69</w:t>
      </w:r>
      <w:r w:rsidRPr="006E139C">
        <w:fldChar w:fldCharType="end"/>
      </w:r>
    </w:p>
    <w:p w14:paraId="5254DA03" w14:textId="57ABAE65"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8.6.2.4.1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_Toc162517599 \h </w:instrText>
      </w:r>
      <w:r w:rsidRPr="006E139C">
        <w:fldChar w:fldCharType="separate"/>
      </w:r>
      <w:r w:rsidRPr="006E139C">
        <w:t>69</w:t>
      </w:r>
      <w:r w:rsidRPr="006E139C">
        <w:fldChar w:fldCharType="end"/>
      </w:r>
    </w:p>
    <w:p w14:paraId="1C3C89A5" w14:textId="54A3D609"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8.6.2.4.2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_Toc162517600 \h </w:instrText>
      </w:r>
      <w:r w:rsidRPr="006E139C">
        <w:fldChar w:fldCharType="separate"/>
      </w:r>
      <w:r w:rsidRPr="006E139C">
        <w:t>70</w:t>
      </w:r>
      <w:r w:rsidRPr="006E139C">
        <w:fldChar w:fldCharType="end"/>
      </w:r>
    </w:p>
    <w:p w14:paraId="59794FA3" w14:textId="1C785821"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8.6.2.4.3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_Toc162517601 \h </w:instrText>
      </w:r>
      <w:r w:rsidRPr="006E139C">
        <w:fldChar w:fldCharType="separate"/>
      </w:r>
      <w:r w:rsidRPr="006E139C">
        <w:t>70</w:t>
      </w:r>
      <w:r w:rsidRPr="006E139C">
        <w:fldChar w:fldCharType="end"/>
      </w:r>
    </w:p>
    <w:p w14:paraId="1DF1121C" w14:textId="6B7EFE9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8.6.2.5</w:t>
      </w:r>
      <w:r w:rsidRPr="006E139C">
        <w:rPr>
          <w:rFonts w:asciiTheme="minorHAnsi" w:eastAsiaTheme="minorEastAsia" w:hAnsiTheme="minorHAnsi" w:cstheme="minorBidi"/>
          <w:kern w:val="2"/>
          <w:sz w:val="22"/>
          <w:szCs w:val="22"/>
          <w14:ligatures w14:val="standardContextual"/>
        </w:rPr>
        <w:tab/>
      </w:r>
      <w:r w:rsidRPr="006E139C">
        <w:t>MC Bearer Context Release Request (gNB-CU-UP initiated)</w:t>
      </w:r>
      <w:r w:rsidRPr="006E139C">
        <w:tab/>
      </w:r>
      <w:r w:rsidRPr="006E139C">
        <w:fldChar w:fldCharType="begin"/>
      </w:r>
      <w:r w:rsidRPr="006E139C">
        <w:instrText xml:space="preserve"> PAGEREF _Toc162517602 \h </w:instrText>
      </w:r>
      <w:r w:rsidRPr="006E139C">
        <w:fldChar w:fldCharType="separate"/>
      </w:r>
      <w:r w:rsidRPr="006E139C">
        <w:t>70</w:t>
      </w:r>
      <w:r w:rsidRPr="006E139C">
        <w:fldChar w:fldCharType="end"/>
      </w:r>
    </w:p>
    <w:p w14:paraId="4450733F" w14:textId="497934CE"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8.6.2.5.1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_Toc162517603 \h </w:instrText>
      </w:r>
      <w:r w:rsidRPr="006E139C">
        <w:fldChar w:fldCharType="separate"/>
      </w:r>
      <w:r w:rsidRPr="006E139C">
        <w:t>70</w:t>
      </w:r>
      <w:r w:rsidRPr="006E139C">
        <w:fldChar w:fldCharType="end"/>
      </w:r>
    </w:p>
    <w:p w14:paraId="5D61FEC4" w14:textId="7F1D063B"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8.6.2.5.2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_Toc162517604 \h </w:instrText>
      </w:r>
      <w:r w:rsidRPr="006E139C">
        <w:fldChar w:fldCharType="separate"/>
      </w:r>
      <w:r w:rsidRPr="006E139C">
        <w:t>70</w:t>
      </w:r>
      <w:r w:rsidRPr="006E139C">
        <w:fldChar w:fldCharType="end"/>
      </w:r>
    </w:p>
    <w:p w14:paraId="13779EF7" w14:textId="1D41F43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8.6.2.5.3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_Toc162517605 \h </w:instrText>
      </w:r>
      <w:r w:rsidRPr="006E139C">
        <w:fldChar w:fldCharType="separate"/>
      </w:r>
      <w:r w:rsidRPr="006E139C">
        <w:t>71</w:t>
      </w:r>
      <w:r w:rsidRPr="006E139C">
        <w:fldChar w:fldCharType="end"/>
      </w:r>
    </w:p>
    <w:p w14:paraId="6F1A2393" w14:textId="05485B4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8.6.2.6</w:t>
      </w:r>
      <w:r w:rsidRPr="006E139C">
        <w:rPr>
          <w:rFonts w:asciiTheme="minorHAnsi" w:eastAsiaTheme="minorEastAsia" w:hAnsiTheme="minorHAnsi" w:cstheme="minorBidi"/>
          <w:kern w:val="2"/>
          <w:sz w:val="22"/>
          <w:szCs w:val="22"/>
          <w14:ligatures w14:val="standardContextual"/>
        </w:rPr>
        <w:tab/>
      </w:r>
      <w:r w:rsidRPr="006E139C">
        <w:rPr>
          <w:rFonts w:eastAsiaTheme="minorEastAsia" w:cs="Arial"/>
          <w:lang w:eastAsia="zh-CN"/>
        </w:rPr>
        <w:t>MC Bearer Notification</w:t>
      </w:r>
      <w:r w:rsidRPr="006E139C">
        <w:tab/>
      </w:r>
      <w:r w:rsidRPr="006E139C">
        <w:fldChar w:fldCharType="begin"/>
      </w:r>
      <w:r w:rsidRPr="006E139C">
        <w:instrText xml:space="preserve"> PAGEREF _Toc162517606 \h </w:instrText>
      </w:r>
      <w:r w:rsidRPr="006E139C">
        <w:fldChar w:fldCharType="separate"/>
      </w:r>
      <w:r w:rsidRPr="006E139C">
        <w:t>71</w:t>
      </w:r>
      <w:r w:rsidRPr="006E139C">
        <w:fldChar w:fldCharType="end"/>
      </w:r>
    </w:p>
    <w:p w14:paraId="58D3A0EF" w14:textId="6792CB54"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8.6.2.6.1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_Toc162517607 \h </w:instrText>
      </w:r>
      <w:r w:rsidRPr="006E139C">
        <w:fldChar w:fldCharType="separate"/>
      </w:r>
      <w:r w:rsidRPr="006E139C">
        <w:t>71</w:t>
      </w:r>
      <w:r w:rsidRPr="006E139C">
        <w:fldChar w:fldCharType="end"/>
      </w:r>
    </w:p>
    <w:p w14:paraId="49D1C545" w14:textId="5D9CBBC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8.6.2.6.2</w:t>
      </w:r>
      <w:r w:rsidRPr="006E139C">
        <w:rPr>
          <w:rFonts w:asciiTheme="minorHAnsi" w:eastAsiaTheme="minorEastAsia" w:hAnsiTheme="minorHAnsi" w:cstheme="minorBidi"/>
          <w:kern w:val="2"/>
          <w:sz w:val="22"/>
          <w:szCs w:val="22"/>
          <w14:ligatures w14:val="standardContextual"/>
        </w:rPr>
        <w:tab/>
      </w:r>
      <w:r w:rsidRPr="006E139C">
        <w:t>Successful Operation</w:t>
      </w:r>
      <w:r w:rsidRPr="006E139C">
        <w:tab/>
      </w:r>
      <w:r w:rsidRPr="006E139C">
        <w:fldChar w:fldCharType="begin"/>
      </w:r>
      <w:r w:rsidRPr="006E139C">
        <w:instrText xml:space="preserve"> PAGEREF _Toc162517608 \h </w:instrText>
      </w:r>
      <w:r w:rsidRPr="006E139C">
        <w:fldChar w:fldCharType="separate"/>
      </w:r>
      <w:r w:rsidRPr="006E139C">
        <w:t>71</w:t>
      </w:r>
      <w:r w:rsidRPr="006E139C">
        <w:fldChar w:fldCharType="end"/>
      </w:r>
    </w:p>
    <w:p w14:paraId="0F89B6BF" w14:textId="6C834EA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8.6.2.6.3</w:t>
      </w:r>
      <w:r w:rsidRPr="006E139C">
        <w:rPr>
          <w:rFonts w:asciiTheme="minorHAnsi" w:eastAsiaTheme="minorEastAsia" w:hAnsiTheme="minorHAnsi" w:cstheme="minorBidi"/>
          <w:kern w:val="2"/>
          <w:sz w:val="22"/>
          <w:szCs w:val="22"/>
          <w14:ligatures w14:val="standardContextual"/>
        </w:rPr>
        <w:tab/>
      </w:r>
      <w:r w:rsidRPr="006E139C">
        <w:t>Abnormal Conditions</w:t>
      </w:r>
      <w:r w:rsidRPr="006E139C">
        <w:tab/>
      </w:r>
      <w:r w:rsidRPr="006E139C">
        <w:fldChar w:fldCharType="begin"/>
      </w:r>
      <w:r w:rsidRPr="006E139C">
        <w:instrText xml:space="preserve"> PAGEREF _Toc162517609 \h </w:instrText>
      </w:r>
      <w:r w:rsidRPr="006E139C">
        <w:fldChar w:fldCharType="separate"/>
      </w:r>
      <w:r w:rsidRPr="006E139C">
        <w:t>71</w:t>
      </w:r>
      <w:r w:rsidRPr="006E139C">
        <w:fldChar w:fldCharType="end"/>
      </w:r>
    </w:p>
    <w:p w14:paraId="31346639" w14:textId="4B04E42D" w:rsidR="00AE6B7B" w:rsidRPr="006E139C" w:rsidRDefault="00AE6B7B">
      <w:pPr>
        <w:pStyle w:val="TOC1"/>
        <w:rPr>
          <w:rFonts w:asciiTheme="minorHAnsi" w:eastAsiaTheme="minorEastAsia" w:hAnsiTheme="minorHAnsi" w:cstheme="minorBidi"/>
          <w:kern w:val="2"/>
          <w:szCs w:val="22"/>
          <w14:ligatures w14:val="standardContextual"/>
        </w:rPr>
      </w:pPr>
      <w:r w:rsidRPr="006E139C">
        <w:t>9</w:t>
      </w:r>
      <w:r w:rsidRPr="006E139C">
        <w:rPr>
          <w:rFonts w:asciiTheme="minorHAnsi" w:eastAsiaTheme="minorEastAsia" w:hAnsiTheme="minorHAnsi" w:cstheme="minorBidi"/>
          <w:kern w:val="2"/>
          <w:szCs w:val="22"/>
          <w14:ligatures w14:val="standardContextual"/>
        </w:rPr>
        <w:tab/>
      </w:r>
      <w:r w:rsidRPr="006E139C">
        <w:t>Elements for E1AP communication</w:t>
      </w:r>
      <w:r w:rsidRPr="006E139C">
        <w:tab/>
      </w:r>
      <w:r w:rsidRPr="006E139C">
        <w:fldChar w:fldCharType="begin"/>
      </w:r>
      <w:r w:rsidRPr="006E139C">
        <w:instrText xml:space="preserve"> PAGEREF _Toc162517610 \h </w:instrText>
      </w:r>
      <w:r w:rsidRPr="006E139C">
        <w:fldChar w:fldCharType="separate"/>
      </w:r>
      <w:r w:rsidRPr="006E139C">
        <w:t>71</w:t>
      </w:r>
      <w:r w:rsidRPr="006E139C">
        <w:fldChar w:fldCharType="end"/>
      </w:r>
    </w:p>
    <w:p w14:paraId="42427252" w14:textId="055C28BA"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9.1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_Toc162517611 \h </w:instrText>
      </w:r>
      <w:r w:rsidRPr="006E139C">
        <w:fldChar w:fldCharType="separate"/>
      </w:r>
      <w:r w:rsidRPr="006E139C">
        <w:t>71</w:t>
      </w:r>
      <w:r w:rsidRPr="006E139C">
        <w:fldChar w:fldCharType="end"/>
      </w:r>
    </w:p>
    <w:p w14:paraId="0A2896EC" w14:textId="15D74CEA"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9.2</w:t>
      </w:r>
      <w:r w:rsidRPr="006E139C">
        <w:rPr>
          <w:rFonts w:asciiTheme="minorHAnsi" w:eastAsiaTheme="minorEastAsia" w:hAnsiTheme="minorHAnsi" w:cstheme="minorBidi"/>
          <w:kern w:val="2"/>
          <w:sz w:val="22"/>
          <w:szCs w:val="22"/>
          <w14:ligatures w14:val="standardContextual"/>
        </w:rPr>
        <w:tab/>
      </w:r>
      <w:r w:rsidRPr="006E139C">
        <w:t>Message Functional Definition and Content</w:t>
      </w:r>
      <w:r w:rsidRPr="006E139C">
        <w:tab/>
      </w:r>
      <w:r w:rsidRPr="006E139C">
        <w:fldChar w:fldCharType="begin"/>
      </w:r>
      <w:r w:rsidRPr="006E139C">
        <w:instrText xml:space="preserve"> PAGEREF _Toc162517612 \h </w:instrText>
      </w:r>
      <w:r w:rsidRPr="006E139C">
        <w:fldChar w:fldCharType="separate"/>
      </w:r>
      <w:r w:rsidRPr="006E139C">
        <w:t>72</w:t>
      </w:r>
      <w:r w:rsidRPr="006E139C">
        <w:fldChar w:fldCharType="end"/>
      </w:r>
    </w:p>
    <w:p w14:paraId="52329B1F" w14:textId="64485B65"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9.2.1</w:t>
      </w:r>
      <w:r w:rsidRPr="006E139C">
        <w:rPr>
          <w:rFonts w:asciiTheme="minorHAnsi" w:eastAsiaTheme="minorEastAsia" w:hAnsiTheme="minorHAnsi" w:cstheme="minorBidi"/>
          <w:kern w:val="2"/>
          <w:sz w:val="22"/>
          <w:szCs w:val="22"/>
          <w14:ligatures w14:val="standardContextual"/>
        </w:rPr>
        <w:tab/>
      </w:r>
      <w:r w:rsidRPr="006E139C">
        <w:t>Interface Management messages</w:t>
      </w:r>
      <w:r w:rsidRPr="006E139C">
        <w:tab/>
      </w:r>
      <w:r w:rsidRPr="006E139C">
        <w:fldChar w:fldCharType="begin"/>
      </w:r>
      <w:r w:rsidRPr="006E139C">
        <w:instrText xml:space="preserve"> PAGEREF _Toc162517613 \h </w:instrText>
      </w:r>
      <w:r w:rsidRPr="006E139C">
        <w:fldChar w:fldCharType="separate"/>
      </w:r>
      <w:r w:rsidRPr="006E139C">
        <w:t>72</w:t>
      </w:r>
      <w:r w:rsidRPr="006E139C">
        <w:fldChar w:fldCharType="end"/>
      </w:r>
    </w:p>
    <w:p w14:paraId="7A75E7B9" w14:textId="547752D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w:t>
      </w:r>
      <w:r w:rsidRPr="006E139C">
        <w:rPr>
          <w:rFonts w:asciiTheme="minorHAnsi" w:eastAsiaTheme="minorEastAsia" w:hAnsiTheme="minorHAnsi" w:cstheme="minorBidi"/>
          <w:kern w:val="2"/>
          <w:sz w:val="22"/>
          <w:szCs w:val="22"/>
          <w14:ligatures w14:val="standardContextual"/>
        </w:rPr>
        <w:tab/>
      </w:r>
      <w:r w:rsidRPr="006E139C">
        <w:t>RESET</w:t>
      </w:r>
      <w:r w:rsidRPr="006E139C">
        <w:tab/>
      </w:r>
      <w:r w:rsidRPr="006E139C">
        <w:fldChar w:fldCharType="begin"/>
      </w:r>
      <w:r w:rsidRPr="006E139C">
        <w:instrText xml:space="preserve"> PAGEREF _Toc162517614 \h </w:instrText>
      </w:r>
      <w:r w:rsidRPr="006E139C">
        <w:fldChar w:fldCharType="separate"/>
      </w:r>
      <w:r w:rsidRPr="006E139C">
        <w:t>72</w:t>
      </w:r>
      <w:r w:rsidRPr="006E139C">
        <w:fldChar w:fldCharType="end"/>
      </w:r>
    </w:p>
    <w:p w14:paraId="1847A0E4" w14:textId="0B8903B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9.2.1.2</w:t>
      </w:r>
      <w:r w:rsidRPr="006E139C">
        <w:rPr>
          <w:rFonts w:asciiTheme="minorHAnsi" w:eastAsiaTheme="minorEastAsia" w:hAnsiTheme="minorHAnsi" w:cstheme="minorBidi"/>
          <w:kern w:val="2"/>
          <w:sz w:val="22"/>
          <w:szCs w:val="22"/>
          <w14:ligatures w14:val="standardContextual"/>
        </w:rPr>
        <w:tab/>
      </w:r>
      <w:r w:rsidRPr="006E139C">
        <w:t>RESET ACKNOWLEDGE</w:t>
      </w:r>
      <w:r w:rsidRPr="006E139C">
        <w:tab/>
      </w:r>
      <w:r w:rsidRPr="006E139C">
        <w:fldChar w:fldCharType="begin"/>
      </w:r>
      <w:r w:rsidRPr="006E139C">
        <w:instrText xml:space="preserve"> PAGEREF _Toc162517615 \h </w:instrText>
      </w:r>
      <w:r w:rsidRPr="006E139C">
        <w:fldChar w:fldCharType="separate"/>
      </w:r>
      <w:r w:rsidRPr="006E139C">
        <w:t>72</w:t>
      </w:r>
      <w:r w:rsidRPr="006E139C">
        <w:fldChar w:fldCharType="end"/>
      </w:r>
    </w:p>
    <w:p w14:paraId="0EF407E6" w14:textId="397D2B8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9.2.1.3</w:t>
      </w:r>
      <w:r w:rsidRPr="006E139C">
        <w:rPr>
          <w:rFonts w:asciiTheme="minorHAnsi" w:eastAsiaTheme="minorEastAsia" w:hAnsiTheme="minorHAnsi" w:cstheme="minorBidi"/>
          <w:kern w:val="2"/>
          <w:sz w:val="22"/>
          <w:szCs w:val="22"/>
          <w14:ligatures w14:val="standardContextual"/>
        </w:rPr>
        <w:tab/>
      </w:r>
      <w:r w:rsidRPr="006E139C">
        <w:t>ERROR INDICATION</w:t>
      </w:r>
      <w:r w:rsidRPr="006E139C">
        <w:tab/>
      </w:r>
      <w:r w:rsidRPr="006E139C">
        <w:fldChar w:fldCharType="begin"/>
      </w:r>
      <w:r w:rsidRPr="006E139C">
        <w:instrText xml:space="preserve"> PAGEREF _Toc162517616 \h </w:instrText>
      </w:r>
      <w:r w:rsidRPr="006E139C">
        <w:fldChar w:fldCharType="separate"/>
      </w:r>
      <w:r w:rsidRPr="006E139C">
        <w:t>73</w:t>
      </w:r>
      <w:r w:rsidRPr="006E139C">
        <w:fldChar w:fldCharType="end"/>
      </w:r>
    </w:p>
    <w:p w14:paraId="42DFB774" w14:textId="6C54EAA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9.2.1.4</w:t>
      </w:r>
      <w:r w:rsidRPr="006E139C">
        <w:rPr>
          <w:rFonts w:asciiTheme="minorHAnsi" w:eastAsiaTheme="minorEastAsia" w:hAnsiTheme="minorHAnsi" w:cstheme="minorBidi"/>
          <w:kern w:val="2"/>
          <w:sz w:val="22"/>
          <w:szCs w:val="22"/>
          <w14:ligatures w14:val="standardContextual"/>
        </w:rPr>
        <w:tab/>
      </w:r>
      <w:r w:rsidRPr="006E139C">
        <w:t>GNB-CU-UP E1 SETUP REQUEST</w:t>
      </w:r>
      <w:r w:rsidRPr="006E139C">
        <w:tab/>
      </w:r>
      <w:r w:rsidRPr="006E139C">
        <w:fldChar w:fldCharType="begin"/>
      </w:r>
      <w:r w:rsidRPr="006E139C">
        <w:instrText xml:space="preserve"> PAGEREF _Toc162517617 \h </w:instrText>
      </w:r>
      <w:r w:rsidRPr="006E139C">
        <w:fldChar w:fldCharType="separate"/>
      </w:r>
      <w:r w:rsidRPr="006E139C">
        <w:t>73</w:t>
      </w:r>
      <w:r w:rsidRPr="006E139C">
        <w:fldChar w:fldCharType="end"/>
      </w:r>
    </w:p>
    <w:p w14:paraId="1B8DC020" w14:textId="2638FE7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9.2.1.5</w:t>
      </w:r>
      <w:r w:rsidRPr="006E139C">
        <w:rPr>
          <w:rFonts w:asciiTheme="minorHAnsi" w:eastAsiaTheme="minorEastAsia" w:hAnsiTheme="minorHAnsi" w:cstheme="minorBidi"/>
          <w:kern w:val="2"/>
          <w:sz w:val="22"/>
          <w:szCs w:val="22"/>
          <w14:ligatures w14:val="standardContextual"/>
        </w:rPr>
        <w:tab/>
      </w:r>
      <w:r w:rsidRPr="006E139C">
        <w:t>GNB-CU-UP E1 SETUP RESPONSE</w:t>
      </w:r>
      <w:r w:rsidRPr="006E139C">
        <w:tab/>
      </w:r>
      <w:r w:rsidRPr="006E139C">
        <w:fldChar w:fldCharType="begin"/>
      </w:r>
      <w:r w:rsidRPr="006E139C">
        <w:instrText xml:space="preserve"> PAGEREF _Toc162517618 \h </w:instrText>
      </w:r>
      <w:r w:rsidRPr="006E139C">
        <w:fldChar w:fldCharType="separate"/>
      </w:r>
      <w:r w:rsidRPr="006E139C">
        <w:t>74</w:t>
      </w:r>
      <w:r w:rsidRPr="006E139C">
        <w:fldChar w:fldCharType="end"/>
      </w:r>
    </w:p>
    <w:p w14:paraId="28103D14" w14:textId="110B739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9.2.1.6</w:t>
      </w:r>
      <w:r w:rsidRPr="006E139C">
        <w:rPr>
          <w:rFonts w:asciiTheme="minorHAnsi" w:eastAsiaTheme="minorEastAsia" w:hAnsiTheme="minorHAnsi" w:cstheme="minorBidi"/>
          <w:kern w:val="2"/>
          <w:sz w:val="22"/>
          <w:szCs w:val="22"/>
          <w14:ligatures w14:val="standardContextual"/>
        </w:rPr>
        <w:tab/>
      </w:r>
      <w:r w:rsidRPr="006E139C">
        <w:t>GNB-CU-UP E1 SETUP FAILURE</w:t>
      </w:r>
      <w:r w:rsidRPr="006E139C">
        <w:tab/>
      </w:r>
      <w:r w:rsidRPr="006E139C">
        <w:fldChar w:fldCharType="begin"/>
      </w:r>
      <w:r w:rsidRPr="006E139C">
        <w:instrText xml:space="preserve"> PAGEREF _Toc162517619 \h </w:instrText>
      </w:r>
      <w:r w:rsidRPr="006E139C">
        <w:fldChar w:fldCharType="separate"/>
      </w:r>
      <w:r w:rsidRPr="006E139C">
        <w:t>74</w:t>
      </w:r>
      <w:r w:rsidRPr="006E139C">
        <w:fldChar w:fldCharType="end"/>
      </w:r>
    </w:p>
    <w:p w14:paraId="1203FD9D" w14:textId="4A32295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9.2.1.7</w:t>
      </w:r>
      <w:r w:rsidRPr="006E139C">
        <w:rPr>
          <w:rFonts w:asciiTheme="minorHAnsi" w:eastAsiaTheme="minorEastAsia" w:hAnsiTheme="minorHAnsi" w:cstheme="minorBidi"/>
          <w:kern w:val="2"/>
          <w:sz w:val="22"/>
          <w:szCs w:val="22"/>
          <w14:ligatures w14:val="standardContextual"/>
        </w:rPr>
        <w:tab/>
      </w:r>
      <w:r w:rsidRPr="006E139C">
        <w:t>GNB-CU-CP E1 SETUP REQUEST</w:t>
      </w:r>
      <w:r w:rsidRPr="006E139C">
        <w:tab/>
      </w:r>
      <w:r w:rsidRPr="006E139C">
        <w:fldChar w:fldCharType="begin"/>
      </w:r>
      <w:r w:rsidRPr="006E139C">
        <w:instrText xml:space="preserve"> PAGEREF _Toc162517620 \h </w:instrText>
      </w:r>
      <w:r w:rsidRPr="006E139C">
        <w:fldChar w:fldCharType="separate"/>
      </w:r>
      <w:r w:rsidRPr="006E139C">
        <w:t>75</w:t>
      </w:r>
      <w:r w:rsidRPr="006E139C">
        <w:fldChar w:fldCharType="end"/>
      </w:r>
    </w:p>
    <w:p w14:paraId="3E251F3E" w14:textId="2A90300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9.2.1.8</w:t>
      </w:r>
      <w:r w:rsidRPr="006E139C">
        <w:rPr>
          <w:rFonts w:asciiTheme="minorHAnsi" w:eastAsiaTheme="minorEastAsia" w:hAnsiTheme="minorHAnsi" w:cstheme="minorBidi"/>
          <w:kern w:val="2"/>
          <w:sz w:val="22"/>
          <w:szCs w:val="22"/>
          <w14:ligatures w14:val="standardContextual"/>
        </w:rPr>
        <w:tab/>
      </w:r>
      <w:r w:rsidRPr="006E139C">
        <w:t>GNB-CU-CP E1 SETUP RESPONSE</w:t>
      </w:r>
      <w:r w:rsidRPr="006E139C">
        <w:tab/>
      </w:r>
      <w:r w:rsidRPr="006E139C">
        <w:fldChar w:fldCharType="begin"/>
      </w:r>
      <w:r w:rsidRPr="006E139C">
        <w:instrText xml:space="preserve"> PAGEREF _Toc162517621 \h </w:instrText>
      </w:r>
      <w:r w:rsidRPr="006E139C">
        <w:fldChar w:fldCharType="separate"/>
      </w:r>
      <w:r w:rsidRPr="006E139C">
        <w:t>75</w:t>
      </w:r>
      <w:r w:rsidRPr="006E139C">
        <w:fldChar w:fldCharType="end"/>
      </w:r>
    </w:p>
    <w:p w14:paraId="312C51A2" w14:textId="0610297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9.2.1.9</w:t>
      </w:r>
      <w:r w:rsidRPr="006E139C">
        <w:rPr>
          <w:rFonts w:asciiTheme="minorHAnsi" w:eastAsiaTheme="minorEastAsia" w:hAnsiTheme="minorHAnsi" w:cstheme="minorBidi"/>
          <w:kern w:val="2"/>
          <w:sz w:val="22"/>
          <w:szCs w:val="22"/>
          <w14:ligatures w14:val="standardContextual"/>
        </w:rPr>
        <w:tab/>
      </w:r>
      <w:r w:rsidRPr="006E139C">
        <w:t>GNB-CU-CP E1 SETUP FAILURE</w:t>
      </w:r>
      <w:r w:rsidRPr="006E139C">
        <w:tab/>
      </w:r>
      <w:r w:rsidRPr="006E139C">
        <w:fldChar w:fldCharType="begin"/>
      </w:r>
      <w:r w:rsidRPr="006E139C">
        <w:instrText xml:space="preserve"> PAGEREF _Toc162517622 \h </w:instrText>
      </w:r>
      <w:r w:rsidRPr="006E139C">
        <w:fldChar w:fldCharType="separate"/>
      </w:r>
      <w:r w:rsidRPr="006E139C">
        <w:t>76</w:t>
      </w:r>
      <w:r w:rsidRPr="006E139C">
        <w:fldChar w:fldCharType="end"/>
      </w:r>
    </w:p>
    <w:p w14:paraId="0C4491F7" w14:textId="742809B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9.2.1.10</w:t>
      </w:r>
      <w:r w:rsidRPr="006E139C">
        <w:rPr>
          <w:rFonts w:asciiTheme="minorHAnsi" w:eastAsiaTheme="minorEastAsia" w:hAnsiTheme="minorHAnsi" w:cstheme="minorBidi"/>
          <w:kern w:val="2"/>
          <w:sz w:val="22"/>
          <w:szCs w:val="22"/>
          <w14:ligatures w14:val="standardContextual"/>
        </w:rPr>
        <w:tab/>
      </w:r>
      <w:r w:rsidRPr="006E139C">
        <w:t>GNB-CU-UP CONFIGURATION UPDATE</w:t>
      </w:r>
      <w:r w:rsidRPr="006E139C">
        <w:tab/>
      </w:r>
      <w:r w:rsidRPr="006E139C">
        <w:fldChar w:fldCharType="begin"/>
      </w:r>
      <w:r w:rsidRPr="006E139C">
        <w:instrText xml:space="preserve"> PAGEREF _Toc162517623 \h </w:instrText>
      </w:r>
      <w:r w:rsidRPr="006E139C">
        <w:fldChar w:fldCharType="separate"/>
      </w:r>
      <w:r w:rsidRPr="006E139C">
        <w:t>76</w:t>
      </w:r>
      <w:r w:rsidRPr="006E139C">
        <w:fldChar w:fldCharType="end"/>
      </w:r>
    </w:p>
    <w:p w14:paraId="3DA0699A" w14:textId="6DF228A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9.2.1.11</w:t>
      </w:r>
      <w:r w:rsidRPr="006E139C">
        <w:rPr>
          <w:rFonts w:asciiTheme="minorHAnsi" w:eastAsiaTheme="minorEastAsia" w:hAnsiTheme="minorHAnsi" w:cstheme="minorBidi"/>
          <w:kern w:val="2"/>
          <w:sz w:val="22"/>
          <w:szCs w:val="22"/>
          <w14:ligatures w14:val="standardContextual"/>
        </w:rPr>
        <w:tab/>
      </w:r>
      <w:r w:rsidRPr="006E139C">
        <w:t>GNB-CU-UP CONFIGURATION UPDATE ACKNOWLEDGE</w:t>
      </w:r>
      <w:r w:rsidRPr="006E139C">
        <w:tab/>
      </w:r>
      <w:r w:rsidRPr="006E139C">
        <w:fldChar w:fldCharType="begin"/>
      </w:r>
      <w:r w:rsidRPr="006E139C">
        <w:instrText xml:space="preserve"> PAGEREF _Toc162517624 \h </w:instrText>
      </w:r>
      <w:r w:rsidRPr="006E139C">
        <w:fldChar w:fldCharType="separate"/>
      </w:r>
      <w:r w:rsidRPr="006E139C">
        <w:t>77</w:t>
      </w:r>
      <w:r w:rsidRPr="006E139C">
        <w:fldChar w:fldCharType="end"/>
      </w:r>
    </w:p>
    <w:p w14:paraId="4E000D9D" w14:textId="53D3B05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9.2.1.12</w:t>
      </w:r>
      <w:r w:rsidRPr="006E139C">
        <w:rPr>
          <w:rFonts w:asciiTheme="minorHAnsi" w:eastAsiaTheme="minorEastAsia" w:hAnsiTheme="minorHAnsi" w:cstheme="minorBidi"/>
          <w:kern w:val="2"/>
          <w:sz w:val="22"/>
          <w:szCs w:val="22"/>
          <w14:ligatures w14:val="standardContextual"/>
        </w:rPr>
        <w:tab/>
      </w:r>
      <w:r w:rsidRPr="006E139C">
        <w:t>GNB-CU-UP CONFIGURATION UPDATE FAILURE</w:t>
      </w:r>
      <w:r w:rsidRPr="006E139C">
        <w:tab/>
      </w:r>
      <w:r w:rsidRPr="006E139C">
        <w:fldChar w:fldCharType="begin"/>
      </w:r>
      <w:r w:rsidRPr="006E139C">
        <w:instrText xml:space="preserve"> PAGEREF _Toc162517625 \h </w:instrText>
      </w:r>
      <w:r w:rsidRPr="006E139C">
        <w:fldChar w:fldCharType="separate"/>
      </w:r>
      <w:r w:rsidRPr="006E139C">
        <w:t>77</w:t>
      </w:r>
      <w:r w:rsidRPr="006E139C">
        <w:fldChar w:fldCharType="end"/>
      </w:r>
    </w:p>
    <w:p w14:paraId="7317239D" w14:textId="6C4026E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9.2.1.13</w:t>
      </w:r>
      <w:r w:rsidRPr="006E139C">
        <w:rPr>
          <w:rFonts w:asciiTheme="minorHAnsi" w:eastAsiaTheme="minorEastAsia" w:hAnsiTheme="minorHAnsi" w:cstheme="minorBidi"/>
          <w:kern w:val="2"/>
          <w:sz w:val="22"/>
          <w:szCs w:val="22"/>
          <w14:ligatures w14:val="standardContextual"/>
        </w:rPr>
        <w:tab/>
      </w:r>
      <w:r w:rsidRPr="006E139C">
        <w:t>GNB-CU-CP CONFIGURATION UPDATE</w:t>
      </w:r>
      <w:r w:rsidRPr="006E139C">
        <w:tab/>
      </w:r>
      <w:r w:rsidRPr="006E139C">
        <w:fldChar w:fldCharType="begin"/>
      </w:r>
      <w:r w:rsidRPr="006E139C">
        <w:instrText xml:space="preserve"> PAGEREF _Toc162517626 \h </w:instrText>
      </w:r>
      <w:r w:rsidRPr="006E139C">
        <w:fldChar w:fldCharType="separate"/>
      </w:r>
      <w:r w:rsidRPr="006E139C">
        <w:t>78</w:t>
      </w:r>
      <w:r w:rsidRPr="006E139C">
        <w:fldChar w:fldCharType="end"/>
      </w:r>
    </w:p>
    <w:p w14:paraId="59BE273C" w14:textId="125FCFF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9.2.1.14</w:t>
      </w:r>
      <w:r w:rsidRPr="006E139C">
        <w:rPr>
          <w:rFonts w:asciiTheme="minorHAnsi" w:eastAsiaTheme="minorEastAsia" w:hAnsiTheme="minorHAnsi" w:cstheme="minorBidi"/>
          <w:kern w:val="2"/>
          <w:sz w:val="22"/>
          <w:szCs w:val="22"/>
          <w14:ligatures w14:val="standardContextual"/>
        </w:rPr>
        <w:tab/>
      </w:r>
      <w:r w:rsidRPr="006E139C">
        <w:t>GNB-CU-CP CONFIGURATION UPDATE ACKNOWLEDGE</w:t>
      </w:r>
      <w:r w:rsidRPr="006E139C">
        <w:tab/>
      </w:r>
      <w:r w:rsidRPr="006E139C">
        <w:fldChar w:fldCharType="begin"/>
      </w:r>
      <w:r w:rsidRPr="006E139C">
        <w:instrText xml:space="preserve"> PAGEREF _Toc162517627 \h </w:instrText>
      </w:r>
      <w:r w:rsidRPr="006E139C">
        <w:fldChar w:fldCharType="separate"/>
      </w:r>
      <w:r w:rsidRPr="006E139C">
        <w:t>79</w:t>
      </w:r>
      <w:r w:rsidRPr="006E139C">
        <w:fldChar w:fldCharType="end"/>
      </w:r>
    </w:p>
    <w:p w14:paraId="6EF40388" w14:textId="1018965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9.2.1.15</w:t>
      </w:r>
      <w:r w:rsidRPr="006E139C">
        <w:rPr>
          <w:rFonts w:asciiTheme="minorHAnsi" w:eastAsiaTheme="minorEastAsia" w:hAnsiTheme="minorHAnsi" w:cstheme="minorBidi"/>
          <w:kern w:val="2"/>
          <w:sz w:val="22"/>
          <w:szCs w:val="22"/>
          <w14:ligatures w14:val="standardContextual"/>
        </w:rPr>
        <w:tab/>
      </w:r>
      <w:r w:rsidRPr="006E139C">
        <w:t>GNB-CU-CP CONFIGURATION UPDATE FAILURE</w:t>
      </w:r>
      <w:r w:rsidRPr="006E139C">
        <w:tab/>
      </w:r>
      <w:r w:rsidRPr="006E139C">
        <w:fldChar w:fldCharType="begin"/>
      </w:r>
      <w:r w:rsidRPr="006E139C">
        <w:instrText xml:space="preserve"> PAGEREF _Toc162517628 \h </w:instrText>
      </w:r>
      <w:r w:rsidRPr="006E139C">
        <w:fldChar w:fldCharType="separate"/>
      </w:r>
      <w:r w:rsidRPr="006E139C">
        <w:t>79</w:t>
      </w:r>
      <w:r w:rsidRPr="006E139C">
        <w:fldChar w:fldCharType="end"/>
      </w:r>
    </w:p>
    <w:p w14:paraId="22387756" w14:textId="7987C1C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9.2.1.16</w:t>
      </w:r>
      <w:r w:rsidRPr="006E139C">
        <w:rPr>
          <w:rFonts w:asciiTheme="minorHAnsi" w:eastAsiaTheme="minorEastAsia" w:hAnsiTheme="minorHAnsi" w:cstheme="minorBidi"/>
          <w:kern w:val="2"/>
          <w:sz w:val="22"/>
          <w:szCs w:val="22"/>
          <w14:ligatures w14:val="standardContextual"/>
        </w:rPr>
        <w:tab/>
      </w:r>
      <w:r w:rsidRPr="006E139C">
        <w:t>E1 RELEASE REQUEST</w:t>
      </w:r>
      <w:r w:rsidRPr="006E139C">
        <w:tab/>
      </w:r>
      <w:r w:rsidRPr="006E139C">
        <w:fldChar w:fldCharType="begin"/>
      </w:r>
      <w:r w:rsidRPr="006E139C">
        <w:instrText xml:space="preserve"> PAGEREF _Toc162517629 \h </w:instrText>
      </w:r>
      <w:r w:rsidRPr="006E139C">
        <w:fldChar w:fldCharType="separate"/>
      </w:r>
      <w:r w:rsidRPr="006E139C">
        <w:t>80</w:t>
      </w:r>
      <w:r w:rsidRPr="006E139C">
        <w:fldChar w:fldCharType="end"/>
      </w:r>
    </w:p>
    <w:p w14:paraId="6B46ECB1" w14:textId="38AF1D1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9.2.1.17</w:t>
      </w:r>
      <w:r w:rsidRPr="006E139C">
        <w:rPr>
          <w:rFonts w:asciiTheme="minorHAnsi" w:eastAsiaTheme="minorEastAsia" w:hAnsiTheme="minorHAnsi" w:cstheme="minorBidi"/>
          <w:kern w:val="2"/>
          <w:sz w:val="22"/>
          <w:szCs w:val="22"/>
          <w14:ligatures w14:val="standardContextual"/>
        </w:rPr>
        <w:tab/>
      </w:r>
      <w:r w:rsidRPr="006E139C">
        <w:t>E1 RELEASE RESPONSE</w:t>
      </w:r>
      <w:r w:rsidRPr="006E139C">
        <w:tab/>
      </w:r>
      <w:r w:rsidRPr="006E139C">
        <w:fldChar w:fldCharType="begin"/>
      </w:r>
      <w:r w:rsidRPr="006E139C">
        <w:instrText xml:space="preserve"> PAGEREF _Toc162517630 \h </w:instrText>
      </w:r>
      <w:r w:rsidRPr="006E139C">
        <w:fldChar w:fldCharType="separate"/>
      </w:r>
      <w:r w:rsidRPr="006E139C">
        <w:t>80</w:t>
      </w:r>
      <w:r w:rsidRPr="006E139C">
        <w:fldChar w:fldCharType="end"/>
      </w:r>
    </w:p>
    <w:p w14:paraId="1AF322F6" w14:textId="13AF7E6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9.2.1.18</w:t>
      </w:r>
      <w:r w:rsidRPr="006E139C">
        <w:rPr>
          <w:rFonts w:asciiTheme="minorHAnsi" w:eastAsiaTheme="minorEastAsia" w:hAnsiTheme="minorHAnsi" w:cstheme="minorBidi"/>
          <w:kern w:val="2"/>
          <w:sz w:val="22"/>
          <w:szCs w:val="22"/>
          <w14:ligatures w14:val="standardContextual"/>
        </w:rPr>
        <w:tab/>
      </w:r>
      <w:r w:rsidRPr="006E139C">
        <w:t>GNB-CU-UP STATUS INDICATION</w:t>
      </w:r>
      <w:r w:rsidRPr="006E139C">
        <w:tab/>
      </w:r>
      <w:r w:rsidRPr="006E139C">
        <w:fldChar w:fldCharType="begin"/>
      </w:r>
      <w:r w:rsidRPr="006E139C">
        <w:instrText xml:space="preserve"> PAGEREF _Toc162517631 \h </w:instrText>
      </w:r>
      <w:r w:rsidRPr="006E139C">
        <w:fldChar w:fldCharType="separate"/>
      </w:r>
      <w:r w:rsidRPr="006E139C">
        <w:t>80</w:t>
      </w:r>
      <w:r w:rsidRPr="006E139C">
        <w:fldChar w:fldCharType="end"/>
      </w:r>
    </w:p>
    <w:p w14:paraId="7C90F721" w14:textId="29D1ED2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9.2.1.19</w:t>
      </w:r>
      <w:r w:rsidRPr="006E139C">
        <w:rPr>
          <w:rFonts w:asciiTheme="minorHAnsi" w:eastAsiaTheme="minorEastAsia" w:hAnsiTheme="minorHAnsi" w:cstheme="minorBidi"/>
          <w:kern w:val="2"/>
          <w:sz w:val="22"/>
          <w:szCs w:val="22"/>
          <w14:ligatures w14:val="standardContextual"/>
        </w:rPr>
        <w:tab/>
      </w:r>
      <w:r w:rsidRPr="006E139C">
        <w:t>RESOURCE STATUS REQUEST</w:t>
      </w:r>
      <w:r w:rsidRPr="006E139C">
        <w:tab/>
      </w:r>
      <w:r w:rsidRPr="006E139C">
        <w:fldChar w:fldCharType="begin"/>
      </w:r>
      <w:r w:rsidRPr="006E139C">
        <w:instrText xml:space="preserve"> PAGEREF _Toc162517632 \h </w:instrText>
      </w:r>
      <w:r w:rsidRPr="006E139C">
        <w:fldChar w:fldCharType="separate"/>
      </w:r>
      <w:r w:rsidRPr="006E139C">
        <w:t>80</w:t>
      </w:r>
      <w:r w:rsidRPr="006E139C">
        <w:fldChar w:fldCharType="end"/>
      </w:r>
    </w:p>
    <w:p w14:paraId="60659CEE" w14:textId="41655FF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9.2.1.20</w:t>
      </w:r>
      <w:r w:rsidRPr="006E139C">
        <w:rPr>
          <w:rFonts w:asciiTheme="minorHAnsi" w:eastAsiaTheme="minorEastAsia" w:hAnsiTheme="minorHAnsi" w:cstheme="minorBidi"/>
          <w:kern w:val="2"/>
          <w:sz w:val="22"/>
          <w:szCs w:val="22"/>
          <w14:ligatures w14:val="standardContextual"/>
        </w:rPr>
        <w:tab/>
      </w:r>
      <w:r w:rsidRPr="006E139C">
        <w:t>RESOURCE STATUS RESPONSE</w:t>
      </w:r>
      <w:r w:rsidRPr="006E139C">
        <w:tab/>
      </w:r>
      <w:r w:rsidRPr="006E139C">
        <w:fldChar w:fldCharType="begin"/>
      </w:r>
      <w:r w:rsidRPr="006E139C">
        <w:instrText xml:space="preserve"> PAGEREF _Toc162517633 \h </w:instrText>
      </w:r>
      <w:r w:rsidRPr="006E139C">
        <w:fldChar w:fldCharType="separate"/>
      </w:r>
      <w:r w:rsidRPr="006E139C">
        <w:t>81</w:t>
      </w:r>
      <w:r w:rsidRPr="006E139C">
        <w:fldChar w:fldCharType="end"/>
      </w:r>
    </w:p>
    <w:p w14:paraId="35423EB0" w14:textId="13222B0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9.2.1.21</w:t>
      </w:r>
      <w:r w:rsidRPr="006E139C">
        <w:rPr>
          <w:rFonts w:asciiTheme="minorHAnsi" w:eastAsiaTheme="minorEastAsia" w:hAnsiTheme="minorHAnsi" w:cstheme="minorBidi"/>
          <w:kern w:val="2"/>
          <w:sz w:val="22"/>
          <w:szCs w:val="22"/>
          <w14:ligatures w14:val="standardContextual"/>
        </w:rPr>
        <w:tab/>
      </w:r>
      <w:r w:rsidRPr="006E139C">
        <w:t>RESOURCE STATUS FAILURE</w:t>
      </w:r>
      <w:r w:rsidRPr="006E139C">
        <w:tab/>
      </w:r>
      <w:r w:rsidRPr="006E139C">
        <w:fldChar w:fldCharType="begin"/>
      </w:r>
      <w:r w:rsidRPr="006E139C">
        <w:instrText xml:space="preserve"> PAGEREF _Toc162517634 \h </w:instrText>
      </w:r>
      <w:r w:rsidRPr="006E139C">
        <w:fldChar w:fldCharType="separate"/>
      </w:r>
      <w:r w:rsidRPr="006E139C">
        <w:t>82</w:t>
      </w:r>
      <w:r w:rsidRPr="006E139C">
        <w:fldChar w:fldCharType="end"/>
      </w:r>
    </w:p>
    <w:p w14:paraId="496BB2D0" w14:textId="34CF83F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9.2.1.22</w:t>
      </w:r>
      <w:r w:rsidRPr="006E139C">
        <w:rPr>
          <w:rFonts w:asciiTheme="minorHAnsi" w:eastAsiaTheme="minorEastAsia" w:hAnsiTheme="minorHAnsi" w:cstheme="minorBidi"/>
          <w:kern w:val="2"/>
          <w:sz w:val="22"/>
          <w:szCs w:val="22"/>
          <w14:ligatures w14:val="standardContextual"/>
        </w:rPr>
        <w:tab/>
      </w:r>
      <w:r w:rsidRPr="006E139C">
        <w:t>RESOURCE STATUS UPDATE</w:t>
      </w:r>
      <w:r w:rsidRPr="006E139C">
        <w:tab/>
      </w:r>
      <w:r w:rsidRPr="006E139C">
        <w:fldChar w:fldCharType="begin"/>
      </w:r>
      <w:r w:rsidRPr="006E139C">
        <w:instrText xml:space="preserve"> PAGEREF _Toc162517635 \h </w:instrText>
      </w:r>
      <w:r w:rsidRPr="006E139C">
        <w:fldChar w:fldCharType="separate"/>
      </w:r>
      <w:r w:rsidRPr="006E139C">
        <w:t>82</w:t>
      </w:r>
      <w:r w:rsidRPr="006E139C">
        <w:fldChar w:fldCharType="end"/>
      </w:r>
    </w:p>
    <w:p w14:paraId="43B7BD57" w14:textId="61EDB157"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9.2.2</w:t>
      </w:r>
      <w:r w:rsidRPr="006E139C">
        <w:rPr>
          <w:rFonts w:asciiTheme="minorHAnsi" w:eastAsiaTheme="minorEastAsia" w:hAnsiTheme="minorHAnsi" w:cstheme="minorBidi"/>
          <w:kern w:val="2"/>
          <w:sz w:val="22"/>
          <w:szCs w:val="22"/>
          <w14:ligatures w14:val="standardContextual"/>
        </w:rPr>
        <w:tab/>
      </w:r>
      <w:r w:rsidRPr="006E139C">
        <w:t>Bearer Context Management messages</w:t>
      </w:r>
      <w:r w:rsidRPr="006E139C">
        <w:tab/>
      </w:r>
      <w:r w:rsidRPr="006E139C">
        <w:fldChar w:fldCharType="begin"/>
      </w:r>
      <w:r w:rsidRPr="006E139C">
        <w:instrText xml:space="preserve"> PAGEREF _Toc162517636 \h </w:instrText>
      </w:r>
      <w:r w:rsidRPr="006E139C">
        <w:fldChar w:fldCharType="separate"/>
      </w:r>
      <w:r w:rsidRPr="006E139C">
        <w:t>82</w:t>
      </w:r>
      <w:r w:rsidRPr="006E139C">
        <w:fldChar w:fldCharType="end"/>
      </w:r>
    </w:p>
    <w:p w14:paraId="7AE77C08" w14:textId="7F181EA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w:t>
      </w:r>
      <w:r w:rsidRPr="006E139C">
        <w:rPr>
          <w:rFonts w:asciiTheme="minorHAnsi" w:eastAsiaTheme="minorEastAsia" w:hAnsiTheme="minorHAnsi" w:cstheme="minorBidi"/>
          <w:kern w:val="2"/>
          <w:sz w:val="22"/>
          <w:szCs w:val="22"/>
          <w14:ligatures w14:val="standardContextual"/>
        </w:rPr>
        <w:tab/>
      </w:r>
      <w:r w:rsidRPr="006E139C">
        <w:t>BEARER CONTEXT SETUP REQUEST</w:t>
      </w:r>
      <w:r w:rsidRPr="006E139C">
        <w:tab/>
      </w:r>
      <w:r w:rsidRPr="006E139C">
        <w:fldChar w:fldCharType="begin"/>
      </w:r>
      <w:r w:rsidRPr="006E139C">
        <w:instrText xml:space="preserve"> PAGEREF _Toc162517637 \h </w:instrText>
      </w:r>
      <w:r w:rsidRPr="006E139C">
        <w:fldChar w:fldCharType="separate"/>
      </w:r>
      <w:r w:rsidRPr="006E139C">
        <w:t>82</w:t>
      </w:r>
      <w:r w:rsidRPr="006E139C">
        <w:fldChar w:fldCharType="end"/>
      </w:r>
    </w:p>
    <w:p w14:paraId="1D8E3F69" w14:textId="7567E48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9.2.2.2</w:t>
      </w:r>
      <w:r w:rsidRPr="006E139C">
        <w:rPr>
          <w:rFonts w:asciiTheme="minorHAnsi" w:eastAsiaTheme="minorEastAsia" w:hAnsiTheme="minorHAnsi" w:cstheme="minorBidi"/>
          <w:kern w:val="2"/>
          <w:sz w:val="22"/>
          <w:szCs w:val="22"/>
          <w14:ligatures w14:val="standardContextual"/>
        </w:rPr>
        <w:tab/>
      </w:r>
      <w:r w:rsidRPr="006E139C">
        <w:t>BEARER CONTEXT SETUP RESPONSE</w:t>
      </w:r>
      <w:r w:rsidRPr="006E139C">
        <w:tab/>
      </w:r>
      <w:r w:rsidRPr="006E139C">
        <w:fldChar w:fldCharType="begin"/>
      </w:r>
      <w:r w:rsidRPr="006E139C">
        <w:instrText xml:space="preserve"> PAGEREF _Toc162517638 \h </w:instrText>
      </w:r>
      <w:r w:rsidRPr="006E139C">
        <w:fldChar w:fldCharType="separate"/>
      </w:r>
      <w:r w:rsidRPr="006E139C">
        <w:t>84</w:t>
      </w:r>
      <w:r w:rsidRPr="006E139C">
        <w:fldChar w:fldCharType="end"/>
      </w:r>
    </w:p>
    <w:p w14:paraId="75236666" w14:textId="0842171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9.2.2.3</w:t>
      </w:r>
      <w:r w:rsidRPr="006E139C">
        <w:rPr>
          <w:rFonts w:asciiTheme="minorHAnsi" w:eastAsiaTheme="minorEastAsia" w:hAnsiTheme="minorHAnsi" w:cstheme="minorBidi"/>
          <w:kern w:val="2"/>
          <w:sz w:val="22"/>
          <w:szCs w:val="22"/>
          <w14:ligatures w14:val="standardContextual"/>
        </w:rPr>
        <w:tab/>
      </w:r>
      <w:r w:rsidRPr="006E139C">
        <w:t>BEARER CONTEXT SETUP FAILURE</w:t>
      </w:r>
      <w:r w:rsidRPr="006E139C">
        <w:tab/>
      </w:r>
      <w:r w:rsidRPr="006E139C">
        <w:fldChar w:fldCharType="begin"/>
      </w:r>
      <w:r w:rsidRPr="006E139C">
        <w:instrText xml:space="preserve"> PAGEREF _Toc162517639 \h </w:instrText>
      </w:r>
      <w:r w:rsidRPr="006E139C">
        <w:fldChar w:fldCharType="separate"/>
      </w:r>
      <w:r w:rsidRPr="006E139C">
        <w:t>84</w:t>
      </w:r>
      <w:r w:rsidRPr="006E139C">
        <w:fldChar w:fldCharType="end"/>
      </w:r>
    </w:p>
    <w:p w14:paraId="6A1C4D4A" w14:textId="3A3982C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9.2.2.4</w:t>
      </w:r>
      <w:r w:rsidRPr="006E139C">
        <w:rPr>
          <w:rFonts w:asciiTheme="minorHAnsi" w:eastAsiaTheme="minorEastAsia" w:hAnsiTheme="minorHAnsi" w:cstheme="minorBidi"/>
          <w:kern w:val="2"/>
          <w:sz w:val="22"/>
          <w:szCs w:val="22"/>
          <w14:ligatures w14:val="standardContextual"/>
        </w:rPr>
        <w:tab/>
      </w:r>
      <w:r w:rsidRPr="006E139C">
        <w:t>BEARER CONTEXT MODIFICATION REQUEST</w:t>
      </w:r>
      <w:r w:rsidRPr="006E139C">
        <w:tab/>
      </w:r>
      <w:r w:rsidRPr="006E139C">
        <w:fldChar w:fldCharType="begin"/>
      </w:r>
      <w:r w:rsidRPr="006E139C">
        <w:instrText xml:space="preserve"> PAGEREF _Toc162517640 \h </w:instrText>
      </w:r>
      <w:r w:rsidRPr="006E139C">
        <w:fldChar w:fldCharType="separate"/>
      </w:r>
      <w:r w:rsidRPr="006E139C">
        <w:t>85</w:t>
      </w:r>
      <w:r w:rsidRPr="006E139C">
        <w:fldChar w:fldCharType="end"/>
      </w:r>
    </w:p>
    <w:p w14:paraId="5ACE01FF" w14:textId="07386EF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9.2.2.5</w:t>
      </w:r>
      <w:r w:rsidRPr="006E139C">
        <w:rPr>
          <w:rFonts w:asciiTheme="minorHAnsi" w:eastAsiaTheme="minorEastAsia" w:hAnsiTheme="minorHAnsi" w:cstheme="minorBidi"/>
          <w:kern w:val="2"/>
          <w:sz w:val="22"/>
          <w:szCs w:val="22"/>
          <w14:ligatures w14:val="standardContextual"/>
        </w:rPr>
        <w:tab/>
      </w:r>
      <w:r w:rsidRPr="006E139C">
        <w:t>BEARER CONTEXT MODIFICATION RESPONSE</w:t>
      </w:r>
      <w:r w:rsidRPr="006E139C">
        <w:tab/>
      </w:r>
      <w:r w:rsidRPr="006E139C">
        <w:fldChar w:fldCharType="begin"/>
      </w:r>
      <w:r w:rsidRPr="006E139C">
        <w:instrText xml:space="preserve"> PAGEREF _Toc162517641 \h </w:instrText>
      </w:r>
      <w:r w:rsidRPr="006E139C">
        <w:fldChar w:fldCharType="separate"/>
      </w:r>
      <w:r w:rsidRPr="006E139C">
        <w:t>86</w:t>
      </w:r>
      <w:r w:rsidRPr="006E139C">
        <w:fldChar w:fldCharType="end"/>
      </w:r>
    </w:p>
    <w:p w14:paraId="2C2F85FB" w14:textId="00BBC3A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9.2.2.6</w:t>
      </w:r>
      <w:r w:rsidRPr="006E139C">
        <w:rPr>
          <w:rFonts w:asciiTheme="minorHAnsi" w:eastAsiaTheme="minorEastAsia" w:hAnsiTheme="minorHAnsi" w:cstheme="minorBidi"/>
          <w:kern w:val="2"/>
          <w:sz w:val="22"/>
          <w:szCs w:val="22"/>
          <w14:ligatures w14:val="standardContextual"/>
        </w:rPr>
        <w:tab/>
      </w:r>
      <w:r w:rsidRPr="006E139C">
        <w:t>BEARER CONTEXT MODIFICATION FAILURE</w:t>
      </w:r>
      <w:r w:rsidRPr="006E139C">
        <w:tab/>
      </w:r>
      <w:r w:rsidRPr="006E139C">
        <w:fldChar w:fldCharType="begin"/>
      </w:r>
      <w:r w:rsidRPr="006E139C">
        <w:instrText xml:space="preserve"> PAGEREF _Toc162517642 \h </w:instrText>
      </w:r>
      <w:r w:rsidRPr="006E139C">
        <w:fldChar w:fldCharType="separate"/>
      </w:r>
      <w:r w:rsidRPr="006E139C">
        <w:t>87</w:t>
      </w:r>
      <w:r w:rsidRPr="006E139C">
        <w:fldChar w:fldCharType="end"/>
      </w:r>
    </w:p>
    <w:p w14:paraId="3633A8B4" w14:textId="4B8E2DE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9.2.2.7</w:t>
      </w:r>
      <w:r w:rsidRPr="006E139C">
        <w:rPr>
          <w:rFonts w:asciiTheme="minorHAnsi" w:eastAsiaTheme="minorEastAsia" w:hAnsiTheme="minorHAnsi" w:cstheme="minorBidi"/>
          <w:kern w:val="2"/>
          <w:sz w:val="22"/>
          <w:szCs w:val="22"/>
          <w14:ligatures w14:val="standardContextual"/>
        </w:rPr>
        <w:tab/>
      </w:r>
      <w:r w:rsidRPr="006E139C">
        <w:t>BEARER CONTEXT MODIFICATION REQUIRED</w:t>
      </w:r>
      <w:r w:rsidRPr="006E139C">
        <w:tab/>
      </w:r>
      <w:r w:rsidRPr="006E139C">
        <w:fldChar w:fldCharType="begin"/>
      </w:r>
      <w:r w:rsidRPr="006E139C">
        <w:instrText xml:space="preserve"> PAGEREF _Toc162517643 \h </w:instrText>
      </w:r>
      <w:r w:rsidRPr="006E139C">
        <w:fldChar w:fldCharType="separate"/>
      </w:r>
      <w:r w:rsidRPr="006E139C">
        <w:t>88</w:t>
      </w:r>
      <w:r w:rsidRPr="006E139C">
        <w:fldChar w:fldCharType="end"/>
      </w:r>
    </w:p>
    <w:p w14:paraId="76DBD5E8" w14:textId="4E7D20A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9.2.2.8</w:t>
      </w:r>
      <w:r w:rsidRPr="006E139C">
        <w:rPr>
          <w:rFonts w:asciiTheme="minorHAnsi" w:eastAsiaTheme="minorEastAsia" w:hAnsiTheme="minorHAnsi" w:cstheme="minorBidi"/>
          <w:kern w:val="2"/>
          <w:sz w:val="22"/>
          <w:szCs w:val="22"/>
          <w14:ligatures w14:val="standardContextual"/>
        </w:rPr>
        <w:tab/>
      </w:r>
      <w:r w:rsidRPr="006E139C">
        <w:t>BEARER CONTEXT MODIFICATION CONFIRM</w:t>
      </w:r>
      <w:r w:rsidRPr="006E139C">
        <w:tab/>
      </w:r>
      <w:r w:rsidRPr="006E139C">
        <w:fldChar w:fldCharType="begin"/>
      </w:r>
      <w:r w:rsidRPr="006E139C">
        <w:instrText xml:space="preserve"> PAGEREF _Toc162517644 \h </w:instrText>
      </w:r>
      <w:r w:rsidRPr="006E139C">
        <w:fldChar w:fldCharType="separate"/>
      </w:r>
      <w:r w:rsidRPr="006E139C">
        <w:t>88</w:t>
      </w:r>
      <w:r w:rsidRPr="006E139C">
        <w:fldChar w:fldCharType="end"/>
      </w:r>
    </w:p>
    <w:p w14:paraId="6AAA2149" w14:textId="36A47FA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9.2.2.9</w:t>
      </w:r>
      <w:r w:rsidRPr="006E139C">
        <w:rPr>
          <w:rFonts w:asciiTheme="minorHAnsi" w:eastAsiaTheme="minorEastAsia" w:hAnsiTheme="minorHAnsi" w:cstheme="minorBidi"/>
          <w:kern w:val="2"/>
          <w:sz w:val="22"/>
          <w:szCs w:val="22"/>
          <w14:ligatures w14:val="standardContextual"/>
        </w:rPr>
        <w:tab/>
      </w:r>
      <w:r w:rsidRPr="006E139C">
        <w:t>BEARER CONTEXT RELEASE COMMAND</w:t>
      </w:r>
      <w:r w:rsidRPr="006E139C">
        <w:tab/>
      </w:r>
      <w:r w:rsidRPr="006E139C">
        <w:fldChar w:fldCharType="begin"/>
      </w:r>
      <w:r w:rsidRPr="006E139C">
        <w:instrText xml:space="preserve"> PAGEREF _Toc162517645 \h </w:instrText>
      </w:r>
      <w:r w:rsidRPr="006E139C">
        <w:fldChar w:fldCharType="separate"/>
      </w:r>
      <w:r w:rsidRPr="006E139C">
        <w:t>89</w:t>
      </w:r>
      <w:r w:rsidRPr="006E139C">
        <w:fldChar w:fldCharType="end"/>
      </w:r>
    </w:p>
    <w:p w14:paraId="1BCBDF0A" w14:textId="4BAF0A1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9.2.2.10</w:t>
      </w:r>
      <w:r w:rsidRPr="006E139C">
        <w:rPr>
          <w:rFonts w:asciiTheme="minorHAnsi" w:eastAsiaTheme="minorEastAsia" w:hAnsiTheme="minorHAnsi" w:cstheme="minorBidi"/>
          <w:kern w:val="2"/>
          <w:sz w:val="22"/>
          <w:szCs w:val="22"/>
          <w14:ligatures w14:val="standardContextual"/>
        </w:rPr>
        <w:tab/>
      </w:r>
      <w:r w:rsidRPr="006E139C">
        <w:t>BEARER CONTEXT RELEASE COMPLETE</w:t>
      </w:r>
      <w:r w:rsidRPr="006E139C">
        <w:tab/>
      </w:r>
      <w:r w:rsidRPr="006E139C">
        <w:fldChar w:fldCharType="begin"/>
      </w:r>
      <w:r w:rsidRPr="006E139C">
        <w:instrText xml:space="preserve"> PAGEREF _Toc162517646 \h </w:instrText>
      </w:r>
      <w:r w:rsidRPr="006E139C">
        <w:fldChar w:fldCharType="separate"/>
      </w:r>
      <w:r w:rsidRPr="006E139C">
        <w:t>89</w:t>
      </w:r>
      <w:r w:rsidRPr="006E139C">
        <w:fldChar w:fldCharType="end"/>
      </w:r>
    </w:p>
    <w:p w14:paraId="77383D39" w14:textId="4F70826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9.2.2.11</w:t>
      </w:r>
      <w:r w:rsidRPr="006E139C">
        <w:rPr>
          <w:rFonts w:asciiTheme="minorHAnsi" w:eastAsiaTheme="minorEastAsia" w:hAnsiTheme="minorHAnsi" w:cstheme="minorBidi"/>
          <w:kern w:val="2"/>
          <w:sz w:val="22"/>
          <w:szCs w:val="22"/>
          <w14:ligatures w14:val="standardContextual"/>
        </w:rPr>
        <w:tab/>
      </w:r>
      <w:r w:rsidRPr="006E139C">
        <w:t>BEARER CONTEXT RELEASE REQUEST</w:t>
      </w:r>
      <w:r w:rsidRPr="006E139C">
        <w:tab/>
      </w:r>
      <w:r w:rsidRPr="006E139C">
        <w:fldChar w:fldCharType="begin"/>
      </w:r>
      <w:r w:rsidRPr="006E139C">
        <w:instrText xml:space="preserve"> PAGEREF _Toc162517647 \h </w:instrText>
      </w:r>
      <w:r w:rsidRPr="006E139C">
        <w:fldChar w:fldCharType="separate"/>
      </w:r>
      <w:r w:rsidRPr="006E139C">
        <w:t>89</w:t>
      </w:r>
      <w:r w:rsidRPr="006E139C">
        <w:fldChar w:fldCharType="end"/>
      </w:r>
    </w:p>
    <w:p w14:paraId="4391B58F" w14:textId="6CA3508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9.2.2.12</w:t>
      </w:r>
      <w:r w:rsidRPr="006E139C">
        <w:rPr>
          <w:rFonts w:asciiTheme="minorHAnsi" w:eastAsiaTheme="minorEastAsia" w:hAnsiTheme="minorHAnsi" w:cstheme="minorBidi"/>
          <w:kern w:val="2"/>
          <w:sz w:val="22"/>
          <w:szCs w:val="22"/>
          <w14:ligatures w14:val="standardContextual"/>
        </w:rPr>
        <w:tab/>
      </w:r>
      <w:r w:rsidRPr="006E139C">
        <w:t>BEARER CONTEXT INACTIVITY NOTIFICATION</w:t>
      </w:r>
      <w:r w:rsidRPr="006E139C">
        <w:tab/>
      </w:r>
      <w:r w:rsidRPr="006E139C">
        <w:fldChar w:fldCharType="begin"/>
      </w:r>
      <w:r w:rsidRPr="006E139C">
        <w:instrText xml:space="preserve"> PAGEREF _Toc162517648 \h </w:instrText>
      </w:r>
      <w:r w:rsidRPr="006E139C">
        <w:fldChar w:fldCharType="separate"/>
      </w:r>
      <w:r w:rsidRPr="006E139C">
        <w:t>90</w:t>
      </w:r>
      <w:r w:rsidRPr="006E139C">
        <w:fldChar w:fldCharType="end"/>
      </w:r>
    </w:p>
    <w:p w14:paraId="47EF008C" w14:textId="4414BD0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9.2.2.13</w:t>
      </w:r>
      <w:r w:rsidRPr="006E139C">
        <w:rPr>
          <w:rFonts w:asciiTheme="minorHAnsi" w:eastAsiaTheme="minorEastAsia" w:hAnsiTheme="minorHAnsi" w:cstheme="minorBidi"/>
          <w:kern w:val="2"/>
          <w:sz w:val="22"/>
          <w:szCs w:val="22"/>
          <w14:ligatures w14:val="standardContextual"/>
        </w:rPr>
        <w:tab/>
      </w:r>
      <w:r w:rsidRPr="006E139C">
        <w:t>DL DATA NOTIFICATION</w:t>
      </w:r>
      <w:r w:rsidRPr="006E139C">
        <w:tab/>
      </w:r>
      <w:r w:rsidRPr="006E139C">
        <w:fldChar w:fldCharType="begin"/>
      </w:r>
      <w:r w:rsidRPr="006E139C">
        <w:instrText xml:space="preserve"> PAGEREF _Toc162517649 \h </w:instrText>
      </w:r>
      <w:r w:rsidRPr="006E139C">
        <w:fldChar w:fldCharType="separate"/>
      </w:r>
      <w:r w:rsidRPr="006E139C">
        <w:t>91</w:t>
      </w:r>
      <w:r w:rsidRPr="006E139C">
        <w:fldChar w:fldCharType="end"/>
      </w:r>
    </w:p>
    <w:p w14:paraId="36F4CD48" w14:textId="744F792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9.2.2.14</w:t>
      </w:r>
      <w:r w:rsidRPr="006E139C">
        <w:rPr>
          <w:rFonts w:asciiTheme="minorHAnsi" w:eastAsiaTheme="minorEastAsia" w:hAnsiTheme="minorHAnsi" w:cstheme="minorBidi"/>
          <w:kern w:val="2"/>
          <w:sz w:val="22"/>
          <w:szCs w:val="22"/>
          <w14:ligatures w14:val="standardContextual"/>
        </w:rPr>
        <w:tab/>
      </w:r>
      <w:r w:rsidRPr="006E139C">
        <w:t>DATA USAGE REPORT</w:t>
      </w:r>
      <w:r w:rsidRPr="006E139C">
        <w:tab/>
      </w:r>
      <w:r w:rsidRPr="006E139C">
        <w:fldChar w:fldCharType="begin"/>
      </w:r>
      <w:r w:rsidRPr="006E139C">
        <w:instrText xml:space="preserve"> PAGEREF _Toc162517650 \h </w:instrText>
      </w:r>
      <w:r w:rsidRPr="006E139C">
        <w:fldChar w:fldCharType="separate"/>
      </w:r>
      <w:r w:rsidRPr="006E139C">
        <w:t>91</w:t>
      </w:r>
      <w:r w:rsidRPr="006E139C">
        <w:fldChar w:fldCharType="end"/>
      </w:r>
    </w:p>
    <w:p w14:paraId="68741580" w14:textId="585A1AA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algun Gothic"/>
        </w:rPr>
        <w:lastRenderedPageBreak/>
        <w:t>9.2.2.15</w:t>
      </w:r>
      <w:r w:rsidRPr="006E139C">
        <w:rPr>
          <w:rFonts w:asciiTheme="minorHAnsi" w:eastAsiaTheme="minorEastAsia" w:hAnsiTheme="minorHAnsi" w:cstheme="minorBidi"/>
          <w:kern w:val="2"/>
          <w:sz w:val="22"/>
          <w:szCs w:val="22"/>
          <w14:ligatures w14:val="standardContextual"/>
        </w:rPr>
        <w:tab/>
      </w:r>
      <w:r w:rsidRPr="006E139C">
        <w:rPr>
          <w:rFonts w:eastAsia="Malgun Gothic"/>
        </w:rPr>
        <w:t>GNB-CU-UP COUNTER CHECK REQUEST</w:t>
      </w:r>
      <w:r w:rsidRPr="006E139C">
        <w:tab/>
      </w:r>
      <w:r w:rsidRPr="006E139C">
        <w:fldChar w:fldCharType="begin"/>
      </w:r>
      <w:r w:rsidRPr="006E139C">
        <w:instrText xml:space="preserve"> PAGEREF _Toc162517651 \h </w:instrText>
      </w:r>
      <w:r w:rsidRPr="006E139C">
        <w:fldChar w:fldCharType="separate"/>
      </w:r>
      <w:r w:rsidRPr="006E139C">
        <w:t>91</w:t>
      </w:r>
      <w:r w:rsidRPr="006E139C">
        <w:fldChar w:fldCharType="end"/>
      </w:r>
    </w:p>
    <w:p w14:paraId="4869C13E" w14:textId="740C1A4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9.2.2.16</w:t>
      </w:r>
      <w:r w:rsidRPr="006E139C">
        <w:rPr>
          <w:rFonts w:asciiTheme="minorHAnsi" w:eastAsiaTheme="minorEastAsia" w:hAnsiTheme="minorHAnsi" w:cstheme="minorBidi"/>
          <w:kern w:val="2"/>
          <w:sz w:val="22"/>
          <w:szCs w:val="22"/>
          <w14:ligatures w14:val="standardContextual"/>
        </w:rPr>
        <w:tab/>
      </w:r>
      <w:r w:rsidRPr="006E139C">
        <w:t>UL DATA NOTIFICATION</w:t>
      </w:r>
      <w:r w:rsidRPr="006E139C">
        <w:tab/>
      </w:r>
      <w:r w:rsidRPr="006E139C">
        <w:fldChar w:fldCharType="begin"/>
      </w:r>
      <w:r w:rsidRPr="006E139C">
        <w:instrText xml:space="preserve"> PAGEREF _Toc162517652 \h </w:instrText>
      </w:r>
      <w:r w:rsidRPr="006E139C">
        <w:fldChar w:fldCharType="separate"/>
      </w:r>
      <w:r w:rsidRPr="006E139C">
        <w:t>93</w:t>
      </w:r>
      <w:r w:rsidRPr="006E139C">
        <w:fldChar w:fldCharType="end"/>
      </w:r>
    </w:p>
    <w:p w14:paraId="1C273706" w14:textId="3A1A411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9.2.2.17</w:t>
      </w:r>
      <w:r w:rsidRPr="006E139C">
        <w:rPr>
          <w:rFonts w:asciiTheme="minorHAnsi" w:eastAsiaTheme="minorEastAsia" w:hAnsiTheme="minorHAnsi" w:cstheme="minorBidi"/>
          <w:kern w:val="2"/>
          <w:sz w:val="22"/>
          <w:szCs w:val="22"/>
          <w14:ligatures w14:val="standardContextual"/>
        </w:rPr>
        <w:tab/>
      </w:r>
      <w:r w:rsidRPr="006E139C">
        <w:rPr>
          <w:lang w:eastAsia="zh-CN"/>
        </w:rPr>
        <w:t>MR-DC DATA USAGE REPORT</w:t>
      </w:r>
      <w:r w:rsidRPr="006E139C">
        <w:tab/>
      </w:r>
      <w:r w:rsidRPr="006E139C">
        <w:fldChar w:fldCharType="begin"/>
      </w:r>
      <w:r w:rsidRPr="006E139C">
        <w:instrText xml:space="preserve"> PAGEREF _Toc162517653 \h </w:instrText>
      </w:r>
      <w:r w:rsidRPr="006E139C">
        <w:fldChar w:fldCharType="separate"/>
      </w:r>
      <w:r w:rsidRPr="006E139C">
        <w:t>93</w:t>
      </w:r>
      <w:r w:rsidRPr="006E139C">
        <w:fldChar w:fldCharType="end"/>
      </w:r>
    </w:p>
    <w:p w14:paraId="2776B04E" w14:textId="67E9DFB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9.2.2.18</w:t>
      </w:r>
      <w:r w:rsidRPr="006E139C">
        <w:rPr>
          <w:rFonts w:asciiTheme="minorHAnsi" w:eastAsiaTheme="minorEastAsia" w:hAnsiTheme="minorHAnsi" w:cstheme="minorBidi"/>
          <w:kern w:val="2"/>
          <w:sz w:val="22"/>
          <w:szCs w:val="22"/>
          <w14:ligatures w14:val="standardContextual"/>
        </w:rPr>
        <w:tab/>
      </w:r>
      <w:r w:rsidRPr="006E139C">
        <w:rPr>
          <w:rFonts w:eastAsia="Malgun Gothic"/>
        </w:rPr>
        <w:t>EARLY FORWARDING SN TRANSFER</w:t>
      </w:r>
      <w:r w:rsidRPr="006E139C">
        <w:tab/>
      </w:r>
      <w:r w:rsidRPr="006E139C">
        <w:fldChar w:fldCharType="begin"/>
      </w:r>
      <w:r w:rsidRPr="006E139C">
        <w:instrText xml:space="preserve"> PAGEREF _Toc162517654 \h </w:instrText>
      </w:r>
      <w:r w:rsidRPr="006E139C">
        <w:fldChar w:fldCharType="separate"/>
      </w:r>
      <w:r w:rsidRPr="006E139C">
        <w:t>94</w:t>
      </w:r>
      <w:r w:rsidRPr="006E139C">
        <w:fldChar w:fldCharType="end"/>
      </w:r>
    </w:p>
    <w:p w14:paraId="0F5672FC" w14:textId="0354EDF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9.2.2.19</w:t>
      </w:r>
      <w:r w:rsidRPr="006E139C">
        <w:rPr>
          <w:rFonts w:asciiTheme="minorHAnsi" w:eastAsiaTheme="minorEastAsia" w:hAnsiTheme="minorHAnsi" w:cstheme="minorBidi"/>
          <w:kern w:val="2"/>
          <w:sz w:val="22"/>
          <w:szCs w:val="22"/>
          <w14:ligatures w14:val="standardContextual"/>
        </w:rPr>
        <w:tab/>
      </w:r>
      <w:r w:rsidRPr="006E139C">
        <w:rPr>
          <w:lang w:eastAsia="zh-CN"/>
        </w:rPr>
        <w:t>GNB-CU-CP MEASUREMENT RESULTS INFORMATION</w:t>
      </w:r>
      <w:r w:rsidRPr="006E139C">
        <w:tab/>
      </w:r>
      <w:r w:rsidRPr="006E139C">
        <w:fldChar w:fldCharType="begin"/>
      </w:r>
      <w:r w:rsidRPr="006E139C">
        <w:instrText xml:space="preserve"> PAGEREF _Toc162517655 \h </w:instrText>
      </w:r>
      <w:r w:rsidRPr="006E139C">
        <w:fldChar w:fldCharType="separate"/>
      </w:r>
      <w:r w:rsidRPr="006E139C">
        <w:t>94</w:t>
      </w:r>
      <w:r w:rsidRPr="006E139C">
        <w:fldChar w:fldCharType="end"/>
      </w:r>
    </w:p>
    <w:p w14:paraId="0285EE70" w14:textId="6D75D09E"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9.2.3</w:t>
      </w:r>
      <w:r w:rsidRPr="006E139C">
        <w:rPr>
          <w:rFonts w:asciiTheme="minorHAnsi" w:eastAsiaTheme="minorEastAsia" w:hAnsiTheme="minorHAnsi" w:cstheme="minorBidi"/>
          <w:kern w:val="2"/>
          <w:sz w:val="22"/>
          <w:szCs w:val="22"/>
          <w14:ligatures w14:val="standardContextual"/>
        </w:rPr>
        <w:tab/>
      </w:r>
      <w:r w:rsidRPr="006E139C">
        <w:t>Trace Messages</w:t>
      </w:r>
      <w:r w:rsidRPr="006E139C">
        <w:tab/>
      </w:r>
      <w:r w:rsidRPr="006E139C">
        <w:fldChar w:fldCharType="begin"/>
      </w:r>
      <w:r w:rsidRPr="006E139C">
        <w:instrText xml:space="preserve"> PAGEREF _Toc162517656 \h </w:instrText>
      </w:r>
      <w:r w:rsidRPr="006E139C">
        <w:fldChar w:fldCharType="separate"/>
      </w:r>
      <w:r w:rsidRPr="006E139C">
        <w:t>95</w:t>
      </w:r>
      <w:r w:rsidRPr="006E139C">
        <w:fldChar w:fldCharType="end"/>
      </w:r>
    </w:p>
    <w:p w14:paraId="6718FDB3" w14:textId="20D525E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9.2.3.1</w:t>
      </w:r>
      <w:r w:rsidRPr="006E139C">
        <w:rPr>
          <w:rFonts w:asciiTheme="minorHAnsi" w:eastAsiaTheme="minorEastAsia" w:hAnsiTheme="minorHAnsi" w:cstheme="minorBidi"/>
          <w:kern w:val="2"/>
          <w:sz w:val="22"/>
          <w:szCs w:val="22"/>
          <w14:ligatures w14:val="standardContextual"/>
        </w:rPr>
        <w:tab/>
      </w:r>
      <w:r w:rsidRPr="006E139C">
        <w:t>TRACE START</w:t>
      </w:r>
      <w:r w:rsidRPr="006E139C">
        <w:tab/>
      </w:r>
      <w:r w:rsidRPr="006E139C">
        <w:fldChar w:fldCharType="begin"/>
      </w:r>
      <w:r w:rsidRPr="006E139C">
        <w:instrText xml:space="preserve"> PAGEREF _Toc162517657 \h </w:instrText>
      </w:r>
      <w:r w:rsidRPr="006E139C">
        <w:fldChar w:fldCharType="separate"/>
      </w:r>
      <w:r w:rsidRPr="006E139C">
        <w:t>95</w:t>
      </w:r>
      <w:r w:rsidRPr="006E139C">
        <w:fldChar w:fldCharType="end"/>
      </w:r>
    </w:p>
    <w:p w14:paraId="44C9B304" w14:textId="01FAF92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9.2.3.2</w:t>
      </w:r>
      <w:r w:rsidRPr="006E139C">
        <w:rPr>
          <w:rFonts w:asciiTheme="minorHAnsi" w:eastAsiaTheme="minorEastAsia" w:hAnsiTheme="minorHAnsi" w:cstheme="minorBidi"/>
          <w:kern w:val="2"/>
          <w:sz w:val="22"/>
          <w:szCs w:val="22"/>
          <w14:ligatures w14:val="standardContextual"/>
        </w:rPr>
        <w:tab/>
      </w:r>
      <w:r w:rsidRPr="006E139C">
        <w:t>DEACTIVATE TRACE</w:t>
      </w:r>
      <w:r w:rsidRPr="006E139C">
        <w:tab/>
      </w:r>
      <w:r w:rsidRPr="006E139C">
        <w:fldChar w:fldCharType="begin"/>
      </w:r>
      <w:r w:rsidRPr="006E139C">
        <w:instrText xml:space="preserve"> PAGEREF _Toc162517658 \h </w:instrText>
      </w:r>
      <w:r w:rsidRPr="006E139C">
        <w:fldChar w:fldCharType="separate"/>
      </w:r>
      <w:r w:rsidRPr="006E139C">
        <w:t>95</w:t>
      </w:r>
      <w:r w:rsidRPr="006E139C">
        <w:fldChar w:fldCharType="end"/>
      </w:r>
    </w:p>
    <w:p w14:paraId="08E57C05" w14:textId="79ED473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w:t>
      </w:r>
      <w:r w:rsidRPr="006E139C">
        <w:rPr>
          <w:rFonts w:eastAsia="SimSun"/>
          <w:lang w:val="en-US" w:eastAsia="zh-CN"/>
        </w:rPr>
        <w:t>.2</w:t>
      </w:r>
      <w:r w:rsidRPr="006E139C">
        <w:t>.</w:t>
      </w:r>
      <w:r w:rsidRPr="006E139C">
        <w:rPr>
          <w:rFonts w:eastAsia="SimSun"/>
          <w:lang w:val="en-US" w:eastAsia="zh-CN"/>
        </w:rPr>
        <w:t>3</w:t>
      </w:r>
      <w:r w:rsidRPr="006E139C">
        <w:t>.</w:t>
      </w:r>
      <w:r w:rsidRPr="006E139C">
        <w:rPr>
          <w:rFonts w:eastAsia="SimSun"/>
          <w:lang w:val="en-US" w:eastAsia="zh-CN"/>
        </w:rPr>
        <w:t>3</w:t>
      </w:r>
      <w:r w:rsidRPr="006E139C">
        <w:rPr>
          <w:rFonts w:asciiTheme="minorHAnsi" w:eastAsiaTheme="minorEastAsia" w:hAnsiTheme="minorHAnsi" w:cstheme="minorBidi"/>
          <w:kern w:val="2"/>
          <w:sz w:val="22"/>
          <w:szCs w:val="22"/>
          <w14:ligatures w14:val="standardContextual"/>
        </w:rPr>
        <w:tab/>
      </w:r>
      <w:r w:rsidRPr="006E139C">
        <w:rPr>
          <w:lang w:eastAsia="zh-CN"/>
        </w:rPr>
        <w:t>CELL TRAFFIC TRACE</w:t>
      </w:r>
      <w:r w:rsidRPr="006E139C">
        <w:tab/>
      </w:r>
      <w:r w:rsidRPr="006E139C">
        <w:fldChar w:fldCharType="begin"/>
      </w:r>
      <w:r w:rsidRPr="006E139C">
        <w:instrText xml:space="preserve"> PAGEREF _Toc162517659 \h </w:instrText>
      </w:r>
      <w:r w:rsidRPr="006E139C">
        <w:fldChar w:fldCharType="separate"/>
      </w:r>
      <w:r w:rsidRPr="006E139C">
        <w:t>95</w:t>
      </w:r>
      <w:r w:rsidRPr="006E139C">
        <w:fldChar w:fldCharType="end"/>
      </w:r>
    </w:p>
    <w:p w14:paraId="66D37DF1" w14:textId="579B02C2"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9.2.4</w:t>
      </w:r>
      <w:r w:rsidRPr="006E139C">
        <w:rPr>
          <w:rFonts w:asciiTheme="minorHAnsi" w:eastAsiaTheme="minorEastAsia" w:hAnsiTheme="minorHAnsi" w:cstheme="minorBidi"/>
          <w:kern w:val="2"/>
          <w:sz w:val="22"/>
          <w:szCs w:val="22"/>
          <w14:ligatures w14:val="standardContextual"/>
        </w:rPr>
        <w:tab/>
      </w:r>
      <w:r w:rsidRPr="006E139C">
        <w:t>IAB Messages</w:t>
      </w:r>
      <w:r w:rsidRPr="006E139C">
        <w:tab/>
      </w:r>
      <w:r w:rsidRPr="006E139C">
        <w:fldChar w:fldCharType="begin"/>
      </w:r>
      <w:r w:rsidRPr="006E139C">
        <w:instrText xml:space="preserve"> PAGEREF _Toc162517660 \h </w:instrText>
      </w:r>
      <w:r w:rsidRPr="006E139C">
        <w:fldChar w:fldCharType="separate"/>
      </w:r>
      <w:r w:rsidRPr="006E139C">
        <w:t>96</w:t>
      </w:r>
      <w:r w:rsidRPr="006E139C">
        <w:fldChar w:fldCharType="end"/>
      </w:r>
    </w:p>
    <w:p w14:paraId="5A93743F" w14:textId="2D4A94B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9.2.4.1</w:t>
      </w:r>
      <w:r w:rsidRPr="006E139C">
        <w:rPr>
          <w:rFonts w:asciiTheme="minorHAnsi" w:eastAsiaTheme="minorEastAsia" w:hAnsiTheme="minorHAnsi" w:cstheme="minorBidi"/>
          <w:kern w:val="2"/>
          <w:sz w:val="22"/>
          <w:szCs w:val="22"/>
          <w14:ligatures w14:val="standardContextual"/>
        </w:rPr>
        <w:tab/>
      </w:r>
      <w:r w:rsidRPr="006E139C">
        <w:t>IAB UP TNL ADDRESS UPDATE</w:t>
      </w:r>
      <w:r w:rsidRPr="006E139C">
        <w:tab/>
      </w:r>
      <w:r w:rsidRPr="006E139C">
        <w:fldChar w:fldCharType="begin"/>
      </w:r>
      <w:r w:rsidRPr="006E139C">
        <w:instrText xml:space="preserve"> PAGEREF _Toc162517661 \h </w:instrText>
      </w:r>
      <w:r w:rsidRPr="006E139C">
        <w:fldChar w:fldCharType="separate"/>
      </w:r>
      <w:r w:rsidRPr="006E139C">
        <w:t>96</w:t>
      </w:r>
      <w:r w:rsidRPr="006E139C">
        <w:fldChar w:fldCharType="end"/>
      </w:r>
    </w:p>
    <w:p w14:paraId="65DF6BBA" w14:textId="0F4C9E3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9.2.4.2</w:t>
      </w:r>
      <w:r w:rsidRPr="006E139C">
        <w:rPr>
          <w:rFonts w:asciiTheme="minorHAnsi" w:eastAsiaTheme="minorEastAsia" w:hAnsiTheme="minorHAnsi" w:cstheme="minorBidi"/>
          <w:kern w:val="2"/>
          <w:sz w:val="22"/>
          <w:szCs w:val="22"/>
          <w14:ligatures w14:val="standardContextual"/>
        </w:rPr>
        <w:tab/>
      </w:r>
      <w:r w:rsidRPr="006E139C">
        <w:t>IAB UP TNL ADDRESS UPDATE ACKNOWLEDGE</w:t>
      </w:r>
      <w:r w:rsidRPr="006E139C">
        <w:tab/>
      </w:r>
      <w:r w:rsidRPr="006E139C">
        <w:fldChar w:fldCharType="begin"/>
      </w:r>
      <w:r w:rsidRPr="006E139C">
        <w:instrText xml:space="preserve"> PAGEREF _Toc162517662 \h </w:instrText>
      </w:r>
      <w:r w:rsidRPr="006E139C">
        <w:fldChar w:fldCharType="separate"/>
      </w:r>
      <w:r w:rsidRPr="006E139C">
        <w:t>96</w:t>
      </w:r>
      <w:r w:rsidRPr="006E139C">
        <w:fldChar w:fldCharType="end"/>
      </w:r>
    </w:p>
    <w:p w14:paraId="4734AC6A" w14:textId="26555CD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9.2.4.3</w:t>
      </w:r>
      <w:r w:rsidRPr="006E139C">
        <w:rPr>
          <w:rFonts w:asciiTheme="minorHAnsi" w:eastAsiaTheme="minorEastAsia" w:hAnsiTheme="minorHAnsi" w:cstheme="minorBidi"/>
          <w:kern w:val="2"/>
          <w:sz w:val="22"/>
          <w:szCs w:val="22"/>
          <w14:ligatures w14:val="standardContextual"/>
        </w:rPr>
        <w:tab/>
      </w:r>
      <w:r w:rsidRPr="006E139C">
        <w:t>IAB UP TNL ADDRESS UPDATE FAILURE</w:t>
      </w:r>
      <w:r w:rsidRPr="006E139C">
        <w:tab/>
      </w:r>
      <w:r w:rsidRPr="006E139C">
        <w:fldChar w:fldCharType="begin"/>
      </w:r>
      <w:r w:rsidRPr="006E139C">
        <w:instrText xml:space="preserve"> PAGEREF _Toc162517663 \h </w:instrText>
      </w:r>
      <w:r w:rsidRPr="006E139C">
        <w:fldChar w:fldCharType="separate"/>
      </w:r>
      <w:r w:rsidRPr="006E139C">
        <w:t>97</w:t>
      </w:r>
      <w:r w:rsidRPr="006E139C">
        <w:fldChar w:fldCharType="end"/>
      </w:r>
    </w:p>
    <w:p w14:paraId="4AC74349" w14:textId="04FA01B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9.2.4.4</w:t>
      </w:r>
      <w:r w:rsidRPr="006E139C">
        <w:rPr>
          <w:rFonts w:asciiTheme="minorHAnsi" w:eastAsiaTheme="minorEastAsia" w:hAnsiTheme="minorHAnsi" w:cstheme="minorBidi"/>
          <w:kern w:val="2"/>
          <w:sz w:val="22"/>
          <w:szCs w:val="22"/>
          <w14:ligatures w14:val="standardContextual"/>
        </w:rPr>
        <w:tab/>
      </w:r>
      <w:r w:rsidRPr="006E139C">
        <w:t>IAB PSK NOTIFICATION</w:t>
      </w:r>
      <w:r w:rsidRPr="006E139C">
        <w:tab/>
      </w:r>
      <w:r w:rsidRPr="006E139C">
        <w:fldChar w:fldCharType="begin"/>
      </w:r>
      <w:r w:rsidRPr="006E139C">
        <w:instrText xml:space="preserve"> PAGEREF _Toc162517664 \h </w:instrText>
      </w:r>
      <w:r w:rsidRPr="006E139C">
        <w:fldChar w:fldCharType="separate"/>
      </w:r>
      <w:r w:rsidRPr="006E139C">
        <w:t>97</w:t>
      </w:r>
      <w:r w:rsidRPr="006E139C">
        <w:fldChar w:fldCharType="end"/>
      </w:r>
    </w:p>
    <w:p w14:paraId="596D2D1F" w14:textId="250E74BB"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9.2.5</w:t>
      </w:r>
      <w:r w:rsidRPr="006E139C">
        <w:rPr>
          <w:rFonts w:asciiTheme="minorHAnsi" w:eastAsiaTheme="minorEastAsia" w:hAnsiTheme="minorHAnsi" w:cstheme="minorBidi"/>
          <w:kern w:val="2"/>
          <w:sz w:val="22"/>
          <w:szCs w:val="22"/>
          <w14:ligatures w14:val="standardContextual"/>
        </w:rPr>
        <w:tab/>
      </w:r>
      <w:r w:rsidRPr="006E139C">
        <w:t>MBS Messages</w:t>
      </w:r>
      <w:r w:rsidRPr="006E139C">
        <w:tab/>
      </w:r>
      <w:r w:rsidRPr="006E139C">
        <w:fldChar w:fldCharType="begin"/>
      </w:r>
      <w:r w:rsidRPr="006E139C">
        <w:instrText xml:space="preserve"> PAGEREF _Toc162517665 \h </w:instrText>
      </w:r>
      <w:r w:rsidRPr="006E139C">
        <w:fldChar w:fldCharType="separate"/>
      </w:r>
      <w:r w:rsidRPr="006E139C">
        <w:t>97</w:t>
      </w:r>
      <w:r w:rsidRPr="006E139C">
        <w:fldChar w:fldCharType="end"/>
      </w:r>
    </w:p>
    <w:p w14:paraId="4C68E3CA" w14:textId="6849F85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9.2.5.1</w:t>
      </w:r>
      <w:r w:rsidRPr="006E139C">
        <w:rPr>
          <w:rFonts w:asciiTheme="minorHAnsi" w:eastAsiaTheme="minorEastAsia" w:hAnsiTheme="minorHAnsi" w:cstheme="minorBidi"/>
          <w:kern w:val="2"/>
          <w:sz w:val="22"/>
          <w:szCs w:val="22"/>
          <w14:ligatures w14:val="standardContextual"/>
        </w:rPr>
        <w:tab/>
      </w:r>
      <w:r w:rsidRPr="006E139C">
        <w:t>MBS Messages for Broadcast</w:t>
      </w:r>
      <w:r w:rsidRPr="006E139C">
        <w:tab/>
      </w:r>
      <w:r w:rsidRPr="006E139C">
        <w:fldChar w:fldCharType="begin"/>
      </w:r>
      <w:r w:rsidRPr="006E139C">
        <w:instrText xml:space="preserve"> PAGEREF _Toc162517666 \h </w:instrText>
      </w:r>
      <w:r w:rsidRPr="006E139C">
        <w:fldChar w:fldCharType="separate"/>
      </w:r>
      <w:r w:rsidRPr="006E139C">
        <w:t>97</w:t>
      </w:r>
      <w:r w:rsidRPr="006E139C">
        <w:fldChar w:fldCharType="end"/>
      </w:r>
    </w:p>
    <w:p w14:paraId="6EF79AF1" w14:textId="7A2D814C"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9.2.5.1.1</w:t>
      </w:r>
      <w:r w:rsidRPr="006E139C">
        <w:rPr>
          <w:rFonts w:asciiTheme="minorHAnsi" w:eastAsiaTheme="minorEastAsia" w:hAnsiTheme="minorHAnsi" w:cstheme="minorBidi"/>
          <w:kern w:val="2"/>
          <w:sz w:val="22"/>
          <w:szCs w:val="22"/>
          <w14:ligatures w14:val="standardContextual"/>
        </w:rPr>
        <w:tab/>
      </w:r>
      <w:r w:rsidRPr="006E139C">
        <w:t>BC BEARER CONTEXT SETUP REQUEST</w:t>
      </w:r>
      <w:r w:rsidRPr="006E139C">
        <w:tab/>
      </w:r>
      <w:r w:rsidRPr="006E139C">
        <w:fldChar w:fldCharType="begin"/>
      </w:r>
      <w:r w:rsidRPr="006E139C">
        <w:instrText xml:space="preserve"> PAGEREF _Toc162517667 \h </w:instrText>
      </w:r>
      <w:r w:rsidRPr="006E139C">
        <w:fldChar w:fldCharType="separate"/>
      </w:r>
      <w:r w:rsidRPr="006E139C">
        <w:t>98</w:t>
      </w:r>
      <w:r w:rsidRPr="006E139C">
        <w:fldChar w:fldCharType="end"/>
      </w:r>
    </w:p>
    <w:p w14:paraId="2BFFF23C" w14:textId="19AD7FEB"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9.2.5.1.2</w:t>
      </w:r>
      <w:r w:rsidRPr="006E139C">
        <w:rPr>
          <w:rFonts w:asciiTheme="minorHAnsi" w:eastAsiaTheme="minorEastAsia" w:hAnsiTheme="minorHAnsi" w:cstheme="minorBidi"/>
          <w:kern w:val="2"/>
          <w:sz w:val="22"/>
          <w:szCs w:val="22"/>
          <w14:ligatures w14:val="standardContextual"/>
        </w:rPr>
        <w:tab/>
      </w:r>
      <w:r w:rsidRPr="006E139C">
        <w:t>BC BEARER CONTEXT SETUP RESPONSE</w:t>
      </w:r>
      <w:r w:rsidRPr="006E139C">
        <w:tab/>
      </w:r>
      <w:r w:rsidRPr="006E139C">
        <w:fldChar w:fldCharType="begin"/>
      </w:r>
      <w:r w:rsidRPr="006E139C">
        <w:instrText xml:space="preserve"> PAGEREF _Toc162517668 \h </w:instrText>
      </w:r>
      <w:r w:rsidRPr="006E139C">
        <w:fldChar w:fldCharType="separate"/>
      </w:r>
      <w:r w:rsidRPr="006E139C">
        <w:t>98</w:t>
      </w:r>
      <w:r w:rsidRPr="006E139C">
        <w:fldChar w:fldCharType="end"/>
      </w:r>
    </w:p>
    <w:p w14:paraId="14FCA3D1" w14:textId="0B18C42A"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9.2.5.1.3</w:t>
      </w:r>
      <w:r w:rsidRPr="006E139C">
        <w:rPr>
          <w:rFonts w:asciiTheme="minorHAnsi" w:eastAsiaTheme="minorEastAsia" w:hAnsiTheme="minorHAnsi" w:cstheme="minorBidi"/>
          <w:kern w:val="2"/>
          <w:sz w:val="22"/>
          <w:szCs w:val="22"/>
          <w14:ligatures w14:val="standardContextual"/>
        </w:rPr>
        <w:tab/>
      </w:r>
      <w:r w:rsidRPr="006E139C">
        <w:t>BC BEARER CONTEXT SETUP FAILURE</w:t>
      </w:r>
      <w:r w:rsidRPr="006E139C">
        <w:tab/>
      </w:r>
      <w:r w:rsidRPr="006E139C">
        <w:fldChar w:fldCharType="begin"/>
      </w:r>
      <w:r w:rsidRPr="006E139C">
        <w:instrText xml:space="preserve"> PAGEREF _Toc162517669 \h </w:instrText>
      </w:r>
      <w:r w:rsidRPr="006E139C">
        <w:fldChar w:fldCharType="separate"/>
      </w:r>
      <w:r w:rsidRPr="006E139C">
        <w:t>98</w:t>
      </w:r>
      <w:r w:rsidRPr="006E139C">
        <w:fldChar w:fldCharType="end"/>
      </w:r>
    </w:p>
    <w:p w14:paraId="3B254F5C" w14:textId="39CDBFF7"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9.2.5.1.4</w:t>
      </w:r>
      <w:r w:rsidRPr="006E139C">
        <w:rPr>
          <w:rFonts w:asciiTheme="minorHAnsi" w:eastAsiaTheme="minorEastAsia" w:hAnsiTheme="minorHAnsi" w:cstheme="minorBidi"/>
          <w:kern w:val="2"/>
          <w:sz w:val="22"/>
          <w:szCs w:val="22"/>
          <w14:ligatures w14:val="standardContextual"/>
        </w:rPr>
        <w:tab/>
      </w:r>
      <w:r w:rsidRPr="006E139C">
        <w:t>BC BEARER CONTEXT MODIFICATION REQUEST</w:t>
      </w:r>
      <w:r w:rsidRPr="006E139C">
        <w:tab/>
      </w:r>
      <w:r w:rsidRPr="006E139C">
        <w:fldChar w:fldCharType="begin"/>
      </w:r>
      <w:r w:rsidRPr="006E139C">
        <w:instrText xml:space="preserve"> PAGEREF _Toc162517670 \h </w:instrText>
      </w:r>
      <w:r w:rsidRPr="006E139C">
        <w:fldChar w:fldCharType="separate"/>
      </w:r>
      <w:r w:rsidRPr="006E139C">
        <w:t>98</w:t>
      </w:r>
      <w:r w:rsidRPr="006E139C">
        <w:fldChar w:fldCharType="end"/>
      </w:r>
    </w:p>
    <w:p w14:paraId="21624C5F" w14:textId="17858BE1"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9.2.5.1.5</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MODIFICATION RESPONSE</w:t>
      </w:r>
      <w:r w:rsidRPr="006E139C">
        <w:rPr>
          <w:lang w:val="fr-FR"/>
        </w:rPr>
        <w:tab/>
      </w:r>
      <w:r w:rsidRPr="006E139C">
        <w:fldChar w:fldCharType="begin"/>
      </w:r>
      <w:r w:rsidRPr="006E139C">
        <w:rPr>
          <w:lang w:val="fr-FR"/>
        </w:rPr>
        <w:instrText xml:space="preserve"> PAGEREF _Toc162517671 \h </w:instrText>
      </w:r>
      <w:r w:rsidRPr="006E139C">
        <w:fldChar w:fldCharType="separate"/>
      </w:r>
      <w:r w:rsidRPr="006E139C">
        <w:rPr>
          <w:lang w:val="fr-FR"/>
        </w:rPr>
        <w:t>99</w:t>
      </w:r>
      <w:r w:rsidRPr="006E139C">
        <w:fldChar w:fldCharType="end"/>
      </w:r>
    </w:p>
    <w:p w14:paraId="5318AB15" w14:textId="5CA50BF6"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9.2.5.1.6</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MODIFICATION FAILURE</w:t>
      </w:r>
      <w:r w:rsidRPr="006E139C">
        <w:rPr>
          <w:lang w:val="fr-FR"/>
        </w:rPr>
        <w:tab/>
      </w:r>
      <w:r w:rsidRPr="006E139C">
        <w:fldChar w:fldCharType="begin"/>
      </w:r>
      <w:r w:rsidRPr="006E139C">
        <w:rPr>
          <w:lang w:val="fr-FR"/>
        </w:rPr>
        <w:instrText xml:space="preserve"> PAGEREF _Toc162517672 \h </w:instrText>
      </w:r>
      <w:r w:rsidRPr="006E139C">
        <w:fldChar w:fldCharType="separate"/>
      </w:r>
      <w:r w:rsidRPr="006E139C">
        <w:rPr>
          <w:lang w:val="fr-FR"/>
        </w:rPr>
        <w:t>99</w:t>
      </w:r>
      <w:r w:rsidRPr="006E139C">
        <w:fldChar w:fldCharType="end"/>
      </w:r>
    </w:p>
    <w:p w14:paraId="746824E9" w14:textId="2F50126A"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w:t>
      </w:r>
      <w:r w:rsidRPr="006E139C">
        <w:rPr>
          <w:lang w:val="fr-FR" w:eastAsia="zh-CN"/>
        </w:rPr>
        <w:t>7</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MODIFICATION REQUIRED</w:t>
      </w:r>
      <w:r w:rsidRPr="006E139C">
        <w:rPr>
          <w:lang w:val="fr-FR"/>
        </w:rPr>
        <w:tab/>
      </w:r>
      <w:r w:rsidRPr="006E139C">
        <w:fldChar w:fldCharType="begin"/>
      </w:r>
      <w:r w:rsidRPr="006E139C">
        <w:rPr>
          <w:lang w:val="fr-FR"/>
        </w:rPr>
        <w:instrText xml:space="preserve"> PAGEREF _Toc162517673 \h </w:instrText>
      </w:r>
      <w:r w:rsidRPr="006E139C">
        <w:fldChar w:fldCharType="separate"/>
      </w:r>
      <w:r w:rsidRPr="006E139C">
        <w:rPr>
          <w:lang w:val="fr-FR"/>
        </w:rPr>
        <w:t>99</w:t>
      </w:r>
      <w:r w:rsidRPr="006E139C">
        <w:fldChar w:fldCharType="end"/>
      </w:r>
    </w:p>
    <w:p w14:paraId="5A5CE824" w14:textId="5D29414E"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w:t>
      </w:r>
      <w:r w:rsidRPr="006E139C">
        <w:rPr>
          <w:lang w:val="fr-FR" w:eastAsia="zh-CN"/>
        </w:rPr>
        <w:t>8</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MODIFICATION CONFIRM</w:t>
      </w:r>
      <w:r w:rsidRPr="006E139C">
        <w:rPr>
          <w:lang w:val="fr-FR"/>
        </w:rPr>
        <w:tab/>
      </w:r>
      <w:r w:rsidRPr="006E139C">
        <w:fldChar w:fldCharType="begin"/>
      </w:r>
      <w:r w:rsidRPr="006E139C">
        <w:rPr>
          <w:lang w:val="fr-FR"/>
        </w:rPr>
        <w:instrText xml:space="preserve"> PAGEREF _Toc162517674 \h </w:instrText>
      </w:r>
      <w:r w:rsidRPr="006E139C">
        <w:fldChar w:fldCharType="separate"/>
      </w:r>
      <w:r w:rsidRPr="006E139C">
        <w:rPr>
          <w:lang w:val="fr-FR"/>
        </w:rPr>
        <w:t>100</w:t>
      </w:r>
      <w:r w:rsidRPr="006E139C">
        <w:fldChar w:fldCharType="end"/>
      </w:r>
    </w:p>
    <w:p w14:paraId="3942A3B1" w14:textId="718D94F9"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w:t>
      </w:r>
      <w:r w:rsidRPr="006E139C">
        <w:rPr>
          <w:lang w:val="fr-FR" w:eastAsia="zh-CN"/>
        </w:rPr>
        <w:t>9</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RELEASE COMMAND</w:t>
      </w:r>
      <w:r w:rsidRPr="006E139C">
        <w:rPr>
          <w:lang w:val="fr-FR"/>
        </w:rPr>
        <w:tab/>
      </w:r>
      <w:r w:rsidRPr="006E139C">
        <w:fldChar w:fldCharType="begin"/>
      </w:r>
      <w:r w:rsidRPr="006E139C">
        <w:rPr>
          <w:lang w:val="fr-FR"/>
        </w:rPr>
        <w:instrText xml:space="preserve"> PAGEREF _Toc162517675 \h </w:instrText>
      </w:r>
      <w:r w:rsidRPr="006E139C">
        <w:fldChar w:fldCharType="separate"/>
      </w:r>
      <w:r w:rsidRPr="006E139C">
        <w:rPr>
          <w:lang w:val="fr-FR"/>
        </w:rPr>
        <w:t>100</w:t>
      </w:r>
      <w:r w:rsidRPr="006E139C">
        <w:fldChar w:fldCharType="end"/>
      </w:r>
    </w:p>
    <w:p w14:paraId="4C8E8562" w14:textId="6B52C536"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9.2.5.1.</w:t>
      </w:r>
      <w:r w:rsidRPr="006E139C">
        <w:rPr>
          <w:lang w:val="fr-FR" w:eastAsia="zh-CN"/>
        </w:rPr>
        <w:t>10</w:t>
      </w:r>
      <w:r w:rsidRPr="006E139C">
        <w:rPr>
          <w:rFonts w:asciiTheme="minorHAnsi" w:eastAsiaTheme="minorEastAsia" w:hAnsiTheme="minorHAnsi" w:cstheme="minorBidi"/>
          <w:kern w:val="2"/>
          <w:sz w:val="22"/>
          <w:szCs w:val="22"/>
          <w:lang w:val="fr-FR"/>
          <w14:ligatures w14:val="standardContextual"/>
        </w:rPr>
        <w:tab/>
      </w:r>
      <w:r w:rsidRPr="006E139C">
        <w:rPr>
          <w:lang w:val="fr-FR"/>
        </w:rPr>
        <w:t>BC BEARER CONTEXT RELEASE COMPLETE</w:t>
      </w:r>
      <w:r w:rsidRPr="006E139C">
        <w:rPr>
          <w:lang w:val="fr-FR"/>
        </w:rPr>
        <w:tab/>
      </w:r>
      <w:r w:rsidRPr="006E139C">
        <w:fldChar w:fldCharType="begin"/>
      </w:r>
      <w:r w:rsidRPr="006E139C">
        <w:rPr>
          <w:lang w:val="fr-FR"/>
        </w:rPr>
        <w:instrText xml:space="preserve"> PAGEREF _Toc162517676 \h </w:instrText>
      </w:r>
      <w:r w:rsidRPr="006E139C">
        <w:fldChar w:fldCharType="separate"/>
      </w:r>
      <w:r w:rsidRPr="006E139C">
        <w:rPr>
          <w:lang w:val="fr-FR"/>
        </w:rPr>
        <w:t>100</w:t>
      </w:r>
      <w:r w:rsidRPr="006E139C">
        <w:fldChar w:fldCharType="end"/>
      </w:r>
    </w:p>
    <w:p w14:paraId="129FD067" w14:textId="3AFDB481"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9.2.5.1.</w:t>
      </w:r>
      <w:r w:rsidRPr="006E139C">
        <w:rPr>
          <w:lang w:eastAsia="zh-CN"/>
        </w:rPr>
        <w:t>11</w:t>
      </w:r>
      <w:r w:rsidRPr="006E139C">
        <w:rPr>
          <w:rFonts w:asciiTheme="minorHAnsi" w:eastAsiaTheme="minorEastAsia" w:hAnsiTheme="minorHAnsi" w:cstheme="minorBidi"/>
          <w:kern w:val="2"/>
          <w:sz w:val="22"/>
          <w:szCs w:val="22"/>
          <w14:ligatures w14:val="standardContextual"/>
        </w:rPr>
        <w:tab/>
      </w:r>
      <w:r w:rsidRPr="006E139C">
        <w:t>BC BEARER CONTEXT RELEASE REQUEST</w:t>
      </w:r>
      <w:r w:rsidRPr="006E139C">
        <w:tab/>
      </w:r>
      <w:r w:rsidRPr="006E139C">
        <w:fldChar w:fldCharType="begin"/>
      </w:r>
      <w:r w:rsidRPr="006E139C">
        <w:instrText xml:space="preserve"> PAGEREF _Toc162517677 \h </w:instrText>
      </w:r>
      <w:r w:rsidRPr="006E139C">
        <w:fldChar w:fldCharType="separate"/>
      </w:r>
      <w:r w:rsidRPr="006E139C">
        <w:t>100</w:t>
      </w:r>
      <w:r w:rsidRPr="006E139C">
        <w:fldChar w:fldCharType="end"/>
      </w:r>
    </w:p>
    <w:p w14:paraId="180AC40E" w14:textId="243E0B5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9.2.5.2</w:t>
      </w:r>
      <w:r w:rsidRPr="006E139C">
        <w:rPr>
          <w:rFonts w:asciiTheme="minorHAnsi" w:eastAsiaTheme="minorEastAsia" w:hAnsiTheme="minorHAnsi" w:cstheme="minorBidi"/>
          <w:kern w:val="2"/>
          <w:sz w:val="22"/>
          <w:szCs w:val="22"/>
          <w14:ligatures w14:val="standardContextual"/>
        </w:rPr>
        <w:tab/>
      </w:r>
      <w:r w:rsidRPr="006E139C">
        <w:t>MBS Messages for Multicast</w:t>
      </w:r>
      <w:r w:rsidRPr="006E139C">
        <w:tab/>
      </w:r>
      <w:r w:rsidRPr="006E139C">
        <w:fldChar w:fldCharType="begin"/>
      </w:r>
      <w:r w:rsidRPr="006E139C">
        <w:instrText xml:space="preserve"> PAGEREF _Toc162517678 \h </w:instrText>
      </w:r>
      <w:r w:rsidRPr="006E139C">
        <w:fldChar w:fldCharType="separate"/>
      </w:r>
      <w:r w:rsidRPr="006E139C">
        <w:t>101</w:t>
      </w:r>
      <w:r w:rsidRPr="006E139C">
        <w:fldChar w:fldCharType="end"/>
      </w:r>
    </w:p>
    <w:p w14:paraId="70100F3F" w14:textId="54C124EC"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9.2.5.2.1</w:t>
      </w:r>
      <w:r w:rsidRPr="006E139C">
        <w:rPr>
          <w:rFonts w:asciiTheme="minorHAnsi" w:eastAsiaTheme="minorEastAsia" w:hAnsiTheme="minorHAnsi" w:cstheme="minorBidi"/>
          <w:kern w:val="2"/>
          <w:sz w:val="22"/>
          <w:szCs w:val="22"/>
          <w14:ligatures w14:val="standardContextual"/>
        </w:rPr>
        <w:tab/>
      </w:r>
      <w:r w:rsidRPr="006E139C">
        <w:t>MC BEARER CONTEXT SETUP REQUEST</w:t>
      </w:r>
      <w:r w:rsidRPr="006E139C">
        <w:tab/>
      </w:r>
      <w:r w:rsidRPr="006E139C">
        <w:fldChar w:fldCharType="begin"/>
      </w:r>
      <w:r w:rsidRPr="006E139C">
        <w:instrText xml:space="preserve"> PAGEREF _Toc162517679 \h </w:instrText>
      </w:r>
      <w:r w:rsidRPr="006E139C">
        <w:fldChar w:fldCharType="separate"/>
      </w:r>
      <w:r w:rsidRPr="006E139C">
        <w:t>101</w:t>
      </w:r>
      <w:r w:rsidRPr="006E139C">
        <w:fldChar w:fldCharType="end"/>
      </w:r>
    </w:p>
    <w:p w14:paraId="3325CCA3" w14:textId="435299F8"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9.2.5.2.2</w:t>
      </w:r>
      <w:r w:rsidRPr="006E139C">
        <w:rPr>
          <w:rFonts w:asciiTheme="minorHAnsi" w:eastAsiaTheme="minorEastAsia" w:hAnsiTheme="minorHAnsi" w:cstheme="minorBidi"/>
          <w:kern w:val="2"/>
          <w:sz w:val="22"/>
          <w:szCs w:val="22"/>
          <w14:ligatures w14:val="standardContextual"/>
        </w:rPr>
        <w:tab/>
      </w:r>
      <w:r w:rsidRPr="006E139C">
        <w:t>MC BEARER CONTEXT SETUP RESPONSE</w:t>
      </w:r>
      <w:r w:rsidRPr="006E139C">
        <w:tab/>
      </w:r>
      <w:r w:rsidRPr="006E139C">
        <w:fldChar w:fldCharType="begin"/>
      </w:r>
      <w:r w:rsidRPr="006E139C">
        <w:instrText xml:space="preserve"> PAGEREF _Toc162517680 \h </w:instrText>
      </w:r>
      <w:r w:rsidRPr="006E139C">
        <w:fldChar w:fldCharType="separate"/>
      </w:r>
      <w:r w:rsidRPr="006E139C">
        <w:t>101</w:t>
      </w:r>
      <w:r w:rsidRPr="006E139C">
        <w:fldChar w:fldCharType="end"/>
      </w:r>
    </w:p>
    <w:p w14:paraId="4C2860A8" w14:textId="7F2A1CD6"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9.2.5.2.3</w:t>
      </w:r>
      <w:r w:rsidRPr="006E139C">
        <w:rPr>
          <w:rFonts w:asciiTheme="minorHAnsi" w:eastAsiaTheme="minorEastAsia" w:hAnsiTheme="minorHAnsi" w:cstheme="minorBidi"/>
          <w:kern w:val="2"/>
          <w:sz w:val="22"/>
          <w:szCs w:val="22"/>
          <w14:ligatures w14:val="standardContextual"/>
        </w:rPr>
        <w:tab/>
      </w:r>
      <w:r w:rsidRPr="006E139C">
        <w:t>MC BEARER CONTEXT SETUP FAILURE</w:t>
      </w:r>
      <w:r w:rsidRPr="006E139C">
        <w:tab/>
      </w:r>
      <w:r w:rsidRPr="006E139C">
        <w:fldChar w:fldCharType="begin"/>
      </w:r>
      <w:r w:rsidRPr="006E139C">
        <w:instrText xml:space="preserve"> PAGEREF _Toc162517681 \h </w:instrText>
      </w:r>
      <w:r w:rsidRPr="006E139C">
        <w:fldChar w:fldCharType="separate"/>
      </w:r>
      <w:r w:rsidRPr="006E139C">
        <w:t>101</w:t>
      </w:r>
      <w:r w:rsidRPr="006E139C">
        <w:fldChar w:fldCharType="end"/>
      </w:r>
    </w:p>
    <w:p w14:paraId="4410E5E5" w14:textId="6894EB63" w:rsidR="00AE6B7B" w:rsidRPr="006E139C" w:rsidRDefault="00AE6B7B">
      <w:pPr>
        <w:pStyle w:val="TOC5"/>
        <w:rPr>
          <w:rFonts w:asciiTheme="minorHAnsi" w:eastAsiaTheme="minorEastAsia" w:hAnsiTheme="minorHAnsi" w:cstheme="minorBidi"/>
          <w:kern w:val="2"/>
          <w:sz w:val="22"/>
          <w:szCs w:val="22"/>
          <w14:ligatures w14:val="standardContextual"/>
        </w:rPr>
      </w:pPr>
      <w:r w:rsidRPr="006E139C">
        <w:t>9.2.5.2.4</w:t>
      </w:r>
      <w:r w:rsidRPr="006E139C">
        <w:rPr>
          <w:rFonts w:asciiTheme="minorHAnsi" w:eastAsiaTheme="minorEastAsia" w:hAnsiTheme="minorHAnsi" w:cstheme="minorBidi"/>
          <w:kern w:val="2"/>
          <w:sz w:val="22"/>
          <w:szCs w:val="22"/>
          <w14:ligatures w14:val="standardContextual"/>
        </w:rPr>
        <w:tab/>
      </w:r>
      <w:r w:rsidRPr="006E139C">
        <w:t>MC BEARER CONTEXT MODIFICATION REQUEST</w:t>
      </w:r>
      <w:r w:rsidRPr="006E139C">
        <w:tab/>
      </w:r>
      <w:r w:rsidRPr="006E139C">
        <w:fldChar w:fldCharType="begin"/>
      </w:r>
      <w:r w:rsidRPr="006E139C">
        <w:instrText xml:space="preserve"> PAGEREF _Toc162517682 \h </w:instrText>
      </w:r>
      <w:r w:rsidRPr="006E139C">
        <w:fldChar w:fldCharType="separate"/>
      </w:r>
      <w:r w:rsidRPr="006E139C">
        <w:t>101</w:t>
      </w:r>
      <w:r w:rsidRPr="006E139C">
        <w:fldChar w:fldCharType="end"/>
      </w:r>
    </w:p>
    <w:p w14:paraId="57506C5D" w14:textId="0046A8F2"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9.2.5.2.5</w:t>
      </w:r>
      <w:r w:rsidRPr="006E139C">
        <w:rPr>
          <w:rFonts w:asciiTheme="minorHAnsi" w:eastAsiaTheme="minorEastAsia" w:hAnsiTheme="minorHAnsi" w:cstheme="minorBidi"/>
          <w:kern w:val="2"/>
          <w:sz w:val="22"/>
          <w:szCs w:val="22"/>
          <w:lang w:val="fr-FR"/>
          <w14:ligatures w14:val="standardContextual"/>
        </w:rPr>
        <w:tab/>
      </w:r>
      <w:r w:rsidRPr="006E139C">
        <w:rPr>
          <w:lang w:val="fr-FR" w:eastAsia="zh-CN"/>
        </w:rPr>
        <w:t>M</w:t>
      </w:r>
      <w:r w:rsidRPr="006E139C">
        <w:rPr>
          <w:lang w:val="fr-FR"/>
        </w:rPr>
        <w:t>C BEARER CONTEXT MODIFICATION RESPONSE</w:t>
      </w:r>
      <w:r w:rsidRPr="006E139C">
        <w:rPr>
          <w:lang w:val="fr-FR"/>
        </w:rPr>
        <w:tab/>
      </w:r>
      <w:r w:rsidRPr="006E139C">
        <w:fldChar w:fldCharType="begin"/>
      </w:r>
      <w:r w:rsidRPr="006E139C">
        <w:rPr>
          <w:lang w:val="fr-FR"/>
        </w:rPr>
        <w:instrText xml:space="preserve"> PAGEREF _Toc162517683 \h </w:instrText>
      </w:r>
      <w:r w:rsidRPr="006E139C">
        <w:fldChar w:fldCharType="separate"/>
      </w:r>
      <w:r w:rsidRPr="006E139C">
        <w:rPr>
          <w:lang w:val="fr-FR"/>
        </w:rPr>
        <w:t>102</w:t>
      </w:r>
      <w:r w:rsidRPr="006E139C">
        <w:fldChar w:fldCharType="end"/>
      </w:r>
    </w:p>
    <w:p w14:paraId="435A1463" w14:textId="6CE6E92C"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9.2.5.2.6</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MODIFICATION FAILURE</w:t>
      </w:r>
      <w:r w:rsidRPr="006E139C">
        <w:rPr>
          <w:lang w:val="fr-FR"/>
        </w:rPr>
        <w:tab/>
      </w:r>
      <w:r w:rsidRPr="006E139C">
        <w:fldChar w:fldCharType="begin"/>
      </w:r>
      <w:r w:rsidRPr="006E139C">
        <w:rPr>
          <w:lang w:val="fr-FR"/>
        </w:rPr>
        <w:instrText xml:space="preserve"> PAGEREF _Toc162517684 \h </w:instrText>
      </w:r>
      <w:r w:rsidRPr="006E139C">
        <w:fldChar w:fldCharType="separate"/>
      </w:r>
      <w:r w:rsidRPr="006E139C">
        <w:rPr>
          <w:lang w:val="fr-FR"/>
        </w:rPr>
        <w:t>102</w:t>
      </w:r>
      <w:r w:rsidRPr="006E139C">
        <w:fldChar w:fldCharType="end"/>
      </w:r>
    </w:p>
    <w:p w14:paraId="71CCE351" w14:textId="3C571162"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7</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MODIFICATION REQUIRED</w:t>
      </w:r>
      <w:r w:rsidRPr="006E139C">
        <w:rPr>
          <w:lang w:val="fr-FR"/>
        </w:rPr>
        <w:tab/>
      </w:r>
      <w:r w:rsidRPr="006E139C">
        <w:fldChar w:fldCharType="begin"/>
      </w:r>
      <w:r w:rsidRPr="006E139C">
        <w:rPr>
          <w:lang w:val="fr-FR"/>
        </w:rPr>
        <w:instrText xml:space="preserve"> PAGEREF _Toc162517685 \h </w:instrText>
      </w:r>
      <w:r w:rsidRPr="006E139C">
        <w:fldChar w:fldCharType="separate"/>
      </w:r>
      <w:r w:rsidRPr="006E139C">
        <w:rPr>
          <w:lang w:val="fr-FR"/>
        </w:rPr>
        <w:t>102</w:t>
      </w:r>
      <w:r w:rsidRPr="006E139C">
        <w:fldChar w:fldCharType="end"/>
      </w:r>
    </w:p>
    <w:p w14:paraId="5C3993F5" w14:textId="200BA4DA"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8</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MODIFICATION CONFIRM</w:t>
      </w:r>
      <w:r w:rsidRPr="006E139C">
        <w:rPr>
          <w:lang w:val="fr-FR"/>
        </w:rPr>
        <w:tab/>
      </w:r>
      <w:r w:rsidRPr="006E139C">
        <w:fldChar w:fldCharType="begin"/>
      </w:r>
      <w:r w:rsidRPr="006E139C">
        <w:rPr>
          <w:lang w:val="fr-FR"/>
        </w:rPr>
        <w:instrText xml:space="preserve"> PAGEREF _Toc162517686 \h </w:instrText>
      </w:r>
      <w:r w:rsidRPr="006E139C">
        <w:fldChar w:fldCharType="separate"/>
      </w:r>
      <w:r w:rsidRPr="006E139C">
        <w:rPr>
          <w:lang w:val="fr-FR"/>
        </w:rPr>
        <w:t>103</w:t>
      </w:r>
      <w:r w:rsidRPr="006E139C">
        <w:fldChar w:fldCharType="end"/>
      </w:r>
    </w:p>
    <w:p w14:paraId="27EE0FD2" w14:textId="5E50C1A5"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9</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RELEASE COMMAND</w:t>
      </w:r>
      <w:r w:rsidRPr="006E139C">
        <w:rPr>
          <w:lang w:val="fr-FR"/>
        </w:rPr>
        <w:tab/>
      </w:r>
      <w:r w:rsidRPr="006E139C">
        <w:fldChar w:fldCharType="begin"/>
      </w:r>
      <w:r w:rsidRPr="006E139C">
        <w:rPr>
          <w:lang w:val="fr-FR"/>
        </w:rPr>
        <w:instrText xml:space="preserve"> PAGEREF _Toc162517687 \h </w:instrText>
      </w:r>
      <w:r w:rsidRPr="006E139C">
        <w:fldChar w:fldCharType="separate"/>
      </w:r>
      <w:r w:rsidRPr="006E139C">
        <w:rPr>
          <w:lang w:val="fr-FR"/>
        </w:rPr>
        <w:t>103</w:t>
      </w:r>
      <w:r w:rsidRPr="006E139C">
        <w:fldChar w:fldCharType="end"/>
      </w:r>
    </w:p>
    <w:p w14:paraId="72E1C1C1" w14:textId="52BF3AE5"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10</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RELEASE COMPLETE</w:t>
      </w:r>
      <w:r w:rsidRPr="006E139C">
        <w:rPr>
          <w:lang w:val="fr-FR"/>
        </w:rPr>
        <w:tab/>
      </w:r>
      <w:r w:rsidRPr="006E139C">
        <w:fldChar w:fldCharType="begin"/>
      </w:r>
      <w:r w:rsidRPr="006E139C">
        <w:rPr>
          <w:lang w:val="fr-FR"/>
        </w:rPr>
        <w:instrText xml:space="preserve"> PAGEREF _Toc162517688 \h </w:instrText>
      </w:r>
      <w:r w:rsidRPr="006E139C">
        <w:fldChar w:fldCharType="separate"/>
      </w:r>
      <w:r w:rsidRPr="006E139C">
        <w:rPr>
          <w:lang w:val="fr-FR"/>
        </w:rPr>
        <w:t>103</w:t>
      </w:r>
      <w:r w:rsidRPr="006E139C">
        <w:fldChar w:fldCharType="end"/>
      </w:r>
    </w:p>
    <w:p w14:paraId="59D2FA7B" w14:textId="10D89808"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11</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CONTEXT RELEASE REQUEST</w:t>
      </w:r>
      <w:r w:rsidRPr="006E139C">
        <w:rPr>
          <w:lang w:val="fr-FR"/>
        </w:rPr>
        <w:tab/>
      </w:r>
      <w:r w:rsidRPr="006E139C">
        <w:fldChar w:fldCharType="begin"/>
      </w:r>
      <w:r w:rsidRPr="006E139C">
        <w:rPr>
          <w:lang w:val="fr-FR"/>
        </w:rPr>
        <w:instrText xml:space="preserve"> PAGEREF _Toc162517689 \h </w:instrText>
      </w:r>
      <w:r w:rsidRPr="006E139C">
        <w:fldChar w:fldCharType="separate"/>
      </w:r>
      <w:r w:rsidRPr="006E139C">
        <w:rPr>
          <w:lang w:val="fr-FR"/>
        </w:rPr>
        <w:t>103</w:t>
      </w:r>
      <w:r w:rsidRPr="006E139C">
        <w:fldChar w:fldCharType="end"/>
      </w:r>
    </w:p>
    <w:p w14:paraId="0DE013C8" w14:textId="2C1A8426" w:rsidR="00AE6B7B" w:rsidRPr="006E139C" w:rsidRDefault="00AE6B7B">
      <w:pPr>
        <w:pStyle w:val="TOC5"/>
        <w:rPr>
          <w:rFonts w:asciiTheme="minorHAnsi" w:eastAsiaTheme="minorEastAsia" w:hAnsiTheme="minorHAnsi" w:cstheme="minorBidi"/>
          <w:kern w:val="2"/>
          <w:sz w:val="22"/>
          <w:szCs w:val="22"/>
          <w:lang w:val="fr-FR"/>
          <w14:ligatures w14:val="standardContextual"/>
        </w:rPr>
      </w:pPr>
      <w:r w:rsidRPr="006E139C">
        <w:rPr>
          <w:lang w:val="fr-FR"/>
        </w:rPr>
        <w:t>9.2.5.2.</w:t>
      </w:r>
      <w:r w:rsidRPr="006E139C">
        <w:rPr>
          <w:lang w:val="fr-FR" w:eastAsia="zh-CN"/>
        </w:rPr>
        <w:t>12</w:t>
      </w:r>
      <w:r w:rsidRPr="006E139C">
        <w:rPr>
          <w:rFonts w:asciiTheme="minorHAnsi" w:eastAsiaTheme="minorEastAsia" w:hAnsiTheme="minorHAnsi" w:cstheme="minorBidi"/>
          <w:kern w:val="2"/>
          <w:sz w:val="22"/>
          <w:szCs w:val="22"/>
          <w:lang w:val="fr-FR"/>
          <w14:ligatures w14:val="standardContextual"/>
        </w:rPr>
        <w:tab/>
      </w:r>
      <w:r w:rsidRPr="006E139C">
        <w:rPr>
          <w:lang w:val="fr-FR"/>
        </w:rPr>
        <w:t>MC BEARER NOTIFICATION</w:t>
      </w:r>
      <w:r w:rsidRPr="006E139C">
        <w:rPr>
          <w:lang w:val="fr-FR"/>
        </w:rPr>
        <w:tab/>
      </w:r>
      <w:r w:rsidRPr="006E139C">
        <w:fldChar w:fldCharType="begin"/>
      </w:r>
      <w:r w:rsidRPr="006E139C">
        <w:rPr>
          <w:lang w:val="fr-FR"/>
        </w:rPr>
        <w:instrText xml:space="preserve"> PAGEREF _Toc162517690 \h </w:instrText>
      </w:r>
      <w:r w:rsidRPr="006E139C">
        <w:fldChar w:fldCharType="separate"/>
      </w:r>
      <w:r w:rsidRPr="006E139C">
        <w:rPr>
          <w:lang w:val="fr-FR"/>
        </w:rPr>
        <w:t>104</w:t>
      </w:r>
      <w:r w:rsidRPr="006E139C">
        <w:fldChar w:fldCharType="end"/>
      </w:r>
    </w:p>
    <w:p w14:paraId="6863A3FD" w14:textId="567A4503" w:rsidR="00AE6B7B" w:rsidRPr="006E139C" w:rsidRDefault="00AE6B7B">
      <w:pPr>
        <w:pStyle w:val="TOC2"/>
        <w:rPr>
          <w:rFonts w:asciiTheme="minorHAnsi" w:eastAsiaTheme="minorEastAsia" w:hAnsiTheme="minorHAnsi" w:cstheme="minorBidi"/>
          <w:kern w:val="2"/>
          <w:sz w:val="22"/>
          <w:szCs w:val="22"/>
          <w:lang w:val="fr-FR"/>
          <w14:ligatures w14:val="standardContextual"/>
        </w:rPr>
      </w:pPr>
      <w:r w:rsidRPr="006E139C">
        <w:rPr>
          <w:lang w:val="fr-FR"/>
        </w:rPr>
        <w:t>9.3</w:t>
      </w:r>
      <w:r w:rsidRPr="006E139C">
        <w:rPr>
          <w:rFonts w:asciiTheme="minorHAnsi" w:eastAsiaTheme="minorEastAsia" w:hAnsiTheme="minorHAnsi" w:cstheme="minorBidi"/>
          <w:kern w:val="2"/>
          <w:sz w:val="22"/>
          <w:szCs w:val="22"/>
          <w:lang w:val="fr-FR"/>
          <w14:ligatures w14:val="standardContextual"/>
        </w:rPr>
        <w:tab/>
      </w:r>
      <w:r w:rsidRPr="006E139C">
        <w:rPr>
          <w:lang w:val="fr-FR"/>
        </w:rPr>
        <w:t>Information Element Definitions</w:t>
      </w:r>
      <w:r w:rsidRPr="006E139C">
        <w:rPr>
          <w:lang w:val="fr-FR"/>
        </w:rPr>
        <w:tab/>
      </w:r>
      <w:r w:rsidRPr="006E139C">
        <w:fldChar w:fldCharType="begin"/>
      </w:r>
      <w:r w:rsidRPr="006E139C">
        <w:rPr>
          <w:lang w:val="fr-FR"/>
        </w:rPr>
        <w:instrText xml:space="preserve"> PAGEREF _Toc162517691 \h </w:instrText>
      </w:r>
      <w:r w:rsidRPr="006E139C">
        <w:fldChar w:fldCharType="separate"/>
      </w:r>
      <w:r w:rsidRPr="006E139C">
        <w:rPr>
          <w:lang w:val="fr-FR"/>
        </w:rPr>
        <w:t>104</w:t>
      </w:r>
      <w:r w:rsidRPr="006E139C">
        <w:fldChar w:fldCharType="end"/>
      </w:r>
    </w:p>
    <w:p w14:paraId="519713ED" w14:textId="3528DEAA" w:rsidR="00AE6B7B" w:rsidRPr="006E139C" w:rsidRDefault="00AE6B7B">
      <w:pPr>
        <w:pStyle w:val="TOC3"/>
        <w:rPr>
          <w:rFonts w:asciiTheme="minorHAnsi" w:eastAsiaTheme="minorEastAsia" w:hAnsiTheme="minorHAnsi" w:cstheme="minorBidi"/>
          <w:kern w:val="2"/>
          <w:sz w:val="22"/>
          <w:szCs w:val="22"/>
          <w:lang w:val="fr-FR"/>
          <w14:ligatures w14:val="standardContextual"/>
        </w:rPr>
      </w:pPr>
      <w:r w:rsidRPr="006E139C">
        <w:rPr>
          <w:lang w:val="fr-FR"/>
        </w:rPr>
        <w:t>9.3.1</w:t>
      </w:r>
      <w:r w:rsidRPr="006E139C">
        <w:rPr>
          <w:rFonts w:asciiTheme="minorHAnsi" w:eastAsiaTheme="minorEastAsia" w:hAnsiTheme="minorHAnsi" w:cstheme="minorBidi"/>
          <w:kern w:val="2"/>
          <w:sz w:val="22"/>
          <w:szCs w:val="22"/>
          <w:lang w:val="fr-FR"/>
          <w14:ligatures w14:val="standardContextual"/>
        </w:rPr>
        <w:tab/>
      </w:r>
      <w:r w:rsidRPr="006E139C">
        <w:rPr>
          <w:lang w:val="fr-FR"/>
        </w:rPr>
        <w:t>Radio Network Layer Related IEs</w:t>
      </w:r>
      <w:r w:rsidRPr="006E139C">
        <w:rPr>
          <w:lang w:val="fr-FR"/>
        </w:rPr>
        <w:tab/>
      </w:r>
      <w:r w:rsidRPr="006E139C">
        <w:fldChar w:fldCharType="begin"/>
      </w:r>
      <w:r w:rsidRPr="006E139C">
        <w:rPr>
          <w:lang w:val="fr-FR"/>
        </w:rPr>
        <w:instrText xml:space="preserve"> PAGEREF _Toc162517692 \h </w:instrText>
      </w:r>
      <w:r w:rsidRPr="006E139C">
        <w:fldChar w:fldCharType="separate"/>
      </w:r>
      <w:r w:rsidRPr="006E139C">
        <w:rPr>
          <w:lang w:val="fr-FR"/>
        </w:rPr>
        <w:t>104</w:t>
      </w:r>
      <w:r w:rsidRPr="006E139C">
        <w:fldChar w:fldCharType="end"/>
      </w:r>
    </w:p>
    <w:p w14:paraId="2BE43DF8" w14:textId="6786A9B6"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9.3.1.1</w:t>
      </w:r>
      <w:r w:rsidRPr="006E139C">
        <w:rPr>
          <w:rFonts w:asciiTheme="minorHAnsi" w:eastAsiaTheme="minorEastAsia" w:hAnsiTheme="minorHAnsi" w:cstheme="minorBidi"/>
          <w:kern w:val="2"/>
          <w:sz w:val="22"/>
          <w:szCs w:val="22"/>
          <w:lang w:val="fr-FR"/>
          <w14:ligatures w14:val="standardContextual"/>
        </w:rPr>
        <w:tab/>
      </w:r>
      <w:r w:rsidRPr="006E139C">
        <w:rPr>
          <w:lang w:val="fr-FR"/>
        </w:rPr>
        <w:t>Message Type</w:t>
      </w:r>
      <w:r w:rsidRPr="006E139C">
        <w:rPr>
          <w:lang w:val="fr-FR"/>
        </w:rPr>
        <w:tab/>
      </w:r>
      <w:r w:rsidRPr="006E139C">
        <w:fldChar w:fldCharType="begin"/>
      </w:r>
      <w:r w:rsidRPr="006E139C">
        <w:rPr>
          <w:lang w:val="fr-FR"/>
        </w:rPr>
        <w:instrText xml:space="preserve"> PAGEREF _Toc162517693 \h </w:instrText>
      </w:r>
      <w:r w:rsidRPr="006E139C">
        <w:fldChar w:fldCharType="separate"/>
      </w:r>
      <w:r w:rsidRPr="006E139C">
        <w:rPr>
          <w:lang w:val="fr-FR"/>
        </w:rPr>
        <w:t>104</w:t>
      </w:r>
      <w:r w:rsidRPr="006E139C">
        <w:fldChar w:fldCharType="end"/>
      </w:r>
    </w:p>
    <w:p w14:paraId="6E2A28E2" w14:textId="1A3855AC"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eastAsia="zh-CN"/>
        </w:rPr>
        <w:t>9.3.1.2</w:t>
      </w:r>
      <w:r w:rsidRPr="006E139C">
        <w:rPr>
          <w:rFonts w:asciiTheme="minorHAnsi" w:eastAsiaTheme="minorEastAsia" w:hAnsiTheme="minorHAnsi" w:cstheme="minorBidi"/>
          <w:kern w:val="2"/>
          <w:sz w:val="22"/>
          <w:szCs w:val="22"/>
          <w:lang w:val="fr-FR"/>
          <w14:ligatures w14:val="standardContextual"/>
        </w:rPr>
        <w:tab/>
      </w:r>
      <w:r w:rsidRPr="006E139C">
        <w:rPr>
          <w:rFonts w:cs="Arial"/>
          <w:lang w:val="fr-FR"/>
        </w:rPr>
        <w:t>Cause</w:t>
      </w:r>
      <w:r w:rsidRPr="006E139C">
        <w:rPr>
          <w:lang w:val="fr-FR"/>
        </w:rPr>
        <w:tab/>
      </w:r>
      <w:r w:rsidRPr="006E139C">
        <w:fldChar w:fldCharType="begin"/>
      </w:r>
      <w:r w:rsidRPr="006E139C">
        <w:rPr>
          <w:lang w:val="fr-FR"/>
        </w:rPr>
        <w:instrText xml:space="preserve"> PAGEREF _Toc162517694 \h </w:instrText>
      </w:r>
      <w:r w:rsidRPr="006E139C">
        <w:fldChar w:fldCharType="separate"/>
      </w:r>
      <w:r w:rsidRPr="006E139C">
        <w:rPr>
          <w:lang w:val="fr-FR"/>
        </w:rPr>
        <w:t>104</w:t>
      </w:r>
      <w:r w:rsidRPr="006E139C">
        <w:fldChar w:fldCharType="end"/>
      </w:r>
    </w:p>
    <w:p w14:paraId="626F657A" w14:textId="72077A3C"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rFonts w:eastAsia="Batang"/>
          <w:lang w:val="fr-FR" w:eastAsia="zh-CN"/>
        </w:rPr>
        <w:t>9.3.1.3</w:t>
      </w:r>
      <w:r w:rsidRPr="006E139C">
        <w:rPr>
          <w:rFonts w:asciiTheme="minorHAnsi" w:eastAsiaTheme="minorEastAsia" w:hAnsiTheme="minorHAnsi" w:cstheme="minorBidi"/>
          <w:kern w:val="2"/>
          <w:sz w:val="22"/>
          <w:szCs w:val="22"/>
          <w:lang w:val="fr-FR"/>
          <w14:ligatures w14:val="standardContextual"/>
        </w:rPr>
        <w:tab/>
      </w:r>
      <w:r w:rsidRPr="006E139C">
        <w:rPr>
          <w:lang w:val="fr-FR"/>
        </w:rPr>
        <w:t>Criticality Diagnostics</w:t>
      </w:r>
      <w:r w:rsidRPr="006E139C">
        <w:rPr>
          <w:lang w:val="fr-FR"/>
        </w:rPr>
        <w:tab/>
      </w:r>
      <w:r w:rsidRPr="006E139C">
        <w:fldChar w:fldCharType="begin"/>
      </w:r>
      <w:r w:rsidRPr="006E139C">
        <w:rPr>
          <w:lang w:val="fr-FR"/>
        </w:rPr>
        <w:instrText xml:space="preserve"> PAGEREF _Toc162517695 \h </w:instrText>
      </w:r>
      <w:r w:rsidRPr="006E139C">
        <w:fldChar w:fldCharType="separate"/>
      </w:r>
      <w:r w:rsidRPr="006E139C">
        <w:rPr>
          <w:lang w:val="fr-FR"/>
        </w:rPr>
        <w:t>108</w:t>
      </w:r>
      <w:r w:rsidRPr="006E139C">
        <w:fldChar w:fldCharType="end"/>
      </w:r>
    </w:p>
    <w:p w14:paraId="6694F16E" w14:textId="4F4F9B86"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9.3.1.4</w:t>
      </w:r>
      <w:r w:rsidRPr="006E139C">
        <w:rPr>
          <w:rFonts w:asciiTheme="minorHAnsi" w:eastAsiaTheme="minorEastAsia" w:hAnsiTheme="minorHAnsi" w:cstheme="minorBidi"/>
          <w:kern w:val="2"/>
          <w:sz w:val="22"/>
          <w:szCs w:val="22"/>
          <w:lang w:val="fr-FR"/>
          <w14:ligatures w14:val="standardContextual"/>
        </w:rPr>
        <w:tab/>
      </w:r>
      <w:r w:rsidRPr="006E139C">
        <w:rPr>
          <w:lang w:val="fr-FR"/>
        </w:rPr>
        <w:t>gNB-CU-CP UE E1AP ID</w:t>
      </w:r>
      <w:r w:rsidRPr="006E139C">
        <w:rPr>
          <w:lang w:val="fr-FR"/>
        </w:rPr>
        <w:tab/>
      </w:r>
      <w:r w:rsidRPr="006E139C">
        <w:fldChar w:fldCharType="begin"/>
      </w:r>
      <w:r w:rsidRPr="006E139C">
        <w:rPr>
          <w:lang w:val="fr-FR"/>
        </w:rPr>
        <w:instrText xml:space="preserve"> PAGEREF _Toc162517696 \h </w:instrText>
      </w:r>
      <w:r w:rsidRPr="006E139C">
        <w:fldChar w:fldCharType="separate"/>
      </w:r>
      <w:r w:rsidRPr="006E139C">
        <w:rPr>
          <w:lang w:val="fr-FR"/>
        </w:rPr>
        <w:t>109</w:t>
      </w:r>
      <w:r w:rsidRPr="006E139C">
        <w:fldChar w:fldCharType="end"/>
      </w:r>
    </w:p>
    <w:p w14:paraId="7AFEE951" w14:textId="402008E7"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9.3.1.5</w:t>
      </w:r>
      <w:r w:rsidRPr="006E139C">
        <w:rPr>
          <w:rFonts w:asciiTheme="minorHAnsi" w:eastAsiaTheme="minorEastAsia" w:hAnsiTheme="minorHAnsi" w:cstheme="minorBidi"/>
          <w:kern w:val="2"/>
          <w:sz w:val="22"/>
          <w:szCs w:val="22"/>
          <w:lang w:val="fr-FR"/>
          <w14:ligatures w14:val="standardContextual"/>
        </w:rPr>
        <w:tab/>
      </w:r>
      <w:r w:rsidRPr="006E139C">
        <w:rPr>
          <w:lang w:val="fr-FR"/>
        </w:rPr>
        <w:t>gNB-CU-UP UE E1AP ID</w:t>
      </w:r>
      <w:r w:rsidRPr="006E139C">
        <w:rPr>
          <w:lang w:val="fr-FR"/>
        </w:rPr>
        <w:tab/>
      </w:r>
      <w:r w:rsidRPr="006E139C">
        <w:fldChar w:fldCharType="begin"/>
      </w:r>
      <w:r w:rsidRPr="006E139C">
        <w:rPr>
          <w:lang w:val="fr-FR"/>
        </w:rPr>
        <w:instrText xml:space="preserve"> PAGEREF _Toc162517697 \h </w:instrText>
      </w:r>
      <w:r w:rsidRPr="006E139C">
        <w:fldChar w:fldCharType="separate"/>
      </w:r>
      <w:r w:rsidRPr="006E139C">
        <w:rPr>
          <w:lang w:val="fr-FR"/>
        </w:rPr>
        <w:t>109</w:t>
      </w:r>
      <w:r w:rsidRPr="006E139C">
        <w:fldChar w:fldCharType="end"/>
      </w:r>
    </w:p>
    <w:p w14:paraId="2049B8E5" w14:textId="202B3D2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w:t>
      </w:r>
      <w:r w:rsidRPr="006E139C">
        <w:rPr>
          <w:rFonts w:asciiTheme="minorHAnsi" w:eastAsiaTheme="minorEastAsia" w:hAnsiTheme="minorHAnsi" w:cstheme="minorBidi"/>
          <w:kern w:val="2"/>
          <w:sz w:val="22"/>
          <w:szCs w:val="22"/>
          <w14:ligatures w14:val="standardContextual"/>
        </w:rPr>
        <w:tab/>
      </w:r>
      <w:r w:rsidRPr="006E139C">
        <w:t>Time To wait</w:t>
      </w:r>
      <w:r w:rsidRPr="006E139C">
        <w:tab/>
      </w:r>
      <w:r w:rsidRPr="006E139C">
        <w:fldChar w:fldCharType="begin"/>
      </w:r>
      <w:r w:rsidRPr="006E139C">
        <w:instrText xml:space="preserve"> PAGEREF _Toc162517698 \h </w:instrText>
      </w:r>
      <w:r w:rsidRPr="006E139C">
        <w:fldChar w:fldCharType="separate"/>
      </w:r>
      <w:r w:rsidRPr="006E139C">
        <w:t>109</w:t>
      </w:r>
      <w:r w:rsidRPr="006E139C">
        <w:fldChar w:fldCharType="end"/>
      </w:r>
    </w:p>
    <w:p w14:paraId="4746F565" w14:textId="2BBF74F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9.3.1.7</w:t>
      </w:r>
      <w:r w:rsidRPr="006E139C">
        <w:rPr>
          <w:rFonts w:asciiTheme="minorHAnsi" w:eastAsiaTheme="minorEastAsia" w:hAnsiTheme="minorHAnsi" w:cstheme="minorBidi"/>
          <w:kern w:val="2"/>
          <w:sz w:val="22"/>
          <w:szCs w:val="22"/>
          <w14:ligatures w14:val="standardContextual"/>
        </w:rPr>
        <w:tab/>
      </w:r>
      <w:r w:rsidRPr="006E139C">
        <w:rPr>
          <w:lang w:eastAsia="zh-CN"/>
        </w:rPr>
        <w:t>PLMN Identity</w:t>
      </w:r>
      <w:r w:rsidRPr="006E139C">
        <w:tab/>
      </w:r>
      <w:r w:rsidRPr="006E139C">
        <w:fldChar w:fldCharType="begin"/>
      </w:r>
      <w:r w:rsidRPr="006E139C">
        <w:instrText xml:space="preserve"> PAGEREF _Toc162517699 \h </w:instrText>
      </w:r>
      <w:r w:rsidRPr="006E139C">
        <w:fldChar w:fldCharType="separate"/>
      </w:r>
      <w:r w:rsidRPr="006E139C">
        <w:t>110</w:t>
      </w:r>
      <w:r w:rsidRPr="006E139C">
        <w:fldChar w:fldCharType="end"/>
      </w:r>
    </w:p>
    <w:p w14:paraId="0840F31E" w14:textId="2D230FF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9.3.1.8</w:t>
      </w:r>
      <w:r w:rsidRPr="006E139C">
        <w:rPr>
          <w:rFonts w:asciiTheme="minorHAnsi" w:eastAsiaTheme="minorEastAsia" w:hAnsiTheme="minorHAnsi" w:cstheme="minorBidi"/>
          <w:kern w:val="2"/>
          <w:sz w:val="22"/>
          <w:szCs w:val="22"/>
          <w14:ligatures w14:val="standardContextual"/>
        </w:rPr>
        <w:tab/>
      </w:r>
      <w:r w:rsidRPr="006E139C">
        <w:rPr>
          <w:lang w:eastAsia="zh-CN"/>
        </w:rPr>
        <w:t>Slice Support List</w:t>
      </w:r>
      <w:r w:rsidRPr="006E139C">
        <w:tab/>
      </w:r>
      <w:r w:rsidRPr="006E139C">
        <w:fldChar w:fldCharType="begin"/>
      </w:r>
      <w:r w:rsidRPr="006E139C">
        <w:instrText xml:space="preserve"> PAGEREF _Toc162517700 \h </w:instrText>
      </w:r>
      <w:r w:rsidRPr="006E139C">
        <w:fldChar w:fldCharType="separate"/>
      </w:r>
      <w:r w:rsidRPr="006E139C">
        <w:t>110</w:t>
      </w:r>
      <w:r w:rsidRPr="006E139C">
        <w:fldChar w:fldCharType="end"/>
      </w:r>
    </w:p>
    <w:p w14:paraId="3EBB8E0E" w14:textId="4569265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9.3.1.9</w:t>
      </w:r>
      <w:r w:rsidRPr="006E139C">
        <w:rPr>
          <w:rFonts w:asciiTheme="minorHAnsi" w:eastAsiaTheme="minorEastAsia" w:hAnsiTheme="minorHAnsi" w:cstheme="minorBidi"/>
          <w:kern w:val="2"/>
          <w:sz w:val="22"/>
          <w:szCs w:val="22"/>
          <w14:ligatures w14:val="standardContextual"/>
        </w:rPr>
        <w:tab/>
      </w:r>
      <w:r w:rsidRPr="006E139C">
        <w:rPr>
          <w:lang w:eastAsia="zh-CN"/>
        </w:rPr>
        <w:t>S-NSSAI</w:t>
      </w:r>
      <w:r w:rsidRPr="006E139C">
        <w:tab/>
      </w:r>
      <w:r w:rsidRPr="006E139C">
        <w:fldChar w:fldCharType="begin"/>
      </w:r>
      <w:r w:rsidRPr="006E139C">
        <w:instrText xml:space="preserve"> PAGEREF _Toc162517701 \h </w:instrText>
      </w:r>
      <w:r w:rsidRPr="006E139C">
        <w:fldChar w:fldCharType="separate"/>
      </w:r>
      <w:r w:rsidRPr="006E139C">
        <w:t>110</w:t>
      </w:r>
      <w:r w:rsidRPr="006E139C">
        <w:fldChar w:fldCharType="end"/>
      </w:r>
    </w:p>
    <w:p w14:paraId="3C4585DA" w14:textId="689924D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w:t>
      </w:r>
      <w:r w:rsidRPr="006E139C">
        <w:rPr>
          <w:rFonts w:asciiTheme="minorHAnsi" w:eastAsiaTheme="minorEastAsia" w:hAnsiTheme="minorHAnsi" w:cstheme="minorBidi"/>
          <w:kern w:val="2"/>
          <w:sz w:val="22"/>
          <w:szCs w:val="22"/>
          <w14:ligatures w14:val="standardContextual"/>
        </w:rPr>
        <w:tab/>
      </w:r>
      <w:r w:rsidRPr="006E139C">
        <w:t>Security Information</w:t>
      </w:r>
      <w:r w:rsidRPr="006E139C">
        <w:tab/>
      </w:r>
      <w:r w:rsidRPr="006E139C">
        <w:fldChar w:fldCharType="begin"/>
      </w:r>
      <w:r w:rsidRPr="006E139C">
        <w:instrText xml:space="preserve"> PAGEREF _Toc162517702 \h </w:instrText>
      </w:r>
      <w:r w:rsidRPr="006E139C">
        <w:fldChar w:fldCharType="separate"/>
      </w:r>
      <w:r w:rsidRPr="006E139C">
        <w:t>110</w:t>
      </w:r>
      <w:r w:rsidRPr="006E139C">
        <w:fldChar w:fldCharType="end"/>
      </w:r>
    </w:p>
    <w:p w14:paraId="522CE312" w14:textId="33E3A4E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w:t>
      </w:r>
      <w:r w:rsidRPr="006E139C">
        <w:rPr>
          <w:rFonts w:asciiTheme="minorHAnsi" w:eastAsiaTheme="minorEastAsia" w:hAnsiTheme="minorHAnsi" w:cstheme="minorBidi"/>
          <w:kern w:val="2"/>
          <w:sz w:val="22"/>
          <w:szCs w:val="22"/>
          <w14:ligatures w14:val="standardContextual"/>
        </w:rPr>
        <w:tab/>
      </w:r>
      <w:r w:rsidRPr="006E139C">
        <w:t>Cell Group Information</w:t>
      </w:r>
      <w:r w:rsidRPr="006E139C">
        <w:tab/>
      </w:r>
      <w:r w:rsidRPr="006E139C">
        <w:fldChar w:fldCharType="begin"/>
      </w:r>
      <w:r w:rsidRPr="006E139C">
        <w:instrText xml:space="preserve"> PAGEREF _Toc162517703 \h </w:instrText>
      </w:r>
      <w:r w:rsidRPr="006E139C">
        <w:fldChar w:fldCharType="separate"/>
      </w:r>
      <w:r w:rsidRPr="006E139C">
        <w:t>110</w:t>
      </w:r>
      <w:r w:rsidRPr="006E139C">
        <w:fldChar w:fldCharType="end"/>
      </w:r>
    </w:p>
    <w:p w14:paraId="1F101271" w14:textId="7E0A0B7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w:t>
      </w:r>
      <w:r w:rsidRPr="006E139C">
        <w:rPr>
          <w:rFonts w:asciiTheme="minorHAnsi" w:eastAsiaTheme="minorEastAsia" w:hAnsiTheme="minorHAnsi" w:cstheme="minorBidi"/>
          <w:kern w:val="2"/>
          <w:sz w:val="22"/>
          <w:szCs w:val="22"/>
          <w14:ligatures w14:val="standardContextual"/>
        </w:rPr>
        <w:tab/>
      </w:r>
      <w:r w:rsidRPr="006E139C">
        <w:t>QoS Flow List</w:t>
      </w:r>
      <w:r w:rsidRPr="006E139C">
        <w:tab/>
      </w:r>
      <w:r w:rsidRPr="006E139C">
        <w:fldChar w:fldCharType="begin"/>
      </w:r>
      <w:r w:rsidRPr="006E139C">
        <w:instrText xml:space="preserve"> PAGEREF _Toc162517704 \h </w:instrText>
      </w:r>
      <w:r w:rsidRPr="006E139C">
        <w:fldChar w:fldCharType="separate"/>
      </w:r>
      <w:r w:rsidRPr="006E139C">
        <w:t>111</w:t>
      </w:r>
      <w:r w:rsidRPr="006E139C">
        <w:fldChar w:fldCharType="end"/>
      </w:r>
    </w:p>
    <w:p w14:paraId="46A037EA" w14:textId="19ADAC2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w:t>
      </w:r>
      <w:r w:rsidRPr="006E139C">
        <w:rPr>
          <w:rFonts w:asciiTheme="minorHAnsi" w:eastAsiaTheme="minorEastAsia" w:hAnsiTheme="minorHAnsi" w:cstheme="minorBidi"/>
          <w:kern w:val="2"/>
          <w:sz w:val="22"/>
          <w:szCs w:val="22"/>
          <w14:ligatures w14:val="standardContextual"/>
        </w:rPr>
        <w:tab/>
      </w:r>
      <w:r w:rsidRPr="006E139C">
        <w:t>UP Parameters</w:t>
      </w:r>
      <w:r w:rsidRPr="006E139C">
        <w:tab/>
      </w:r>
      <w:r w:rsidRPr="006E139C">
        <w:fldChar w:fldCharType="begin"/>
      </w:r>
      <w:r w:rsidRPr="006E139C">
        <w:instrText xml:space="preserve"> PAGEREF _Toc162517705 \h </w:instrText>
      </w:r>
      <w:r w:rsidRPr="006E139C">
        <w:fldChar w:fldCharType="separate"/>
      </w:r>
      <w:r w:rsidRPr="006E139C">
        <w:t>112</w:t>
      </w:r>
      <w:r w:rsidRPr="006E139C">
        <w:fldChar w:fldCharType="end"/>
      </w:r>
    </w:p>
    <w:p w14:paraId="0B8DF510" w14:textId="0B648F6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9.3.1.14</w:t>
      </w:r>
      <w:r w:rsidRPr="006E139C">
        <w:rPr>
          <w:rFonts w:asciiTheme="minorHAnsi" w:eastAsiaTheme="minorEastAsia" w:hAnsiTheme="minorHAnsi" w:cstheme="minorBidi"/>
          <w:kern w:val="2"/>
          <w:sz w:val="22"/>
          <w:szCs w:val="22"/>
          <w14:ligatures w14:val="standardContextual"/>
        </w:rPr>
        <w:tab/>
      </w:r>
      <w:r w:rsidRPr="006E139C">
        <w:rPr>
          <w:lang w:eastAsia="zh-CN"/>
        </w:rPr>
        <w:t>NR CGI</w:t>
      </w:r>
      <w:r w:rsidRPr="006E139C">
        <w:tab/>
      </w:r>
      <w:r w:rsidRPr="006E139C">
        <w:fldChar w:fldCharType="begin"/>
      </w:r>
      <w:r w:rsidRPr="006E139C">
        <w:instrText xml:space="preserve"> PAGEREF _Toc162517706 \h </w:instrText>
      </w:r>
      <w:r w:rsidRPr="006E139C">
        <w:fldChar w:fldCharType="separate"/>
      </w:r>
      <w:r w:rsidRPr="006E139C">
        <w:t>112</w:t>
      </w:r>
      <w:r w:rsidRPr="006E139C">
        <w:fldChar w:fldCharType="end"/>
      </w:r>
    </w:p>
    <w:p w14:paraId="5FFF0D40" w14:textId="3DEBDE6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9.3.1.15</w:t>
      </w:r>
      <w:r w:rsidRPr="006E139C">
        <w:rPr>
          <w:rFonts w:asciiTheme="minorHAnsi" w:eastAsiaTheme="minorEastAsia" w:hAnsiTheme="minorHAnsi" w:cstheme="minorBidi"/>
          <w:kern w:val="2"/>
          <w:sz w:val="22"/>
          <w:szCs w:val="22"/>
          <w14:ligatures w14:val="standardContextual"/>
        </w:rPr>
        <w:tab/>
      </w:r>
      <w:r w:rsidRPr="006E139C">
        <w:t>gNB-CU-UP ID</w:t>
      </w:r>
      <w:r w:rsidRPr="006E139C">
        <w:tab/>
      </w:r>
      <w:r w:rsidRPr="006E139C">
        <w:fldChar w:fldCharType="begin"/>
      </w:r>
      <w:r w:rsidRPr="006E139C">
        <w:instrText xml:space="preserve"> PAGEREF _Toc162517707 \h </w:instrText>
      </w:r>
      <w:r w:rsidRPr="006E139C">
        <w:fldChar w:fldCharType="separate"/>
      </w:r>
      <w:r w:rsidRPr="006E139C">
        <w:t>112</w:t>
      </w:r>
      <w:r w:rsidRPr="006E139C">
        <w:fldChar w:fldCharType="end"/>
      </w:r>
    </w:p>
    <w:p w14:paraId="56AC310E" w14:textId="032A638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9.3.1.16</w:t>
      </w:r>
      <w:r w:rsidRPr="006E139C">
        <w:rPr>
          <w:rFonts w:asciiTheme="minorHAnsi" w:eastAsiaTheme="minorEastAsia" w:hAnsiTheme="minorHAnsi" w:cstheme="minorBidi"/>
          <w:kern w:val="2"/>
          <w:sz w:val="22"/>
          <w:szCs w:val="22"/>
          <w14:ligatures w14:val="standardContextual"/>
        </w:rPr>
        <w:tab/>
      </w:r>
      <w:r w:rsidRPr="006E139C">
        <w:t>DRB ID</w:t>
      </w:r>
      <w:r w:rsidRPr="006E139C">
        <w:tab/>
      </w:r>
      <w:r w:rsidRPr="006E139C">
        <w:fldChar w:fldCharType="begin"/>
      </w:r>
      <w:r w:rsidRPr="006E139C">
        <w:instrText xml:space="preserve"> PAGEREF _Toc162517708 \h </w:instrText>
      </w:r>
      <w:r w:rsidRPr="006E139C">
        <w:fldChar w:fldCharType="separate"/>
      </w:r>
      <w:r w:rsidRPr="006E139C">
        <w:t>113</w:t>
      </w:r>
      <w:r w:rsidRPr="006E139C">
        <w:fldChar w:fldCharType="end"/>
      </w:r>
    </w:p>
    <w:p w14:paraId="26E2DA00" w14:textId="5DC380D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9.3.1.16a</w:t>
      </w:r>
      <w:r w:rsidRPr="006E139C">
        <w:rPr>
          <w:rFonts w:asciiTheme="minorHAnsi" w:eastAsiaTheme="minorEastAsia" w:hAnsiTheme="minorHAnsi" w:cstheme="minorBidi"/>
          <w:kern w:val="2"/>
          <w:sz w:val="22"/>
          <w:szCs w:val="22"/>
          <w14:ligatures w14:val="standardContextual"/>
        </w:rPr>
        <w:tab/>
      </w:r>
      <w:r w:rsidRPr="006E139C">
        <w:t>MRB ID</w:t>
      </w:r>
      <w:r w:rsidRPr="006E139C">
        <w:tab/>
      </w:r>
      <w:r w:rsidRPr="006E139C">
        <w:fldChar w:fldCharType="begin"/>
      </w:r>
      <w:r w:rsidRPr="006E139C">
        <w:instrText xml:space="preserve"> PAGEREF _Toc162517709 \h </w:instrText>
      </w:r>
      <w:r w:rsidRPr="006E139C">
        <w:fldChar w:fldCharType="separate"/>
      </w:r>
      <w:r w:rsidRPr="006E139C">
        <w:t>113</w:t>
      </w:r>
      <w:r w:rsidRPr="006E139C">
        <w:fldChar w:fldCharType="end"/>
      </w:r>
    </w:p>
    <w:p w14:paraId="67D20BC3" w14:textId="5095FEC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9.3.1.17</w:t>
      </w:r>
      <w:r w:rsidRPr="006E139C">
        <w:rPr>
          <w:rFonts w:asciiTheme="minorHAnsi" w:eastAsiaTheme="minorEastAsia" w:hAnsiTheme="minorHAnsi" w:cstheme="minorBidi"/>
          <w:kern w:val="2"/>
          <w:sz w:val="22"/>
          <w:szCs w:val="22"/>
          <w14:ligatures w14:val="standardContextual"/>
        </w:rPr>
        <w:tab/>
      </w:r>
      <w:r w:rsidRPr="006E139C">
        <w:t>E-UTRAN QoS</w:t>
      </w:r>
      <w:r w:rsidRPr="006E139C">
        <w:tab/>
      </w:r>
      <w:r w:rsidRPr="006E139C">
        <w:fldChar w:fldCharType="begin"/>
      </w:r>
      <w:r w:rsidRPr="006E139C">
        <w:instrText xml:space="preserve"> PAGEREF _Toc162517710 \h </w:instrText>
      </w:r>
      <w:r w:rsidRPr="006E139C">
        <w:fldChar w:fldCharType="separate"/>
      </w:r>
      <w:r w:rsidRPr="006E139C">
        <w:t>113</w:t>
      </w:r>
      <w:r w:rsidRPr="006E139C">
        <w:fldChar w:fldCharType="end"/>
      </w:r>
    </w:p>
    <w:p w14:paraId="001A28E9" w14:textId="2CFCC1C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9.3.1.18</w:t>
      </w:r>
      <w:r w:rsidRPr="006E139C">
        <w:rPr>
          <w:rFonts w:asciiTheme="minorHAnsi" w:eastAsiaTheme="minorEastAsia" w:hAnsiTheme="minorHAnsi" w:cstheme="minorBidi"/>
          <w:kern w:val="2"/>
          <w:sz w:val="22"/>
          <w:szCs w:val="22"/>
          <w14:ligatures w14:val="standardContextual"/>
        </w:rPr>
        <w:tab/>
      </w:r>
      <w:r w:rsidRPr="006E139C">
        <w:t>E-UTRAN Allocation and Retention Priority</w:t>
      </w:r>
      <w:r w:rsidRPr="006E139C">
        <w:tab/>
      </w:r>
      <w:r w:rsidRPr="006E139C">
        <w:fldChar w:fldCharType="begin"/>
      </w:r>
      <w:r w:rsidRPr="006E139C">
        <w:instrText xml:space="preserve"> PAGEREF _Toc162517711 \h </w:instrText>
      </w:r>
      <w:r w:rsidRPr="006E139C">
        <w:fldChar w:fldCharType="separate"/>
      </w:r>
      <w:r w:rsidRPr="006E139C">
        <w:t>113</w:t>
      </w:r>
      <w:r w:rsidRPr="006E139C">
        <w:fldChar w:fldCharType="end"/>
      </w:r>
    </w:p>
    <w:p w14:paraId="06A029CC" w14:textId="66C444F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9.3.1.19</w:t>
      </w:r>
      <w:r w:rsidRPr="006E139C">
        <w:rPr>
          <w:rFonts w:asciiTheme="minorHAnsi" w:eastAsiaTheme="minorEastAsia" w:hAnsiTheme="minorHAnsi" w:cstheme="minorBidi"/>
          <w:kern w:val="2"/>
          <w:sz w:val="22"/>
          <w:szCs w:val="22"/>
          <w14:ligatures w14:val="standardContextual"/>
        </w:rPr>
        <w:tab/>
      </w:r>
      <w:r w:rsidRPr="006E139C">
        <w:t>GBR QoS Information</w:t>
      </w:r>
      <w:r w:rsidRPr="006E139C">
        <w:tab/>
      </w:r>
      <w:r w:rsidRPr="006E139C">
        <w:fldChar w:fldCharType="begin"/>
      </w:r>
      <w:r w:rsidRPr="006E139C">
        <w:instrText xml:space="preserve"> PAGEREF _Toc162517712 \h </w:instrText>
      </w:r>
      <w:r w:rsidRPr="006E139C">
        <w:fldChar w:fldCharType="separate"/>
      </w:r>
      <w:r w:rsidRPr="006E139C">
        <w:t>114</w:t>
      </w:r>
      <w:r w:rsidRPr="006E139C">
        <w:fldChar w:fldCharType="end"/>
      </w:r>
    </w:p>
    <w:p w14:paraId="49701E99" w14:textId="76FE490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lastRenderedPageBreak/>
        <w:t>9.3.1.20</w:t>
      </w:r>
      <w:r w:rsidRPr="006E139C">
        <w:rPr>
          <w:rFonts w:asciiTheme="minorHAnsi" w:eastAsiaTheme="minorEastAsia" w:hAnsiTheme="minorHAnsi" w:cstheme="minorBidi"/>
          <w:kern w:val="2"/>
          <w:sz w:val="22"/>
          <w:szCs w:val="22"/>
          <w14:ligatures w14:val="standardContextual"/>
        </w:rPr>
        <w:tab/>
      </w:r>
      <w:r w:rsidRPr="006E139C">
        <w:t>Bit Rate</w:t>
      </w:r>
      <w:r w:rsidRPr="006E139C">
        <w:tab/>
      </w:r>
      <w:r w:rsidRPr="006E139C">
        <w:fldChar w:fldCharType="begin"/>
      </w:r>
      <w:r w:rsidRPr="006E139C">
        <w:instrText xml:space="preserve"> PAGEREF _Toc162517713 \h </w:instrText>
      </w:r>
      <w:r w:rsidRPr="006E139C">
        <w:fldChar w:fldCharType="separate"/>
      </w:r>
      <w:r w:rsidRPr="006E139C">
        <w:t>115</w:t>
      </w:r>
      <w:r w:rsidRPr="006E139C">
        <w:fldChar w:fldCharType="end"/>
      </w:r>
    </w:p>
    <w:p w14:paraId="6D52B13A" w14:textId="5670F2B3"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9.3.1.21</w:t>
      </w:r>
      <w:r w:rsidRPr="006E139C">
        <w:rPr>
          <w:rFonts w:asciiTheme="minorHAnsi" w:eastAsiaTheme="minorEastAsia" w:hAnsiTheme="minorHAnsi" w:cstheme="minorBidi"/>
          <w:kern w:val="2"/>
          <w:sz w:val="22"/>
          <w:szCs w:val="22"/>
          <w:lang w:val="fr-FR"/>
          <w14:ligatures w14:val="standardContextual"/>
        </w:rPr>
        <w:tab/>
      </w:r>
      <w:r w:rsidRPr="006E139C">
        <w:rPr>
          <w:lang w:val="fr-FR"/>
        </w:rPr>
        <w:t>PDU Session ID</w:t>
      </w:r>
      <w:r w:rsidRPr="006E139C">
        <w:rPr>
          <w:lang w:val="fr-FR"/>
        </w:rPr>
        <w:tab/>
      </w:r>
      <w:r w:rsidRPr="006E139C">
        <w:fldChar w:fldCharType="begin"/>
      </w:r>
      <w:r w:rsidRPr="006E139C">
        <w:rPr>
          <w:lang w:val="fr-FR"/>
        </w:rPr>
        <w:instrText xml:space="preserve"> PAGEREF _Toc162517714 \h </w:instrText>
      </w:r>
      <w:r w:rsidRPr="006E139C">
        <w:fldChar w:fldCharType="separate"/>
      </w:r>
      <w:r w:rsidRPr="006E139C">
        <w:rPr>
          <w:lang w:val="fr-FR"/>
        </w:rPr>
        <w:t>115</w:t>
      </w:r>
      <w:r w:rsidRPr="006E139C">
        <w:fldChar w:fldCharType="end"/>
      </w:r>
    </w:p>
    <w:p w14:paraId="1865E95F" w14:textId="4E6B8560"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9.3.1.22</w:t>
      </w:r>
      <w:r w:rsidRPr="006E139C">
        <w:rPr>
          <w:rFonts w:asciiTheme="minorHAnsi" w:eastAsiaTheme="minorEastAsia" w:hAnsiTheme="minorHAnsi" w:cstheme="minorBidi"/>
          <w:kern w:val="2"/>
          <w:sz w:val="22"/>
          <w:szCs w:val="22"/>
          <w:lang w:val="fr-FR"/>
          <w14:ligatures w14:val="standardContextual"/>
        </w:rPr>
        <w:tab/>
      </w:r>
      <w:r w:rsidRPr="006E139C">
        <w:rPr>
          <w:lang w:val="fr-FR"/>
        </w:rPr>
        <w:t>PDU Session Type</w:t>
      </w:r>
      <w:r w:rsidRPr="006E139C">
        <w:rPr>
          <w:lang w:val="fr-FR"/>
        </w:rPr>
        <w:tab/>
      </w:r>
      <w:r w:rsidRPr="006E139C">
        <w:fldChar w:fldCharType="begin"/>
      </w:r>
      <w:r w:rsidRPr="006E139C">
        <w:rPr>
          <w:lang w:val="fr-FR"/>
        </w:rPr>
        <w:instrText xml:space="preserve"> PAGEREF _Toc162517715 \h </w:instrText>
      </w:r>
      <w:r w:rsidRPr="006E139C">
        <w:fldChar w:fldCharType="separate"/>
      </w:r>
      <w:r w:rsidRPr="006E139C">
        <w:rPr>
          <w:lang w:val="fr-FR"/>
        </w:rPr>
        <w:t>115</w:t>
      </w:r>
      <w:r w:rsidRPr="006E139C">
        <w:fldChar w:fldCharType="end"/>
      </w:r>
    </w:p>
    <w:p w14:paraId="18B69930" w14:textId="2EDB567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9.3.1.23</w:t>
      </w:r>
      <w:r w:rsidRPr="006E139C">
        <w:rPr>
          <w:rFonts w:asciiTheme="minorHAnsi" w:eastAsiaTheme="minorEastAsia" w:hAnsiTheme="minorHAnsi" w:cstheme="minorBidi"/>
          <w:kern w:val="2"/>
          <w:sz w:val="22"/>
          <w:szCs w:val="22"/>
          <w14:ligatures w14:val="standardContextual"/>
        </w:rPr>
        <w:tab/>
      </w:r>
      <w:r w:rsidRPr="006E139C">
        <w:t>Security Indication</w:t>
      </w:r>
      <w:r w:rsidRPr="006E139C">
        <w:tab/>
      </w:r>
      <w:r w:rsidRPr="006E139C">
        <w:fldChar w:fldCharType="begin"/>
      </w:r>
      <w:r w:rsidRPr="006E139C">
        <w:instrText xml:space="preserve"> PAGEREF _Toc162517716 \h </w:instrText>
      </w:r>
      <w:r w:rsidRPr="006E139C">
        <w:fldChar w:fldCharType="separate"/>
      </w:r>
      <w:r w:rsidRPr="006E139C">
        <w:t>115</w:t>
      </w:r>
      <w:r w:rsidRPr="006E139C">
        <w:fldChar w:fldCharType="end"/>
      </w:r>
    </w:p>
    <w:p w14:paraId="301F7857" w14:textId="1781CE5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9.3.1.24</w:t>
      </w:r>
      <w:r w:rsidRPr="006E139C">
        <w:rPr>
          <w:rFonts w:asciiTheme="minorHAnsi" w:eastAsiaTheme="minorEastAsia" w:hAnsiTheme="minorHAnsi" w:cstheme="minorBidi"/>
          <w:kern w:val="2"/>
          <w:sz w:val="22"/>
          <w:szCs w:val="22"/>
          <w14:ligatures w14:val="standardContextual"/>
        </w:rPr>
        <w:tab/>
      </w:r>
      <w:r w:rsidRPr="006E139C">
        <w:rPr>
          <w:rFonts w:eastAsia="Batang"/>
        </w:rPr>
        <w:t>QoS Flow Identifier</w:t>
      </w:r>
      <w:r w:rsidRPr="006E139C">
        <w:tab/>
      </w:r>
      <w:r w:rsidRPr="006E139C">
        <w:fldChar w:fldCharType="begin"/>
      </w:r>
      <w:r w:rsidRPr="006E139C">
        <w:instrText xml:space="preserve"> PAGEREF _Toc162517717 \h </w:instrText>
      </w:r>
      <w:r w:rsidRPr="006E139C">
        <w:fldChar w:fldCharType="separate"/>
      </w:r>
      <w:r w:rsidRPr="006E139C">
        <w:t>116</w:t>
      </w:r>
      <w:r w:rsidRPr="006E139C">
        <w:fldChar w:fldCharType="end"/>
      </w:r>
    </w:p>
    <w:p w14:paraId="42587A65" w14:textId="6ADA324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9.3.1.25</w:t>
      </w:r>
      <w:r w:rsidRPr="006E139C">
        <w:rPr>
          <w:rFonts w:asciiTheme="minorHAnsi" w:eastAsiaTheme="minorEastAsia" w:hAnsiTheme="minorHAnsi" w:cstheme="minorBidi"/>
          <w:kern w:val="2"/>
          <w:sz w:val="22"/>
          <w:szCs w:val="22"/>
          <w14:ligatures w14:val="standardContextual"/>
        </w:rPr>
        <w:tab/>
      </w:r>
      <w:r w:rsidRPr="006E139C">
        <w:t>QoS Flow QoS Parameters List</w:t>
      </w:r>
      <w:r w:rsidRPr="006E139C">
        <w:tab/>
      </w:r>
      <w:r w:rsidRPr="006E139C">
        <w:fldChar w:fldCharType="begin"/>
      </w:r>
      <w:r w:rsidRPr="006E139C">
        <w:instrText xml:space="preserve"> PAGEREF _Toc162517718 \h </w:instrText>
      </w:r>
      <w:r w:rsidRPr="006E139C">
        <w:fldChar w:fldCharType="separate"/>
      </w:r>
      <w:r w:rsidRPr="006E139C">
        <w:t>116</w:t>
      </w:r>
      <w:r w:rsidRPr="006E139C">
        <w:fldChar w:fldCharType="end"/>
      </w:r>
    </w:p>
    <w:p w14:paraId="575C57E5" w14:textId="0BDEE4F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9.3.1.26</w:t>
      </w:r>
      <w:r w:rsidRPr="006E139C">
        <w:rPr>
          <w:rFonts w:asciiTheme="minorHAnsi" w:eastAsiaTheme="minorEastAsia" w:hAnsiTheme="minorHAnsi" w:cstheme="minorBidi"/>
          <w:kern w:val="2"/>
          <w:sz w:val="22"/>
          <w:szCs w:val="22"/>
          <w14:ligatures w14:val="standardContextual"/>
        </w:rPr>
        <w:tab/>
      </w:r>
      <w:r w:rsidRPr="006E139C">
        <w:t>QoS Flow</w:t>
      </w:r>
      <w:r w:rsidRPr="006E139C">
        <w:rPr>
          <w:rFonts w:eastAsia="Batang"/>
        </w:rPr>
        <w:t xml:space="preserve"> Level QoS Parameters</w:t>
      </w:r>
      <w:r w:rsidRPr="006E139C">
        <w:tab/>
      </w:r>
      <w:r w:rsidRPr="006E139C">
        <w:fldChar w:fldCharType="begin"/>
      </w:r>
      <w:r w:rsidRPr="006E139C">
        <w:instrText xml:space="preserve"> PAGEREF _Toc162517719 \h </w:instrText>
      </w:r>
      <w:r w:rsidRPr="006E139C">
        <w:fldChar w:fldCharType="separate"/>
      </w:r>
      <w:r w:rsidRPr="006E139C">
        <w:t>116</w:t>
      </w:r>
      <w:r w:rsidRPr="006E139C">
        <w:fldChar w:fldCharType="end"/>
      </w:r>
    </w:p>
    <w:p w14:paraId="0CA4D8EA" w14:textId="218848C0"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9.3.1.27</w:t>
      </w:r>
      <w:r w:rsidRPr="006E139C">
        <w:rPr>
          <w:rFonts w:asciiTheme="minorHAnsi" w:eastAsiaTheme="minorEastAsia" w:hAnsiTheme="minorHAnsi" w:cstheme="minorBidi"/>
          <w:kern w:val="2"/>
          <w:sz w:val="22"/>
          <w:szCs w:val="22"/>
          <w:lang w:val="fr-FR"/>
          <w14:ligatures w14:val="standardContextual"/>
        </w:rPr>
        <w:tab/>
      </w:r>
      <w:r w:rsidRPr="006E139C">
        <w:rPr>
          <w:lang w:val="fr-FR"/>
        </w:rPr>
        <w:t>Non Dynamic 5QI Descriptor</w:t>
      </w:r>
      <w:r w:rsidRPr="006E139C">
        <w:rPr>
          <w:lang w:val="fr-FR"/>
        </w:rPr>
        <w:tab/>
      </w:r>
      <w:r w:rsidRPr="006E139C">
        <w:fldChar w:fldCharType="begin"/>
      </w:r>
      <w:r w:rsidRPr="006E139C">
        <w:rPr>
          <w:lang w:val="fr-FR"/>
        </w:rPr>
        <w:instrText xml:space="preserve"> PAGEREF _Toc162517720 \h </w:instrText>
      </w:r>
      <w:r w:rsidRPr="006E139C">
        <w:fldChar w:fldCharType="separate"/>
      </w:r>
      <w:r w:rsidRPr="006E139C">
        <w:rPr>
          <w:lang w:val="fr-FR"/>
        </w:rPr>
        <w:t>117</w:t>
      </w:r>
      <w:r w:rsidRPr="006E139C">
        <w:fldChar w:fldCharType="end"/>
      </w:r>
    </w:p>
    <w:p w14:paraId="2B2251FD" w14:textId="1B07D4EB" w:rsidR="00AE6B7B" w:rsidRPr="006E139C" w:rsidRDefault="00AE6B7B">
      <w:pPr>
        <w:pStyle w:val="TOC4"/>
        <w:rPr>
          <w:rFonts w:asciiTheme="minorHAnsi" w:eastAsiaTheme="minorEastAsia" w:hAnsiTheme="minorHAnsi" w:cstheme="minorBidi"/>
          <w:kern w:val="2"/>
          <w:sz w:val="22"/>
          <w:szCs w:val="22"/>
          <w:lang w:val="fr-FR"/>
          <w14:ligatures w14:val="standardContextual"/>
        </w:rPr>
      </w:pPr>
      <w:r w:rsidRPr="006E139C">
        <w:rPr>
          <w:lang w:val="fr-FR"/>
        </w:rPr>
        <w:t>9.3.1.28</w:t>
      </w:r>
      <w:r w:rsidRPr="006E139C">
        <w:rPr>
          <w:rFonts w:asciiTheme="minorHAnsi" w:eastAsiaTheme="minorEastAsia" w:hAnsiTheme="minorHAnsi" w:cstheme="minorBidi"/>
          <w:kern w:val="2"/>
          <w:sz w:val="22"/>
          <w:szCs w:val="22"/>
          <w:lang w:val="fr-FR"/>
          <w14:ligatures w14:val="standardContextual"/>
        </w:rPr>
        <w:tab/>
      </w:r>
      <w:r w:rsidRPr="006E139C">
        <w:rPr>
          <w:lang w:val="fr-FR"/>
        </w:rPr>
        <w:t>Dynamic 5QI Descriptor</w:t>
      </w:r>
      <w:r w:rsidRPr="006E139C">
        <w:rPr>
          <w:lang w:val="fr-FR"/>
        </w:rPr>
        <w:tab/>
      </w:r>
      <w:r w:rsidRPr="006E139C">
        <w:fldChar w:fldCharType="begin"/>
      </w:r>
      <w:r w:rsidRPr="006E139C">
        <w:rPr>
          <w:lang w:val="fr-FR"/>
        </w:rPr>
        <w:instrText xml:space="preserve"> PAGEREF _Toc162517721 \h </w:instrText>
      </w:r>
      <w:r w:rsidRPr="006E139C">
        <w:fldChar w:fldCharType="separate"/>
      </w:r>
      <w:r w:rsidRPr="006E139C">
        <w:rPr>
          <w:lang w:val="fr-FR"/>
        </w:rPr>
        <w:t>118</w:t>
      </w:r>
      <w:r w:rsidRPr="006E139C">
        <w:fldChar w:fldCharType="end"/>
      </w:r>
    </w:p>
    <w:p w14:paraId="5EB02D9A" w14:textId="7456FC4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9.3.1.29</w:t>
      </w:r>
      <w:r w:rsidRPr="006E139C">
        <w:rPr>
          <w:rFonts w:asciiTheme="minorHAnsi" w:eastAsiaTheme="minorEastAsia" w:hAnsiTheme="minorHAnsi" w:cstheme="minorBidi"/>
          <w:kern w:val="2"/>
          <w:sz w:val="22"/>
          <w:szCs w:val="22"/>
          <w14:ligatures w14:val="standardContextual"/>
        </w:rPr>
        <w:tab/>
      </w:r>
      <w:r w:rsidRPr="006E139C">
        <w:t>NG-RAN Allocation and Retention Priority</w:t>
      </w:r>
      <w:r w:rsidRPr="006E139C">
        <w:tab/>
      </w:r>
      <w:r w:rsidRPr="006E139C">
        <w:fldChar w:fldCharType="begin"/>
      </w:r>
      <w:r w:rsidRPr="006E139C">
        <w:instrText xml:space="preserve"> PAGEREF _Toc162517722 \h </w:instrText>
      </w:r>
      <w:r w:rsidRPr="006E139C">
        <w:fldChar w:fldCharType="separate"/>
      </w:r>
      <w:r w:rsidRPr="006E139C">
        <w:t>119</w:t>
      </w:r>
      <w:r w:rsidRPr="006E139C">
        <w:fldChar w:fldCharType="end"/>
      </w:r>
    </w:p>
    <w:p w14:paraId="27D24CDB" w14:textId="1EECA43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9.3.1.30</w:t>
      </w:r>
      <w:r w:rsidRPr="006E139C">
        <w:rPr>
          <w:rFonts w:asciiTheme="minorHAnsi" w:eastAsiaTheme="minorEastAsia" w:hAnsiTheme="minorHAnsi" w:cstheme="minorBidi"/>
          <w:kern w:val="2"/>
          <w:sz w:val="22"/>
          <w:szCs w:val="22"/>
          <w14:ligatures w14:val="standardContextual"/>
        </w:rPr>
        <w:tab/>
      </w:r>
      <w:r w:rsidRPr="006E139C">
        <w:t>GBR QoS Flow Information</w:t>
      </w:r>
      <w:r w:rsidRPr="006E139C">
        <w:tab/>
      </w:r>
      <w:r w:rsidRPr="006E139C">
        <w:fldChar w:fldCharType="begin"/>
      </w:r>
      <w:r w:rsidRPr="006E139C">
        <w:instrText xml:space="preserve"> PAGEREF _Toc162517723 \h </w:instrText>
      </w:r>
      <w:r w:rsidRPr="006E139C">
        <w:fldChar w:fldCharType="separate"/>
      </w:r>
      <w:r w:rsidRPr="006E139C">
        <w:t>120</w:t>
      </w:r>
      <w:r w:rsidRPr="006E139C">
        <w:fldChar w:fldCharType="end"/>
      </w:r>
    </w:p>
    <w:p w14:paraId="49DB3437" w14:textId="57ABB3B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9.3.1.31</w:t>
      </w:r>
      <w:r w:rsidRPr="006E139C">
        <w:rPr>
          <w:rFonts w:asciiTheme="minorHAnsi" w:eastAsiaTheme="minorEastAsia" w:hAnsiTheme="minorHAnsi" w:cstheme="minorBidi"/>
          <w:kern w:val="2"/>
          <w:sz w:val="22"/>
          <w:szCs w:val="22"/>
          <w14:ligatures w14:val="standardContextual"/>
        </w:rPr>
        <w:tab/>
      </w:r>
      <w:r w:rsidRPr="006E139C">
        <w:t>Security Algorithm</w:t>
      </w:r>
      <w:r w:rsidRPr="006E139C">
        <w:tab/>
      </w:r>
      <w:r w:rsidRPr="006E139C">
        <w:fldChar w:fldCharType="begin"/>
      </w:r>
      <w:r w:rsidRPr="006E139C">
        <w:instrText xml:space="preserve"> PAGEREF _Toc162517724 \h </w:instrText>
      </w:r>
      <w:r w:rsidRPr="006E139C">
        <w:fldChar w:fldCharType="separate"/>
      </w:r>
      <w:r w:rsidRPr="006E139C">
        <w:t>121</w:t>
      </w:r>
      <w:r w:rsidRPr="006E139C">
        <w:fldChar w:fldCharType="end"/>
      </w:r>
    </w:p>
    <w:p w14:paraId="796F06D5" w14:textId="27B08FF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9.3.1.32</w:t>
      </w:r>
      <w:r w:rsidRPr="006E139C">
        <w:rPr>
          <w:rFonts w:asciiTheme="minorHAnsi" w:eastAsiaTheme="minorEastAsia" w:hAnsiTheme="minorHAnsi" w:cstheme="minorBidi"/>
          <w:kern w:val="2"/>
          <w:sz w:val="22"/>
          <w:szCs w:val="22"/>
          <w14:ligatures w14:val="standardContextual"/>
        </w:rPr>
        <w:tab/>
      </w:r>
      <w:r w:rsidRPr="006E139C">
        <w:t>User Plane Security Keys</w:t>
      </w:r>
      <w:r w:rsidRPr="006E139C">
        <w:tab/>
      </w:r>
      <w:r w:rsidRPr="006E139C">
        <w:fldChar w:fldCharType="begin"/>
      </w:r>
      <w:r w:rsidRPr="006E139C">
        <w:instrText xml:space="preserve"> PAGEREF _Toc162517725 \h </w:instrText>
      </w:r>
      <w:r w:rsidRPr="006E139C">
        <w:fldChar w:fldCharType="separate"/>
      </w:r>
      <w:r w:rsidRPr="006E139C">
        <w:t>121</w:t>
      </w:r>
      <w:r w:rsidRPr="006E139C">
        <w:fldChar w:fldCharType="end"/>
      </w:r>
    </w:p>
    <w:p w14:paraId="336605F3" w14:textId="2BE495C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9.3.1.33</w:t>
      </w:r>
      <w:r w:rsidRPr="006E139C">
        <w:rPr>
          <w:rFonts w:asciiTheme="minorHAnsi" w:eastAsiaTheme="minorEastAsia" w:hAnsiTheme="minorHAnsi" w:cstheme="minorBidi"/>
          <w:kern w:val="2"/>
          <w:sz w:val="22"/>
          <w:szCs w:val="22"/>
          <w14:ligatures w14:val="standardContextual"/>
        </w:rPr>
        <w:tab/>
      </w:r>
      <w:r w:rsidRPr="006E139C">
        <w:t>UL Configuration</w:t>
      </w:r>
      <w:r w:rsidRPr="006E139C">
        <w:tab/>
      </w:r>
      <w:r w:rsidRPr="006E139C">
        <w:fldChar w:fldCharType="begin"/>
      </w:r>
      <w:r w:rsidRPr="006E139C">
        <w:instrText xml:space="preserve"> PAGEREF _Toc162517726 \h </w:instrText>
      </w:r>
      <w:r w:rsidRPr="006E139C">
        <w:fldChar w:fldCharType="separate"/>
      </w:r>
      <w:r w:rsidRPr="006E139C">
        <w:t>121</w:t>
      </w:r>
      <w:r w:rsidRPr="006E139C">
        <w:fldChar w:fldCharType="end"/>
      </w:r>
    </w:p>
    <w:p w14:paraId="6BFF1CC2" w14:textId="0A1EBE6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9.3.1.34</w:t>
      </w:r>
      <w:r w:rsidRPr="006E139C">
        <w:rPr>
          <w:rFonts w:asciiTheme="minorHAnsi" w:eastAsiaTheme="minorEastAsia" w:hAnsiTheme="minorHAnsi" w:cstheme="minorBidi"/>
          <w:kern w:val="2"/>
          <w:sz w:val="22"/>
          <w:szCs w:val="22"/>
          <w14:ligatures w14:val="standardContextual"/>
        </w:rPr>
        <w:tab/>
      </w:r>
      <w:r w:rsidRPr="006E139C">
        <w:t>gNB-CU-UP Cell Group Related Configuration</w:t>
      </w:r>
      <w:r w:rsidRPr="006E139C">
        <w:tab/>
      </w:r>
      <w:r w:rsidRPr="006E139C">
        <w:fldChar w:fldCharType="begin"/>
      </w:r>
      <w:r w:rsidRPr="006E139C">
        <w:instrText xml:space="preserve"> PAGEREF _Toc162517727 \h </w:instrText>
      </w:r>
      <w:r w:rsidRPr="006E139C">
        <w:fldChar w:fldCharType="separate"/>
      </w:r>
      <w:r w:rsidRPr="006E139C">
        <w:t>121</w:t>
      </w:r>
      <w:r w:rsidRPr="006E139C">
        <w:fldChar w:fldCharType="end"/>
      </w:r>
    </w:p>
    <w:p w14:paraId="34FF2461" w14:textId="6B0CE48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9.3.1.35</w:t>
      </w:r>
      <w:r w:rsidRPr="006E139C">
        <w:rPr>
          <w:rFonts w:asciiTheme="minorHAnsi" w:eastAsiaTheme="minorEastAsia" w:hAnsiTheme="minorHAnsi" w:cstheme="minorBidi"/>
          <w:kern w:val="2"/>
          <w:sz w:val="22"/>
          <w:szCs w:val="22"/>
          <w14:ligatures w14:val="standardContextual"/>
        </w:rPr>
        <w:tab/>
      </w:r>
      <w:r w:rsidRPr="006E139C">
        <w:t>PDCP Count</w:t>
      </w:r>
      <w:r w:rsidRPr="006E139C">
        <w:tab/>
      </w:r>
      <w:r w:rsidRPr="006E139C">
        <w:fldChar w:fldCharType="begin"/>
      </w:r>
      <w:r w:rsidRPr="006E139C">
        <w:instrText xml:space="preserve"> PAGEREF _Toc162517728 \h </w:instrText>
      </w:r>
      <w:r w:rsidRPr="006E139C">
        <w:fldChar w:fldCharType="separate"/>
      </w:r>
      <w:r w:rsidRPr="006E139C">
        <w:t>122</w:t>
      </w:r>
      <w:r w:rsidRPr="006E139C">
        <w:fldChar w:fldCharType="end"/>
      </w:r>
    </w:p>
    <w:p w14:paraId="3B237847" w14:textId="2C60E90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9.3.1.35a</w:t>
      </w:r>
      <w:r w:rsidRPr="006E139C">
        <w:rPr>
          <w:rFonts w:asciiTheme="minorHAnsi" w:eastAsiaTheme="minorEastAsia" w:hAnsiTheme="minorHAnsi" w:cstheme="minorBidi"/>
          <w:kern w:val="2"/>
          <w:sz w:val="22"/>
          <w:szCs w:val="22"/>
          <w14:ligatures w14:val="standardContextual"/>
        </w:rPr>
        <w:tab/>
      </w:r>
      <w:r w:rsidRPr="006E139C">
        <w:t>MBS PDCP COUNT</w:t>
      </w:r>
      <w:r w:rsidRPr="006E139C">
        <w:tab/>
      </w:r>
      <w:r w:rsidRPr="006E139C">
        <w:fldChar w:fldCharType="begin"/>
      </w:r>
      <w:r w:rsidRPr="006E139C">
        <w:instrText xml:space="preserve"> PAGEREF _Toc162517729 \h </w:instrText>
      </w:r>
      <w:r w:rsidRPr="006E139C">
        <w:fldChar w:fldCharType="separate"/>
      </w:r>
      <w:r w:rsidRPr="006E139C">
        <w:t>122</w:t>
      </w:r>
      <w:r w:rsidRPr="006E139C">
        <w:fldChar w:fldCharType="end"/>
      </w:r>
    </w:p>
    <w:p w14:paraId="5ACA09DE" w14:textId="24ED8A3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9.3.1.36</w:t>
      </w:r>
      <w:r w:rsidRPr="006E139C">
        <w:rPr>
          <w:rFonts w:asciiTheme="minorHAnsi" w:eastAsiaTheme="minorEastAsia" w:hAnsiTheme="minorHAnsi" w:cstheme="minorBidi"/>
          <w:kern w:val="2"/>
          <w:sz w:val="22"/>
          <w:szCs w:val="22"/>
          <w14:ligatures w14:val="standardContextual"/>
        </w:rPr>
        <w:tab/>
      </w:r>
      <w:r w:rsidRPr="006E139C">
        <w:t>NR CGI Support List</w:t>
      </w:r>
      <w:r w:rsidRPr="006E139C">
        <w:tab/>
      </w:r>
      <w:r w:rsidRPr="006E139C">
        <w:fldChar w:fldCharType="begin"/>
      </w:r>
      <w:r w:rsidRPr="006E139C">
        <w:instrText xml:space="preserve"> PAGEREF _Toc162517730 \h </w:instrText>
      </w:r>
      <w:r w:rsidRPr="006E139C">
        <w:fldChar w:fldCharType="separate"/>
      </w:r>
      <w:r w:rsidRPr="006E139C">
        <w:t>122</w:t>
      </w:r>
      <w:r w:rsidRPr="006E139C">
        <w:fldChar w:fldCharType="end"/>
      </w:r>
    </w:p>
    <w:p w14:paraId="13E96DD5" w14:textId="48DA78F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9.3.1.37</w:t>
      </w:r>
      <w:r w:rsidRPr="006E139C">
        <w:rPr>
          <w:rFonts w:asciiTheme="minorHAnsi" w:eastAsiaTheme="minorEastAsia" w:hAnsiTheme="minorHAnsi" w:cstheme="minorBidi"/>
          <w:kern w:val="2"/>
          <w:sz w:val="22"/>
          <w:szCs w:val="22"/>
          <w14:ligatures w14:val="standardContextual"/>
        </w:rPr>
        <w:tab/>
      </w:r>
      <w:r w:rsidRPr="006E139C">
        <w:t>QoS Parameters Support List</w:t>
      </w:r>
      <w:r w:rsidRPr="006E139C">
        <w:tab/>
      </w:r>
      <w:r w:rsidRPr="006E139C">
        <w:fldChar w:fldCharType="begin"/>
      </w:r>
      <w:r w:rsidRPr="006E139C">
        <w:instrText xml:space="preserve"> PAGEREF _Toc162517731 \h </w:instrText>
      </w:r>
      <w:r w:rsidRPr="006E139C">
        <w:fldChar w:fldCharType="separate"/>
      </w:r>
      <w:r w:rsidRPr="006E139C">
        <w:t>123</w:t>
      </w:r>
      <w:r w:rsidRPr="006E139C">
        <w:fldChar w:fldCharType="end"/>
      </w:r>
    </w:p>
    <w:p w14:paraId="7D27323B" w14:textId="681581D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9.3.1.38</w:t>
      </w:r>
      <w:r w:rsidRPr="006E139C">
        <w:rPr>
          <w:rFonts w:asciiTheme="minorHAnsi" w:eastAsiaTheme="minorEastAsia" w:hAnsiTheme="minorHAnsi" w:cstheme="minorBidi"/>
          <w:kern w:val="2"/>
          <w:sz w:val="22"/>
          <w:szCs w:val="22"/>
          <w14:ligatures w14:val="standardContextual"/>
        </w:rPr>
        <w:tab/>
      </w:r>
      <w:r w:rsidRPr="006E139C">
        <w:t>PDCP Configuration</w:t>
      </w:r>
      <w:r w:rsidRPr="006E139C">
        <w:tab/>
      </w:r>
      <w:r w:rsidRPr="006E139C">
        <w:fldChar w:fldCharType="begin"/>
      </w:r>
      <w:r w:rsidRPr="006E139C">
        <w:instrText xml:space="preserve"> PAGEREF _Toc162517732 \h </w:instrText>
      </w:r>
      <w:r w:rsidRPr="006E139C">
        <w:fldChar w:fldCharType="separate"/>
      </w:r>
      <w:r w:rsidRPr="006E139C">
        <w:t>123</w:t>
      </w:r>
      <w:r w:rsidRPr="006E139C">
        <w:fldChar w:fldCharType="end"/>
      </w:r>
    </w:p>
    <w:p w14:paraId="63BF07EE" w14:textId="2C9A821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9.3.1.39</w:t>
      </w:r>
      <w:r w:rsidRPr="006E139C">
        <w:rPr>
          <w:rFonts w:asciiTheme="minorHAnsi" w:eastAsiaTheme="minorEastAsia" w:hAnsiTheme="minorHAnsi" w:cstheme="minorBidi"/>
          <w:kern w:val="2"/>
          <w:sz w:val="22"/>
          <w:szCs w:val="22"/>
          <w14:ligatures w14:val="standardContextual"/>
        </w:rPr>
        <w:tab/>
      </w:r>
      <w:r w:rsidRPr="006E139C">
        <w:t>SDAP Configuration</w:t>
      </w:r>
      <w:r w:rsidRPr="006E139C">
        <w:tab/>
      </w:r>
      <w:r w:rsidRPr="006E139C">
        <w:fldChar w:fldCharType="begin"/>
      </w:r>
      <w:r w:rsidRPr="006E139C">
        <w:instrText xml:space="preserve"> PAGEREF _Toc162517733 \h </w:instrText>
      </w:r>
      <w:r w:rsidRPr="006E139C">
        <w:fldChar w:fldCharType="separate"/>
      </w:r>
      <w:r w:rsidRPr="006E139C">
        <w:t>126</w:t>
      </w:r>
      <w:r w:rsidRPr="006E139C">
        <w:fldChar w:fldCharType="end"/>
      </w:r>
    </w:p>
    <w:p w14:paraId="32A01119" w14:textId="52F9DAD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9.3.1.40</w:t>
      </w:r>
      <w:r w:rsidRPr="006E139C">
        <w:rPr>
          <w:rFonts w:asciiTheme="minorHAnsi" w:eastAsiaTheme="minorEastAsia" w:hAnsiTheme="minorHAnsi" w:cstheme="minorBidi"/>
          <w:kern w:val="2"/>
          <w:sz w:val="22"/>
          <w:szCs w:val="22"/>
          <w14:ligatures w14:val="standardContextual"/>
        </w:rPr>
        <w:tab/>
      </w:r>
      <w:r w:rsidRPr="006E139C">
        <w:t>ROHC Parameters</w:t>
      </w:r>
      <w:r w:rsidRPr="006E139C">
        <w:tab/>
      </w:r>
      <w:r w:rsidRPr="006E139C">
        <w:fldChar w:fldCharType="begin"/>
      </w:r>
      <w:r w:rsidRPr="006E139C">
        <w:instrText xml:space="preserve"> PAGEREF _Toc162517734 \h </w:instrText>
      </w:r>
      <w:r w:rsidRPr="006E139C">
        <w:fldChar w:fldCharType="separate"/>
      </w:r>
      <w:r w:rsidRPr="006E139C">
        <w:t>126</w:t>
      </w:r>
      <w:r w:rsidRPr="006E139C">
        <w:fldChar w:fldCharType="end"/>
      </w:r>
    </w:p>
    <w:p w14:paraId="41BCCB8A" w14:textId="5627D5F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9.3.1.41</w:t>
      </w:r>
      <w:r w:rsidRPr="006E139C">
        <w:rPr>
          <w:rFonts w:asciiTheme="minorHAnsi" w:eastAsiaTheme="minorEastAsia" w:hAnsiTheme="minorHAnsi" w:cstheme="minorBidi"/>
          <w:kern w:val="2"/>
          <w:sz w:val="22"/>
          <w:szCs w:val="22"/>
          <w14:ligatures w14:val="standardContextual"/>
        </w:rPr>
        <w:tab/>
      </w:r>
      <w:r w:rsidRPr="006E139C">
        <w:t>T-Reordering Timer</w:t>
      </w:r>
      <w:r w:rsidRPr="006E139C">
        <w:tab/>
      </w:r>
      <w:r w:rsidRPr="006E139C">
        <w:fldChar w:fldCharType="begin"/>
      </w:r>
      <w:r w:rsidRPr="006E139C">
        <w:instrText xml:space="preserve"> PAGEREF _Toc162517735 \h </w:instrText>
      </w:r>
      <w:r w:rsidRPr="006E139C">
        <w:fldChar w:fldCharType="separate"/>
      </w:r>
      <w:r w:rsidRPr="006E139C">
        <w:t>127</w:t>
      </w:r>
      <w:r w:rsidRPr="006E139C">
        <w:fldChar w:fldCharType="end"/>
      </w:r>
    </w:p>
    <w:p w14:paraId="02D956B6" w14:textId="31DB511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9.3.1.42</w:t>
      </w:r>
      <w:r w:rsidRPr="006E139C">
        <w:rPr>
          <w:rFonts w:asciiTheme="minorHAnsi" w:eastAsiaTheme="minorEastAsia" w:hAnsiTheme="minorHAnsi" w:cstheme="minorBidi"/>
          <w:kern w:val="2"/>
          <w:sz w:val="22"/>
          <w:szCs w:val="22"/>
          <w14:ligatures w14:val="standardContextual"/>
        </w:rPr>
        <w:tab/>
      </w:r>
      <w:r w:rsidRPr="006E139C">
        <w:t>Discard Timer</w:t>
      </w:r>
      <w:r w:rsidRPr="006E139C">
        <w:tab/>
      </w:r>
      <w:r w:rsidRPr="006E139C">
        <w:fldChar w:fldCharType="begin"/>
      </w:r>
      <w:r w:rsidRPr="006E139C">
        <w:instrText xml:space="preserve"> PAGEREF _Toc162517736 \h </w:instrText>
      </w:r>
      <w:r w:rsidRPr="006E139C">
        <w:fldChar w:fldCharType="separate"/>
      </w:r>
      <w:r w:rsidRPr="006E139C">
        <w:t>128</w:t>
      </w:r>
      <w:r w:rsidRPr="006E139C">
        <w:fldChar w:fldCharType="end"/>
      </w:r>
    </w:p>
    <w:p w14:paraId="66E034F8" w14:textId="0B2F39F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9.3.1.43</w:t>
      </w:r>
      <w:r w:rsidRPr="006E139C">
        <w:rPr>
          <w:rFonts w:asciiTheme="minorHAnsi" w:eastAsiaTheme="minorEastAsia" w:hAnsiTheme="minorHAnsi" w:cstheme="minorBidi"/>
          <w:kern w:val="2"/>
          <w:sz w:val="22"/>
          <w:szCs w:val="22"/>
          <w14:ligatures w14:val="standardContextual"/>
        </w:rPr>
        <w:tab/>
      </w:r>
      <w:r w:rsidRPr="006E139C">
        <w:t>UL Data Split Threshold</w:t>
      </w:r>
      <w:r w:rsidRPr="006E139C">
        <w:tab/>
      </w:r>
      <w:r w:rsidRPr="006E139C">
        <w:fldChar w:fldCharType="begin"/>
      </w:r>
      <w:r w:rsidRPr="006E139C">
        <w:instrText xml:space="preserve"> PAGEREF _Toc162517737 \h </w:instrText>
      </w:r>
      <w:r w:rsidRPr="006E139C">
        <w:fldChar w:fldCharType="separate"/>
      </w:r>
      <w:r w:rsidRPr="006E139C">
        <w:t>128</w:t>
      </w:r>
      <w:r w:rsidRPr="006E139C">
        <w:fldChar w:fldCharType="end"/>
      </w:r>
    </w:p>
    <w:p w14:paraId="425CF86B" w14:textId="43F86CA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9.3.1.44</w:t>
      </w:r>
      <w:r w:rsidRPr="006E139C">
        <w:rPr>
          <w:rFonts w:asciiTheme="minorHAnsi" w:eastAsiaTheme="minorEastAsia" w:hAnsiTheme="minorHAnsi" w:cstheme="minorBidi"/>
          <w:kern w:val="2"/>
          <w:sz w:val="22"/>
          <w:szCs w:val="22"/>
          <w14:ligatures w14:val="standardContextual"/>
        </w:rPr>
        <w:tab/>
      </w:r>
      <w:r w:rsidRPr="006E139C">
        <w:t>Data Usage Report List</w:t>
      </w:r>
      <w:r w:rsidRPr="006E139C">
        <w:tab/>
      </w:r>
      <w:r w:rsidRPr="006E139C">
        <w:fldChar w:fldCharType="begin"/>
      </w:r>
      <w:r w:rsidRPr="006E139C">
        <w:instrText xml:space="preserve"> PAGEREF _Toc162517738 \h </w:instrText>
      </w:r>
      <w:r w:rsidRPr="006E139C">
        <w:fldChar w:fldCharType="separate"/>
      </w:r>
      <w:r w:rsidRPr="006E139C">
        <w:t>128</w:t>
      </w:r>
      <w:r w:rsidRPr="006E139C">
        <w:fldChar w:fldCharType="end"/>
      </w:r>
    </w:p>
    <w:p w14:paraId="03B3080D" w14:textId="33D049E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9.3.1.45</w:t>
      </w:r>
      <w:r w:rsidRPr="006E139C">
        <w:rPr>
          <w:rFonts w:asciiTheme="minorHAnsi" w:eastAsiaTheme="minorEastAsia" w:hAnsiTheme="minorHAnsi" w:cstheme="minorBidi"/>
          <w:kern w:val="2"/>
          <w:sz w:val="22"/>
          <w:szCs w:val="22"/>
          <w14:ligatures w14:val="standardContextual"/>
        </w:rPr>
        <w:tab/>
      </w:r>
      <w:r w:rsidRPr="006E139C">
        <w:t xml:space="preserve"> Flow Failed List</w:t>
      </w:r>
      <w:r w:rsidRPr="006E139C">
        <w:tab/>
      </w:r>
      <w:r w:rsidRPr="006E139C">
        <w:fldChar w:fldCharType="begin"/>
      </w:r>
      <w:r w:rsidRPr="006E139C">
        <w:instrText xml:space="preserve"> PAGEREF _Toc162517739 \h </w:instrText>
      </w:r>
      <w:r w:rsidRPr="006E139C">
        <w:fldChar w:fldCharType="separate"/>
      </w:r>
      <w:r w:rsidRPr="006E139C">
        <w:t>129</w:t>
      </w:r>
      <w:r w:rsidRPr="006E139C">
        <w:fldChar w:fldCharType="end"/>
      </w:r>
    </w:p>
    <w:p w14:paraId="064892C6" w14:textId="417D1A1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9.3.1.46</w:t>
      </w:r>
      <w:r w:rsidRPr="006E139C">
        <w:rPr>
          <w:rFonts w:asciiTheme="minorHAnsi" w:eastAsiaTheme="minorEastAsia" w:hAnsiTheme="minorHAnsi" w:cstheme="minorBidi"/>
          <w:kern w:val="2"/>
          <w:sz w:val="22"/>
          <w:szCs w:val="22"/>
          <w14:ligatures w14:val="standardContextual"/>
        </w:rPr>
        <w:tab/>
      </w:r>
      <w:r w:rsidRPr="006E139C">
        <w:rPr>
          <w:rFonts w:cs="Arial"/>
          <w:lang w:eastAsia="zh-CN"/>
        </w:rPr>
        <w:t>Packet Loss Rate</w:t>
      </w:r>
      <w:r w:rsidRPr="006E139C">
        <w:tab/>
      </w:r>
      <w:r w:rsidRPr="006E139C">
        <w:fldChar w:fldCharType="begin"/>
      </w:r>
      <w:r w:rsidRPr="006E139C">
        <w:instrText xml:space="preserve"> PAGEREF _Toc162517740 \h </w:instrText>
      </w:r>
      <w:r w:rsidRPr="006E139C">
        <w:fldChar w:fldCharType="separate"/>
      </w:r>
      <w:r w:rsidRPr="006E139C">
        <w:t>129</w:t>
      </w:r>
      <w:r w:rsidRPr="006E139C">
        <w:fldChar w:fldCharType="end"/>
      </w:r>
    </w:p>
    <w:p w14:paraId="29336450" w14:textId="1D9D424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9.3.1.47</w:t>
      </w:r>
      <w:r w:rsidRPr="006E139C">
        <w:rPr>
          <w:rFonts w:asciiTheme="minorHAnsi" w:eastAsiaTheme="minorEastAsia" w:hAnsiTheme="minorHAnsi" w:cstheme="minorBidi"/>
          <w:kern w:val="2"/>
          <w:sz w:val="22"/>
          <w:szCs w:val="22"/>
          <w14:ligatures w14:val="standardContextual"/>
        </w:rPr>
        <w:tab/>
      </w:r>
      <w:r w:rsidRPr="006E139C">
        <w:t>Packet Delay Budget</w:t>
      </w:r>
      <w:r w:rsidRPr="006E139C">
        <w:tab/>
      </w:r>
      <w:r w:rsidRPr="006E139C">
        <w:fldChar w:fldCharType="begin"/>
      </w:r>
      <w:r w:rsidRPr="006E139C">
        <w:instrText xml:space="preserve"> PAGEREF _Toc162517741 \h </w:instrText>
      </w:r>
      <w:r w:rsidRPr="006E139C">
        <w:fldChar w:fldCharType="separate"/>
      </w:r>
      <w:r w:rsidRPr="006E139C">
        <w:t>129</w:t>
      </w:r>
      <w:r w:rsidRPr="006E139C">
        <w:fldChar w:fldCharType="end"/>
      </w:r>
    </w:p>
    <w:p w14:paraId="339C1540" w14:textId="1B459E0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9.3.1.48</w:t>
      </w:r>
      <w:r w:rsidRPr="006E139C">
        <w:rPr>
          <w:rFonts w:asciiTheme="minorHAnsi" w:eastAsiaTheme="minorEastAsia" w:hAnsiTheme="minorHAnsi" w:cstheme="minorBidi"/>
          <w:kern w:val="2"/>
          <w:sz w:val="22"/>
          <w:szCs w:val="22"/>
          <w14:ligatures w14:val="standardContextual"/>
        </w:rPr>
        <w:tab/>
      </w:r>
      <w:r w:rsidRPr="006E139C">
        <w:t>Packet Error Rate</w:t>
      </w:r>
      <w:r w:rsidRPr="006E139C">
        <w:tab/>
      </w:r>
      <w:r w:rsidRPr="006E139C">
        <w:fldChar w:fldCharType="begin"/>
      </w:r>
      <w:r w:rsidRPr="006E139C">
        <w:instrText xml:space="preserve"> PAGEREF _Toc162517742 \h </w:instrText>
      </w:r>
      <w:r w:rsidRPr="006E139C">
        <w:fldChar w:fldCharType="separate"/>
      </w:r>
      <w:r w:rsidRPr="006E139C">
        <w:t>130</w:t>
      </w:r>
      <w:r w:rsidRPr="006E139C">
        <w:fldChar w:fldCharType="end"/>
      </w:r>
    </w:p>
    <w:p w14:paraId="05E7F6F8" w14:textId="1918E86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9.3.1.49</w:t>
      </w:r>
      <w:r w:rsidRPr="006E139C">
        <w:rPr>
          <w:rFonts w:asciiTheme="minorHAnsi" w:eastAsiaTheme="minorEastAsia" w:hAnsiTheme="minorHAnsi" w:cstheme="minorBidi"/>
          <w:kern w:val="2"/>
          <w:sz w:val="22"/>
          <w:szCs w:val="22"/>
          <w14:ligatures w14:val="standardContextual"/>
        </w:rPr>
        <w:tab/>
      </w:r>
      <w:r w:rsidRPr="006E139C">
        <w:t>Averaging Window</w:t>
      </w:r>
      <w:r w:rsidRPr="006E139C">
        <w:tab/>
      </w:r>
      <w:r w:rsidRPr="006E139C">
        <w:fldChar w:fldCharType="begin"/>
      </w:r>
      <w:r w:rsidRPr="006E139C">
        <w:instrText xml:space="preserve"> PAGEREF _Toc162517743 \h </w:instrText>
      </w:r>
      <w:r w:rsidRPr="006E139C">
        <w:fldChar w:fldCharType="separate"/>
      </w:r>
      <w:r w:rsidRPr="006E139C">
        <w:t>130</w:t>
      </w:r>
      <w:r w:rsidRPr="006E139C">
        <w:fldChar w:fldCharType="end"/>
      </w:r>
    </w:p>
    <w:p w14:paraId="2EFA3CD8" w14:textId="58DAF95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9.3.1.50</w:t>
      </w:r>
      <w:r w:rsidRPr="006E139C">
        <w:rPr>
          <w:rFonts w:asciiTheme="minorHAnsi" w:eastAsiaTheme="minorEastAsia" w:hAnsiTheme="minorHAnsi" w:cstheme="minorBidi"/>
          <w:kern w:val="2"/>
          <w:sz w:val="22"/>
          <w:szCs w:val="22"/>
          <w14:ligatures w14:val="standardContextual"/>
        </w:rPr>
        <w:tab/>
      </w:r>
      <w:r w:rsidRPr="006E139C">
        <w:t>Maximum Data Burst Volume</w:t>
      </w:r>
      <w:r w:rsidRPr="006E139C">
        <w:tab/>
      </w:r>
      <w:r w:rsidRPr="006E139C">
        <w:fldChar w:fldCharType="begin"/>
      </w:r>
      <w:r w:rsidRPr="006E139C">
        <w:instrText xml:space="preserve"> PAGEREF _Toc162517744 \h </w:instrText>
      </w:r>
      <w:r w:rsidRPr="006E139C">
        <w:fldChar w:fldCharType="separate"/>
      </w:r>
      <w:r w:rsidRPr="006E139C">
        <w:t>130</w:t>
      </w:r>
      <w:r w:rsidRPr="006E139C">
        <w:fldChar w:fldCharType="end"/>
      </w:r>
    </w:p>
    <w:p w14:paraId="50FCFF83" w14:textId="0E1AB85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9.3.1.51</w:t>
      </w:r>
      <w:r w:rsidRPr="006E139C">
        <w:rPr>
          <w:rFonts w:asciiTheme="minorHAnsi" w:eastAsiaTheme="minorEastAsia" w:hAnsiTheme="minorHAnsi" w:cstheme="minorBidi"/>
          <w:kern w:val="2"/>
          <w:sz w:val="22"/>
          <w:szCs w:val="22"/>
          <w14:ligatures w14:val="standardContextual"/>
        </w:rPr>
        <w:tab/>
      </w:r>
      <w:r w:rsidRPr="006E139C">
        <w:t>Priority Level</w:t>
      </w:r>
      <w:r w:rsidRPr="006E139C">
        <w:tab/>
      </w:r>
      <w:r w:rsidRPr="006E139C">
        <w:fldChar w:fldCharType="begin"/>
      </w:r>
      <w:r w:rsidRPr="006E139C">
        <w:instrText xml:space="preserve"> PAGEREF _Toc162517745 \h </w:instrText>
      </w:r>
      <w:r w:rsidRPr="006E139C">
        <w:fldChar w:fldCharType="separate"/>
      </w:r>
      <w:r w:rsidRPr="006E139C">
        <w:t>130</w:t>
      </w:r>
      <w:r w:rsidRPr="006E139C">
        <w:fldChar w:fldCharType="end"/>
      </w:r>
    </w:p>
    <w:p w14:paraId="14E324A7" w14:textId="4676AE2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9.3.1.52</w:t>
      </w:r>
      <w:r w:rsidRPr="006E139C">
        <w:rPr>
          <w:rFonts w:asciiTheme="minorHAnsi" w:eastAsiaTheme="minorEastAsia" w:hAnsiTheme="minorHAnsi" w:cstheme="minorBidi"/>
          <w:kern w:val="2"/>
          <w:sz w:val="22"/>
          <w:szCs w:val="22"/>
          <w14:ligatures w14:val="standardContextual"/>
        </w:rPr>
        <w:tab/>
      </w:r>
      <w:r w:rsidRPr="006E139C">
        <w:t>Security Result</w:t>
      </w:r>
      <w:r w:rsidRPr="006E139C">
        <w:tab/>
      </w:r>
      <w:r w:rsidRPr="006E139C">
        <w:fldChar w:fldCharType="begin"/>
      </w:r>
      <w:r w:rsidRPr="006E139C">
        <w:instrText xml:space="preserve"> PAGEREF _Toc162517746 \h </w:instrText>
      </w:r>
      <w:r w:rsidRPr="006E139C">
        <w:fldChar w:fldCharType="separate"/>
      </w:r>
      <w:r w:rsidRPr="006E139C">
        <w:t>130</w:t>
      </w:r>
      <w:r w:rsidRPr="006E139C">
        <w:fldChar w:fldCharType="end"/>
      </w:r>
    </w:p>
    <w:p w14:paraId="6901C8E6" w14:textId="6F0D409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9.3.1.53</w:t>
      </w:r>
      <w:r w:rsidRPr="006E139C">
        <w:rPr>
          <w:rFonts w:asciiTheme="minorHAnsi" w:eastAsiaTheme="minorEastAsia" w:hAnsiTheme="minorHAnsi" w:cstheme="minorBidi"/>
          <w:kern w:val="2"/>
          <w:sz w:val="22"/>
          <w:szCs w:val="22"/>
          <w14:ligatures w14:val="standardContextual"/>
        </w:rPr>
        <w:tab/>
      </w:r>
      <w:r w:rsidRPr="006E139C">
        <w:rPr>
          <w:lang w:eastAsia="zh-CN"/>
        </w:rPr>
        <w:t>Transaction ID</w:t>
      </w:r>
      <w:r w:rsidRPr="006E139C">
        <w:tab/>
      </w:r>
      <w:r w:rsidRPr="006E139C">
        <w:fldChar w:fldCharType="begin"/>
      </w:r>
      <w:r w:rsidRPr="006E139C">
        <w:instrText xml:space="preserve"> PAGEREF _Toc162517747 \h </w:instrText>
      </w:r>
      <w:r w:rsidRPr="006E139C">
        <w:fldChar w:fldCharType="separate"/>
      </w:r>
      <w:r w:rsidRPr="006E139C">
        <w:t>131</w:t>
      </w:r>
      <w:r w:rsidRPr="006E139C">
        <w:fldChar w:fldCharType="end"/>
      </w:r>
    </w:p>
    <w:p w14:paraId="0484FC2C" w14:textId="6C36FFA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9.3.1.54</w:t>
      </w:r>
      <w:r w:rsidRPr="006E139C">
        <w:rPr>
          <w:rFonts w:asciiTheme="minorHAnsi" w:eastAsiaTheme="minorEastAsia" w:hAnsiTheme="minorHAnsi" w:cstheme="minorBidi"/>
          <w:kern w:val="2"/>
          <w:sz w:val="22"/>
          <w:szCs w:val="22"/>
          <w14:ligatures w14:val="standardContextual"/>
        </w:rPr>
        <w:tab/>
      </w:r>
      <w:r w:rsidRPr="006E139C">
        <w:t>Inactivity timer</w:t>
      </w:r>
      <w:r w:rsidRPr="006E139C">
        <w:tab/>
      </w:r>
      <w:r w:rsidRPr="006E139C">
        <w:fldChar w:fldCharType="begin"/>
      </w:r>
      <w:r w:rsidRPr="006E139C">
        <w:instrText xml:space="preserve"> PAGEREF _Toc162517748 \h </w:instrText>
      </w:r>
      <w:r w:rsidRPr="006E139C">
        <w:fldChar w:fldCharType="separate"/>
      </w:r>
      <w:r w:rsidRPr="006E139C">
        <w:t>131</w:t>
      </w:r>
      <w:r w:rsidRPr="006E139C">
        <w:fldChar w:fldCharType="end"/>
      </w:r>
    </w:p>
    <w:p w14:paraId="7CCAC493" w14:textId="4999409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9.3.1.55</w:t>
      </w:r>
      <w:r w:rsidRPr="006E139C">
        <w:rPr>
          <w:rFonts w:asciiTheme="minorHAnsi" w:eastAsiaTheme="minorEastAsia" w:hAnsiTheme="minorHAnsi" w:cstheme="minorBidi"/>
          <w:kern w:val="2"/>
          <w:sz w:val="22"/>
          <w:szCs w:val="22"/>
          <w14:ligatures w14:val="standardContextual"/>
        </w:rPr>
        <w:tab/>
      </w:r>
      <w:r w:rsidRPr="006E139C">
        <w:t>Paging Priority Indicator (PPI)</w:t>
      </w:r>
      <w:r w:rsidRPr="006E139C">
        <w:tab/>
      </w:r>
      <w:r w:rsidRPr="006E139C">
        <w:fldChar w:fldCharType="begin"/>
      </w:r>
      <w:r w:rsidRPr="006E139C">
        <w:instrText xml:space="preserve"> PAGEREF _Toc162517749 \h </w:instrText>
      </w:r>
      <w:r w:rsidRPr="006E139C">
        <w:fldChar w:fldCharType="separate"/>
      </w:r>
      <w:r w:rsidRPr="006E139C">
        <w:t>131</w:t>
      </w:r>
      <w:r w:rsidRPr="006E139C">
        <w:fldChar w:fldCharType="end"/>
      </w:r>
    </w:p>
    <w:p w14:paraId="09E43C22" w14:textId="47C8FAA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9.3.1.56</w:t>
      </w:r>
      <w:r w:rsidRPr="006E139C">
        <w:rPr>
          <w:rFonts w:asciiTheme="minorHAnsi" w:eastAsiaTheme="minorEastAsia" w:hAnsiTheme="minorHAnsi" w:cstheme="minorBidi"/>
          <w:kern w:val="2"/>
          <w:sz w:val="22"/>
          <w:szCs w:val="22"/>
          <w14:ligatures w14:val="standardContextual"/>
        </w:rPr>
        <w:tab/>
      </w:r>
      <w:r w:rsidRPr="006E139C">
        <w:t>gNB-CU-UP Capacity</w:t>
      </w:r>
      <w:r w:rsidRPr="006E139C">
        <w:tab/>
      </w:r>
      <w:r w:rsidRPr="006E139C">
        <w:fldChar w:fldCharType="begin"/>
      </w:r>
      <w:r w:rsidRPr="006E139C">
        <w:instrText xml:space="preserve"> PAGEREF _Toc162517750 \h </w:instrText>
      </w:r>
      <w:r w:rsidRPr="006E139C">
        <w:fldChar w:fldCharType="separate"/>
      </w:r>
      <w:r w:rsidRPr="006E139C">
        <w:t>131</w:t>
      </w:r>
      <w:r w:rsidRPr="006E139C">
        <w:fldChar w:fldCharType="end"/>
      </w:r>
    </w:p>
    <w:p w14:paraId="13E39A3A" w14:textId="5D37904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algun Gothic"/>
          <w:lang w:eastAsia="x-none"/>
        </w:rPr>
        <w:t>9.3.1.57</w:t>
      </w:r>
      <w:r w:rsidRPr="006E139C">
        <w:rPr>
          <w:rFonts w:asciiTheme="minorHAnsi" w:eastAsiaTheme="minorEastAsia" w:hAnsiTheme="minorHAnsi" w:cstheme="minorBidi"/>
          <w:kern w:val="2"/>
          <w:sz w:val="22"/>
          <w:szCs w:val="22"/>
          <w14:ligatures w14:val="standardContextual"/>
        </w:rPr>
        <w:tab/>
      </w:r>
      <w:r w:rsidRPr="006E139C">
        <w:rPr>
          <w:rFonts w:eastAsia="Malgun Gothic"/>
        </w:rPr>
        <w:t>Maximum Integrity Protected Data Rate</w:t>
      </w:r>
      <w:r w:rsidRPr="006E139C">
        <w:tab/>
      </w:r>
      <w:r w:rsidRPr="006E139C">
        <w:fldChar w:fldCharType="begin"/>
      </w:r>
      <w:r w:rsidRPr="006E139C">
        <w:instrText xml:space="preserve"> PAGEREF _Toc162517751 \h </w:instrText>
      </w:r>
      <w:r w:rsidRPr="006E139C">
        <w:fldChar w:fldCharType="separate"/>
      </w:r>
      <w:r w:rsidRPr="006E139C">
        <w:t>131</w:t>
      </w:r>
      <w:r w:rsidRPr="006E139C">
        <w:fldChar w:fldCharType="end"/>
      </w:r>
    </w:p>
    <w:p w14:paraId="1DA06D8D" w14:textId="5535DD0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9.3.1.58</w:t>
      </w:r>
      <w:r w:rsidRPr="006E139C">
        <w:rPr>
          <w:rFonts w:asciiTheme="minorHAnsi" w:eastAsiaTheme="minorEastAsia" w:hAnsiTheme="minorHAnsi" w:cstheme="minorBidi"/>
          <w:kern w:val="2"/>
          <w:sz w:val="22"/>
          <w:szCs w:val="22"/>
          <w14:ligatures w14:val="standardContextual"/>
        </w:rPr>
        <w:tab/>
      </w:r>
      <w:r w:rsidRPr="006E139C">
        <w:t>PDCP SN Status Information</w:t>
      </w:r>
      <w:r w:rsidRPr="006E139C">
        <w:tab/>
      </w:r>
      <w:r w:rsidRPr="006E139C">
        <w:fldChar w:fldCharType="begin"/>
      </w:r>
      <w:r w:rsidRPr="006E139C">
        <w:instrText xml:space="preserve"> PAGEREF _Toc162517752 \h </w:instrText>
      </w:r>
      <w:r w:rsidRPr="006E139C">
        <w:fldChar w:fldCharType="separate"/>
      </w:r>
      <w:r w:rsidRPr="006E139C">
        <w:t>132</w:t>
      </w:r>
      <w:r w:rsidRPr="006E139C">
        <w:fldChar w:fldCharType="end"/>
      </w:r>
    </w:p>
    <w:p w14:paraId="2E9782D4" w14:textId="664AC9E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9.3.1.59</w:t>
      </w:r>
      <w:r w:rsidRPr="006E139C">
        <w:rPr>
          <w:rFonts w:asciiTheme="minorHAnsi" w:eastAsiaTheme="minorEastAsia" w:hAnsiTheme="minorHAnsi" w:cstheme="minorBidi"/>
          <w:kern w:val="2"/>
          <w:sz w:val="22"/>
          <w:szCs w:val="22"/>
          <w14:ligatures w14:val="standardContextual"/>
        </w:rPr>
        <w:tab/>
      </w:r>
      <w:r w:rsidRPr="006E139C">
        <w:t>QoS Flow Mapping List</w:t>
      </w:r>
      <w:r w:rsidRPr="006E139C">
        <w:tab/>
      </w:r>
      <w:r w:rsidRPr="006E139C">
        <w:fldChar w:fldCharType="begin"/>
      </w:r>
      <w:r w:rsidRPr="006E139C">
        <w:instrText xml:space="preserve"> PAGEREF _Toc162517753 \h </w:instrText>
      </w:r>
      <w:r w:rsidRPr="006E139C">
        <w:fldChar w:fldCharType="separate"/>
      </w:r>
      <w:r w:rsidRPr="006E139C">
        <w:t>132</w:t>
      </w:r>
      <w:r w:rsidRPr="006E139C">
        <w:fldChar w:fldCharType="end"/>
      </w:r>
    </w:p>
    <w:p w14:paraId="0582D93C" w14:textId="61494BC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algun Gothic"/>
        </w:rPr>
        <w:t>9.3.1.60</w:t>
      </w:r>
      <w:r w:rsidRPr="006E139C">
        <w:rPr>
          <w:rFonts w:asciiTheme="minorHAnsi" w:eastAsiaTheme="minorEastAsia" w:hAnsiTheme="minorHAnsi" w:cstheme="minorBidi"/>
          <w:kern w:val="2"/>
          <w:sz w:val="22"/>
          <w:szCs w:val="22"/>
          <w14:ligatures w14:val="standardContextual"/>
        </w:rPr>
        <w:tab/>
      </w:r>
      <w:r w:rsidRPr="006E139C">
        <w:rPr>
          <w:rFonts w:eastAsia="Malgun Gothic"/>
        </w:rPr>
        <w:t>QoS Flow Mapping Indication</w:t>
      </w:r>
      <w:r w:rsidRPr="006E139C">
        <w:tab/>
      </w:r>
      <w:r w:rsidRPr="006E139C">
        <w:fldChar w:fldCharType="begin"/>
      </w:r>
      <w:r w:rsidRPr="006E139C">
        <w:instrText xml:space="preserve"> PAGEREF _Toc162517754 \h </w:instrText>
      </w:r>
      <w:r w:rsidRPr="006E139C">
        <w:fldChar w:fldCharType="separate"/>
      </w:r>
      <w:r w:rsidRPr="006E139C">
        <w:t>133</w:t>
      </w:r>
      <w:r w:rsidRPr="006E139C">
        <w:fldChar w:fldCharType="end"/>
      </w:r>
    </w:p>
    <w:p w14:paraId="07D47A96" w14:textId="123CFC8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9.3.1.61</w:t>
      </w:r>
      <w:r w:rsidRPr="006E139C">
        <w:rPr>
          <w:rFonts w:asciiTheme="minorHAnsi" w:eastAsiaTheme="minorEastAsia" w:hAnsiTheme="minorHAnsi" w:cstheme="minorBidi"/>
          <w:kern w:val="2"/>
          <w:sz w:val="22"/>
          <w:szCs w:val="22"/>
          <w14:ligatures w14:val="standardContextual"/>
        </w:rPr>
        <w:tab/>
      </w:r>
      <w:r w:rsidRPr="006E139C">
        <w:t>PDCP SN Size</w:t>
      </w:r>
      <w:r w:rsidRPr="006E139C">
        <w:tab/>
      </w:r>
      <w:r w:rsidRPr="006E139C">
        <w:fldChar w:fldCharType="begin"/>
      </w:r>
      <w:r w:rsidRPr="006E139C">
        <w:instrText xml:space="preserve"> PAGEREF _Toc162517755 \h </w:instrText>
      </w:r>
      <w:r w:rsidRPr="006E139C">
        <w:fldChar w:fldCharType="separate"/>
      </w:r>
      <w:r w:rsidRPr="006E139C">
        <w:t>133</w:t>
      </w:r>
      <w:r w:rsidRPr="006E139C">
        <w:fldChar w:fldCharType="end"/>
      </w:r>
    </w:p>
    <w:p w14:paraId="7D6F9146" w14:textId="4EE58B1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9.3.1.62</w:t>
      </w:r>
      <w:r w:rsidRPr="006E139C">
        <w:rPr>
          <w:rFonts w:asciiTheme="minorHAnsi" w:eastAsiaTheme="minorEastAsia" w:hAnsiTheme="minorHAnsi" w:cstheme="minorBidi"/>
          <w:kern w:val="2"/>
          <w:sz w:val="22"/>
          <w:szCs w:val="22"/>
          <w14:ligatures w14:val="standardContextual"/>
        </w:rPr>
        <w:tab/>
      </w:r>
      <w:r w:rsidRPr="006E139C">
        <w:t>Network Instance</w:t>
      </w:r>
      <w:r w:rsidRPr="006E139C">
        <w:tab/>
      </w:r>
      <w:r w:rsidRPr="006E139C">
        <w:fldChar w:fldCharType="begin"/>
      </w:r>
      <w:r w:rsidRPr="006E139C">
        <w:instrText xml:space="preserve"> PAGEREF _Toc162517756 \h </w:instrText>
      </w:r>
      <w:r w:rsidRPr="006E139C">
        <w:fldChar w:fldCharType="separate"/>
      </w:r>
      <w:r w:rsidRPr="006E139C">
        <w:t>133</w:t>
      </w:r>
      <w:r w:rsidRPr="006E139C">
        <w:fldChar w:fldCharType="end"/>
      </w:r>
    </w:p>
    <w:p w14:paraId="3C2520E4" w14:textId="37607A1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9.3.1.63</w:t>
      </w:r>
      <w:r w:rsidRPr="006E139C">
        <w:rPr>
          <w:rFonts w:asciiTheme="minorHAnsi" w:eastAsiaTheme="minorEastAsia" w:hAnsiTheme="minorHAnsi" w:cstheme="minorBidi"/>
          <w:kern w:val="2"/>
          <w:sz w:val="22"/>
          <w:szCs w:val="22"/>
          <w14:ligatures w14:val="standardContextual"/>
        </w:rPr>
        <w:tab/>
      </w:r>
      <w:r w:rsidRPr="006E139C">
        <w:rPr>
          <w:lang w:eastAsia="ja-JP"/>
        </w:rPr>
        <w:t>MR-DC Usage Information</w:t>
      </w:r>
      <w:r w:rsidRPr="006E139C">
        <w:tab/>
      </w:r>
      <w:r w:rsidRPr="006E139C">
        <w:fldChar w:fldCharType="begin"/>
      </w:r>
      <w:r w:rsidRPr="006E139C">
        <w:instrText xml:space="preserve"> PAGEREF _Toc162517757 \h </w:instrText>
      </w:r>
      <w:r w:rsidRPr="006E139C">
        <w:fldChar w:fldCharType="separate"/>
      </w:r>
      <w:r w:rsidRPr="006E139C">
        <w:t>133</w:t>
      </w:r>
      <w:r w:rsidRPr="006E139C">
        <w:fldChar w:fldCharType="end"/>
      </w:r>
    </w:p>
    <w:p w14:paraId="776BAB68" w14:textId="0B766D9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val="en-US"/>
        </w:rPr>
        <w:t>9.3.1.64</w:t>
      </w:r>
      <w:r w:rsidRPr="006E139C">
        <w:rPr>
          <w:rFonts w:asciiTheme="minorHAnsi" w:eastAsiaTheme="minorEastAsia" w:hAnsiTheme="minorHAnsi" w:cstheme="minorBidi"/>
          <w:kern w:val="2"/>
          <w:sz w:val="22"/>
          <w:szCs w:val="22"/>
          <w14:ligatures w14:val="standardContextual"/>
        </w:rPr>
        <w:tab/>
      </w:r>
      <w:r w:rsidRPr="006E139C">
        <w:rPr>
          <w:lang w:eastAsia="ja-JP"/>
        </w:rPr>
        <w:t>MR-DC Data Usage Report List</w:t>
      </w:r>
      <w:r w:rsidRPr="006E139C">
        <w:tab/>
      </w:r>
      <w:r w:rsidRPr="006E139C">
        <w:fldChar w:fldCharType="begin"/>
      </w:r>
      <w:r w:rsidRPr="006E139C">
        <w:instrText xml:space="preserve"> PAGEREF _Toc162517758 \h </w:instrText>
      </w:r>
      <w:r w:rsidRPr="006E139C">
        <w:fldChar w:fldCharType="separate"/>
      </w:r>
      <w:r w:rsidRPr="006E139C">
        <w:t>134</w:t>
      </w:r>
      <w:r w:rsidRPr="006E139C">
        <w:fldChar w:fldCharType="end"/>
      </w:r>
    </w:p>
    <w:p w14:paraId="789BBA27" w14:textId="1808F05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9.3.1.65</w:t>
      </w:r>
      <w:r w:rsidRPr="006E139C">
        <w:rPr>
          <w:rFonts w:asciiTheme="minorHAnsi" w:eastAsiaTheme="minorEastAsia" w:hAnsiTheme="minorHAnsi" w:cstheme="minorBidi"/>
          <w:kern w:val="2"/>
          <w:sz w:val="22"/>
          <w:szCs w:val="22"/>
          <w14:ligatures w14:val="standardContextual"/>
        </w:rPr>
        <w:tab/>
      </w:r>
      <w:r w:rsidRPr="006E139C">
        <w:t>gNB-DU ID</w:t>
      </w:r>
      <w:r w:rsidRPr="006E139C">
        <w:tab/>
      </w:r>
      <w:r w:rsidRPr="006E139C">
        <w:fldChar w:fldCharType="begin"/>
      </w:r>
      <w:r w:rsidRPr="006E139C">
        <w:instrText xml:space="preserve"> PAGEREF _Toc162517759 \h </w:instrText>
      </w:r>
      <w:r w:rsidRPr="006E139C">
        <w:fldChar w:fldCharType="separate"/>
      </w:r>
      <w:r w:rsidRPr="006E139C">
        <w:t>134</w:t>
      </w:r>
      <w:r w:rsidRPr="006E139C">
        <w:fldChar w:fldCharType="end"/>
      </w:r>
    </w:p>
    <w:p w14:paraId="0941504D" w14:textId="29F0E37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9.3.1.66</w:t>
      </w:r>
      <w:r w:rsidRPr="006E139C">
        <w:rPr>
          <w:rFonts w:asciiTheme="minorHAnsi" w:eastAsiaTheme="minorEastAsia" w:hAnsiTheme="minorHAnsi" w:cstheme="minorBidi"/>
          <w:kern w:val="2"/>
          <w:sz w:val="22"/>
          <w:szCs w:val="22"/>
          <w14:ligatures w14:val="standardContextual"/>
        </w:rPr>
        <w:tab/>
      </w:r>
      <w:r w:rsidRPr="006E139C">
        <w:t>Common Network Instance</w:t>
      </w:r>
      <w:r w:rsidRPr="006E139C">
        <w:tab/>
      </w:r>
      <w:r w:rsidRPr="006E139C">
        <w:fldChar w:fldCharType="begin"/>
      </w:r>
      <w:r w:rsidRPr="006E139C">
        <w:instrText xml:space="preserve"> PAGEREF _Toc162517760 \h </w:instrText>
      </w:r>
      <w:r w:rsidRPr="006E139C">
        <w:fldChar w:fldCharType="separate"/>
      </w:r>
      <w:r w:rsidRPr="006E139C">
        <w:t>135</w:t>
      </w:r>
      <w:r w:rsidRPr="006E139C">
        <w:fldChar w:fldCharType="end"/>
      </w:r>
    </w:p>
    <w:p w14:paraId="29B23D44" w14:textId="399A27E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9.3.1.67</w:t>
      </w:r>
      <w:r w:rsidRPr="006E139C">
        <w:rPr>
          <w:rFonts w:asciiTheme="minorHAnsi" w:eastAsiaTheme="minorEastAsia" w:hAnsiTheme="minorHAnsi" w:cstheme="minorBidi"/>
          <w:kern w:val="2"/>
          <w:sz w:val="22"/>
          <w:szCs w:val="22"/>
          <w14:ligatures w14:val="standardContextual"/>
        </w:rPr>
        <w:tab/>
      </w:r>
      <w:r w:rsidRPr="006E139C">
        <w:t>Activity Notification Level</w:t>
      </w:r>
      <w:r w:rsidRPr="006E139C">
        <w:tab/>
      </w:r>
      <w:r w:rsidRPr="006E139C">
        <w:fldChar w:fldCharType="begin"/>
      </w:r>
      <w:r w:rsidRPr="006E139C">
        <w:instrText xml:space="preserve"> PAGEREF _Toc162517761 \h </w:instrText>
      </w:r>
      <w:r w:rsidRPr="006E139C">
        <w:fldChar w:fldCharType="separate"/>
      </w:r>
      <w:r w:rsidRPr="006E139C">
        <w:t>135</w:t>
      </w:r>
      <w:r w:rsidRPr="006E139C">
        <w:fldChar w:fldCharType="end"/>
      </w:r>
    </w:p>
    <w:p w14:paraId="35E52262" w14:textId="761A6C7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SimSun"/>
        </w:rPr>
        <w:t>9.3.1.68</w:t>
      </w:r>
      <w:r w:rsidRPr="006E139C">
        <w:rPr>
          <w:rFonts w:asciiTheme="minorHAnsi" w:eastAsiaTheme="minorEastAsia" w:hAnsiTheme="minorHAnsi" w:cstheme="minorBidi"/>
          <w:kern w:val="2"/>
          <w:sz w:val="22"/>
          <w:szCs w:val="22"/>
          <w14:ligatures w14:val="standardContextual"/>
        </w:rPr>
        <w:tab/>
      </w:r>
      <w:r w:rsidRPr="006E139C">
        <w:rPr>
          <w:rFonts w:eastAsia="SimSun"/>
        </w:rPr>
        <w:t>Trace Activation</w:t>
      </w:r>
      <w:r w:rsidRPr="006E139C">
        <w:tab/>
      </w:r>
      <w:r w:rsidRPr="006E139C">
        <w:fldChar w:fldCharType="begin"/>
      </w:r>
      <w:r w:rsidRPr="006E139C">
        <w:instrText xml:space="preserve"> PAGEREF _Toc162517762 \h </w:instrText>
      </w:r>
      <w:r w:rsidRPr="006E139C">
        <w:fldChar w:fldCharType="separate"/>
      </w:r>
      <w:r w:rsidRPr="006E139C">
        <w:t>135</w:t>
      </w:r>
      <w:r w:rsidRPr="006E139C">
        <w:fldChar w:fldCharType="end"/>
      </w:r>
    </w:p>
    <w:p w14:paraId="3264EAC9" w14:textId="2D05EAC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9.3.1.69</w:t>
      </w:r>
      <w:r w:rsidRPr="006E139C">
        <w:rPr>
          <w:rFonts w:asciiTheme="minorHAnsi" w:eastAsiaTheme="minorEastAsia" w:hAnsiTheme="minorHAnsi" w:cstheme="minorBidi"/>
          <w:kern w:val="2"/>
          <w:sz w:val="22"/>
          <w:szCs w:val="22"/>
          <w14:ligatures w14:val="standardContextual"/>
        </w:rPr>
        <w:tab/>
      </w:r>
      <w:r w:rsidRPr="006E139C">
        <w:rPr>
          <w:lang w:eastAsia="zh-CN"/>
        </w:rPr>
        <w:t>Subscriber Profile ID for RAT/Frequency priority</w:t>
      </w:r>
      <w:r w:rsidRPr="006E139C">
        <w:tab/>
      </w:r>
      <w:r w:rsidRPr="006E139C">
        <w:fldChar w:fldCharType="begin"/>
      </w:r>
      <w:r w:rsidRPr="006E139C">
        <w:instrText xml:space="preserve"> PAGEREF _Toc162517763 \h </w:instrText>
      </w:r>
      <w:r w:rsidRPr="006E139C">
        <w:fldChar w:fldCharType="separate"/>
      </w:r>
      <w:r w:rsidRPr="006E139C">
        <w:t>136</w:t>
      </w:r>
      <w:r w:rsidRPr="006E139C">
        <w:fldChar w:fldCharType="end"/>
      </w:r>
    </w:p>
    <w:p w14:paraId="648FEB0C" w14:textId="5FA3D06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9.3.1.70</w:t>
      </w:r>
      <w:r w:rsidRPr="006E139C">
        <w:rPr>
          <w:rFonts w:asciiTheme="minorHAnsi" w:eastAsiaTheme="minorEastAsia" w:hAnsiTheme="minorHAnsi" w:cstheme="minorBidi"/>
          <w:kern w:val="2"/>
          <w:sz w:val="22"/>
          <w:szCs w:val="22"/>
          <w14:ligatures w14:val="standardContextual"/>
        </w:rPr>
        <w:tab/>
      </w:r>
      <w:r w:rsidRPr="006E139C">
        <w:rPr>
          <w:rFonts w:eastAsia="Batang"/>
        </w:rPr>
        <w:t>Additional RRM Policy Index</w:t>
      </w:r>
      <w:r w:rsidRPr="006E139C">
        <w:tab/>
      </w:r>
      <w:r w:rsidRPr="006E139C">
        <w:fldChar w:fldCharType="begin"/>
      </w:r>
      <w:r w:rsidRPr="006E139C">
        <w:instrText xml:space="preserve"> PAGEREF _Toc162517764 \h </w:instrText>
      </w:r>
      <w:r w:rsidRPr="006E139C">
        <w:fldChar w:fldCharType="separate"/>
      </w:r>
      <w:r w:rsidRPr="006E139C">
        <w:t>136</w:t>
      </w:r>
      <w:r w:rsidRPr="006E139C">
        <w:fldChar w:fldCharType="end"/>
      </w:r>
    </w:p>
    <w:p w14:paraId="003916E3" w14:textId="0BDC6B1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9.3.1.71</w:t>
      </w:r>
      <w:r w:rsidRPr="006E139C">
        <w:rPr>
          <w:rFonts w:asciiTheme="minorHAnsi" w:eastAsiaTheme="minorEastAsia" w:hAnsiTheme="minorHAnsi" w:cstheme="minorBidi"/>
          <w:kern w:val="2"/>
          <w:sz w:val="22"/>
          <w:szCs w:val="22"/>
          <w14:ligatures w14:val="standardContextual"/>
        </w:rPr>
        <w:tab/>
      </w:r>
      <w:r w:rsidRPr="006E139C">
        <w:t>Retainability Measurements Information</w:t>
      </w:r>
      <w:r w:rsidRPr="006E139C">
        <w:tab/>
      </w:r>
      <w:r w:rsidRPr="006E139C">
        <w:fldChar w:fldCharType="begin"/>
      </w:r>
      <w:r w:rsidRPr="006E139C">
        <w:instrText xml:space="preserve"> PAGEREF _Toc162517765 \h </w:instrText>
      </w:r>
      <w:r w:rsidRPr="006E139C">
        <w:fldChar w:fldCharType="separate"/>
      </w:r>
      <w:r w:rsidRPr="006E139C">
        <w:t>136</w:t>
      </w:r>
      <w:r w:rsidRPr="006E139C">
        <w:fldChar w:fldCharType="end"/>
      </w:r>
    </w:p>
    <w:p w14:paraId="292FA8AE" w14:textId="00D1284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Yu Mincho"/>
        </w:rPr>
        <w:t>9.3.1.72</w:t>
      </w:r>
      <w:r w:rsidRPr="006E139C">
        <w:rPr>
          <w:rFonts w:asciiTheme="minorHAnsi" w:eastAsiaTheme="minorEastAsia" w:hAnsiTheme="minorHAnsi" w:cstheme="minorBidi"/>
          <w:kern w:val="2"/>
          <w:sz w:val="22"/>
          <w:szCs w:val="22"/>
          <w14:ligatures w14:val="standardContextual"/>
        </w:rPr>
        <w:tab/>
      </w:r>
      <w:r w:rsidRPr="006E139C">
        <w:rPr>
          <w:rFonts w:eastAsia="Yu Mincho"/>
        </w:rPr>
        <w:t>TNL Available Capacity Indicator</w:t>
      </w:r>
      <w:r w:rsidRPr="006E139C">
        <w:tab/>
      </w:r>
      <w:r w:rsidRPr="006E139C">
        <w:fldChar w:fldCharType="begin"/>
      </w:r>
      <w:r w:rsidRPr="006E139C">
        <w:instrText xml:space="preserve"> PAGEREF _Toc162517766 \h </w:instrText>
      </w:r>
      <w:r w:rsidRPr="006E139C">
        <w:fldChar w:fldCharType="separate"/>
      </w:r>
      <w:r w:rsidRPr="006E139C">
        <w:t>137</w:t>
      </w:r>
      <w:r w:rsidRPr="006E139C">
        <w:fldChar w:fldCharType="end"/>
      </w:r>
    </w:p>
    <w:p w14:paraId="2466E71E" w14:textId="66AC1DB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Yu Mincho"/>
        </w:rPr>
        <w:t>9.3.1.73</w:t>
      </w:r>
      <w:r w:rsidRPr="006E139C">
        <w:rPr>
          <w:rFonts w:asciiTheme="minorHAnsi" w:eastAsiaTheme="minorEastAsia" w:hAnsiTheme="minorHAnsi" w:cstheme="minorBidi"/>
          <w:kern w:val="2"/>
          <w:sz w:val="22"/>
          <w:szCs w:val="22"/>
          <w14:ligatures w14:val="standardContextual"/>
        </w:rPr>
        <w:tab/>
      </w:r>
      <w:r w:rsidRPr="006E139C">
        <w:rPr>
          <w:rFonts w:eastAsia="Yu Mincho"/>
        </w:rPr>
        <w:t xml:space="preserve">HW </w:t>
      </w:r>
      <w:r w:rsidRPr="006E139C">
        <w:rPr>
          <w:rFonts w:eastAsia="Yu Mincho"/>
          <w:lang w:eastAsia="ja-JP"/>
        </w:rPr>
        <w:t xml:space="preserve">Capacity </w:t>
      </w:r>
      <w:r w:rsidRPr="006E139C">
        <w:rPr>
          <w:rFonts w:eastAsia="Yu Mincho"/>
        </w:rPr>
        <w:t>Indicator</w:t>
      </w:r>
      <w:r w:rsidRPr="006E139C">
        <w:tab/>
      </w:r>
      <w:r w:rsidRPr="006E139C">
        <w:fldChar w:fldCharType="begin"/>
      </w:r>
      <w:r w:rsidRPr="006E139C">
        <w:instrText xml:space="preserve"> PAGEREF _Toc162517767 \h </w:instrText>
      </w:r>
      <w:r w:rsidRPr="006E139C">
        <w:fldChar w:fldCharType="separate"/>
      </w:r>
      <w:r w:rsidRPr="006E139C">
        <w:t>137</w:t>
      </w:r>
      <w:r w:rsidRPr="006E139C">
        <w:fldChar w:fldCharType="end"/>
      </w:r>
    </w:p>
    <w:p w14:paraId="1ABD2BD7" w14:textId="099E837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9.3.1.74</w:t>
      </w:r>
      <w:r w:rsidRPr="006E139C">
        <w:rPr>
          <w:rFonts w:asciiTheme="minorHAnsi" w:eastAsiaTheme="minorEastAsia" w:hAnsiTheme="minorHAnsi" w:cstheme="minorBidi"/>
          <w:kern w:val="2"/>
          <w:sz w:val="22"/>
          <w:szCs w:val="22"/>
          <w14:ligatures w14:val="standardContextual"/>
        </w:rPr>
        <w:tab/>
      </w:r>
      <w:r w:rsidRPr="006E139C">
        <w:t>Redundant QoS Flow Indicator</w:t>
      </w:r>
      <w:r w:rsidRPr="006E139C">
        <w:tab/>
      </w:r>
      <w:r w:rsidRPr="006E139C">
        <w:fldChar w:fldCharType="begin"/>
      </w:r>
      <w:r w:rsidRPr="006E139C">
        <w:instrText xml:space="preserve"> PAGEREF _Toc162517768 \h </w:instrText>
      </w:r>
      <w:r w:rsidRPr="006E139C">
        <w:fldChar w:fldCharType="separate"/>
      </w:r>
      <w:r w:rsidRPr="006E139C">
        <w:t>138</w:t>
      </w:r>
      <w:r w:rsidRPr="006E139C">
        <w:fldChar w:fldCharType="end"/>
      </w:r>
    </w:p>
    <w:p w14:paraId="66478496" w14:textId="2B28501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9.3.1.75</w:t>
      </w:r>
      <w:r w:rsidRPr="006E139C">
        <w:rPr>
          <w:rFonts w:asciiTheme="minorHAnsi" w:eastAsiaTheme="minorEastAsia" w:hAnsiTheme="minorHAnsi" w:cstheme="minorBidi"/>
          <w:kern w:val="2"/>
          <w:sz w:val="22"/>
          <w:szCs w:val="22"/>
          <w14:ligatures w14:val="standardContextual"/>
        </w:rPr>
        <w:tab/>
      </w:r>
      <w:r w:rsidRPr="006E139C">
        <w:t>TSC Traffic Characteristics</w:t>
      </w:r>
      <w:r w:rsidRPr="006E139C">
        <w:tab/>
      </w:r>
      <w:r w:rsidRPr="006E139C">
        <w:fldChar w:fldCharType="begin"/>
      </w:r>
      <w:r w:rsidRPr="006E139C">
        <w:instrText xml:space="preserve"> PAGEREF _Toc162517769 \h </w:instrText>
      </w:r>
      <w:r w:rsidRPr="006E139C">
        <w:fldChar w:fldCharType="separate"/>
      </w:r>
      <w:r w:rsidRPr="006E139C">
        <w:t>138</w:t>
      </w:r>
      <w:r w:rsidRPr="006E139C">
        <w:fldChar w:fldCharType="end"/>
      </w:r>
    </w:p>
    <w:p w14:paraId="60B65225" w14:textId="16F7FE7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9.3.1.76</w:t>
      </w:r>
      <w:r w:rsidRPr="006E139C">
        <w:rPr>
          <w:rFonts w:asciiTheme="minorHAnsi" w:eastAsiaTheme="minorEastAsia" w:hAnsiTheme="minorHAnsi" w:cstheme="minorBidi"/>
          <w:kern w:val="2"/>
          <w:sz w:val="22"/>
          <w:szCs w:val="22"/>
          <w14:ligatures w14:val="standardContextual"/>
        </w:rPr>
        <w:tab/>
      </w:r>
      <w:r w:rsidRPr="006E139C">
        <w:t>TSC Assistance Information</w:t>
      </w:r>
      <w:r w:rsidRPr="006E139C">
        <w:tab/>
      </w:r>
      <w:r w:rsidRPr="006E139C">
        <w:fldChar w:fldCharType="begin"/>
      </w:r>
      <w:r w:rsidRPr="006E139C">
        <w:instrText xml:space="preserve"> PAGEREF _Toc162517770 \h </w:instrText>
      </w:r>
      <w:r w:rsidRPr="006E139C">
        <w:fldChar w:fldCharType="separate"/>
      </w:r>
      <w:r w:rsidRPr="006E139C">
        <w:t>138</w:t>
      </w:r>
      <w:r w:rsidRPr="006E139C">
        <w:fldChar w:fldCharType="end"/>
      </w:r>
    </w:p>
    <w:p w14:paraId="4D7A459C" w14:textId="0A1FF1E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9.3.1.77</w:t>
      </w:r>
      <w:r w:rsidRPr="006E139C">
        <w:rPr>
          <w:rFonts w:asciiTheme="minorHAnsi" w:eastAsiaTheme="minorEastAsia" w:hAnsiTheme="minorHAnsi" w:cstheme="minorBidi"/>
          <w:kern w:val="2"/>
          <w:sz w:val="22"/>
          <w:szCs w:val="22"/>
          <w14:ligatures w14:val="standardContextual"/>
        </w:rPr>
        <w:tab/>
      </w:r>
      <w:r w:rsidRPr="006E139C">
        <w:t>Periodicity</w:t>
      </w:r>
      <w:r w:rsidRPr="006E139C">
        <w:tab/>
      </w:r>
      <w:r w:rsidRPr="006E139C">
        <w:fldChar w:fldCharType="begin"/>
      </w:r>
      <w:r w:rsidRPr="006E139C">
        <w:instrText xml:space="preserve"> PAGEREF _Toc162517771 \h </w:instrText>
      </w:r>
      <w:r w:rsidRPr="006E139C">
        <w:fldChar w:fldCharType="separate"/>
      </w:r>
      <w:r w:rsidRPr="006E139C">
        <w:t>138</w:t>
      </w:r>
      <w:r w:rsidRPr="006E139C">
        <w:fldChar w:fldCharType="end"/>
      </w:r>
    </w:p>
    <w:p w14:paraId="66CD4849" w14:textId="0CE80D7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9.3.1.78</w:t>
      </w:r>
      <w:r w:rsidRPr="006E139C">
        <w:rPr>
          <w:rFonts w:asciiTheme="minorHAnsi" w:eastAsiaTheme="minorEastAsia" w:hAnsiTheme="minorHAnsi" w:cstheme="minorBidi"/>
          <w:kern w:val="2"/>
          <w:sz w:val="22"/>
          <w:szCs w:val="22"/>
          <w14:ligatures w14:val="standardContextual"/>
        </w:rPr>
        <w:tab/>
      </w:r>
      <w:r w:rsidRPr="006E139C">
        <w:t>Burst Arrival Time</w:t>
      </w:r>
      <w:r w:rsidRPr="006E139C">
        <w:tab/>
      </w:r>
      <w:r w:rsidRPr="006E139C">
        <w:fldChar w:fldCharType="begin"/>
      </w:r>
      <w:r w:rsidRPr="006E139C">
        <w:instrText xml:space="preserve"> PAGEREF _Toc162517772 \h </w:instrText>
      </w:r>
      <w:r w:rsidRPr="006E139C">
        <w:fldChar w:fldCharType="separate"/>
      </w:r>
      <w:r w:rsidRPr="006E139C">
        <w:t>138</w:t>
      </w:r>
      <w:r w:rsidRPr="006E139C">
        <w:fldChar w:fldCharType="end"/>
      </w:r>
    </w:p>
    <w:p w14:paraId="6C5B17D2" w14:textId="7B557BE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9.3.1.79</w:t>
      </w:r>
      <w:r w:rsidRPr="006E139C">
        <w:rPr>
          <w:rFonts w:asciiTheme="minorHAnsi" w:eastAsiaTheme="minorEastAsia" w:hAnsiTheme="minorHAnsi" w:cstheme="minorBidi"/>
          <w:kern w:val="2"/>
          <w:sz w:val="22"/>
          <w:szCs w:val="22"/>
          <w14:ligatures w14:val="standardContextual"/>
        </w:rPr>
        <w:tab/>
      </w:r>
      <w:r w:rsidRPr="006E139C">
        <w:rPr>
          <w:rFonts w:eastAsia="Batang"/>
        </w:rPr>
        <w:t xml:space="preserve">Extended </w:t>
      </w:r>
      <w:r w:rsidRPr="006E139C">
        <w:t>Packet Delay Budget</w:t>
      </w:r>
      <w:r w:rsidRPr="006E139C">
        <w:tab/>
      </w:r>
      <w:r w:rsidRPr="006E139C">
        <w:fldChar w:fldCharType="begin"/>
      </w:r>
      <w:r w:rsidRPr="006E139C">
        <w:instrText xml:space="preserve"> PAGEREF _Toc162517773 \h </w:instrText>
      </w:r>
      <w:r w:rsidRPr="006E139C">
        <w:fldChar w:fldCharType="separate"/>
      </w:r>
      <w:r w:rsidRPr="006E139C">
        <w:t>139</w:t>
      </w:r>
      <w:r w:rsidRPr="006E139C">
        <w:fldChar w:fldCharType="end"/>
      </w:r>
    </w:p>
    <w:p w14:paraId="7DADC46D" w14:textId="2EA39B1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9.3.1.80</w:t>
      </w:r>
      <w:r w:rsidRPr="006E139C">
        <w:rPr>
          <w:rFonts w:asciiTheme="minorHAnsi" w:eastAsiaTheme="minorEastAsia" w:hAnsiTheme="minorHAnsi" w:cstheme="minorBidi"/>
          <w:kern w:val="2"/>
          <w:sz w:val="22"/>
          <w:szCs w:val="22"/>
          <w14:ligatures w14:val="standardContextual"/>
        </w:rPr>
        <w:tab/>
      </w:r>
      <w:r w:rsidRPr="006E139C">
        <w:rPr>
          <w:rFonts w:eastAsia="SimSun"/>
          <w:lang w:eastAsia="zh-CN"/>
        </w:rPr>
        <w:t>Redundant PDU Session Information</w:t>
      </w:r>
      <w:r w:rsidRPr="006E139C">
        <w:tab/>
      </w:r>
      <w:r w:rsidRPr="006E139C">
        <w:fldChar w:fldCharType="begin"/>
      </w:r>
      <w:r w:rsidRPr="006E139C">
        <w:instrText xml:space="preserve"> PAGEREF _Toc162517774 \h </w:instrText>
      </w:r>
      <w:r w:rsidRPr="006E139C">
        <w:fldChar w:fldCharType="separate"/>
      </w:r>
      <w:r w:rsidRPr="006E139C">
        <w:t>139</w:t>
      </w:r>
      <w:r w:rsidRPr="006E139C">
        <w:fldChar w:fldCharType="end"/>
      </w:r>
    </w:p>
    <w:p w14:paraId="0E559498" w14:textId="4D50617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lastRenderedPageBreak/>
        <w:t>9.3.1.81</w:t>
      </w:r>
      <w:r w:rsidRPr="006E139C">
        <w:rPr>
          <w:rFonts w:asciiTheme="minorHAnsi" w:eastAsiaTheme="minorEastAsia" w:hAnsiTheme="minorHAnsi" w:cstheme="minorBidi"/>
          <w:kern w:val="2"/>
          <w:sz w:val="22"/>
          <w:szCs w:val="22"/>
          <w14:ligatures w14:val="standardContextual"/>
        </w:rPr>
        <w:tab/>
      </w:r>
      <w:r w:rsidRPr="006E139C">
        <w:t>QoS Mapping Information</w:t>
      </w:r>
      <w:r w:rsidRPr="006E139C">
        <w:tab/>
      </w:r>
      <w:r w:rsidRPr="006E139C">
        <w:fldChar w:fldCharType="begin"/>
      </w:r>
      <w:r w:rsidRPr="006E139C">
        <w:instrText xml:space="preserve"> PAGEREF _Toc162517775 \h </w:instrText>
      </w:r>
      <w:r w:rsidRPr="006E139C">
        <w:fldChar w:fldCharType="separate"/>
      </w:r>
      <w:r w:rsidRPr="006E139C">
        <w:t>139</w:t>
      </w:r>
      <w:r w:rsidRPr="006E139C">
        <w:fldChar w:fldCharType="end"/>
      </w:r>
    </w:p>
    <w:p w14:paraId="04323C9A" w14:textId="4800BDB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9.3.1.82</w:t>
      </w:r>
      <w:r w:rsidRPr="006E139C">
        <w:rPr>
          <w:rFonts w:asciiTheme="minorHAnsi" w:eastAsiaTheme="minorEastAsia" w:hAnsiTheme="minorHAnsi" w:cstheme="minorBidi"/>
          <w:kern w:val="2"/>
          <w:sz w:val="22"/>
          <w:szCs w:val="22"/>
          <w14:ligatures w14:val="standardContextual"/>
        </w:rPr>
        <w:tab/>
      </w:r>
      <w:r w:rsidRPr="006E139C">
        <w:t>NID</w:t>
      </w:r>
      <w:r w:rsidRPr="006E139C">
        <w:tab/>
      </w:r>
      <w:r w:rsidRPr="006E139C">
        <w:fldChar w:fldCharType="begin"/>
      </w:r>
      <w:r w:rsidRPr="006E139C">
        <w:instrText xml:space="preserve"> PAGEREF _Toc162517776 \h </w:instrText>
      </w:r>
      <w:r w:rsidRPr="006E139C">
        <w:fldChar w:fldCharType="separate"/>
      </w:r>
      <w:r w:rsidRPr="006E139C">
        <w:t>139</w:t>
      </w:r>
      <w:r w:rsidRPr="006E139C">
        <w:fldChar w:fldCharType="end"/>
      </w:r>
    </w:p>
    <w:p w14:paraId="164B87F6" w14:textId="5E62987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9.3.1.83</w:t>
      </w:r>
      <w:r w:rsidRPr="006E139C">
        <w:rPr>
          <w:rFonts w:asciiTheme="minorHAnsi" w:eastAsiaTheme="minorEastAsia" w:hAnsiTheme="minorHAnsi" w:cstheme="minorBidi"/>
          <w:kern w:val="2"/>
          <w:sz w:val="22"/>
          <w:szCs w:val="22"/>
          <w14:ligatures w14:val="standardContextual"/>
        </w:rPr>
        <w:tab/>
      </w:r>
      <w:r w:rsidRPr="006E139C">
        <w:t xml:space="preserve">NPN </w:t>
      </w:r>
      <w:r w:rsidRPr="006E139C">
        <w:rPr>
          <w:lang w:val="en-US" w:eastAsia="zh-CN"/>
        </w:rPr>
        <w:t xml:space="preserve">Support </w:t>
      </w:r>
      <w:r w:rsidRPr="006E139C">
        <w:t>Information</w:t>
      </w:r>
      <w:r w:rsidRPr="006E139C">
        <w:tab/>
      </w:r>
      <w:r w:rsidRPr="006E139C">
        <w:fldChar w:fldCharType="begin"/>
      </w:r>
      <w:r w:rsidRPr="006E139C">
        <w:instrText xml:space="preserve"> PAGEREF _Toc162517777 \h </w:instrText>
      </w:r>
      <w:r w:rsidRPr="006E139C">
        <w:fldChar w:fldCharType="separate"/>
      </w:r>
      <w:r w:rsidRPr="006E139C">
        <w:t>139</w:t>
      </w:r>
      <w:r w:rsidRPr="006E139C">
        <w:fldChar w:fldCharType="end"/>
      </w:r>
    </w:p>
    <w:p w14:paraId="6AAB9BB1" w14:textId="2A16AC7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9.3.1.84</w:t>
      </w:r>
      <w:r w:rsidRPr="006E139C">
        <w:rPr>
          <w:rFonts w:asciiTheme="minorHAnsi" w:eastAsiaTheme="minorEastAsia" w:hAnsiTheme="minorHAnsi" w:cstheme="minorBidi"/>
          <w:kern w:val="2"/>
          <w:sz w:val="22"/>
          <w:szCs w:val="22"/>
          <w14:ligatures w14:val="standardContextual"/>
        </w:rPr>
        <w:tab/>
      </w:r>
      <w:r w:rsidRPr="006E139C">
        <w:t>NPN Context Information</w:t>
      </w:r>
      <w:r w:rsidRPr="006E139C">
        <w:tab/>
      </w:r>
      <w:r w:rsidRPr="006E139C">
        <w:fldChar w:fldCharType="begin"/>
      </w:r>
      <w:r w:rsidRPr="006E139C">
        <w:instrText xml:space="preserve"> PAGEREF _Toc162517778 \h </w:instrText>
      </w:r>
      <w:r w:rsidRPr="006E139C">
        <w:fldChar w:fldCharType="separate"/>
      </w:r>
      <w:r w:rsidRPr="006E139C">
        <w:t>140</w:t>
      </w:r>
      <w:r w:rsidRPr="006E139C">
        <w:fldChar w:fldCharType="end"/>
      </w:r>
    </w:p>
    <w:p w14:paraId="5480BF66" w14:textId="70156CF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9.3.1.85</w:t>
      </w:r>
      <w:r w:rsidRPr="006E139C">
        <w:rPr>
          <w:rFonts w:asciiTheme="minorHAnsi" w:eastAsiaTheme="minorEastAsia" w:hAnsiTheme="minorHAnsi" w:cstheme="minorBidi"/>
          <w:kern w:val="2"/>
          <w:sz w:val="22"/>
          <w:szCs w:val="22"/>
          <w14:ligatures w14:val="standardContextual"/>
        </w:rPr>
        <w:tab/>
      </w:r>
      <w:r w:rsidRPr="006E139C">
        <w:rPr>
          <w:rFonts w:eastAsia="Batang"/>
        </w:rPr>
        <w:t>MDT C</w:t>
      </w:r>
      <w:r w:rsidRPr="006E139C">
        <w:rPr>
          <w:rFonts w:eastAsia="SimSun"/>
          <w:lang w:eastAsia="zh-CN"/>
        </w:rPr>
        <w:t>onfiguration</w:t>
      </w:r>
      <w:r w:rsidRPr="006E139C">
        <w:tab/>
      </w:r>
      <w:r w:rsidRPr="006E139C">
        <w:fldChar w:fldCharType="begin"/>
      </w:r>
      <w:r w:rsidRPr="006E139C">
        <w:instrText xml:space="preserve"> PAGEREF _Toc162517779 \h </w:instrText>
      </w:r>
      <w:r w:rsidRPr="006E139C">
        <w:fldChar w:fldCharType="separate"/>
      </w:r>
      <w:r w:rsidRPr="006E139C">
        <w:t>140</w:t>
      </w:r>
      <w:r w:rsidRPr="006E139C">
        <w:fldChar w:fldCharType="end"/>
      </w:r>
    </w:p>
    <w:p w14:paraId="6A3B8DAF" w14:textId="1DC57E2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S Mincho"/>
        </w:rPr>
        <w:t>9.3.1.86</w:t>
      </w:r>
      <w:r w:rsidRPr="006E139C">
        <w:rPr>
          <w:rFonts w:asciiTheme="minorHAnsi" w:eastAsiaTheme="minorEastAsia" w:hAnsiTheme="minorHAnsi" w:cstheme="minorBidi"/>
          <w:kern w:val="2"/>
          <w:sz w:val="22"/>
          <w:szCs w:val="22"/>
          <w14:ligatures w14:val="standardContextual"/>
        </w:rPr>
        <w:tab/>
      </w:r>
      <w:r w:rsidRPr="006E139C">
        <w:rPr>
          <w:rFonts w:eastAsia="MS Mincho"/>
        </w:rPr>
        <w:t>M4 Configuration</w:t>
      </w:r>
      <w:r w:rsidRPr="006E139C">
        <w:tab/>
      </w:r>
      <w:r w:rsidRPr="006E139C">
        <w:fldChar w:fldCharType="begin"/>
      </w:r>
      <w:r w:rsidRPr="006E139C">
        <w:instrText xml:space="preserve"> PAGEREF _Toc162517780 \h </w:instrText>
      </w:r>
      <w:r w:rsidRPr="006E139C">
        <w:fldChar w:fldCharType="separate"/>
      </w:r>
      <w:r w:rsidRPr="006E139C">
        <w:t>141</w:t>
      </w:r>
      <w:r w:rsidRPr="006E139C">
        <w:fldChar w:fldCharType="end"/>
      </w:r>
    </w:p>
    <w:p w14:paraId="09B7666B" w14:textId="7B0D350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S Mincho"/>
        </w:rPr>
        <w:t>9.3.1.87</w:t>
      </w:r>
      <w:r w:rsidRPr="006E139C">
        <w:rPr>
          <w:rFonts w:asciiTheme="minorHAnsi" w:eastAsiaTheme="minorEastAsia" w:hAnsiTheme="minorHAnsi" w:cstheme="minorBidi"/>
          <w:kern w:val="2"/>
          <w:sz w:val="22"/>
          <w:szCs w:val="22"/>
          <w14:ligatures w14:val="standardContextual"/>
        </w:rPr>
        <w:tab/>
      </w:r>
      <w:r w:rsidRPr="006E139C">
        <w:rPr>
          <w:rFonts w:eastAsia="MS Mincho"/>
        </w:rPr>
        <w:t>M</w:t>
      </w:r>
      <w:r w:rsidRPr="006E139C">
        <w:rPr>
          <w:rFonts w:eastAsia="SimSun"/>
          <w:lang w:val="en-US" w:eastAsia="zh-CN"/>
        </w:rPr>
        <w:t>6</w:t>
      </w:r>
      <w:r w:rsidRPr="006E139C">
        <w:rPr>
          <w:rFonts w:eastAsia="MS Mincho"/>
        </w:rPr>
        <w:t xml:space="preserve"> Configuration</w:t>
      </w:r>
      <w:r w:rsidRPr="006E139C">
        <w:tab/>
      </w:r>
      <w:r w:rsidRPr="006E139C">
        <w:fldChar w:fldCharType="begin"/>
      </w:r>
      <w:r w:rsidRPr="006E139C">
        <w:instrText xml:space="preserve"> PAGEREF _Toc162517781 \h </w:instrText>
      </w:r>
      <w:r w:rsidRPr="006E139C">
        <w:fldChar w:fldCharType="separate"/>
      </w:r>
      <w:r w:rsidRPr="006E139C">
        <w:t>141</w:t>
      </w:r>
      <w:r w:rsidRPr="006E139C">
        <w:fldChar w:fldCharType="end"/>
      </w:r>
    </w:p>
    <w:p w14:paraId="5BE0C34D" w14:textId="3C3ABC6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MS Mincho"/>
        </w:rPr>
        <w:t>9.3.1.88</w:t>
      </w:r>
      <w:r w:rsidRPr="006E139C">
        <w:rPr>
          <w:rFonts w:asciiTheme="minorHAnsi" w:eastAsiaTheme="minorEastAsia" w:hAnsiTheme="minorHAnsi" w:cstheme="minorBidi"/>
          <w:kern w:val="2"/>
          <w:sz w:val="22"/>
          <w:szCs w:val="22"/>
          <w14:ligatures w14:val="standardContextual"/>
        </w:rPr>
        <w:tab/>
      </w:r>
      <w:r w:rsidRPr="006E139C">
        <w:rPr>
          <w:rFonts w:eastAsia="MS Mincho"/>
        </w:rPr>
        <w:t>M</w:t>
      </w:r>
      <w:r w:rsidRPr="006E139C">
        <w:rPr>
          <w:rFonts w:eastAsia="SimSun"/>
          <w:lang w:val="en-US" w:eastAsia="zh-CN"/>
        </w:rPr>
        <w:t>7</w:t>
      </w:r>
      <w:r w:rsidRPr="006E139C">
        <w:rPr>
          <w:rFonts w:eastAsia="MS Mincho"/>
        </w:rPr>
        <w:t xml:space="preserve"> Configuration</w:t>
      </w:r>
      <w:r w:rsidRPr="006E139C">
        <w:tab/>
      </w:r>
      <w:r w:rsidRPr="006E139C">
        <w:fldChar w:fldCharType="begin"/>
      </w:r>
      <w:r w:rsidRPr="006E139C">
        <w:instrText xml:space="preserve"> PAGEREF _Toc162517782 \h </w:instrText>
      </w:r>
      <w:r w:rsidRPr="006E139C">
        <w:fldChar w:fldCharType="separate"/>
      </w:r>
      <w:r w:rsidRPr="006E139C">
        <w:t>141</w:t>
      </w:r>
      <w:r w:rsidRPr="006E139C">
        <w:fldChar w:fldCharType="end"/>
      </w:r>
    </w:p>
    <w:p w14:paraId="58B15629" w14:textId="422A1BE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Batang"/>
        </w:rPr>
        <w:t>9.3.1.89</w:t>
      </w:r>
      <w:r w:rsidRPr="006E139C">
        <w:rPr>
          <w:rFonts w:asciiTheme="minorHAnsi" w:eastAsiaTheme="minorEastAsia" w:hAnsiTheme="minorHAnsi" w:cstheme="minorBidi"/>
          <w:kern w:val="2"/>
          <w:sz w:val="22"/>
          <w:szCs w:val="22"/>
          <w14:ligatures w14:val="standardContextual"/>
        </w:rPr>
        <w:tab/>
      </w:r>
      <w:r w:rsidRPr="006E139C">
        <w:rPr>
          <w:rFonts w:eastAsia="SimSun"/>
          <w:lang w:eastAsia="zh-CN"/>
        </w:rPr>
        <w:t>MDT PLMN List</w:t>
      </w:r>
      <w:r w:rsidRPr="006E139C">
        <w:tab/>
      </w:r>
      <w:r w:rsidRPr="006E139C">
        <w:fldChar w:fldCharType="begin"/>
      </w:r>
      <w:r w:rsidRPr="006E139C">
        <w:instrText xml:space="preserve"> PAGEREF _Toc162517783 \h </w:instrText>
      </w:r>
      <w:r w:rsidRPr="006E139C">
        <w:fldChar w:fldCharType="separate"/>
      </w:r>
      <w:r w:rsidRPr="006E139C">
        <w:t>142</w:t>
      </w:r>
      <w:r w:rsidRPr="006E139C">
        <w:fldChar w:fldCharType="end"/>
      </w:r>
    </w:p>
    <w:p w14:paraId="26434008" w14:textId="3E31443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9.3.1.90</w:t>
      </w:r>
      <w:r w:rsidRPr="006E139C">
        <w:rPr>
          <w:rFonts w:asciiTheme="minorHAnsi" w:eastAsiaTheme="minorEastAsia" w:hAnsiTheme="minorHAnsi" w:cstheme="minorBidi"/>
          <w:kern w:val="2"/>
          <w:sz w:val="22"/>
          <w:szCs w:val="22"/>
          <w14:ligatures w14:val="standardContextual"/>
        </w:rPr>
        <w:tab/>
      </w:r>
      <w:r w:rsidRPr="006E139C">
        <w:t>EHC Parameters</w:t>
      </w:r>
      <w:r w:rsidRPr="006E139C">
        <w:tab/>
      </w:r>
      <w:r w:rsidRPr="006E139C">
        <w:fldChar w:fldCharType="begin"/>
      </w:r>
      <w:r w:rsidRPr="006E139C">
        <w:instrText xml:space="preserve"> PAGEREF _Toc162517784 \h </w:instrText>
      </w:r>
      <w:r w:rsidRPr="006E139C">
        <w:fldChar w:fldCharType="separate"/>
      </w:r>
      <w:r w:rsidRPr="006E139C">
        <w:t>142</w:t>
      </w:r>
      <w:r w:rsidRPr="006E139C">
        <w:fldChar w:fldCharType="end"/>
      </w:r>
    </w:p>
    <w:p w14:paraId="7CFC4446" w14:textId="5E3C255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9.3.1.91</w:t>
      </w:r>
      <w:r w:rsidRPr="006E139C">
        <w:rPr>
          <w:rFonts w:asciiTheme="minorHAnsi" w:eastAsiaTheme="minorEastAsia" w:hAnsiTheme="minorHAnsi" w:cstheme="minorBidi"/>
          <w:kern w:val="2"/>
          <w:sz w:val="22"/>
          <w:szCs w:val="22"/>
          <w14:ligatures w14:val="standardContextual"/>
        </w:rPr>
        <w:tab/>
      </w:r>
      <w:r w:rsidRPr="006E139C">
        <w:t>DAPS Request Information</w:t>
      </w:r>
      <w:r w:rsidRPr="006E139C">
        <w:tab/>
      </w:r>
      <w:r w:rsidRPr="006E139C">
        <w:fldChar w:fldCharType="begin"/>
      </w:r>
      <w:r w:rsidRPr="006E139C">
        <w:instrText xml:space="preserve"> PAGEREF _Toc162517785 \h </w:instrText>
      </w:r>
      <w:r w:rsidRPr="006E139C">
        <w:fldChar w:fldCharType="separate"/>
      </w:r>
      <w:r w:rsidRPr="006E139C">
        <w:t>143</w:t>
      </w:r>
      <w:r w:rsidRPr="006E139C">
        <w:fldChar w:fldCharType="end"/>
      </w:r>
    </w:p>
    <w:p w14:paraId="74D43BAB" w14:textId="42191C2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9.3.1.92</w:t>
      </w:r>
      <w:r w:rsidRPr="006E139C">
        <w:rPr>
          <w:rFonts w:asciiTheme="minorHAnsi" w:eastAsiaTheme="minorEastAsia" w:hAnsiTheme="minorHAnsi" w:cstheme="minorBidi"/>
          <w:kern w:val="2"/>
          <w:sz w:val="22"/>
          <w:szCs w:val="22"/>
          <w14:ligatures w14:val="standardContextual"/>
        </w:rPr>
        <w:tab/>
      </w:r>
      <w:r w:rsidRPr="006E139C">
        <w:t>Early Forwarding COUNT Information</w:t>
      </w:r>
      <w:r w:rsidRPr="006E139C">
        <w:tab/>
      </w:r>
      <w:r w:rsidRPr="006E139C">
        <w:fldChar w:fldCharType="begin"/>
      </w:r>
      <w:r w:rsidRPr="006E139C">
        <w:instrText xml:space="preserve"> PAGEREF _Toc162517786 \h </w:instrText>
      </w:r>
      <w:r w:rsidRPr="006E139C">
        <w:fldChar w:fldCharType="separate"/>
      </w:r>
      <w:r w:rsidRPr="006E139C">
        <w:t>143</w:t>
      </w:r>
      <w:r w:rsidRPr="006E139C">
        <w:fldChar w:fldCharType="end"/>
      </w:r>
    </w:p>
    <w:p w14:paraId="0D021446" w14:textId="3CECC8E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rFonts w:eastAsia="SimSun"/>
        </w:rPr>
        <w:t>9.3.1.93</w:t>
      </w:r>
      <w:r w:rsidRPr="006E139C">
        <w:rPr>
          <w:rFonts w:asciiTheme="minorHAnsi" w:eastAsiaTheme="minorEastAsia" w:hAnsiTheme="minorHAnsi" w:cstheme="minorBidi"/>
          <w:kern w:val="2"/>
          <w:sz w:val="22"/>
          <w:szCs w:val="22"/>
          <w14:ligatures w14:val="standardContextual"/>
        </w:rPr>
        <w:tab/>
      </w:r>
      <w:r w:rsidRPr="006E139C">
        <w:rPr>
          <w:rFonts w:eastAsia="SimSun"/>
        </w:rPr>
        <w:t>Alternative QoS Parameters Set List</w:t>
      </w:r>
      <w:r w:rsidRPr="006E139C">
        <w:tab/>
      </w:r>
      <w:r w:rsidRPr="006E139C">
        <w:fldChar w:fldCharType="begin"/>
      </w:r>
      <w:r w:rsidRPr="006E139C">
        <w:instrText xml:space="preserve"> PAGEREF _Toc162517787 \h </w:instrText>
      </w:r>
      <w:r w:rsidRPr="006E139C">
        <w:fldChar w:fldCharType="separate"/>
      </w:r>
      <w:r w:rsidRPr="006E139C">
        <w:t>144</w:t>
      </w:r>
      <w:r w:rsidRPr="006E139C">
        <w:fldChar w:fldCharType="end"/>
      </w:r>
    </w:p>
    <w:p w14:paraId="23D06C5E" w14:textId="00E40CB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9.3.1.94</w:t>
      </w:r>
      <w:r w:rsidRPr="006E139C">
        <w:rPr>
          <w:rFonts w:asciiTheme="minorHAnsi" w:eastAsiaTheme="minorEastAsia" w:hAnsiTheme="minorHAnsi" w:cstheme="minorBidi"/>
          <w:kern w:val="2"/>
          <w:sz w:val="22"/>
          <w:szCs w:val="22"/>
          <w14:ligatures w14:val="standardContextual"/>
        </w:rPr>
        <w:tab/>
      </w:r>
      <w:r w:rsidRPr="006E139C">
        <w:rPr>
          <w:lang w:eastAsia="zh-CN"/>
        </w:rPr>
        <w:t>Extended Slice Support List</w:t>
      </w:r>
      <w:r w:rsidRPr="006E139C">
        <w:tab/>
      </w:r>
      <w:r w:rsidRPr="006E139C">
        <w:fldChar w:fldCharType="begin"/>
      </w:r>
      <w:r w:rsidRPr="006E139C">
        <w:instrText xml:space="preserve"> PAGEREF _Toc162517788 \h </w:instrText>
      </w:r>
      <w:r w:rsidRPr="006E139C">
        <w:fldChar w:fldCharType="separate"/>
      </w:r>
      <w:r w:rsidRPr="006E139C">
        <w:t>144</w:t>
      </w:r>
      <w:r w:rsidRPr="006E139C">
        <w:fldChar w:fldCharType="end"/>
      </w:r>
    </w:p>
    <w:p w14:paraId="0DDA08B3" w14:textId="504200A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9.3.1.95</w:t>
      </w:r>
      <w:r w:rsidRPr="006E139C">
        <w:rPr>
          <w:rFonts w:asciiTheme="minorHAnsi" w:eastAsiaTheme="minorEastAsia" w:hAnsiTheme="minorHAnsi" w:cstheme="minorBidi"/>
          <w:kern w:val="2"/>
          <w:sz w:val="22"/>
          <w:szCs w:val="22"/>
          <w14:ligatures w14:val="standardContextual"/>
        </w:rPr>
        <w:tab/>
      </w:r>
      <w:r w:rsidRPr="006E139C">
        <w:t>Extended gNB-CU-CP Name</w:t>
      </w:r>
      <w:r w:rsidRPr="006E139C">
        <w:tab/>
      </w:r>
      <w:r w:rsidRPr="006E139C">
        <w:fldChar w:fldCharType="begin"/>
      </w:r>
      <w:r w:rsidRPr="006E139C">
        <w:instrText xml:space="preserve"> PAGEREF _Toc162517789 \h </w:instrText>
      </w:r>
      <w:r w:rsidRPr="006E139C">
        <w:fldChar w:fldCharType="separate"/>
      </w:r>
      <w:r w:rsidRPr="006E139C">
        <w:t>144</w:t>
      </w:r>
      <w:r w:rsidRPr="006E139C">
        <w:fldChar w:fldCharType="end"/>
      </w:r>
    </w:p>
    <w:p w14:paraId="008C7780" w14:textId="43BB71A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9.3.1.96</w:t>
      </w:r>
      <w:r w:rsidRPr="006E139C">
        <w:rPr>
          <w:rFonts w:asciiTheme="minorHAnsi" w:eastAsiaTheme="minorEastAsia" w:hAnsiTheme="minorHAnsi" w:cstheme="minorBidi"/>
          <w:kern w:val="2"/>
          <w:sz w:val="22"/>
          <w:szCs w:val="22"/>
          <w14:ligatures w14:val="standardContextual"/>
        </w:rPr>
        <w:tab/>
      </w:r>
      <w:r w:rsidRPr="006E139C">
        <w:t>Extended gNB-CU-UP Name</w:t>
      </w:r>
      <w:r w:rsidRPr="006E139C">
        <w:tab/>
      </w:r>
      <w:r w:rsidRPr="006E139C">
        <w:fldChar w:fldCharType="begin"/>
      </w:r>
      <w:r w:rsidRPr="006E139C">
        <w:instrText xml:space="preserve"> PAGEREF _Toc162517790 \h </w:instrText>
      </w:r>
      <w:r w:rsidRPr="006E139C">
        <w:fldChar w:fldCharType="separate"/>
      </w:r>
      <w:r w:rsidRPr="006E139C">
        <w:t>145</w:t>
      </w:r>
      <w:r w:rsidRPr="006E139C">
        <w:fldChar w:fldCharType="end"/>
      </w:r>
    </w:p>
    <w:p w14:paraId="27D10D05" w14:textId="7F2D334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9.3.1.97</w:t>
      </w:r>
      <w:r w:rsidRPr="006E139C">
        <w:rPr>
          <w:rFonts w:asciiTheme="minorHAnsi" w:eastAsiaTheme="minorEastAsia" w:hAnsiTheme="minorHAnsi" w:cstheme="minorBidi"/>
          <w:kern w:val="2"/>
          <w:sz w:val="22"/>
          <w:szCs w:val="22"/>
          <w14:ligatures w14:val="standardContextual"/>
        </w:rPr>
        <w:tab/>
      </w:r>
      <w:r w:rsidRPr="006E139C">
        <w:t>Extended NR CGI Support List</w:t>
      </w:r>
      <w:r w:rsidRPr="006E139C">
        <w:tab/>
      </w:r>
      <w:r w:rsidRPr="006E139C">
        <w:fldChar w:fldCharType="begin"/>
      </w:r>
      <w:r w:rsidRPr="006E139C">
        <w:instrText xml:space="preserve"> PAGEREF _Toc162517791 \h </w:instrText>
      </w:r>
      <w:r w:rsidRPr="006E139C">
        <w:fldChar w:fldCharType="separate"/>
      </w:r>
      <w:r w:rsidRPr="006E139C">
        <w:t>145</w:t>
      </w:r>
      <w:r w:rsidRPr="006E139C">
        <w:fldChar w:fldCharType="end"/>
      </w:r>
    </w:p>
    <w:p w14:paraId="19ED300B" w14:textId="73AFE27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9.3.1.98</w:t>
      </w:r>
      <w:r w:rsidRPr="006E139C">
        <w:rPr>
          <w:rFonts w:asciiTheme="minorHAnsi" w:eastAsiaTheme="minorEastAsia" w:hAnsiTheme="minorHAnsi" w:cstheme="minorBidi"/>
          <w:kern w:val="2"/>
          <w:sz w:val="22"/>
          <w:szCs w:val="22"/>
          <w14:ligatures w14:val="standardContextual"/>
        </w:rPr>
        <w:tab/>
      </w:r>
      <w:r w:rsidRPr="006E139C">
        <w:t>Direct Forwarding Path Availability</w:t>
      </w:r>
      <w:r w:rsidRPr="006E139C">
        <w:tab/>
      </w:r>
      <w:r w:rsidRPr="006E139C">
        <w:fldChar w:fldCharType="begin"/>
      </w:r>
      <w:r w:rsidRPr="006E139C">
        <w:instrText xml:space="preserve"> PAGEREF _Toc162517792 \h </w:instrText>
      </w:r>
      <w:r w:rsidRPr="006E139C">
        <w:fldChar w:fldCharType="separate"/>
      </w:r>
      <w:r w:rsidRPr="006E139C">
        <w:t>145</w:t>
      </w:r>
      <w:r w:rsidRPr="006E139C">
        <w:fldChar w:fldCharType="end"/>
      </w:r>
    </w:p>
    <w:p w14:paraId="3B58CFF4" w14:textId="67A323F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9.3.1.99</w:t>
      </w:r>
      <w:r w:rsidRPr="006E139C">
        <w:rPr>
          <w:rFonts w:asciiTheme="minorHAnsi" w:eastAsiaTheme="minorEastAsia" w:hAnsiTheme="minorHAnsi" w:cstheme="minorBidi"/>
          <w:kern w:val="2"/>
          <w:sz w:val="22"/>
          <w:szCs w:val="22"/>
          <w14:ligatures w14:val="standardContextual"/>
        </w:rPr>
        <w:tab/>
      </w:r>
      <w:r w:rsidRPr="006E139C">
        <w:t>IAB-donor-CU-UP PSK Info</w:t>
      </w:r>
      <w:r w:rsidRPr="006E139C">
        <w:tab/>
      </w:r>
      <w:r w:rsidRPr="006E139C">
        <w:fldChar w:fldCharType="begin"/>
      </w:r>
      <w:r w:rsidRPr="006E139C">
        <w:instrText xml:space="preserve"> PAGEREF _Toc162517793 \h </w:instrText>
      </w:r>
      <w:r w:rsidRPr="006E139C">
        <w:fldChar w:fldCharType="separate"/>
      </w:r>
      <w:r w:rsidRPr="006E139C">
        <w:t>145</w:t>
      </w:r>
      <w:r w:rsidRPr="006E139C">
        <w:fldChar w:fldCharType="end"/>
      </w:r>
    </w:p>
    <w:p w14:paraId="592E9D71" w14:textId="2F0B770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9.3.1.100</w:t>
      </w:r>
      <w:r w:rsidRPr="006E139C">
        <w:rPr>
          <w:rFonts w:asciiTheme="minorHAnsi" w:eastAsiaTheme="minorEastAsia" w:hAnsiTheme="minorHAnsi" w:cstheme="minorBidi"/>
          <w:kern w:val="2"/>
          <w:sz w:val="22"/>
          <w:szCs w:val="22"/>
          <w14:ligatures w14:val="standardContextual"/>
        </w:rPr>
        <w:tab/>
      </w:r>
      <w:r w:rsidRPr="006E139C">
        <w:t>ECGI Support List</w:t>
      </w:r>
      <w:r w:rsidRPr="006E139C">
        <w:tab/>
      </w:r>
      <w:r w:rsidRPr="006E139C">
        <w:fldChar w:fldCharType="begin"/>
      </w:r>
      <w:r w:rsidRPr="006E139C">
        <w:instrText xml:space="preserve"> PAGEREF _Toc162517794 \h </w:instrText>
      </w:r>
      <w:r w:rsidRPr="006E139C">
        <w:fldChar w:fldCharType="separate"/>
      </w:r>
      <w:r w:rsidRPr="006E139C">
        <w:t>146</w:t>
      </w:r>
      <w:r w:rsidRPr="006E139C">
        <w:fldChar w:fldCharType="end"/>
      </w:r>
    </w:p>
    <w:p w14:paraId="6C5AD975" w14:textId="47D696A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9.3.1.101</w:t>
      </w:r>
      <w:r w:rsidRPr="006E139C">
        <w:rPr>
          <w:rFonts w:asciiTheme="minorHAnsi" w:eastAsiaTheme="minorEastAsia" w:hAnsiTheme="minorHAnsi" w:cstheme="minorBidi"/>
          <w:kern w:val="2"/>
          <w:sz w:val="22"/>
          <w:szCs w:val="22"/>
          <w14:ligatures w14:val="standardContextual"/>
        </w:rPr>
        <w:tab/>
      </w:r>
      <w:r w:rsidRPr="006E139C">
        <w:t>ECGI</w:t>
      </w:r>
      <w:r w:rsidRPr="006E139C">
        <w:tab/>
      </w:r>
      <w:r w:rsidRPr="006E139C">
        <w:fldChar w:fldCharType="begin"/>
      </w:r>
      <w:r w:rsidRPr="006E139C">
        <w:instrText xml:space="preserve"> PAGEREF _Toc162517795 \h </w:instrText>
      </w:r>
      <w:r w:rsidRPr="006E139C">
        <w:fldChar w:fldCharType="separate"/>
      </w:r>
      <w:r w:rsidRPr="006E139C">
        <w:t>146</w:t>
      </w:r>
      <w:r w:rsidRPr="006E139C">
        <w:fldChar w:fldCharType="end"/>
      </w:r>
    </w:p>
    <w:p w14:paraId="74553C6F" w14:textId="0818F6F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w:t>
      </w:r>
      <w:r w:rsidRPr="006E139C">
        <w:rPr>
          <w:lang w:eastAsia="zh-CN"/>
        </w:rPr>
        <w:t>102</w:t>
      </w:r>
      <w:r w:rsidRPr="006E139C">
        <w:rPr>
          <w:rFonts w:asciiTheme="minorHAnsi" w:eastAsiaTheme="minorEastAsia" w:hAnsiTheme="minorHAnsi" w:cstheme="minorBidi"/>
          <w:kern w:val="2"/>
          <w:sz w:val="22"/>
          <w:szCs w:val="22"/>
          <w14:ligatures w14:val="standardContextual"/>
        </w:rPr>
        <w:tab/>
      </w:r>
      <w:r w:rsidRPr="006E139C">
        <w:t>UE Slice Maximum Bit Rate List</w:t>
      </w:r>
      <w:r w:rsidRPr="006E139C">
        <w:tab/>
      </w:r>
      <w:r w:rsidRPr="006E139C">
        <w:fldChar w:fldCharType="begin"/>
      </w:r>
      <w:r w:rsidRPr="006E139C">
        <w:instrText xml:space="preserve"> PAGEREF _Toc162517796 \h </w:instrText>
      </w:r>
      <w:r w:rsidRPr="006E139C">
        <w:fldChar w:fldCharType="separate"/>
      </w:r>
      <w:r w:rsidRPr="006E139C">
        <w:t>146</w:t>
      </w:r>
      <w:r w:rsidRPr="006E139C">
        <w:fldChar w:fldCharType="end"/>
      </w:r>
    </w:p>
    <w:p w14:paraId="04FC73ED" w14:textId="28792D0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w:t>
      </w:r>
      <w:r w:rsidRPr="006E139C">
        <w:rPr>
          <w:lang w:val="en-US" w:eastAsia="zh-CN"/>
        </w:rPr>
        <w:t>103</w:t>
      </w:r>
      <w:r w:rsidRPr="006E139C">
        <w:rPr>
          <w:rFonts w:asciiTheme="minorHAnsi" w:eastAsiaTheme="minorEastAsia" w:hAnsiTheme="minorHAnsi" w:cstheme="minorBidi"/>
          <w:kern w:val="2"/>
          <w:sz w:val="22"/>
          <w:szCs w:val="22"/>
          <w14:ligatures w14:val="standardContextual"/>
        </w:rPr>
        <w:tab/>
      </w:r>
      <w:r w:rsidRPr="006E139C">
        <w:rPr>
          <w:rFonts w:eastAsia="SimHei"/>
          <w:lang w:val="en-US" w:eastAsia="zh-CN"/>
        </w:rPr>
        <w:t>S</w:t>
      </w:r>
      <w:r w:rsidRPr="006E139C">
        <w:rPr>
          <w:rFonts w:eastAsia="SimHei"/>
          <w:lang w:eastAsia="zh-CN"/>
        </w:rPr>
        <w:t xml:space="preserve">urvival </w:t>
      </w:r>
      <w:r w:rsidRPr="006E139C">
        <w:rPr>
          <w:rFonts w:eastAsia="SimHei"/>
          <w:lang w:val="en-US" w:eastAsia="zh-CN"/>
        </w:rPr>
        <w:t>T</w:t>
      </w:r>
      <w:r w:rsidRPr="006E139C">
        <w:rPr>
          <w:rFonts w:eastAsia="SimHei"/>
          <w:lang w:eastAsia="zh-CN"/>
        </w:rPr>
        <w:t>ime</w:t>
      </w:r>
      <w:r w:rsidRPr="006E139C">
        <w:tab/>
      </w:r>
      <w:r w:rsidRPr="006E139C">
        <w:fldChar w:fldCharType="begin"/>
      </w:r>
      <w:r w:rsidRPr="006E139C">
        <w:instrText xml:space="preserve"> PAGEREF _Toc162517797 \h </w:instrText>
      </w:r>
      <w:r w:rsidRPr="006E139C">
        <w:fldChar w:fldCharType="separate"/>
      </w:r>
      <w:r w:rsidRPr="006E139C">
        <w:t>146</w:t>
      </w:r>
      <w:r w:rsidRPr="006E139C">
        <w:fldChar w:fldCharType="end"/>
      </w:r>
    </w:p>
    <w:p w14:paraId="63F7F97A" w14:textId="72D8385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9.3.1.104</w:t>
      </w:r>
      <w:r w:rsidRPr="006E139C">
        <w:rPr>
          <w:rFonts w:asciiTheme="minorHAnsi" w:eastAsiaTheme="minorEastAsia" w:hAnsiTheme="minorHAnsi" w:cstheme="minorBidi"/>
          <w:kern w:val="2"/>
          <w:sz w:val="22"/>
          <w:szCs w:val="22"/>
          <w14:ligatures w14:val="standardContextual"/>
        </w:rPr>
        <w:tab/>
      </w:r>
      <w:r w:rsidRPr="006E139C">
        <w:t>UDC Parameters</w:t>
      </w:r>
      <w:r w:rsidRPr="006E139C">
        <w:tab/>
      </w:r>
      <w:r w:rsidRPr="006E139C">
        <w:fldChar w:fldCharType="begin"/>
      </w:r>
      <w:r w:rsidRPr="006E139C">
        <w:instrText xml:space="preserve"> PAGEREF _Toc162517798 \h </w:instrText>
      </w:r>
      <w:r w:rsidRPr="006E139C">
        <w:fldChar w:fldCharType="separate"/>
      </w:r>
      <w:r w:rsidRPr="006E139C">
        <w:t>146</w:t>
      </w:r>
      <w:r w:rsidRPr="006E139C">
        <w:fldChar w:fldCharType="end"/>
      </w:r>
    </w:p>
    <w:p w14:paraId="3B2AA7DE" w14:textId="265FE23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eastAsia="zh-CN"/>
        </w:rPr>
        <w:t>9.3.1.105</w:t>
      </w:r>
      <w:r w:rsidRPr="006E139C">
        <w:rPr>
          <w:rFonts w:asciiTheme="minorHAnsi" w:eastAsiaTheme="minorEastAsia" w:hAnsiTheme="minorHAnsi" w:cstheme="minorBidi"/>
          <w:kern w:val="2"/>
          <w:sz w:val="22"/>
          <w:szCs w:val="22"/>
          <w14:ligatures w14:val="standardContextual"/>
        </w:rPr>
        <w:tab/>
      </w:r>
      <w:r w:rsidRPr="006E139C">
        <w:rPr>
          <w:lang w:eastAsia="zh-CN"/>
        </w:rPr>
        <w:t>SCG Activation Status</w:t>
      </w:r>
      <w:r w:rsidRPr="006E139C">
        <w:tab/>
      </w:r>
      <w:r w:rsidRPr="006E139C">
        <w:fldChar w:fldCharType="begin"/>
      </w:r>
      <w:r w:rsidRPr="006E139C">
        <w:instrText xml:space="preserve"> PAGEREF _Toc162517799 \h </w:instrText>
      </w:r>
      <w:r w:rsidRPr="006E139C">
        <w:fldChar w:fldCharType="separate"/>
      </w:r>
      <w:r w:rsidRPr="006E139C">
        <w:t>147</w:t>
      </w:r>
      <w:r w:rsidRPr="006E139C">
        <w:fldChar w:fldCharType="end"/>
      </w:r>
    </w:p>
    <w:p w14:paraId="6E76D4B9" w14:textId="6F34129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9.3.1.106</w:t>
      </w:r>
      <w:r w:rsidRPr="006E139C">
        <w:rPr>
          <w:rFonts w:asciiTheme="minorHAnsi" w:eastAsiaTheme="minorEastAsia" w:hAnsiTheme="minorHAnsi" w:cstheme="minorBidi"/>
          <w:kern w:val="2"/>
          <w:sz w:val="22"/>
          <w:szCs w:val="22"/>
          <w14:ligatures w14:val="standardContextual"/>
        </w:rPr>
        <w:tab/>
      </w:r>
      <w:r w:rsidRPr="006E139C">
        <w:t>gNB-CU-CP MBS E1AP ID</w:t>
      </w:r>
      <w:r w:rsidRPr="006E139C">
        <w:tab/>
      </w:r>
      <w:r w:rsidRPr="006E139C">
        <w:fldChar w:fldCharType="begin"/>
      </w:r>
      <w:r w:rsidRPr="006E139C">
        <w:instrText xml:space="preserve"> PAGEREF _Toc162517800 \h </w:instrText>
      </w:r>
      <w:r w:rsidRPr="006E139C">
        <w:fldChar w:fldCharType="separate"/>
      </w:r>
      <w:r w:rsidRPr="006E139C">
        <w:t>148</w:t>
      </w:r>
      <w:r w:rsidRPr="006E139C">
        <w:fldChar w:fldCharType="end"/>
      </w:r>
    </w:p>
    <w:p w14:paraId="5FCBBEAE" w14:textId="1CA4369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9.3.1.107</w:t>
      </w:r>
      <w:r w:rsidRPr="006E139C">
        <w:rPr>
          <w:rFonts w:asciiTheme="minorHAnsi" w:eastAsiaTheme="minorEastAsia" w:hAnsiTheme="minorHAnsi" w:cstheme="minorBidi"/>
          <w:kern w:val="2"/>
          <w:sz w:val="22"/>
          <w:szCs w:val="22"/>
          <w14:ligatures w14:val="standardContextual"/>
        </w:rPr>
        <w:tab/>
      </w:r>
      <w:r w:rsidRPr="006E139C">
        <w:t>gNB-CU-UP MBS E1AP ID</w:t>
      </w:r>
      <w:r w:rsidRPr="006E139C">
        <w:tab/>
      </w:r>
      <w:r w:rsidRPr="006E139C">
        <w:fldChar w:fldCharType="begin"/>
      </w:r>
      <w:r w:rsidRPr="006E139C">
        <w:instrText xml:space="preserve"> PAGEREF _Toc162517801 \h </w:instrText>
      </w:r>
      <w:r w:rsidRPr="006E139C">
        <w:fldChar w:fldCharType="separate"/>
      </w:r>
      <w:r w:rsidRPr="006E139C">
        <w:t>148</w:t>
      </w:r>
      <w:r w:rsidRPr="006E139C">
        <w:fldChar w:fldCharType="end"/>
      </w:r>
    </w:p>
    <w:p w14:paraId="265F149F" w14:textId="30A63D2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9.3.1.108</w:t>
      </w:r>
      <w:r w:rsidRPr="006E139C">
        <w:rPr>
          <w:rFonts w:asciiTheme="minorHAnsi" w:eastAsiaTheme="minorEastAsia" w:hAnsiTheme="minorHAnsi" w:cstheme="minorBidi"/>
          <w:kern w:val="2"/>
          <w:sz w:val="22"/>
          <w:szCs w:val="22"/>
          <w14:ligatures w14:val="standardContextual"/>
        </w:rPr>
        <w:tab/>
      </w:r>
      <w:r w:rsidRPr="006E139C">
        <w:t>Global MBS Session ID</w:t>
      </w:r>
      <w:r w:rsidRPr="006E139C">
        <w:tab/>
      </w:r>
      <w:r w:rsidRPr="006E139C">
        <w:fldChar w:fldCharType="begin"/>
      </w:r>
      <w:r w:rsidRPr="006E139C">
        <w:instrText xml:space="preserve"> PAGEREF _Toc162517802 \h </w:instrText>
      </w:r>
      <w:r w:rsidRPr="006E139C">
        <w:fldChar w:fldCharType="separate"/>
      </w:r>
      <w:r w:rsidRPr="006E139C">
        <w:t>148</w:t>
      </w:r>
      <w:r w:rsidRPr="006E139C">
        <w:fldChar w:fldCharType="end"/>
      </w:r>
    </w:p>
    <w:p w14:paraId="28A6D175" w14:textId="378AA3D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9.3.1.109</w:t>
      </w:r>
      <w:r w:rsidRPr="006E139C">
        <w:rPr>
          <w:rFonts w:asciiTheme="minorHAnsi" w:eastAsiaTheme="minorEastAsia" w:hAnsiTheme="minorHAnsi" w:cstheme="minorBidi"/>
          <w:kern w:val="2"/>
          <w:sz w:val="22"/>
          <w:szCs w:val="22"/>
          <w14:ligatures w14:val="standardContextual"/>
        </w:rPr>
        <w:tab/>
      </w:r>
      <w:r w:rsidRPr="006E139C">
        <w:t>DU Cell Reference</w:t>
      </w:r>
      <w:r w:rsidRPr="006E139C">
        <w:tab/>
      </w:r>
      <w:r w:rsidRPr="006E139C">
        <w:fldChar w:fldCharType="begin"/>
      </w:r>
      <w:r w:rsidRPr="006E139C">
        <w:instrText xml:space="preserve"> PAGEREF _Toc162517803 \h </w:instrText>
      </w:r>
      <w:r w:rsidRPr="006E139C">
        <w:fldChar w:fldCharType="separate"/>
      </w:r>
      <w:r w:rsidRPr="006E139C">
        <w:t>148</w:t>
      </w:r>
      <w:r w:rsidRPr="006E139C">
        <w:fldChar w:fldCharType="end"/>
      </w:r>
    </w:p>
    <w:p w14:paraId="22BE4A1A" w14:textId="5AE7F0B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9.3.1.110</w:t>
      </w:r>
      <w:r w:rsidRPr="006E139C">
        <w:rPr>
          <w:rFonts w:asciiTheme="minorHAnsi" w:eastAsiaTheme="minorEastAsia" w:hAnsiTheme="minorHAnsi" w:cstheme="minorBidi"/>
          <w:kern w:val="2"/>
          <w:sz w:val="22"/>
          <w:szCs w:val="22"/>
          <w14:ligatures w14:val="standardContextual"/>
        </w:rPr>
        <w:tab/>
      </w:r>
      <w:r w:rsidRPr="006E139C">
        <w:t>gNB-CU-UP MBS Support Information</w:t>
      </w:r>
      <w:r w:rsidRPr="006E139C">
        <w:tab/>
      </w:r>
      <w:r w:rsidRPr="006E139C">
        <w:fldChar w:fldCharType="begin"/>
      </w:r>
      <w:r w:rsidRPr="006E139C">
        <w:instrText xml:space="preserve"> PAGEREF _Toc162517804 \h </w:instrText>
      </w:r>
      <w:r w:rsidRPr="006E139C">
        <w:fldChar w:fldCharType="separate"/>
      </w:r>
      <w:r w:rsidRPr="006E139C">
        <w:t>148</w:t>
      </w:r>
      <w:r w:rsidRPr="006E139C">
        <w:fldChar w:fldCharType="end"/>
      </w:r>
    </w:p>
    <w:p w14:paraId="792D7DB1" w14:textId="48C25C1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9.3.1.111</w:t>
      </w:r>
      <w:r w:rsidRPr="006E139C">
        <w:rPr>
          <w:rFonts w:asciiTheme="minorHAnsi" w:eastAsiaTheme="minorEastAsia" w:hAnsiTheme="minorHAnsi" w:cstheme="minorBidi"/>
          <w:kern w:val="2"/>
          <w:sz w:val="22"/>
          <w:szCs w:val="22"/>
          <w14:ligatures w14:val="standardContextual"/>
        </w:rPr>
        <w:tab/>
      </w:r>
      <w:r w:rsidRPr="006E139C">
        <w:t>MBS Area Session ID</w:t>
      </w:r>
      <w:r w:rsidRPr="006E139C">
        <w:tab/>
      </w:r>
      <w:r w:rsidRPr="006E139C">
        <w:fldChar w:fldCharType="begin"/>
      </w:r>
      <w:r w:rsidRPr="006E139C">
        <w:instrText xml:space="preserve"> PAGEREF _Toc162517805 \h </w:instrText>
      </w:r>
      <w:r w:rsidRPr="006E139C">
        <w:fldChar w:fldCharType="separate"/>
      </w:r>
      <w:r w:rsidRPr="006E139C">
        <w:t>149</w:t>
      </w:r>
      <w:r w:rsidRPr="006E139C">
        <w:fldChar w:fldCharType="end"/>
      </w:r>
    </w:p>
    <w:p w14:paraId="613BDC9F" w14:textId="7E232A9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9.3.1.112</w:t>
      </w:r>
      <w:r w:rsidRPr="006E139C">
        <w:rPr>
          <w:rFonts w:asciiTheme="minorHAnsi" w:eastAsiaTheme="minorEastAsia" w:hAnsiTheme="minorHAnsi" w:cstheme="minorBidi"/>
          <w:kern w:val="2"/>
          <w:sz w:val="22"/>
          <w:szCs w:val="22"/>
          <w14:ligatures w14:val="standardContextual"/>
        </w:rPr>
        <w:tab/>
      </w:r>
      <w:r w:rsidRPr="006E139C">
        <w:rPr>
          <w:lang w:eastAsia="ja-JP"/>
        </w:rPr>
        <w:t>BC Bearer Context NG-U TNL Info at 5GC</w:t>
      </w:r>
      <w:r w:rsidRPr="006E139C">
        <w:tab/>
      </w:r>
      <w:r w:rsidRPr="006E139C">
        <w:fldChar w:fldCharType="begin"/>
      </w:r>
      <w:r w:rsidRPr="006E139C">
        <w:instrText xml:space="preserve"> PAGEREF _Toc162517806 \h </w:instrText>
      </w:r>
      <w:r w:rsidRPr="006E139C">
        <w:fldChar w:fldCharType="separate"/>
      </w:r>
      <w:r w:rsidRPr="006E139C">
        <w:t>149</w:t>
      </w:r>
      <w:r w:rsidRPr="006E139C">
        <w:fldChar w:fldCharType="end"/>
      </w:r>
    </w:p>
    <w:p w14:paraId="508B9A33" w14:textId="1563401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9.3.1.113</w:t>
      </w:r>
      <w:r w:rsidRPr="006E139C">
        <w:rPr>
          <w:rFonts w:asciiTheme="minorHAnsi" w:eastAsiaTheme="minorEastAsia" w:hAnsiTheme="minorHAnsi" w:cstheme="minorBidi"/>
          <w:kern w:val="2"/>
          <w:sz w:val="22"/>
          <w:szCs w:val="22"/>
          <w14:ligatures w14:val="standardContextual"/>
        </w:rPr>
        <w:tab/>
      </w:r>
      <w:r w:rsidRPr="006E139C">
        <w:rPr>
          <w:bCs/>
          <w:lang w:eastAsia="ja-JP"/>
        </w:rPr>
        <w:t>MBS NG-U Information at 5GC</w:t>
      </w:r>
      <w:r w:rsidRPr="006E139C">
        <w:tab/>
      </w:r>
      <w:r w:rsidRPr="006E139C">
        <w:fldChar w:fldCharType="begin"/>
      </w:r>
      <w:r w:rsidRPr="006E139C">
        <w:instrText xml:space="preserve"> PAGEREF _Toc162517807 \h </w:instrText>
      </w:r>
      <w:r w:rsidRPr="006E139C">
        <w:fldChar w:fldCharType="separate"/>
      </w:r>
      <w:r w:rsidRPr="006E139C">
        <w:t>149</w:t>
      </w:r>
      <w:r w:rsidRPr="006E139C">
        <w:fldChar w:fldCharType="end"/>
      </w:r>
    </w:p>
    <w:p w14:paraId="16A77996" w14:textId="3A6E197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9.3.1.114</w:t>
      </w:r>
      <w:r w:rsidRPr="006E139C">
        <w:rPr>
          <w:rFonts w:asciiTheme="minorHAnsi" w:eastAsiaTheme="minorEastAsia" w:hAnsiTheme="minorHAnsi" w:cstheme="minorBidi"/>
          <w:kern w:val="2"/>
          <w:sz w:val="22"/>
          <w:szCs w:val="22"/>
          <w14:ligatures w14:val="standardContextual"/>
        </w:rPr>
        <w:tab/>
      </w:r>
      <w:r w:rsidRPr="006E139C">
        <w:t>BC MRB Setup Configuration</w:t>
      </w:r>
      <w:r w:rsidRPr="006E139C">
        <w:tab/>
      </w:r>
      <w:r w:rsidRPr="006E139C">
        <w:fldChar w:fldCharType="begin"/>
      </w:r>
      <w:r w:rsidRPr="006E139C">
        <w:instrText xml:space="preserve"> PAGEREF _Toc162517808 \h </w:instrText>
      </w:r>
      <w:r w:rsidRPr="006E139C">
        <w:fldChar w:fldCharType="separate"/>
      </w:r>
      <w:r w:rsidRPr="006E139C">
        <w:t>150</w:t>
      </w:r>
      <w:r w:rsidRPr="006E139C">
        <w:fldChar w:fldCharType="end"/>
      </w:r>
    </w:p>
    <w:p w14:paraId="31F027EA" w14:textId="49938FE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9.3.1.115</w:t>
      </w:r>
      <w:r w:rsidRPr="006E139C">
        <w:rPr>
          <w:rFonts w:asciiTheme="minorHAnsi" w:eastAsiaTheme="minorEastAsia" w:hAnsiTheme="minorHAnsi" w:cstheme="minorBidi"/>
          <w:kern w:val="2"/>
          <w:sz w:val="22"/>
          <w:szCs w:val="22"/>
          <w14:ligatures w14:val="standardContextual"/>
        </w:rPr>
        <w:tab/>
      </w:r>
      <w:r w:rsidRPr="006E139C">
        <w:t>Requested Action for</w:t>
      </w:r>
      <w:r w:rsidRPr="006E139C">
        <w:rPr>
          <w:lang w:eastAsia="ja-JP"/>
        </w:rPr>
        <w:t xml:space="preserve"> Available Shared NG-U Termination</w:t>
      </w:r>
      <w:r w:rsidRPr="006E139C">
        <w:tab/>
      </w:r>
      <w:r w:rsidRPr="006E139C">
        <w:fldChar w:fldCharType="begin"/>
      </w:r>
      <w:r w:rsidRPr="006E139C">
        <w:instrText xml:space="preserve"> PAGEREF _Toc162517809 \h </w:instrText>
      </w:r>
      <w:r w:rsidRPr="006E139C">
        <w:fldChar w:fldCharType="separate"/>
      </w:r>
      <w:r w:rsidRPr="006E139C">
        <w:t>150</w:t>
      </w:r>
      <w:r w:rsidRPr="006E139C">
        <w:fldChar w:fldCharType="end"/>
      </w:r>
    </w:p>
    <w:p w14:paraId="65380D3A" w14:textId="7FDB96A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9.3.1.116</w:t>
      </w:r>
      <w:r w:rsidRPr="006E139C">
        <w:rPr>
          <w:rFonts w:asciiTheme="minorHAnsi" w:eastAsiaTheme="minorEastAsia" w:hAnsiTheme="minorHAnsi" w:cstheme="minorBidi"/>
          <w:kern w:val="2"/>
          <w:sz w:val="22"/>
          <w:szCs w:val="22"/>
          <w14:ligatures w14:val="standardContextual"/>
        </w:rPr>
        <w:tab/>
      </w:r>
      <w:r w:rsidRPr="006E139C">
        <w:rPr>
          <w:lang w:eastAsia="ja-JP"/>
        </w:rPr>
        <w:t>BC Bearer Context NG-U TNL Info at NG-RAN</w:t>
      </w:r>
      <w:r w:rsidRPr="006E139C">
        <w:tab/>
      </w:r>
      <w:r w:rsidRPr="006E139C">
        <w:fldChar w:fldCharType="begin"/>
      </w:r>
      <w:r w:rsidRPr="006E139C">
        <w:instrText xml:space="preserve"> PAGEREF _Toc162517810 \h </w:instrText>
      </w:r>
      <w:r w:rsidRPr="006E139C">
        <w:fldChar w:fldCharType="separate"/>
      </w:r>
      <w:r w:rsidRPr="006E139C">
        <w:t>150</w:t>
      </w:r>
      <w:r w:rsidRPr="006E139C">
        <w:fldChar w:fldCharType="end"/>
      </w:r>
    </w:p>
    <w:p w14:paraId="32606661" w14:textId="1FAFB29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9.3.1.117</w:t>
      </w:r>
      <w:r w:rsidRPr="006E139C">
        <w:rPr>
          <w:rFonts w:asciiTheme="minorHAnsi" w:eastAsiaTheme="minorEastAsia" w:hAnsiTheme="minorHAnsi" w:cstheme="minorBidi"/>
          <w:kern w:val="2"/>
          <w:sz w:val="22"/>
          <w:szCs w:val="22"/>
          <w14:ligatures w14:val="standardContextual"/>
        </w:rPr>
        <w:tab/>
      </w:r>
      <w:r w:rsidRPr="006E139C">
        <w:rPr>
          <w:bCs/>
          <w:lang w:eastAsia="ja-JP"/>
        </w:rPr>
        <w:t>MBS NG-U Information at NG-RAN</w:t>
      </w:r>
      <w:r w:rsidRPr="006E139C">
        <w:tab/>
      </w:r>
      <w:r w:rsidRPr="006E139C">
        <w:fldChar w:fldCharType="begin"/>
      </w:r>
      <w:r w:rsidRPr="006E139C">
        <w:instrText xml:space="preserve"> PAGEREF _Toc162517811 \h </w:instrText>
      </w:r>
      <w:r w:rsidRPr="006E139C">
        <w:fldChar w:fldCharType="separate"/>
      </w:r>
      <w:r w:rsidRPr="006E139C">
        <w:t>151</w:t>
      </w:r>
      <w:r w:rsidRPr="006E139C">
        <w:fldChar w:fldCharType="end"/>
      </w:r>
    </w:p>
    <w:p w14:paraId="374457D4" w14:textId="36C0B11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9.3.1.118</w:t>
      </w:r>
      <w:r w:rsidRPr="006E139C">
        <w:rPr>
          <w:rFonts w:asciiTheme="minorHAnsi" w:eastAsiaTheme="minorEastAsia" w:hAnsiTheme="minorHAnsi" w:cstheme="minorBidi"/>
          <w:kern w:val="2"/>
          <w:sz w:val="22"/>
          <w:szCs w:val="22"/>
          <w14:ligatures w14:val="standardContextual"/>
        </w:rPr>
        <w:tab/>
      </w:r>
      <w:r w:rsidRPr="006E139C">
        <w:rPr>
          <w:lang w:eastAsia="ja-JP"/>
        </w:rPr>
        <w:t>BC Bearer Context F1-U TNL Info at CU</w:t>
      </w:r>
      <w:r w:rsidRPr="006E139C">
        <w:tab/>
      </w:r>
      <w:r w:rsidRPr="006E139C">
        <w:fldChar w:fldCharType="begin"/>
      </w:r>
      <w:r w:rsidRPr="006E139C">
        <w:instrText xml:space="preserve"> PAGEREF _Toc162517812 \h </w:instrText>
      </w:r>
      <w:r w:rsidRPr="006E139C">
        <w:fldChar w:fldCharType="separate"/>
      </w:r>
      <w:r w:rsidRPr="006E139C">
        <w:t>151</w:t>
      </w:r>
      <w:r w:rsidRPr="006E139C">
        <w:fldChar w:fldCharType="end"/>
      </w:r>
    </w:p>
    <w:p w14:paraId="53EA2985" w14:textId="0C858DB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rPr>
          <w:lang w:val="fr-FR"/>
        </w:rPr>
        <w:t>9.3.1.119</w:t>
      </w:r>
      <w:r w:rsidRPr="006E139C">
        <w:rPr>
          <w:rFonts w:asciiTheme="minorHAnsi" w:eastAsiaTheme="minorEastAsia" w:hAnsiTheme="minorHAnsi" w:cstheme="minorBidi"/>
          <w:kern w:val="2"/>
          <w:sz w:val="22"/>
          <w:szCs w:val="22"/>
          <w14:ligatures w14:val="standardContextual"/>
        </w:rPr>
        <w:tab/>
      </w:r>
      <w:r w:rsidRPr="006E139C">
        <w:rPr>
          <w:lang w:val="fr-FR" w:eastAsia="ja-JP"/>
        </w:rPr>
        <w:t>BC Bearer Context F1-U TNL Info at DU</w:t>
      </w:r>
      <w:r w:rsidRPr="006E139C">
        <w:tab/>
      </w:r>
      <w:r w:rsidRPr="006E139C">
        <w:fldChar w:fldCharType="begin"/>
      </w:r>
      <w:r w:rsidRPr="006E139C">
        <w:instrText xml:space="preserve"> PAGEREF _Toc162517813 \h </w:instrText>
      </w:r>
      <w:r w:rsidRPr="006E139C">
        <w:fldChar w:fldCharType="separate"/>
      </w:r>
      <w:r w:rsidRPr="006E139C">
        <w:t>151</w:t>
      </w:r>
      <w:r w:rsidRPr="006E139C">
        <w:fldChar w:fldCharType="end"/>
      </w:r>
    </w:p>
    <w:p w14:paraId="5947B46C" w14:textId="312AF2B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9.3.1.120</w:t>
      </w:r>
      <w:r w:rsidRPr="006E139C">
        <w:rPr>
          <w:rFonts w:asciiTheme="minorHAnsi" w:eastAsiaTheme="minorEastAsia" w:hAnsiTheme="minorHAnsi" w:cstheme="minorBidi"/>
          <w:kern w:val="2"/>
          <w:sz w:val="22"/>
          <w:szCs w:val="22"/>
          <w14:ligatures w14:val="standardContextual"/>
        </w:rPr>
        <w:tab/>
      </w:r>
      <w:r w:rsidRPr="006E139C">
        <w:t>MC MRB Setup Configuration</w:t>
      </w:r>
      <w:r w:rsidRPr="006E139C">
        <w:tab/>
      </w:r>
      <w:r w:rsidRPr="006E139C">
        <w:fldChar w:fldCharType="begin"/>
      </w:r>
      <w:r w:rsidRPr="006E139C">
        <w:instrText xml:space="preserve"> PAGEREF _Toc162517814 \h </w:instrText>
      </w:r>
      <w:r w:rsidRPr="006E139C">
        <w:fldChar w:fldCharType="separate"/>
      </w:r>
      <w:r w:rsidRPr="006E139C">
        <w:t>152</w:t>
      </w:r>
      <w:r w:rsidRPr="006E139C">
        <w:fldChar w:fldCharType="end"/>
      </w:r>
    </w:p>
    <w:p w14:paraId="2EE17CA9" w14:textId="0514174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9.3.1.121</w:t>
      </w:r>
      <w:r w:rsidRPr="006E139C">
        <w:rPr>
          <w:rFonts w:asciiTheme="minorHAnsi" w:eastAsiaTheme="minorEastAsia" w:hAnsiTheme="minorHAnsi" w:cstheme="minorBidi"/>
          <w:kern w:val="2"/>
          <w:sz w:val="22"/>
          <w:szCs w:val="22"/>
          <w14:ligatures w14:val="standardContextual"/>
        </w:rPr>
        <w:tab/>
      </w:r>
      <w:r w:rsidRPr="006E139C">
        <w:rPr>
          <w:lang w:eastAsia="ja-JP"/>
        </w:rPr>
        <w:t>MC Bearer Context NG-U TNL Info at NG-RAN</w:t>
      </w:r>
      <w:r w:rsidRPr="006E139C">
        <w:tab/>
      </w:r>
      <w:r w:rsidRPr="006E139C">
        <w:fldChar w:fldCharType="begin"/>
      </w:r>
      <w:r w:rsidRPr="006E139C">
        <w:instrText xml:space="preserve"> PAGEREF _Toc162517815 \h </w:instrText>
      </w:r>
      <w:r w:rsidRPr="006E139C">
        <w:fldChar w:fldCharType="separate"/>
      </w:r>
      <w:r w:rsidRPr="006E139C">
        <w:t>152</w:t>
      </w:r>
      <w:r w:rsidRPr="006E139C">
        <w:fldChar w:fldCharType="end"/>
      </w:r>
    </w:p>
    <w:p w14:paraId="1B7828AD" w14:textId="3A07EA1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9.3.1.122</w:t>
      </w:r>
      <w:r w:rsidRPr="006E139C">
        <w:rPr>
          <w:rFonts w:asciiTheme="minorHAnsi" w:eastAsiaTheme="minorEastAsia" w:hAnsiTheme="minorHAnsi" w:cstheme="minorBidi"/>
          <w:kern w:val="2"/>
          <w:sz w:val="22"/>
          <w:szCs w:val="22"/>
          <w14:ligatures w14:val="standardContextual"/>
        </w:rPr>
        <w:tab/>
      </w:r>
      <w:r w:rsidRPr="006E139C">
        <w:rPr>
          <w:lang w:eastAsia="ja-JP"/>
        </w:rPr>
        <w:t>MC Bearer Context NG-U TNL Info at 5GC</w:t>
      </w:r>
      <w:r w:rsidRPr="006E139C">
        <w:tab/>
      </w:r>
      <w:r w:rsidRPr="006E139C">
        <w:fldChar w:fldCharType="begin"/>
      </w:r>
      <w:r w:rsidRPr="006E139C">
        <w:instrText xml:space="preserve"> PAGEREF _Toc162517816 \h </w:instrText>
      </w:r>
      <w:r w:rsidRPr="006E139C">
        <w:fldChar w:fldCharType="separate"/>
      </w:r>
      <w:r w:rsidRPr="006E139C">
        <w:t>153</w:t>
      </w:r>
      <w:r w:rsidRPr="006E139C">
        <w:fldChar w:fldCharType="end"/>
      </w:r>
    </w:p>
    <w:p w14:paraId="6BBD410C" w14:textId="4C6CBBA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9.3.1.123</w:t>
      </w:r>
      <w:r w:rsidRPr="006E139C">
        <w:rPr>
          <w:rFonts w:asciiTheme="minorHAnsi" w:eastAsiaTheme="minorEastAsia" w:hAnsiTheme="minorHAnsi" w:cstheme="minorBidi"/>
          <w:kern w:val="2"/>
          <w:sz w:val="22"/>
          <w:szCs w:val="22"/>
          <w14:ligatures w14:val="standardContextual"/>
        </w:rPr>
        <w:tab/>
      </w:r>
      <w:r w:rsidRPr="006E139C">
        <w:rPr>
          <w:lang w:eastAsia="ja-JP"/>
        </w:rPr>
        <w:t>MC Bearer Context NG-U TNL Info at NG-RAN Request</w:t>
      </w:r>
      <w:r w:rsidRPr="006E139C">
        <w:tab/>
      </w:r>
      <w:r w:rsidRPr="006E139C">
        <w:fldChar w:fldCharType="begin"/>
      </w:r>
      <w:r w:rsidRPr="006E139C">
        <w:instrText xml:space="preserve"> PAGEREF _Toc162517817 \h </w:instrText>
      </w:r>
      <w:r w:rsidRPr="006E139C">
        <w:fldChar w:fldCharType="separate"/>
      </w:r>
      <w:r w:rsidRPr="006E139C">
        <w:t>153</w:t>
      </w:r>
      <w:r w:rsidRPr="006E139C">
        <w:fldChar w:fldCharType="end"/>
      </w:r>
    </w:p>
    <w:p w14:paraId="56755F25" w14:textId="5F5C4CD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9.3.1.124</w:t>
      </w:r>
      <w:r w:rsidRPr="006E139C">
        <w:rPr>
          <w:rFonts w:asciiTheme="minorHAnsi" w:eastAsiaTheme="minorEastAsia" w:hAnsiTheme="minorHAnsi" w:cstheme="minorBidi"/>
          <w:kern w:val="2"/>
          <w:sz w:val="22"/>
          <w:szCs w:val="22"/>
          <w14:ligatures w14:val="standardContextual"/>
        </w:rPr>
        <w:tab/>
      </w:r>
      <w:r w:rsidRPr="006E139C">
        <w:rPr>
          <w:lang w:eastAsia="ja-JP"/>
        </w:rPr>
        <w:t>MC Bearer Context F1-U TNL Info at DU</w:t>
      </w:r>
      <w:r w:rsidRPr="006E139C">
        <w:tab/>
      </w:r>
      <w:r w:rsidRPr="006E139C">
        <w:fldChar w:fldCharType="begin"/>
      </w:r>
      <w:r w:rsidRPr="006E139C">
        <w:instrText xml:space="preserve"> PAGEREF _Toc162517818 \h </w:instrText>
      </w:r>
      <w:r w:rsidRPr="006E139C">
        <w:fldChar w:fldCharType="separate"/>
      </w:r>
      <w:r w:rsidRPr="006E139C">
        <w:t>153</w:t>
      </w:r>
      <w:r w:rsidRPr="006E139C">
        <w:fldChar w:fldCharType="end"/>
      </w:r>
    </w:p>
    <w:p w14:paraId="6FCFFCF5" w14:textId="2E133BE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9.3.1.125</w:t>
      </w:r>
      <w:r w:rsidRPr="006E139C">
        <w:rPr>
          <w:rFonts w:asciiTheme="minorHAnsi" w:eastAsiaTheme="minorEastAsia" w:hAnsiTheme="minorHAnsi" w:cstheme="minorBidi"/>
          <w:kern w:val="2"/>
          <w:sz w:val="22"/>
          <w:szCs w:val="22"/>
          <w14:ligatures w14:val="standardContextual"/>
        </w:rPr>
        <w:tab/>
      </w:r>
      <w:r w:rsidRPr="006E139C">
        <w:t>MBS Multicast F1-U Context Descriptor</w:t>
      </w:r>
      <w:r w:rsidRPr="006E139C">
        <w:tab/>
      </w:r>
      <w:r w:rsidRPr="006E139C">
        <w:fldChar w:fldCharType="begin"/>
      </w:r>
      <w:r w:rsidRPr="006E139C">
        <w:instrText xml:space="preserve"> PAGEREF _Toc162517819 \h </w:instrText>
      </w:r>
      <w:r w:rsidRPr="006E139C">
        <w:fldChar w:fldCharType="separate"/>
      </w:r>
      <w:r w:rsidRPr="006E139C">
        <w:t>153</w:t>
      </w:r>
      <w:r w:rsidRPr="006E139C">
        <w:fldChar w:fldCharType="end"/>
      </w:r>
    </w:p>
    <w:p w14:paraId="19284023" w14:textId="76C9CCC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9.3.1.126</w:t>
      </w:r>
      <w:r w:rsidRPr="006E139C">
        <w:rPr>
          <w:rFonts w:asciiTheme="minorHAnsi" w:eastAsiaTheme="minorEastAsia" w:hAnsiTheme="minorHAnsi" w:cstheme="minorBidi"/>
          <w:kern w:val="2"/>
          <w:sz w:val="22"/>
          <w:szCs w:val="22"/>
          <w14:ligatures w14:val="standardContextual"/>
        </w:rPr>
        <w:tab/>
      </w:r>
      <w:r w:rsidRPr="006E139C">
        <w:t>Void</w:t>
      </w:r>
      <w:r w:rsidRPr="006E139C">
        <w:tab/>
      </w:r>
      <w:r w:rsidRPr="006E139C">
        <w:fldChar w:fldCharType="begin"/>
      </w:r>
      <w:r w:rsidRPr="006E139C">
        <w:instrText xml:space="preserve"> PAGEREF _Toc162517820 \h </w:instrText>
      </w:r>
      <w:r w:rsidRPr="006E139C">
        <w:fldChar w:fldCharType="separate"/>
      </w:r>
      <w:r w:rsidRPr="006E139C">
        <w:t>154</w:t>
      </w:r>
      <w:r w:rsidRPr="006E139C">
        <w:fldChar w:fldCharType="end"/>
      </w:r>
    </w:p>
    <w:p w14:paraId="38313F61" w14:textId="31943A5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9.3.1.127</w:t>
      </w:r>
      <w:r w:rsidRPr="006E139C">
        <w:rPr>
          <w:rFonts w:asciiTheme="minorHAnsi" w:eastAsiaTheme="minorEastAsia" w:hAnsiTheme="minorHAnsi" w:cstheme="minorBidi"/>
          <w:kern w:val="2"/>
          <w:sz w:val="22"/>
          <w:szCs w:val="22"/>
          <w14:ligatures w14:val="standardContextual"/>
        </w:rPr>
        <w:tab/>
      </w:r>
      <w:r w:rsidRPr="006E139C">
        <w:rPr>
          <w:lang w:eastAsia="ja-JP"/>
        </w:rPr>
        <w:t>MC Bearer Context NG-U TNL Info at NG-RAN Modify Response</w:t>
      </w:r>
      <w:r w:rsidRPr="006E139C">
        <w:tab/>
      </w:r>
      <w:r w:rsidRPr="006E139C">
        <w:fldChar w:fldCharType="begin"/>
      </w:r>
      <w:r w:rsidRPr="006E139C">
        <w:instrText xml:space="preserve"> PAGEREF _Toc162517821 \h </w:instrText>
      </w:r>
      <w:r w:rsidRPr="006E139C">
        <w:fldChar w:fldCharType="separate"/>
      </w:r>
      <w:r w:rsidRPr="006E139C">
        <w:t>154</w:t>
      </w:r>
      <w:r w:rsidRPr="006E139C">
        <w:fldChar w:fldCharType="end"/>
      </w:r>
    </w:p>
    <w:p w14:paraId="54593CB6" w14:textId="286BB56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9.3.1.128</w:t>
      </w:r>
      <w:r w:rsidRPr="006E139C">
        <w:rPr>
          <w:rFonts w:asciiTheme="minorHAnsi" w:eastAsiaTheme="minorEastAsia" w:hAnsiTheme="minorHAnsi" w:cstheme="minorBidi"/>
          <w:kern w:val="2"/>
          <w:sz w:val="22"/>
          <w:szCs w:val="22"/>
          <w14:ligatures w14:val="standardContextual"/>
        </w:rPr>
        <w:tab/>
      </w:r>
      <w:r w:rsidRPr="006E139C">
        <w:t>Discard Timer Extended</w:t>
      </w:r>
      <w:r w:rsidRPr="006E139C">
        <w:tab/>
      </w:r>
      <w:r w:rsidRPr="006E139C">
        <w:fldChar w:fldCharType="begin"/>
      </w:r>
      <w:r w:rsidRPr="006E139C">
        <w:instrText xml:space="preserve"> PAGEREF _Toc162517822 \h </w:instrText>
      </w:r>
      <w:r w:rsidRPr="006E139C">
        <w:fldChar w:fldCharType="separate"/>
      </w:r>
      <w:r w:rsidRPr="006E139C">
        <w:t>154</w:t>
      </w:r>
      <w:r w:rsidRPr="006E139C">
        <w:fldChar w:fldCharType="end"/>
      </w:r>
    </w:p>
    <w:p w14:paraId="7E7AEF1A" w14:textId="402DE13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9.3.1.129</w:t>
      </w:r>
      <w:r w:rsidRPr="006E139C">
        <w:rPr>
          <w:rFonts w:asciiTheme="minorHAnsi" w:eastAsiaTheme="minorEastAsia" w:hAnsiTheme="minorHAnsi" w:cstheme="minorBidi"/>
          <w:kern w:val="2"/>
          <w:sz w:val="22"/>
          <w:szCs w:val="22"/>
          <w14:ligatures w14:val="standardContextual"/>
        </w:rPr>
        <w:tab/>
      </w:r>
      <w:r w:rsidRPr="006E139C">
        <w:t xml:space="preserve">MDT PLMN </w:t>
      </w:r>
      <w:r w:rsidRPr="006E139C">
        <w:rPr>
          <w:rFonts w:eastAsia="SimSun"/>
          <w:lang w:val="en-US" w:eastAsia="zh-CN"/>
        </w:rPr>
        <w:t xml:space="preserve">Modification </w:t>
      </w:r>
      <w:r w:rsidRPr="006E139C">
        <w:t>List</w:t>
      </w:r>
      <w:r w:rsidRPr="006E139C">
        <w:tab/>
      </w:r>
      <w:r w:rsidRPr="006E139C">
        <w:fldChar w:fldCharType="begin"/>
      </w:r>
      <w:r w:rsidRPr="006E139C">
        <w:instrText xml:space="preserve"> PAGEREF _Toc162517823 \h </w:instrText>
      </w:r>
      <w:r w:rsidRPr="006E139C">
        <w:fldChar w:fldCharType="separate"/>
      </w:r>
      <w:r w:rsidRPr="006E139C">
        <w:t>154</w:t>
      </w:r>
      <w:r w:rsidRPr="006E139C">
        <w:fldChar w:fldCharType="end"/>
      </w:r>
    </w:p>
    <w:p w14:paraId="4D33A23E" w14:textId="61C9EA4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9.3.1.130</w:t>
      </w:r>
      <w:r w:rsidRPr="006E139C">
        <w:rPr>
          <w:rFonts w:asciiTheme="minorHAnsi" w:eastAsiaTheme="minorEastAsia" w:hAnsiTheme="minorHAnsi" w:cstheme="minorBidi"/>
          <w:kern w:val="2"/>
          <w:sz w:val="22"/>
          <w:szCs w:val="22"/>
          <w14:ligatures w14:val="standardContextual"/>
        </w:rPr>
        <w:tab/>
      </w:r>
      <w:r w:rsidRPr="006E139C">
        <w:t>MRB Progress Information</w:t>
      </w:r>
      <w:r w:rsidRPr="006E139C">
        <w:tab/>
      </w:r>
      <w:r w:rsidRPr="006E139C">
        <w:fldChar w:fldCharType="begin"/>
      </w:r>
      <w:r w:rsidRPr="006E139C">
        <w:instrText xml:space="preserve"> PAGEREF _Toc162517824 \h </w:instrText>
      </w:r>
      <w:r w:rsidRPr="006E139C">
        <w:fldChar w:fldCharType="separate"/>
      </w:r>
      <w:r w:rsidRPr="006E139C">
        <w:t>155</w:t>
      </w:r>
      <w:r w:rsidRPr="006E139C">
        <w:fldChar w:fldCharType="end"/>
      </w:r>
    </w:p>
    <w:p w14:paraId="50E410A5" w14:textId="66FC9BF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9.3.1.131</w:t>
      </w:r>
      <w:r w:rsidRPr="006E139C">
        <w:rPr>
          <w:rFonts w:asciiTheme="minorHAnsi" w:eastAsiaTheme="minorEastAsia" w:hAnsiTheme="minorHAnsi" w:cstheme="minorBidi"/>
          <w:kern w:val="2"/>
          <w:sz w:val="22"/>
          <w:szCs w:val="22"/>
          <w14:ligatures w14:val="standardContextual"/>
        </w:rPr>
        <w:tab/>
      </w:r>
      <w:r w:rsidRPr="006E139C">
        <w:t>MRB Progress Information Type</w:t>
      </w:r>
      <w:r w:rsidRPr="006E139C">
        <w:tab/>
      </w:r>
      <w:r w:rsidRPr="006E139C">
        <w:fldChar w:fldCharType="begin"/>
      </w:r>
      <w:r w:rsidRPr="006E139C">
        <w:instrText xml:space="preserve"> PAGEREF _Toc162517825 \h </w:instrText>
      </w:r>
      <w:r w:rsidRPr="006E139C">
        <w:fldChar w:fldCharType="separate"/>
      </w:r>
      <w:r w:rsidRPr="006E139C">
        <w:t>155</w:t>
      </w:r>
      <w:r w:rsidRPr="006E139C">
        <w:fldChar w:fldCharType="end"/>
      </w:r>
    </w:p>
    <w:p w14:paraId="585F67E6" w14:textId="530DCAF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9.3.1.132</w:t>
      </w:r>
      <w:r w:rsidRPr="006E139C">
        <w:rPr>
          <w:rFonts w:asciiTheme="minorHAnsi" w:eastAsiaTheme="minorEastAsia" w:hAnsiTheme="minorHAnsi" w:cstheme="minorBidi"/>
          <w:kern w:val="2"/>
          <w:sz w:val="22"/>
          <w:szCs w:val="22"/>
          <w14:ligatures w14:val="standardContextual"/>
        </w:rPr>
        <w:tab/>
      </w:r>
      <w:r w:rsidRPr="006E139C">
        <w:t>MC Forwarding Resource ID</w:t>
      </w:r>
      <w:r w:rsidRPr="006E139C">
        <w:tab/>
      </w:r>
      <w:r w:rsidRPr="006E139C">
        <w:fldChar w:fldCharType="begin"/>
      </w:r>
      <w:r w:rsidRPr="006E139C">
        <w:instrText xml:space="preserve"> PAGEREF _Toc162517826 \h </w:instrText>
      </w:r>
      <w:r w:rsidRPr="006E139C">
        <w:fldChar w:fldCharType="separate"/>
      </w:r>
      <w:r w:rsidRPr="006E139C">
        <w:t>155</w:t>
      </w:r>
      <w:r w:rsidRPr="006E139C">
        <w:fldChar w:fldCharType="end"/>
      </w:r>
    </w:p>
    <w:p w14:paraId="5F21DA37" w14:textId="5C65E70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9.3.1.133</w:t>
      </w:r>
      <w:r w:rsidRPr="006E139C">
        <w:rPr>
          <w:rFonts w:asciiTheme="minorHAnsi" w:eastAsiaTheme="minorEastAsia" w:hAnsiTheme="minorHAnsi" w:cstheme="minorBidi"/>
          <w:kern w:val="2"/>
          <w:sz w:val="22"/>
          <w:szCs w:val="22"/>
          <w14:ligatures w14:val="standardContextual"/>
        </w:rPr>
        <w:tab/>
      </w:r>
      <w:r w:rsidRPr="006E139C">
        <w:t>MBS Session Associated Information</w:t>
      </w:r>
      <w:r w:rsidRPr="006E139C">
        <w:tab/>
      </w:r>
      <w:r w:rsidRPr="006E139C">
        <w:fldChar w:fldCharType="begin"/>
      </w:r>
      <w:r w:rsidRPr="006E139C">
        <w:instrText xml:space="preserve"> PAGEREF _Toc162517827 \h </w:instrText>
      </w:r>
      <w:r w:rsidRPr="006E139C">
        <w:fldChar w:fldCharType="separate"/>
      </w:r>
      <w:r w:rsidRPr="006E139C">
        <w:t>155</w:t>
      </w:r>
      <w:r w:rsidRPr="006E139C">
        <w:fldChar w:fldCharType="end"/>
      </w:r>
    </w:p>
    <w:p w14:paraId="30BD4CE5" w14:textId="5E4787B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9.3.1.134</w:t>
      </w:r>
      <w:r w:rsidRPr="006E139C">
        <w:rPr>
          <w:rFonts w:asciiTheme="minorHAnsi" w:eastAsiaTheme="minorEastAsia" w:hAnsiTheme="minorHAnsi" w:cstheme="minorBidi"/>
          <w:kern w:val="2"/>
          <w:sz w:val="22"/>
          <w:szCs w:val="22"/>
          <w14:ligatures w14:val="standardContextual"/>
        </w:rPr>
        <w:tab/>
      </w:r>
      <w:r w:rsidRPr="006E139C">
        <w:t>MC Forwarding Resource Request</w:t>
      </w:r>
      <w:r w:rsidRPr="006E139C">
        <w:tab/>
      </w:r>
      <w:r w:rsidRPr="006E139C">
        <w:fldChar w:fldCharType="begin"/>
      </w:r>
      <w:r w:rsidRPr="006E139C">
        <w:instrText xml:space="preserve"> PAGEREF _Toc162517828 \h </w:instrText>
      </w:r>
      <w:r w:rsidRPr="006E139C">
        <w:fldChar w:fldCharType="separate"/>
      </w:r>
      <w:r w:rsidRPr="006E139C">
        <w:t>156</w:t>
      </w:r>
      <w:r w:rsidRPr="006E139C">
        <w:fldChar w:fldCharType="end"/>
      </w:r>
    </w:p>
    <w:p w14:paraId="693BA9A8" w14:textId="6B13B15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9.3.1.135</w:t>
      </w:r>
      <w:r w:rsidRPr="006E139C">
        <w:rPr>
          <w:rFonts w:asciiTheme="minorHAnsi" w:eastAsiaTheme="minorEastAsia" w:hAnsiTheme="minorHAnsi" w:cstheme="minorBidi"/>
          <w:kern w:val="2"/>
          <w:sz w:val="22"/>
          <w:szCs w:val="22"/>
          <w14:ligatures w14:val="standardContextual"/>
        </w:rPr>
        <w:tab/>
      </w:r>
      <w:r w:rsidRPr="006E139C">
        <w:t>MC Forwarding Resource Indication</w:t>
      </w:r>
      <w:r w:rsidRPr="006E139C">
        <w:tab/>
      </w:r>
      <w:r w:rsidRPr="006E139C">
        <w:fldChar w:fldCharType="begin"/>
      </w:r>
      <w:r w:rsidRPr="006E139C">
        <w:instrText xml:space="preserve"> PAGEREF _Toc162517829 \h </w:instrText>
      </w:r>
      <w:r w:rsidRPr="006E139C">
        <w:fldChar w:fldCharType="separate"/>
      </w:r>
      <w:r w:rsidRPr="006E139C">
        <w:t>156</w:t>
      </w:r>
      <w:r w:rsidRPr="006E139C">
        <w:fldChar w:fldCharType="end"/>
      </w:r>
    </w:p>
    <w:p w14:paraId="30E88246" w14:textId="3AFB80B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9.3.1.136</w:t>
      </w:r>
      <w:r w:rsidRPr="006E139C">
        <w:rPr>
          <w:rFonts w:asciiTheme="minorHAnsi" w:eastAsiaTheme="minorEastAsia" w:hAnsiTheme="minorHAnsi" w:cstheme="minorBidi"/>
          <w:kern w:val="2"/>
          <w:sz w:val="22"/>
          <w:szCs w:val="22"/>
          <w14:ligatures w14:val="standardContextual"/>
        </w:rPr>
        <w:tab/>
      </w:r>
      <w:r w:rsidRPr="006E139C">
        <w:t>MC Forwarding Resource Response</w:t>
      </w:r>
      <w:r w:rsidRPr="006E139C">
        <w:tab/>
      </w:r>
      <w:r w:rsidRPr="006E139C">
        <w:fldChar w:fldCharType="begin"/>
      </w:r>
      <w:r w:rsidRPr="006E139C">
        <w:instrText xml:space="preserve"> PAGEREF _Toc162517830 \h </w:instrText>
      </w:r>
      <w:r w:rsidRPr="006E139C">
        <w:fldChar w:fldCharType="separate"/>
      </w:r>
      <w:r w:rsidRPr="006E139C">
        <w:t>156</w:t>
      </w:r>
      <w:r w:rsidRPr="006E139C">
        <w:fldChar w:fldCharType="end"/>
      </w:r>
    </w:p>
    <w:p w14:paraId="62DA9503" w14:textId="661DEA3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9.3.1.137</w:t>
      </w:r>
      <w:r w:rsidRPr="006E139C">
        <w:rPr>
          <w:rFonts w:asciiTheme="minorHAnsi" w:eastAsiaTheme="minorEastAsia" w:hAnsiTheme="minorHAnsi" w:cstheme="minorBidi"/>
          <w:kern w:val="2"/>
          <w:sz w:val="22"/>
          <w:szCs w:val="22"/>
          <w14:ligatures w14:val="standardContextual"/>
        </w:rPr>
        <w:tab/>
      </w:r>
      <w:r w:rsidRPr="006E139C">
        <w:t>MC Forwarding Resource Release</w:t>
      </w:r>
      <w:r w:rsidRPr="006E139C">
        <w:tab/>
      </w:r>
      <w:r w:rsidRPr="006E139C">
        <w:fldChar w:fldCharType="begin"/>
      </w:r>
      <w:r w:rsidRPr="006E139C">
        <w:instrText xml:space="preserve"> PAGEREF _Toc162517831 \h </w:instrText>
      </w:r>
      <w:r w:rsidRPr="006E139C">
        <w:fldChar w:fldCharType="separate"/>
      </w:r>
      <w:r w:rsidRPr="006E139C">
        <w:t>157</w:t>
      </w:r>
      <w:r w:rsidRPr="006E139C">
        <w:fldChar w:fldCharType="end"/>
      </w:r>
    </w:p>
    <w:p w14:paraId="76938F45" w14:textId="1342484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9.3.1.138</w:t>
      </w:r>
      <w:r w:rsidRPr="006E139C">
        <w:rPr>
          <w:rFonts w:asciiTheme="minorHAnsi" w:eastAsiaTheme="minorEastAsia" w:hAnsiTheme="minorHAnsi" w:cstheme="minorBidi"/>
          <w:kern w:val="2"/>
          <w:sz w:val="22"/>
          <w:szCs w:val="22"/>
          <w14:ligatures w14:val="standardContextual"/>
        </w:rPr>
        <w:tab/>
      </w:r>
      <w:r w:rsidRPr="006E139C">
        <w:t>MC Forwarding Resource Release Indication</w:t>
      </w:r>
      <w:r w:rsidRPr="006E139C">
        <w:tab/>
      </w:r>
      <w:r w:rsidRPr="006E139C">
        <w:fldChar w:fldCharType="begin"/>
      </w:r>
      <w:r w:rsidRPr="006E139C">
        <w:instrText xml:space="preserve"> PAGEREF _Toc162517832 \h </w:instrText>
      </w:r>
      <w:r w:rsidRPr="006E139C">
        <w:fldChar w:fldCharType="separate"/>
      </w:r>
      <w:r w:rsidRPr="006E139C">
        <w:t>157</w:t>
      </w:r>
      <w:r w:rsidRPr="006E139C">
        <w:fldChar w:fldCharType="end"/>
      </w:r>
    </w:p>
    <w:p w14:paraId="15EC3B96" w14:textId="1EEDC7C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9.3.1.139</w:t>
      </w:r>
      <w:r w:rsidRPr="006E139C">
        <w:rPr>
          <w:rFonts w:asciiTheme="minorHAnsi" w:eastAsiaTheme="minorEastAsia" w:hAnsiTheme="minorHAnsi" w:cstheme="minorBidi"/>
          <w:kern w:val="2"/>
          <w:sz w:val="22"/>
          <w:szCs w:val="22"/>
          <w14:ligatures w14:val="standardContextual"/>
        </w:rPr>
        <w:tab/>
      </w:r>
      <w:r w:rsidRPr="006E139C">
        <w:t>Multicast F1-U Context ReferenceE1</w:t>
      </w:r>
      <w:r w:rsidRPr="006E139C">
        <w:tab/>
      </w:r>
      <w:r w:rsidRPr="006E139C">
        <w:fldChar w:fldCharType="begin"/>
      </w:r>
      <w:r w:rsidRPr="006E139C">
        <w:instrText xml:space="preserve"> PAGEREF _Toc162517833 \h </w:instrText>
      </w:r>
      <w:r w:rsidRPr="006E139C">
        <w:fldChar w:fldCharType="separate"/>
      </w:r>
      <w:r w:rsidRPr="006E139C">
        <w:t>157</w:t>
      </w:r>
      <w:r w:rsidRPr="006E139C">
        <w:fldChar w:fldCharType="end"/>
      </w:r>
    </w:p>
    <w:p w14:paraId="22B6A42A" w14:textId="006C832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9.3.1.139a</w:t>
      </w:r>
      <w:r w:rsidRPr="006E139C">
        <w:rPr>
          <w:rFonts w:asciiTheme="minorHAnsi" w:eastAsiaTheme="minorEastAsia" w:hAnsiTheme="minorHAnsi" w:cstheme="minorBidi"/>
          <w:kern w:val="2"/>
          <w:sz w:val="22"/>
          <w:szCs w:val="22"/>
          <w14:ligatures w14:val="standardContextual"/>
        </w:rPr>
        <w:tab/>
      </w:r>
      <w:r w:rsidRPr="006E139C">
        <w:t>Broadcast F1-U Context ReferenceE1</w:t>
      </w:r>
      <w:r w:rsidRPr="006E139C">
        <w:tab/>
      </w:r>
      <w:r w:rsidRPr="006E139C">
        <w:fldChar w:fldCharType="begin"/>
      </w:r>
      <w:r w:rsidRPr="006E139C">
        <w:instrText xml:space="preserve"> PAGEREF _Toc162517834 \h </w:instrText>
      </w:r>
      <w:r w:rsidRPr="006E139C">
        <w:fldChar w:fldCharType="separate"/>
      </w:r>
      <w:r w:rsidRPr="006E139C">
        <w:t>157</w:t>
      </w:r>
      <w:r w:rsidRPr="006E139C">
        <w:fldChar w:fldCharType="end"/>
      </w:r>
    </w:p>
    <w:p w14:paraId="53C49B59" w14:textId="59ACDD0B"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w:t>
      </w:r>
      <w:r w:rsidRPr="006E139C">
        <w:rPr>
          <w:lang w:eastAsia="zh-CN"/>
        </w:rPr>
        <w:t>3</w:t>
      </w:r>
      <w:r w:rsidRPr="006E139C">
        <w:t>.1.</w:t>
      </w:r>
      <w:r w:rsidRPr="006E139C">
        <w:rPr>
          <w:lang w:eastAsia="zh-CN"/>
        </w:rPr>
        <w:t>140</w:t>
      </w:r>
      <w:r w:rsidRPr="006E139C">
        <w:rPr>
          <w:rFonts w:asciiTheme="minorHAnsi" w:eastAsiaTheme="minorEastAsia" w:hAnsiTheme="minorHAnsi" w:cstheme="minorBidi"/>
          <w:kern w:val="2"/>
          <w:sz w:val="22"/>
          <w:szCs w:val="22"/>
          <w14:ligatures w14:val="standardContextual"/>
        </w:rPr>
        <w:tab/>
      </w:r>
      <w:r w:rsidRPr="006E139C">
        <w:t>MBS Session Associated Information</w:t>
      </w:r>
      <w:r w:rsidRPr="006E139C">
        <w:rPr>
          <w:lang w:eastAsia="zh-CN"/>
        </w:rPr>
        <w:t xml:space="preserve"> Non-Support-to-Support</w:t>
      </w:r>
      <w:r w:rsidRPr="006E139C">
        <w:tab/>
      </w:r>
      <w:r w:rsidRPr="006E139C">
        <w:fldChar w:fldCharType="begin"/>
      </w:r>
      <w:r w:rsidRPr="006E139C">
        <w:instrText xml:space="preserve"> PAGEREF _Toc162517835 \h </w:instrText>
      </w:r>
      <w:r w:rsidRPr="006E139C">
        <w:fldChar w:fldCharType="separate"/>
      </w:r>
      <w:r w:rsidRPr="006E139C">
        <w:t>157</w:t>
      </w:r>
      <w:r w:rsidRPr="006E139C">
        <w:fldChar w:fldCharType="end"/>
      </w:r>
    </w:p>
    <w:p w14:paraId="38889919" w14:textId="7C0DA38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9.3.1.</w:t>
      </w:r>
      <w:r w:rsidRPr="006E139C">
        <w:rPr>
          <w:lang w:eastAsia="zh-CN"/>
        </w:rPr>
        <w:t>141</w:t>
      </w:r>
      <w:r w:rsidRPr="006E139C">
        <w:rPr>
          <w:rFonts w:asciiTheme="minorHAnsi" w:eastAsiaTheme="minorEastAsia" w:hAnsiTheme="minorHAnsi" w:cstheme="minorBidi"/>
          <w:kern w:val="2"/>
          <w:sz w:val="22"/>
          <w:szCs w:val="22"/>
          <w14:ligatures w14:val="standardContextual"/>
        </w:rPr>
        <w:tab/>
      </w:r>
      <w:r w:rsidRPr="006E139C">
        <w:t>MBS</w:t>
      </w:r>
      <w:r w:rsidRPr="006E139C">
        <w:rPr>
          <w:lang w:eastAsia="zh-CN"/>
        </w:rPr>
        <w:t xml:space="preserve"> </w:t>
      </w:r>
      <w:r w:rsidRPr="006E139C">
        <w:t>Session</w:t>
      </w:r>
      <w:r w:rsidRPr="006E139C">
        <w:rPr>
          <w:lang w:eastAsia="zh-CN"/>
        </w:rPr>
        <w:t xml:space="preserve"> </w:t>
      </w:r>
      <w:r w:rsidRPr="006E139C">
        <w:t>Associated</w:t>
      </w:r>
      <w:r w:rsidRPr="006E139C">
        <w:rPr>
          <w:lang w:eastAsia="zh-CN"/>
        </w:rPr>
        <w:t xml:space="preserve"> </w:t>
      </w:r>
      <w:r w:rsidRPr="006E139C">
        <w:t>Information</w:t>
      </w:r>
      <w:r w:rsidRPr="006E139C">
        <w:rPr>
          <w:lang w:eastAsia="zh-CN"/>
        </w:rPr>
        <w:t xml:space="preserve"> </w:t>
      </w:r>
      <w:r w:rsidRPr="006E139C">
        <w:t>List</w:t>
      </w:r>
      <w:r w:rsidRPr="006E139C">
        <w:tab/>
      </w:r>
      <w:r w:rsidRPr="006E139C">
        <w:fldChar w:fldCharType="begin"/>
      </w:r>
      <w:r w:rsidRPr="006E139C">
        <w:instrText xml:space="preserve"> PAGEREF _Toc162517836 \h </w:instrText>
      </w:r>
      <w:r w:rsidRPr="006E139C">
        <w:fldChar w:fldCharType="separate"/>
      </w:r>
      <w:r w:rsidRPr="006E139C">
        <w:t>158</w:t>
      </w:r>
      <w:r w:rsidRPr="006E139C">
        <w:fldChar w:fldCharType="end"/>
      </w:r>
    </w:p>
    <w:p w14:paraId="6B661FE8" w14:textId="0372217A"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lastRenderedPageBreak/>
        <w:t>9.3.2</w:t>
      </w:r>
      <w:r w:rsidRPr="006E139C">
        <w:rPr>
          <w:rFonts w:asciiTheme="minorHAnsi" w:eastAsiaTheme="minorEastAsia" w:hAnsiTheme="minorHAnsi" w:cstheme="minorBidi"/>
          <w:kern w:val="2"/>
          <w:sz w:val="22"/>
          <w:szCs w:val="22"/>
          <w14:ligatures w14:val="standardContextual"/>
        </w:rPr>
        <w:tab/>
      </w:r>
      <w:r w:rsidRPr="006E139C">
        <w:t>Transport Network Layer Related IEs</w:t>
      </w:r>
      <w:r w:rsidRPr="006E139C">
        <w:tab/>
      </w:r>
      <w:r w:rsidRPr="006E139C">
        <w:fldChar w:fldCharType="begin"/>
      </w:r>
      <w:r w:rsidRPr="006E139C">
        <w:instrText xml:space="preserve"> PAGEREF _Toc162517837 \h </w:instrText>
      </w:r>
      <w:r w:rsidRPr="006E139C">
        <w:fldChar w:fldCharType="separate"/>
      </w:r>
      <w:r w:rsidRPr="006E139C">
        <w:t>158</w:t>
      </w:r>
      <w:r w:rsidRPr="006E139C">
        <w:fldChar w:fldCharType="end"/>
      </w:r>
    </w:p>
    <w:p w14:paraId="47E30097" w14:textId="0D05BB3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9.3.2.1</w:t>
      </w:r>
      <w:r w:rsidRPr="006E139C">
        <w:rPr>
          <w:rFonts w:asciiTheme="minorHAnsi" w:eastAsiaTheme="minorEastAsia" w:hAnsiTheme="minorHAnsi" w:cstheme="minorBidi"/>
          <w:kern w:val="2"/>
          <w:sz w:val="22"/>
          <w:szCs w:val="22"/>
          <w14:ligatures w14:val="standardContextual"/>
        </w:rPr>
        <w:tab/>
      </w:r>
      <w:r w:rsidRPr="006E139C">
        <w:t>UP Transport Layer Information</w:t>
      </w:r>
      <w:r w:rsidRPr="006E139C">
        <w:tab/>
      </w:r>
      <w:r w:rsidRPr="006E139C">
        <w:fldChar w:fldCharType="begin"/>
      </w:r>
      <w:r w:rsidRPr="006E139C">
        <w:instrText xml:space="preserve"> PAGEREF _Toc162517838 \h </w:instrText>
      </w:r>
      <w:r w:rsidRPr="006E139C">
        <w:fldChar w:fldCharType="separate"/>
      </w:r>
      <w:r w:rsidRPr="006E139C">
        <w:t>158</w:t>
      </w:r>
      <w:r w:rsidRPr="006E139C">
        <w:fldChar w:fldCharType="end"/>
      </w:r>
    </w:p>
    <w:p w14:paraId="6A9A7DB0" w14:textId="54859F7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9.3.2.2</w:t>
      </w:r>
      <w:r w:rsidRPr="006E139C">
        <w:rPr>
          <w:rFonts w:asciiTheme="minorHAnsi" w:eastAsiaTheme="minorEastAsia" w:hAnsiTheme="minorHAnsi" w:cstheme="minorBidi"/>
          <w:kern w:val="2"/>
          <w:sz w:val="22"/>
          <w:szCs w:val="22"/>
          <w14:ligatures w14:val="standardContextual"/>
        </w:rPr>
        <w:tab/>
      </w:r>
      <w:r w:rsidRPr="006E139C">
        <w:t>CP Transport Layer Information</w:t>
      </w:r>
      <w:r w:rsidRPr="006E139C">
        <w:tab/>
      </w:r>
      <w:r w:rsidRPr="006E139C">
        <w:fldChar w:fldCharType="begin"/>
      </w:r>
      <w:r w:rsidRPr="006E139C">
        <w:instrText xml:space="preserve"> PAGEREF _Toc162517839 \h </w:instrText>
      </w:r>
      <w:r w:rsidRPr="006E139C">
        <w:fldChar w:fldCharType="separate"/>
      </w:r>
      <w:r w:rsidRPr="006E139C">
        <w:t>158</w:t>
      </w:r>
      <w:r w:rsidRPr="006E139C">
        <w:fldChar w:fldCharType="end"/>
      </w:r>
    </w:p>
    <w:p w14:paraId="43D4CB2A" w14:textId="0CE2268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9.3.2.3</w:t>
      </w:r>
      <w:r w:rsidRPr="006E139C">
        <w:rPr>
          <w:rFonts w:asciiTheme="minorHAnsi" w:eastAsiaTheme="minorEastAsia" w:hAnsiTheme="minorHAnsi" w:cstheme="minorBidi"/>
          <w:kern w:val="2"/>
          <w:sz w:val="22"/>
          <w:szCs w:val="22"/>
          <w14:ligatures w14:val="standardContextual"/>
        </w:rPr>
        <w:tab/>
      </w:r>
      <w:r w:rsidRPr="006E139C">
        <w:t>GTP-TEID</w:t>
      </w:r>
      <w:r w:rsidRPr="006E139C">
        <w:tab/>
      </w:r>
      <w:r w:rsidRPr="006E139C">
        <w:fldChar w:fldCharType="begin"/>
      </w:r>
      <w:r w:rsidRPr="006E139C">
        <w:instrText xml:space="preserve"> PAGEREF _Toc162517840 \h </w:instrText>
      </w:r>
      <w:r w:rsidRPr="006E139C">
        <w:fldChar w:fldCharType="separate"/>
      </w:r>
      <w:r w:rsidRPr="006E139C">
        <w:t>159</w:t>
      </w:r>
      <w:r w:rsidRPr="006E139C">
        <w:fldChar w:fldCharType="end"/>
      </w:r>
    </w:p>
    <w:p w14:paraId="5582D842" w14:textId="69E8436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9.3.2.4</w:t>
      </w:r>
      <w:r w:rsidRPr="006E139C">
        <w:rPr>
          <w:rFonts w:asciiTheme="minorHAnsi" w:eastAsiaTheme="minorEastAsia" w:hAnsiTheme="minorHAnsi" w:cstheme="minorBidi"/>
          <w:kern w:val="2"/>
          <w:sz w:val="22"/>
          <w:szCs w:val="22"/>
          <w14:ligatures w14:val="standardContextual"/>
        </w:rPr>
        <w:tab/>
      </w:r>
      <w:r w:rsidRPr="006E139C">
        <w:t>Transport Layer Address</w:t>
      </w:r>
      <w:r w:rsidRPr="006E139C">
        <w:tab/>
      </w:r>
      <w:r w:rsidRPr="006E139C">
        <w:fldChar w:fldCharType="begin"/>
      </w:r>
      <w:r w:rsidRPr="006E139C">
        <w:instrText xml:space="preserve"> PAGEREF _Toc162517841 \h </w:instrText>
      </w:r>
      <w:r w:rsidRPr="006E139C">
        <w:fldChar w:fldCharType="separate"/>
      </w:r>
      <w:r w:rsidRPr="006E139C">
        <w:t>159</w:t>
      </w:r>
      <w:r w:rsidRPr="006E139C">
        <w:fldChar w:fldCharType="end"/>
      </w:r>
    </w:p>
    <w:p w14:paraId="17AF3931" w14:textId="6C9AD2F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9.3.2.5</w:t>
      </w:r>
      <w:r w:rsidRPr="006E139C">
        <w:rPr>
          <w:rFonts w:asciiTheme="minorHAnsi" w:eastAsiaTheme="minorEastAsia" w:hAnsiTheme="minorHAnsi" w:cstheme="minorBidi"/>
          <w:kern w:val="2"/>
          <w:sz w:val="22"/>
          <w:szCs w:val="22"/>
          <w14:ligatures w14:val="standardContextual"/>
        </w:rPr>
        <w:tab/>
      </w:r>
      <w:r w:rsidRPr="006E139C">
        <w:t>Data Forwarding Information Request</w:t>
      </w:r>
      <w:r w:rsidRPr="006E139C">
        <w:tab/>
      </w:r>
      <w:r w:rsidRPr="006E139C">
        <w:fldChar w:fldCharType="begin"/>
      </w:r>
      <w:r w:rsidRPr="006E139C">
        <w:instrText xml:space="preserve"> PAGEREF _Toc162517842 \h </w:instrText>
      </w:r>
      <w:r w:rsidRPr="006E139C">
        <w:fldChar w:fldCharType="separate"/>
      </w:r>
      <w:r w:rsidRPr="006E139C">
        <w:t>159</w:t>
      </w:r>
      <w:r w:rsidRPr="006E139C">
        <w:fldChar w:fldCharType="end"/>
      </w:r>
    </w:p>
    <w:p w14:paraId="3831BEC7" w14:textId="267A7CF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9.3.2.6</w:t>
      </w:r>
      <w:r w:rsidRPr="006E139C">
        <w:rPr>
          <w:rFonts w:asciiTheme="minorHAnsi" w:eastAsiaTheme="minorEastAsia" w:hAnsiTheme="minorHAnsi" w:cstheme="minorBidi"/>
          <w:kern w:val="2"/>
          <w:sz w:val="22"/>
          <w:szCs w:val="22"/>
          <w14:ligatures w14:val="standardContextual"/>
        </w:rPr>
        <w:tab/>
      </w:r>
      <w:r w:rsidRPr="006E139C">
        <w:t>Data Forwarding Information</w:t>
      </w:r>
      <w:r w:rsidRPr="006E139C">
        <w:tab/>
      </w:r>
      <w:r w:rsidRPr="006E139C">
        <w:fldChar w:fldCharType="begin"/>
      </w:r>
      <w:r w:rsidRPr="006E139C">
        <w:instrText xml:space="preserve"> PAGEREF _Toc162517843 \h </w:instrText>
      </w:r>
      <w:r w:rsidRPr="006E139C">
        <w:fldChar w:fldCharType="separate"/>
      </w:r>
      <w:r w:rsidRPr="006E139C">
        <w:t>159</w:t>
      </w:r>
      <w:r w:rsidRPr="006E139C">
        <w:fldChar w:fldCharType="end"/>
      </w:r>
    </w:p>
    <w:p w14:paraId="6770B80D" w14:textId="3A272CC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9.3.2.7</w:t>
      </w:r>
      <w:r w:rsidRPr="006E139C">
        <w:rPr>
          <w:rFonts w:asciiTheme="minorHAnsi" w:eastAsiaTheme="minorEastAsia" w:hAnsiTheme="minorHAnsi" w:cstheme="minorBidi"/>
          <w:kern w:val="2"/>
          <w:sz w:val="22"/>
          <w:szCs w:val="22"/>
          <w14:ligatures w14:val="standardContextual"/>
        </w:rPr>
        <w:tab/>
      </w:r>
      <w:r w:rsidRPr="006E139C">
        <w:t>Transport Network Layer Address Info</w:t>
      </w:r>
      <w:r w:rsidRPr="006E139C">
        <w:tab/>
      </w:r>
      <w:r w:rsidRPr="006E139C">
        <w:fldChar w:fldCharType="begin"/>
      </w:r>
      <w:r w:rsidRPr="006E139C">
        <w:instrText xml:space="preserve"> PAGEREF _Toc162517844 \h </w:instrText>
      </w:r>
      <w:r w:rsidRPr="006E139C">
        <w:fldChar w:fldCharType="separate"/>
      </w:r>
      <w:r w:rsidRPr="006E139C">
        <w:t>160</w:t>
      </w:r>
      <w:r w:rsidRPr="006E139C">
        <w:fldChar w:fldCharType="end"/>
      </w:r>
    </w:p>
    <w:p w14:paraId="6A51A9CE" w14:textId="753F0A4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9.3.2.8</w:t>
      </w:r>
      <w:r w:rsidRPr="006E139C">
        <w:rPr>
          <w:rFonts w:asciiTheme="minorHAnsi" w:eastAsiaTheme="minorEastAsia" w:hAnsiTheme="minorHAnsi" w:cstheme="minorBidi"/>
          <w:kern w:val="2"/>
          <w:sz w:val="22"/>
          <w:szCs w:val="22"/>
          <w14:ligatures w14:val="standardContextual"/>
        </w:rPr>
        <w:tab/>
      </w:r>
      <w:r w:rsidRPr="006E139C">
        <w:rPr>
          <w:lang w:val="en-US"/>
        </w:rPr>
        <w:t>URI</w:t>
      </w:r>
      <w:r w:rsidRPr="006E139C">
        <w:tab/>
      </w:r>
      <w:r w:rsidRPr="006E139C">
        <w:fldChar w:fldCharType="begin"/>
      </w:r>
      <w:r w:rsidRPr="006E139C">
        <w:instrText xml:space="preserve"> PAGEREF _Toc162517845 \h </w:instrText>
      </w:r>
      <w:r w:rsidRPr="006E139C">
        <w:fldChar w:fldCharType="separate"/>
      </w:r>
      <w:r w:rsidRPr="006E139C">
        <w:t>160</w:t>
      </w:r>
      <w:r w:rsidRPr="006E139C">
        <w:fldChar w:fldCharType="end"/>
      </w:r>
    </w:p>
    <w:p w14:paraId="59EC30EE" w14:textId="784DDAE6"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9.3.3</w:t>
      </w:r>
      <w:r w:rsidRPr="006E139C">
        <w:rPr>
          <w:rFonts w:asciiTheme="minorHAnsi" w:eastAsiaTheme="minorEastAsia" w:hAnsiTheme="minorHAnsi" w:cstheme="minorBidi"/>
          <w:kern w:val="2"/>
          <w:sz w:val="22"/>
          <w:szCs w:val="22"/>
          <w14:ligatures w14:val="standardContextual"/>
        </w:rPr>
        <w:tab/>
      </w:r>
      <w:r w:rsidRPr="006E139C">
        <w:t>Container and List IE definitions</w:t>
      </w:r>
      <w:r w:rsidRPr="006E139C">
        <w:tab/>
      </w:r>
      <w:r w:rsidRPr="006E139C">
        <w:fldChar w:fldCharType="begin"/>
      </w:r>
      <w:r w:rsidRPr="006E139C">
        <w:instrText xml:space="preserve"> PAGEREF _Toc162517846 \h </w:instrText>
      </w:r>
      <w:r w:rsidRPr="006E139C">
        <w:fldChar w:fldCharType="separate"/>
      </w:r>
      <w:r w:rsidRPr="006E139C">
        <w:t>161</w:t>
      </w:r>
      <w:r w:rsidRPr="006E139C">
        <w:fldChar w:fldCharType="end"/>
      </w:r>
    </w:p>
    <w:p w14:paraId="551E0648" w14:textId="4D3CDFD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w:t>
      </w:r>
      <w:r w:rsidRPr="006E139C">
        <w:rPr>
          <w:rFonts w:asciiTheme="minorHAnsi" w:eastAsiaTheme="minorEastAsia" w:hAnsiTheme="minorHAnsi" w:cstheme="minorBidi"/>
          <w:kern w:val="2"/>
          <w:sz w:val="22"/>
          <w:szCs w:val="22"/>
          <w14:ligatures w14:val="standardContextual"/>
        </w:rPr>
        <w:tab/>
      </w:r>
      <w:r w:rsidRPr="006E139C">
        <w:t>DRB To Setup List E-UTRAN</w:t>
      </w:r>
      <w:r w:rsidRPr="006E139C">
        <w:tab/>
      </w:r>
      <w:r w:rsidRPr="006E139C">
        <w:fldChar w:fldCharType="begin"/>
      </w:r>
      <w:r w:rsidRPr="006E139C">
        <w:instrText xml:space="preserve"> PAGEREF _Toc162517847 \h </w:instrText>
      </w:r>
      <w:r w:rsidRPr="006E139C">
        <w:fldChar w:fldCharType="separate"/>
      </w:r>
      <w:r w:rsidRPr="006E139C">
        <w:t>161</w:t>
      </w:r>
      <w:r w:rsidRPr="006E139C">
        <w:fldChar w:fldCharType="end"/>
      </w:r>
    </w:p>
    <w:p w14:paraId="7BE3E09A" w14:textId="00010AB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w:t>
      </w:r>
      <w:r w:rsidRPr="006E139C">
        <w:rPr>
          <w:rFonts w:asciiTheme="minorHAnsi" w:eastAsiaTheme="minorEastAsia" w:hAnsiTheme="minorHAnsi" w:cstheme="minorBidi"/>
          <w:kern w:val="2"/>
          <w:sz w:val="22"/>
          <w:szCs w:val="22"/>
          <w14:ligatures w14:val="standardContextual"/>
        </w:rPr>
        <w:tab/>
      </w:r>
      <w:r w:rsidRPr="006E139C">
        <w:t>PDU Session Resource To Setup List</w:t>
      </w:r>
      <w:r w:rsidRPr="006E139C">
        <w:tab/>
      </w:r>
      <w:r w:rsidRPr="006E139C">
        <w:fldChar w:fldCharType="begin"/>
      </w:r>
      <w:r w:rsidRPr="006E139C">
        <w:instrText xml:space="preserve"> PAGEREF _Toc162517848 \h </w:instrText>
      </w:r>
      <w:r w:rsidRPr="006E139C">
        <w:fldChar w:fldCharType="separate"/>
      </w:r>
      <w:r w:rsidRPr="006E139C">
        <w:t>161</w:t>
      </w:r>
      <w:r w:rsidRPr="006E139C">
        <w:fldChar w:fldCharType="end"/>
      </w:r>
    </w:p>
    <w:p w14:paraId="702C7C16" w14:textId="28B9F19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w:t>
      </w:r>
      <w:r w:rsidRPr="006E139C">
        <w:rPr>
          <w:rFonts w:asciiTheme="minorHAnsi" w:eastAsiaTheme="minorEastAsia" w:hAnsiTheme="minorHAnsi" w:cstheme="minorBidi"/>
          <w:kern w:val="2"/>
          <w:sz w:val="22"/>
          <w:szCs w:val="22"/>
          <w14:ligatures w14:val="standardContextual"/>
        </w:rPr>
        <w:tab/>
      </w:r>
      <w:r w:rsidRPr="006E139C">
        <w:t>DRB Setup List E-UTRAN</w:t>
      </w:r>
      <w:r w:rsidRPr="006E139C">
        <w:tab/>
      </w:r>
      <w:r w:rsidRPr="006E139C">
        <w:fldChar w:fldCharType="begin"/>
      </w:r>
      <w:r w:rsidRPr="006E139C">
        <w:instrText xml:space="preserve"> PAGEREF _Toc162517849 \h </w:instrText>
      </w:r>
      <w:r w:rsidRPr="006E139C">
        <w:fldChar w:fldCharType="separate"/>
      </w:r>
      <w:r w:rsidRPr="006E139C">
        <w:t>163</w:t>
      </w:r>
      <w:r w:rsidRPr="006E139C">
        <w:fldChar w:fldCharType="end"/>
      </w:r>
    </w:p>
    <w:p w14:paraId="75A159D7" w14:textId="4476C25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9.3.3.4</w:t>
      </w:r>
      <w:r w:rsidRPr="006E139C">
        <w:rPr>
          <w:rFonts w:asciiTheme="minorHAnsi" w:eastAsiaTheme="minorEastAsia" w:hAnsiTheme="minorHAnsi" w:cstheme="minorBidi"/>
          <w:kern w:val="2"/>
          <w:sz w:val="22"/>
          <w:szCs w:val="22"/>
          <w14:ligatures w14:val="standardContextual"/>
        </w:rPr>
        <w:tab/>
      </w:r>
      <w:r w:rsidRPr="006E139C">
        <w:t>DRB Failed List E-UTRAN</w:t>
      </w:r>
      <w:r w:rsidRPr="006E139C">
        <w:tab/>
      </w:r>
      <w:r w:rsidRPr="006E139C">
        <w:fldChar w:fldCharType="begin"/>
      </w:r>
      <w:r w:rsidRPr="006E139C">
        <w:instrText xml:space="preserve"> PAGEREF _Toc162517850 \h </w:instrText>
      </w:r>
      <w:r w:rsidRPr="006E139C">
        <w:fldChar w:fldCharType="separate"/>
      </w:r>
      <w:r w:rsidRPr="006E139C">
        <w:t>163</w:t>
      </w:r>
      <w:r w:rsidRPr="006E139C">
        <w:fldChar w:fldCharType="end"/>
      </w:r>
    </w:p>
    <w:p w14:paraId="4A008511" w14:textId="3C02A26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9.3.3.5</w:t>
      </w:r>
      <w:r w:rsidRPr="006E139C">
        <w:rPr>
          <w:rFonts w:asciiTheme="minorHAnsi" w:eastAsiaTheme="minorEastAsia" w:hAnsiTheme="minorHAnsi" w:cstheme="minorBidi"/>
          <w:kern w:val="2"/>
          <w:sz w:val="22"/>
          <w:szCs w:val="22"/>
          <w14:ligatures w14:val="standardContextual"/>
        </w:rPr>
        <w:tab/>
      </w:r>
      <w:r w:rsidRPr="006E139C">
        <w:t>PDU Session Resource Setup List</w:t>
      </w:r>
      <w:r w:rsidRPr="006E139C">
        <w:tab/>
      </w:r>
      <w:r w:rsidRPr="006E139C">
        <w:fldChar w:fldCharType="begin"/>
      </w:r>
      <w:r w:rsidRPr="006E139C">
        <w:instrText xml:space="preserve"> PAGEREF _Toc162517851 \h </w:instrText>
      </w:r>
      <w:r w:rsidRPr="006E139C">
        <w:fldChar w:fldCharType="separate"/>
      </w:r>
      <w:r w:rsidRPr="006E139C">
        <w:t>164</w:t>
      </w:r>
      <w:r w:rsidRPr="006E139C">
        <w:fldChar w:fldCharType="end"/>
      </w:r>
    </w:p>
    <w:p w14:paraId="10FDAFAD" w14:textId="04656E4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9.3.3.6</w:t>
      </w:r>
      <w:r w:rsidRPr="006E139C">
        <w:rPr>
          <w:rFonts w:asciiTheme="minorHAnsi" w:eastAsiaTheme="minorEastAsia" w:hAnsiTheme="minorHAnsi" w:cstheme="minorBidi"/>
          <w:kern w:val="2"/>
          <w:sz w:val="22"/>
          <w:szCs w:val="22"/>
          <w14:ligatures w14:val="standardContextual"/>
        </w:rPr>
        <w:tab/>
      </w:r>
      <w:r w:rsidRPr="006E139C">
        <w:t>PDU Session Resource Failed List</w:t>
      </w:r>
      <w:r w:rsidRPr="006E139C">
        <w:tab/>
      </w:r>
      <w:r w:rsidRPr="006E139C">
        <w:fldChar w:fldCharType="begin"/>
      </w:r>
      <w:r w:rsidRPr="006E139C">
        <w:instrText xml:space="preserve"> PAGEREF _Toc162517852 \h </w:instrText>
      </w:r>
      <w:r w:rsidRPr="006E139C">
        <w:fldChar w:fldCharType="separate"/>
      </w:r>
      <w:r w:rsidRPr="006E139C">
        <w:t>165</w:t>
      </w:r>
      <w:r w:rsidRPr="006E139C">
        <w:fldChar w:fldCharType="end"/>
      </w:r>
    </w:p>
    <w:p w14:paraId="6F4932CC" w14:textId="0E743B5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9.3.3.7</w:t>
      </w:r>
      <w:r w:rsidRPr="006E139C">
        <w:rPr>
          <w:rFonts w:asciiTheme="minorHAnsi" w:eastAsiaTheme="minorEastAsia" w:hAnsiTheme="minorHAnsi" w:cstheme="minorBidi"/>
          <w:kern w:val="2"/>
          <w:sz w:val="22"/>
          <w:szCs w:val="22"/>
          <w14:ligatures w14:val="standardContextual"/>
        </w:rPr>
        <w:tab/>
      </w:r>
      <w:r w:rsidRPr="006E139C">
        <w:t>DRB To Setup Modification List E-UTRAN</w:t>
      </w:r>
      <w:r w:rsidRPr="006E139C">
        <w:tab/>
      </w:r>
      <w:r w:rsidRPr="006E139C">
        <w:fldChar w:fldCharType="begin"/>
      </w:r>
      <w:r w:rsidRPr="006E139C">
        <w:instrText xml:space="preserve"> PAGEREF _Toc162517853 \h </w:instrText>
      </w:r>
      <w:r w:rsidRPr="006E139C">
        <w:fldChar w:fldCharType="separate"/>
      </w:r>
      <w:r w:rsidRPr="006E139C">
        <w:t>165</w:t>
      </w:r>
      <w:r w:rsidRPr="006E139C">
        <w:fldChar w:fldCharType="end"/>
      </w:r>
    </w:p>
    <w:p w14:paraId="662EA9BA" w14:textId="6EEEE0A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9.3.3.8</w:t>
      </w:r>
      <w:r w:rsidRPr="006E139C">
        <w:rPr>
          <w:rFonts w:asciiTheme="minorHAnsi" w:eastAsiaTheme="minorEastAsia" w:hAnsiTheme="minorHAnsi" w:cstheme="minorBidi"/>
          <w:kern w:val="2"/>
          <w:sz w:val="22"/>
          <w:szCs w:val="22"/>
          <w14:ligatures w14:val="standardContextual"/>
        </w:rPr>
        <w:tab/>
      </w:r>
      <w:r w:rsidRPr="006E139C">
        <w:t>DRB To Modify List E-UTRAN</w:t>
      </w:r>
      <w:r w:rsidRPr="006E139C">
        <w:tab/>
      </w:r>
      <w:r w:rsidRPr="006E139C">
        <w:fldChar w:fldCharType="begin"/>
      </w:r>
      <w:r w:rsidRPr="006E139C">
        <w:instrText xml:space="preserve"> PAGEREF _Toc162517854 \h </w:instrText>
      </w:r>
      <w:r w:rsidRPr="006E139C">
        <w:fldChar w:fldCharType="separate"/>
      </w:r>
      <w:r w:rsidRPr="006E139C">
        <w:t>165</w:t>
      </w:r>
      <w:r w:rsidRPr="006E139C">
        <w:fldChar w:fldCharType="end"/>
      </w:r>
    </w:p>
    <w:p w14:paraId="27323AE2" w14:textId="4A7CCEAD"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9.3.3.9</w:t>
      </w:r>
      <w:r w:rsidRPr="006E139C">
        <w:rPr>
          <w:rFonts w:asciiTheme="minorHAnsi" w:eastAsiaTheme="minorEastAsia" w:hAnsiTheme="minorHAnsi" w:cstheme="minorBidi"/>
          <w:kern w:val="2"/>
          <w:sz w:val="22"/>
          <w:szCs w:val="22"/>
          <w14:ligatures w14:val="standardContextual"/>
        </w:rPr>
        <w:tab/>
      </w:r>
      <w:r w:rsidRPr="006E139C">
        <w:t>DRB To Remove List E-UTRAN</w:t>
      </w:r>
      <w:r w:rsidRPr="006E139C">
        <w:tab/>
      </w:r>
      <w:r w:rsidRPr="006E139C">
        <w:fldChar w:fldCharType="begin"/>
      </w:r>
      <w:r w:rsidRPr="006E139C">
        <w:instrText xml:space="preserve"> PAGEREF _Toc162517855 \h </w:instrText>
      </w:r>
      <w:r w:rsidRPr="006E139C">
        <w:fldChar w:fldCharType="separate"/>
      </w:r>
      <w:r w:rsidRPr="006E139C">
        <w:t>166</w:t>
      </w:r>
      <w:r w:rsidRPr="006E139C">
        <w:fldChar w:fldCharType="end"/>
      </w:r>
    </w:p>
    <w:p w14:paraId="4D09C2AC" w14:textId="408C4FD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9.3.3.10</w:t>
      </w:r>
      <w:r w:rsidRPr="006E139C">
        <w:rPr>
          <w:rFonts w:asciiTheme="minorHAnsi" w:eastAsiaTheme="minorEastAsia" w:hAnsiTheme="minorHAnsi" w:cstheme="minorBidi"/>
          <w:kern w:val="2"/>
          <w:sz w:val="22"/>
          <w:szCs w:val="22"/>
          <w14:ligatures w14:val="standardContextual"/>
        </w:rPr>
        <w:tab/>
      </w:r>
      <w:r w:rsidRPr="006E139C">
        <w:t>PDU Session Resource To Setup Modification List</w:t>
      </w:r>
      <w:r w:rsidRPr="006E139C">
        <w:tab/>
      </w:r>
      <w:r w:rsidRPr="006E139C">
        <w:fldChar w:fldCharType="begin"/>
      </w:r>
      <w:r w:rsidRPr="006E139C">
        <w:instrText xml:space="preserve"> PAGEREF _Toc162517856 \h </w:instrText>
      </w:r>
      <w:r w:rsidRPr="006E139C">
        <w:fldChar w:fldCharType="separate"/>
      </w:r>
      <w:r w:rsidRPr="006E139C">
        <w:t>166</w:t>
      </w:r>
      <w:r w:rsidRPr="006E139C">
        <w:fldChar w:fldCharType="end"/>
      </w:r>
    </w:p>
    <w:p w14:paraId="0A7E20C5" w14:textId="77C7C40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9.3.3.11</w:t>
      </w:r>
      <w:r w:rsidRPr="006E139C">
        <w:rPr>
          <w:rFonts w:asciiTheme="minorHAnsi" w:eastAsiaTheme="minorEastAsia" w:hAnsiTheme="minorHAnsi" w:cstheme="minorBidi"/>
          <w:kern w:val="2"/>
          <w:sz w:val="22"/>
          <w:szCs w:val="22"/>
          <w14:ligatures w14:val="standardContextual"/>
        </w:rPr>
        <w:tab/>
      </w:r>
      <w:r w:rsidRPr="006E139C">
        <w:t>PDU Session Resource To Modify List</w:t>
      </w:r>
      <w:r w:rsidRPr="006E139C">
        <w:tab/>
      </w:r>
      <w:r w:rsidRPr="006E139C">
        <w:fldChar w:fldCharType="begin"/>
      </w:r>
      <w:r w:rsidRPr="006E139C">
        <w:instrText xml:space="preserve"> PAGEREF _Toc162517857 \h </w:instrText>
      </w:r>
      <w:r w:rsidRPr="006E139C">
        <w:fldChar w:fldCharType="separate"/>
      </w:r>
      <w:r w:rsidRPr="006E139C">
        <w:t>168</w:t>
      </w:r>
      <w:r w:rsidRPr="006E139C">
        <w:fldChar w:fldCharType="end"/>
      </w:r>
    </w:p>
    <w:p w14:paraId="23BBE8B4" w14:textId="3F8E2FE1"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9.3.3.12</w:t>
      </w:r>
      <w:r w:rsidRPr="006E139C">
        <w:rPr>
          <w:rFonts w:asciiTheme="minorHAnsi" w:eastAsiaTheme="minorEastAsia" w:hAnsiTheme="minorHAnsi" w:cstheme="minorBidi"/>
          <w:kern w:val="2"/>
          <w:sz w:val="22"/>
          <w:szCs w:val="22"/>
          <w14:ligatures w14:val="standardContextual"/>
        </w:rPr>
        <w:tab/>
      </w:r>
      <w:r w:rsidRPr="006E139C">
        <w:t>PDU Session Resource To Remove List</w:t>
      </w:r>
      <w:r w:rsidRPr="006E139C">
        <w:tab/>
      </w:r>
      <w:r w:rsidRPr="006E139C">
        <w:fldChar w:fldCharType="begin"/>
      </w:r>
      <w:r w:rsidRPr="006E139C">
        <w:instrText xml:space="preserve"> PAGEREF _Toc162517858 \h </w:instrText>
      </w:r>
      <w:r w:rsidRPr="006E139C">
        <w:fldChar w:fldCharType="separate"/>
      </w:r>
      <w:r w:rsidRPr="006E139C">
        <w:t>171</w:t>
      </w:r>
      <w:r w:rsidRPr="006E139C">
        <w:fldChar w:fldCharType="end"/>
      </w:r>
    </w:p>
    <w:p w14:paraId="7ADB11A3" w14:textId="6EC86632"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9.3.3.13</w:t>
      </w:r>
      <w:r w:rsidRPr="006E139C">
        <w:rPr>
          <w:rFonts w:asciiTheme="minorHAnsi" w:eastAsiaTheme="minorEastAsia" w:hAnsiTheme="minorHAnsi" w:cstheme="minorBidi"/>
          <w:kern w:val="2"/>
          <w:sz w:val="22"/>
          <w:szCs w:val="22"/>
          <w14:ligatures w14:val="standardContextual"/>
        </w:rPr>
        <w:tab/>
      </w:r>
      <w:r w:rsidRPr="006E139C">
        <w:t>DRB Setup Modification List E-UTRAN</w:t>
      </w:r>
      <w:r w:rsidRPr="006E139C">
        <w:tab/>
      </w:r>
      <w:r w:rsidRPr="006E139C">
        <w:fldChar w:fldCharType="begin"/>
      </w:r>
      <w:r w:rsidRPr="006E139C">
        <w:instrText xml:space="preserve"> PAGEREF _Toc162517859 \h </w:instrText>
      </w:r>
      <w:r w:rsidRPr="006E139C">
        <w:fldChar w:fldCharType="separate"/>
      </w:r>
      <w:r w:rsidRPr="006E139C">
        <w:t>171</w:t>
      </w:r>
      <w:r w:rsidRPr="006E139C">
        <w:fldChar w:fldCharType="end"/>
      </w:r>
    </w:p>
    <w:p w14:paraId="414088A9" w14:textId="771CA53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9.3.3.14</w:t>
      </w:r>
      <w:r w:rsidRPr="006E139C">
        <w:rPr>
          <w:rFonts w:asciiTheme="minorHAnsi" w:eastAsiaTheme="minorEastAsia" w:hAnsiTheme="minorHAnsi" w:cstheme="minorBidi"/>
          <w:kern w:val="2"/>
          <w:sz w:val="22"/>
          <w:szCs w:val="22"/>
          <w14:ligatures w14:val="standardContextual"/>
        </w:rPr>
        <w:tab/>
      </w:r>
      <w:r w:rsidRPr="006E139C">
        <w:t>DRB Failed Modification List E-UTRAN</w:t>
      </w:r>
      <w:r w:rsidRPr="006E139C">
        <w:tab/>
      </w:r>
      <w:r w:rsidRPr="006E139C">
        <w:fldChar w:fldCharType="begin"/>
      </w:r>
      <w:r w:rsidRPr="006E139C">
        <w:instrText xml:space="preserve"> PAGEREF _Toc162517860 \h </w:instrText>
      </w:r>
      <w:r w:rsidRPr="006E139C">
        <w:fldChar w:fldCharType="separate"/>
      </w:r>
      <w:r w:rsidRPr="006E139C">
        <w:t>172</w:t>
      </w:r>
      <w:r w:rsidRPr="006E139C">
        <w:fldChar w:fldCharType="end"/>
      </w:r>
    </w:p>
    <w:p w14:paraId="63C78B57" w14:textId="2AD8E61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9.3.3.15</w:t>
      </w:r>
      <w:r w:rsidRPr="006E139C">
        <w:rPr>
          <w:rFonts w:asciiTheme="minorHAnsi" w:eastAsiaTheme="minorEastAsia" w:hAnsiTheme="minorHAnsi" w:cstheme="minorBidi"/>
          <w:kern w:val="2"/>
          <w:sz w:val="22"/>
          <w:szCs w:val="22"/>
          <w14:ligatures w14:val="standardContextual"/>
        </w:rPr>
        <w:tab/>
      </w:r>
      <w:r w:rsidRPr="006E139C">
        <w:t>DRB Modified List E-UTRAN</w:t>
      </w:r>
      <w:r w:rsidRPr="006E139C">
        <w:tab/>
      </w:r>
      <w:r w:rsidRPr="006E139C">
        <w:fldChar w:fldCharType="begin"/>
      </w:r>
      <w:r w:rsidRPr="006E139C">
        <w:instrText xml:space="preserve"> PAGEREF _Toc162517861 \h </w:instrText>
      </w:r>
      <w:r w:rsidRPr="006E139C">
        <w:fldChar w:fldCharType="separate"/>
      </w:r>
      <w:r w:rsidRPr="006E139C">
        <w:t>172</w:t>
      </w:r>
      <w:r w:rsidRPr="006E139C">
        <w:fldChar w:fldCharType="end"/>
      </w:r>
    </w:p>
    <w:p w14:paraId="79398189" w14:textId="5A5980F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9.3.3.16</w:t>
      </w:r>
      <w:r w:rsidRPr="006E139C">
        <w:rPr>
          <w:rFonts w:asciiTheme="minorHAnsi" w:eastAsiaTheme="minorEastAsia" w:hAnsiTheme="minorHAnsi" w:cstheme="minorBidi"/>
          <w:kern w:val="2"/>
          <w:sz w:val="22"/>
          <w:szCs w:val="22"/>
          <w14:ligatures w14:val="standardContextual"/>
        </w:rPr>
        <w:tab/>
      </w:r>
      <w:r w:rsidRPr="006E139C">
        <w:t>DRB Failed To Modify List E-UTRAN</w:t>
      </w:r>
      <w:r w:rsidRPr="006E139C">
        <w:tab/>
      </w:r>
      <w:r w:rsidRPr="006E139C">
        <w:fldChar w:fldCharType="begin"/>
      </w:r>
      <w:r w:rsidRPr="006E139C">
        <w:instrText xml:space="preserve"> PAGEREF _Toc162517862 \h </w:instrText>
      </w:r>
      <w:r w:rsidRPr="006E139C">
        <w:fldChar w:fldCharType="separate"/>
      </w:r>
      <w:r w:rsidRPr="006E139C">
        <w:t>173</w:t>
      </w:r>
      <w:r w:rsidRPr="006E139C">
        <w:fldChar w:fldCharType="end"/>
      </w:r>
    </w:p>
    <w:p w14:paraId="2E2B6B6B" w14:textId="18C4A63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9.3.3.17</w:t>
      </w:r>
      <w:r w:rsidRPr="006E139C">
        <w:rPr>
          <w:rFonts w:asciiTheme="minorHAnsi" w:eastAsiaTheme="minorEastAsia" w:hAnsiTheme="minorHAnsi" w:cstheme="minorBidi"/>
          <w:kern w:val="2"/>
          <w:sz w:val="22"/>
          <w:szCs w:val="22"/>
          <w14:ligatures w14:val="standardContextual"/>
        </w:rPr>
        <w:tab/>
      </w:r>
      <w:r w:rsidRPr="006E139C">
        <w:t>PDU Session Resource Setup Modification List</w:t>
      </w:r>
      <w:r w:rsidRPr="006E139C">
        <w:tab/>
      </w:r>
      <w:r w:rsidRPr="006E139C">
        <w:fldChar w:fldCharType="begin"/>
      </w:r>
      <w:r w:rsidRPr="006E139C">
        <w:instrText xml:space="preserve"> PAGEREF _Toc162517863 \h </w:instrText>
      </w:r>
      <w:r w:rsidRPr="006E139C">
        <w:fldChar w:fldCharType="separate"/>
      </w:r>
      <w:r w:rsidRPr="006E139C">
        <w:t>173</w:t>
      </w:r>
      <w:r w:rsidRPr="006E139C">
        <w:fldChar w:fldCharType="end"/>
      </w:r>
    </w:p>
    <w:p w14:paraId="52C4AB15" w14:textId="16369ACA"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9.3.3.18</w:t>
      </w:r>
      <w:r w:rsidRPr="006E139C">
        <w:rPr>
          <w:rFonts w:asciiTheme="minorHAnsi" w:eastAsiaTheme="minorEastAsia" w:hAnsiTheme="minorHAnsi" w:cstheme="minorBidi"/>
          <w:kern w:val="2"/>
          <w:sz w:val="22"/>
          <w:szCs w:val="22"/>
          <w14:ligatures w14:val="standardContextual"/>
        </w:rPr>
        <w:tab/>
      </w:r>
      <w:r w:rsidRPr="006E139C">
        <w:t>PDU Session Resource Failed Modification List</w:t>
      </w:r>
      <w:r w:rsidRPr="006E139C">
        <w:tab/>
      </w:r>
      <w:r w:rsidRPr="006E139C">
        <w:fldChar w:fldCharType="begin"/>
      </w:r>
      <w:r w:rsidRPr="006E139C">
        <w:instrText xml:space="preserve"> PAGEREF _Toc162517864 \h </w:instrText>
      </w:r>
      <w:r w:rsidRPr="006E139C">
        <w:fldChar w:fldCharType="separate"/>
      </w:r>
      <w:r w:rsidRPr="006E139C">
        <w:t>174</w:t>
      </w:r>
      <w:r w:rsidRPr="006E139C">
        <w:fldChar w:fldCharType="end"/>
      </w:r>
    </w:p>
    <w:p w14:paraId="5DE41BD8" w14:textId="7D4BA43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9.3.3.19</w:t>
      </w:r>
      <w:r w:rsidRPr="006E139C">
        <w:rPr>
          <w:rFonts w:asciiTheme="minorHAnsi" w:eastAsiaTheme="minorEastAsia" w:hAnsiTheme="minorHAnsi" w:cstheme="minorBidi"/>
          <w:kern w:val="2"/>
          <w:sz w:val="22"/>
          <w:szCs w:val="22"/>
          <w14:ligatures w14:val="standardContextual"/>
        </w:rPr>
        <w:tab/>
      </w:r>
      <w:r w:rsidRPr="006E139C">
        <w:t>PDU Session Resource Modified List</w:t>
      </w:r>
      <w:r w:rsidRPr="006E139C">
        <w:tab/>
      </w:r>
      <w:r w:rsidRPr="006E139C">
        <w:fldChar w:fldCharType="begin"/>
      </w:r>
      <w:r w:rsidRPr="006E139C">
        <w:instrText xml:space="preserve"> PAGEREF _Toc162517865 \h </w:instrText>
      </w:r>
      <w:r w:rsidRPr="006E139C">
        <w:fldChar w:fldCharType="separate"/>
      </w:r>
      <w:r w:rsidRPr="006E139C">
        <w:t>174</w:t>
      </w:r>
      <w:r w:rsidRPr="006E139C">
        <w:fldChar w:fldCharType="end"/>
      </w:r>
    </w:p>
    <w:p w14:paraId="130D17CC" w14:textId="7DE8396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9.3.3.20</w:t>
      </w:r>
      <w:r w:rsidRPr="006E139C">
        <w:rPr>
          <w:rFonts w:asciiTheme="minorHAnsi" w:eastAsiaTheme="minorEastAsia" w:hAnsiTheme="minorHAnsi" w:cstheme="minorBidi"/>
          <w:kern w:val="2"/>
          <w:sz w:val="22"/>
          <w:szCs w:val="22"/>
          <w14:ligatures w14:val="standardContextual"/>
        </w:rPr>
        <w:tab/>
      </w:r>
      <w:r w:rsidRPr="006E139C">
        <w:t>PDU Session Resource Failed To Modify List</w:t>
      </w:r>
      <w:r w:rsidRPr="006E139C">
        <w:tab/>
      </w:r>
      <w:r w:rsidRPr="006E139C">
        <w:fldChar w:fldCharType="begin"/>
      </w:r>
      <w:r w:rsidRPr="006E139C">
        <w:instrText xml:space="preserve"> PAGEREF _Toc162517866 \h </w:instrText>
      </w:r>
      <w:r w:rsidRPr="006E139C">
        <w:fldChar w:fldCharType="separate"/>
      </w:r>
      <w:r w:rsidRPr="006E139C">
        <w:t>175</w:t>
      </w:r>
      <w:r w:rsidRPr="006E139C">
        <w:fldChar w:fldCharType="end"/>
      </w:r>
    </w:p>
    <w:p w14:paraId="785696EB" w14:textId="6D4D3B07"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9.3.3.21</w:t>
      </w:r>
      <w:r w:rsidRPr="006E139C">
        <w:rPr>
          <w:rFonts w:asciiTheme="minorHAnsi" w:eastAsiaTheme="minorEastAsia" w:hAnsiTheme="minorHAnsi" w:cstheme="minorBidi"/>
          <w:kern w:val="2"/>
          <w:sz w:val="22"/>
          <w:szCs w:val="22"/>
          <w14:ligatures w14:val="standardContextual"/>
        </w:rPr>
        <w:tab/>
      </w:r>
      <w:r w:rsidRPr="006E139C">
        <w:t>DRB Required To Modify List E-UTRAN</w:t>
      </w:r>
      <w:r w:rsidRPr="006E139C">
        <w:tab/>
      </w:r>
      <w:r w:rsidRPr="006E139C">
        <w:fldChar w:fldCharType="begin"/>
      </w:r>
      <w:r w:rsidRPr="006E139C">
        <w:instrText xml:space="preserve"> PAGEREF _Toc162517867 \h </w:instrText>
      </w:r>
      <w:r w:rsidRPr="006E139C">
        <w:fldChar w:fldCharType="separate"/>
      </w:r>
      <w:r w:rsidRPr="006E139C">
        <w:t>175</w:t>
      </w:r>
      <w:r w:rsidRPr="006E139C">
        <w:fldChar w:fldCharType="end"/>
      </w:r>
    </w:p>
    <w:p w14:paraId="2CE89CD9" w14:textId="3EFA405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9.3.3.22</w:t>
      </w:r>
      <w:r w:rsidRPr="006E139C">
        <w:rPr>
          <w:rFonts w:asciiTheme="minorHAnsi" w:eastAsiaTheme="minorEastAsia" w:hAnsiTheme="minorHAnsi" w:cstheme="minorBidi"/>
          <w:kern w:val="2"/>
          <w:sz w:val="22"/>
          <w:szCs w:val="22"/>
          <w14:ligatures w14:val="standardContextual"/>
        </w:rPr>
        <w:tab/>
      </w:r>
      <w:r w:rsidRPr="006E139C">
        <w:t>DRB Required To Remove List E-UTRAN</w:t>
      </w:r>
      <w:r w:rsidRPr="006E139C">
        <w:tab/>
      </w:r>
      <w:r w:rsidRPr="006E139C">
        <w:fldChar w:fldCharType="begin"/>
      </w:r>
      <w:r w:rsidRPr="006E139C">
        <w:instrText xml:space="preserve"> PAGEREF _Toc162517868 \h </w:instrText>
      </w:r>
      <w:r w:rsidRPr="006E139C">
        <w:fldChar w:fldCharType="separate"/>
      </w:r>
      <w:r w:rsidRPr="006E139C">
        <w:t>176</w:t>
      </w:r>
      <w:r w:rsidRPr="006E139C">
        <w:fldChar w:fldCharType="end"/>
      </w:r>
    </w:p>
    <w:p w14:paraId="72D604D3" w14:textId="675F2C6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9.3.3.23</w:t>
      </w:r>
      <w:r w:rsidRPr="006E139C">
        <w:rPr>
          <w:rFonts w:asciiTheme="minorHAnsi" w:eastAsiaTheme="minorEastAsia" w:hAnsiTheme="minorHAnsi" w:cstheme="minorBidi"/>
          <w:kern w:val="2"/>
          <w:sz w:val="22"/>
          <w:szCs w:val="22"/>
          <w14:ligatures w14:val="standardContextual"/>
        </w:rPr>
        <w:tab/>
      </w:r>
      <w:r w:rsidRPr="006E139C">
        <w:t>PDU Session Resource Required To Modify List</w:t>
      </w:r>
      <w:r w:rsidRPr="006E139C">
        <w:tab/>
      </w:r>
      <w:r w:rsidRPr="006E139C">
        <w:fldChar w:fldCharType="begin"/>
      </w:r>
      <w:r w:rsidRPr="006E139C">
        <w:instrText xml:space="preserve"> PAGEREF _Toc162517869 \h </w:instrText>
      </w:r>
      <w:r w:rsidRPr="006E139C">
        <w:fldChar w:fldCharType="separate"/>
      </w:r>
      <w:r w:rsidRPr="006E139C">
        <w:t>176</w:t>
      </w:r>
      <w:r w:rsidRPr="006E139C">
        <w:fldChar w:fldCharType="end"/>
      </w:r>
    </w:p>
    <w:p w14:paraId="1784043F" w14:textId="1B74882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9.3.3.24</w:t>
      </w:r>
      <w:r w:rsidRPr="006E139C">
        <w:rPr>
          <w:rFonts w:asciiTheme="minorHAnsi" w:eastAsiaTheme="minorEastAsia" w:hAnsiTheme="minorHAnsi" w:cstheme="minorBidi"/>
          <w:kern w:val="2"/>
          <w:sz w:val="22"/>
          <w:szCs w:val="22"/>
          <w14:ligatures w14:val="standardContextual"/>
        </w:rPr>
        <w:tab/>
      </w:r>
      <w:r w:rsidRPr="006E139C">
        <w:t>DRB Confirm Modified List E-UTRAN</w:t>
      </w:r>
      <w:r w:rsidRPr="006E139C">
        <w:tab/>
      </w:r>
      <w:r w:rsidRPr="006E139C">
        <w:fldChar w:fldCharType="begin"/>
      </w:r>
      <w:r w:rsidRPr="006E139C">
        <w:instrText xml:space="preserve"> PAGEREF _Toc162517870 \h </w:instrText>
      </w:r>
      <w:r w:rsidRPr="006E139C">
        <w:fldChar w:fldCharType="separate"/>
      </w:r>
      <w:r w:rsidRPr="006E139C">
        <w:t>177</w:t>
      </w:r>
      <w:r w:rsidRPr="006E139C">
        <w:fldChar w:fldCharType="end"/>
      </w:r>
    </w:p>
    <w:p w14:paraId="3EA3A673" w14:textId="4A24AF6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9.3.3.25</w:t>
      </w:r>
      <w:r w:rsidRPr="006E139C">
        <w:rPr>
          <w:rFonts w:asciiTheme="minorHAnsi" w:eastAsiaTheme="minorEastAsia" w:hAnsiTheme="minorHAnsi" w:cstheme="minorBidi"/>
          <w:kern w:val="2"/>
          <w:sz w:val="22"/>
          <w:szCs w:val="22"/>
          <w14:ligatures w14:val="standardContextual"/>
        </w:rPr>
        <w:tab/>
      </w:r>
      <w:r w:rsidRPr="006E139C">
        <w:t>PDU Session Resource Confirm Modified List</w:t>
      </w:r>
      <w:r w:rsidRPr="006E139C">
        <w:tab/>
      </w:r>
      <w:r w:rsidRPr="006E139C">
        <w:fldChar w:fldCharType="begin"/>
      </w:r>
      <w:r w:rsidRPr="006E139C">
        <w:instrText xml:space="preserve"> PAGEREF _Toc162517871 \h </w:instrText>
      </w:r>
      <w:r w:rsidRPr="006E139C">
        <w:fldChar w:fldCharType="separate"/>
      </w:r>
      <w:r w:rsidRPr="006E139C">
        <w:t>177</w:t>
      </w:r>
      <w:r w:rsidRPr="006E139C">
        <w:fldChar w:fldCharType="end"/>
      </w:r>
    </w:p>
    <w:p w14:paraId="27356125" w14:textId="427C632F"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9.3.3.26</w:t>
      </w:r>
      <w:r w:rsidRPr="006E139C">
        <w:rPr>
          <w:rFonts w:asciiTheme="minorHAnsi" w:eastAsiaTheme="minorEastAsia" w:hAnsiTheme="minorHAnsi" w:cstheme="minorBidi"/>
          <w:kern w:val="2"/>
          <w:sz w:val="22"/>
          <w:szCs w:val="22"/>
          <w14:ligatures w14:val="standardContextual"/>
        </w:rPr>
        <w:tab/>
      </w:r>
      <w:r w:rsidRPr="006E139C">
        <w:t>BC Bearer Context To Setup</w:t>
      </w:r>
      <w:r w:rsidRPr="006E139C">
        <w:tab/>
      </w:r>
      <w:r w:rsidRPr="006E139C">
        <w:fldChar w:fldCharType="begin"/>
      </w:r>
      <w:r w:rsidRPr="006E139C">
        <w:instrText xml:space="preserve"> PAGEREF _Toc162517872 \h </w:instrText>
      </w:r>
      <w:r w:rsidRPr="006E139C">
        <w:fldChar w:fldCharType="separate"/>
      </w:r>
      <w:r w:rsidRPr="006E139C">
        <w:t>177</w:t>
      </w:r>
      <w:r w:rsidRPr="006E139C">
        <w:fldChar w:fldCharType="end"/>
      </w:r>
    </w:p>
    <w:p w14:paraId="45DC9A57" w14:textId="6CBE81B6"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9.3.3.27</w:t>
      </w:r>
      <w:r w:rsidRPr="006E139C">
        <w:rPr>
          <w:rFonts w:asciiTheme="minorHAnsi" w:eastAsiaTheme="minorEastAsia" w:hAnsiTheme="minorHAnsi" w:cstheme="minorBidi"/>
          <w:kern w:val="2"/>
          <w:sz w:val="22"/>
          <w:szCs w:val="22"/>
          <w14:ligatures w14:val="standardContextual"/>
        </w:rPr>
        <w:tab/>
      </w:r>
      <w:r w:rsidRPr="006E139C">
        <w:t>BC Bearer Context To Setup Response</w:t>
      </w:r>
      <w:r w:rsidRPr="006E139C">
        <w:tab/>
      </w:r>
      <w:r w:rsidRPr="006E139C">
        <w:fldChar w:fldCharType="begin"/>
      </w:r>
      <w:r w:rsidRPr="006E139C">
        <w:instrText xml:space="preserve"> PAGEREF _Toc162517873 \h </w:instrText>
      </w:r>
      <w:r w:rsidRPr="006E139C">
        <w:fldChar w:fldCharType="separate"/>
      </w:r>
      <w:r w:rsidRPr="006E139C">
        <w:t>178</w:t>
      </w:r>
      <w:r w:rsidRPr="006E139C">
        <w:fldChar w:fldCharType="end"/>
      </w:r>
    </w:p>
    <w:p w14:paraId="3B19C38A" w14:textId="744275A0"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9.3.3.28</w:t>
      </w:r>
      <w:r w:rsidRPr="006E139C">
        <w:rPr>
          <w:rFonts w:asciiTheme="minorHAnsi" w:eastAsiaTheme="minorEastAsia" w:hAnsiTheme="minorHAnsi" w:cstheme="minorBidi"/>
          <w:kern w:val="2"/>
          <w:sz w:val="22"/>
          <w:szCs w:val="22"/>
          <w14:ligatures w14:val="standardContextual"/>
        </w:rPr>
        <w:tab/>
      </w:r>
      <w:r w:rsidRPr="006E139C">
        <w:t>BC Bearer Context To Modify</w:t>
      </w:r>
      <w:r w:rsidRPr="006E139C">
        <w:tab/>
      </w:r>
      <w:r w:rsidRPr="006E139C">
        <w:fldChar w:fldCharType="begin"/>
      </w:r>
      <w:r w:rsidRPr="006E139C">
        <w:instrText xml:space="preserve"> PAGEREF _Toc162517874 \h </w:instrText>
      </w:r>
      <w:r w:rsidRPr="006E139C">
        <w:fldChar w:fldCharType="separate"/>
      </w:r>
      <w:r w:rsidRPr="006E139C">
        <w:t>178</w:t>
      </w:r>
      <w:r w:rsidRPr="006E139C">
        <w:fldChar w:fldCharType="end"/>
      </w:r>
    </w:p>
    <w:p w14:paraId="666F46FE" w14:textId="194B3A2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9.3.3.29</w:t>
      </w:r>
      <w:r w:rsidRPr="006E139C">
        <w:rPr>
          <w:rFonts w:asciiTheme="minorHAnsi" w:eastAsiaTheme="minorEastAsia" w:hAnsiTheme="minorHAnsi" w:cstheme="minorBidi"/>
          <w:kern w:val="2"/>
          <w:sz w:val="22"/>
          <w:szCs w:val="22"/>
          <w14:ligatures w14:val="standardContextual"/>
        </w:rPr>
        <w:tab/>
      </w:r>
      <w:r w:rsidRPr="006E139C">
        <w:t>BC Bearer Context To Modify Response</w:t>
      </w:r>
      <w:r w:rsidRPr="006E139C">
        <w:tab/>
      </w:r>
      <w:r w:rsidRPr="006E139C">
        <w:fldChar w:fldCharType="begin"/>
      </w:r>
      <w:r w:rsidRPr="006E139C">
        <w:instrText xml:space="preserve"> PAGEREF _Toc162517875 \h </w:instrText>
      </w:r>
      <w:r w:rsidRPr="006E139C">
        <w:fldChar w:fldCharType="separate"/>
      </w:r>
      <w:r w:rsidRPr="006E139C">
        <w:t>179</w:t>
      </w:r>
      <w:r w:rsidRPr="006E139C">
        <w:fldChar w:fldCharType="end"/>
      </w:r>
    </w:p>
    <w:p w14:paraId="56037183" w14:textId="24E6F5E8"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9.3.3.30</w:t>
      </w:r>
      <w:r w:rsidRPr="006E139C">
        <w:rPr>
          <w:rFonts w:asciiTheme="minorHAnsi" w:eastAsiaTheme="minorEastAsia" w:hAnsiTheme="minorHAnsi" w:cstheme="minorBidi"/>
          <w:kern w:val="2"/>
          <w:sz w:val="22"/>
          <w:szCs w:val="22"/>
          <w14:ligatures w14:val="standardContextual"/>
        </w:rPr>
        <w:tab/>
      </w:r>
      <w:r w:rsidRPr="006E139C">
        <w:rPr>
          <w:lang w:eastAsia="zh-CN"/>
        </w:rPr>
        <w:t>B</w:t>
      </w:r>
      <w:r w:rsidRPr="006E139C">
        <w:t>C Bearer Context To Modify Required</w:t>
      </w:r>
      <w:r w:rsidRPr="006E139C">
        <w:tab/>
      </w:r>
      <w:r w:rsidRPr="006E139C">
        <w:fldChar w:fldCharType="begin"/>
      </w:r>
      <w:r w:rsidRPr="006E139C">
        <w:instrText xml:space="preserve"> PAGEREF _Toc162517876 \h </w:instrText>
      </w:r>
      <w:r w:rsidRPr="006E139C">
        <w:fldChar w:fldCharType="separate"/>
      </w:r>
      <w:r w:rsidRPr="006E139C">
        <w:t>180</w:t>
      </w:r>
      <w:r w:rsidRPr="006E139C">
        <w:fldChar w:fldCharType="end"/>
      </w:r>
    </w:p>
    <w:p w14:paraId="5D26965D" w14:textId="03066063"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9.3.3.31</w:t>
      </w:r>
      <w:r w:rsidRPr="006E139C">
        <w:rPr>
          <w:rFonts w:asciiTheme="minorHAnsi" w:eastAsiaTheme="minorEastAsia" w:hAnsiTheme="minorHAnsi" w:cstheme="minorBidi"/>
          <w:kern w:val="2"/>
          <w:sz w:val="22"/>
          <w:szCs w:val="22"/>
          <w14:ligatures w14:val="standardContextual"/>
        </w:rPr>
        <w:tab/>
      </w:r>
      <w:r w:rsidRPr="006E139C">
        <w:rPr>
          <w:lang w:eastAsia="zh-CN"/>
        </w:rPr>
        <w:t>B</w:t>
      </w:r>
      <w:r w:rsidRPr="006E139C">
        <w:t>C Bearer Context To Modify Confirm</w:t>
      </w:r>
      <w:r w:rsidRPr="006E139C">
        <w:tab/>
      </w:r>
      <w:r w:rsidRPr="006E139C">
        <w:fldChar w:fldCharType="begin"/>
      </w:r>
      <w:r w:rsidRPr="006E139C">
        <w:instrText xml:space="preserve"> PAGEREF _Toc162517877 \h </w:instrText>
      </w:r>
      <w:r w:rsidRPr="006E139C">
        <w:fldChar w:fldCharType="separate"/>
      </w:r>
      <w:r w:rsidRPr="006E139C">
        <w:t>181</w:t>
      </w:r>
      <w:r w:rsidRPr="006E139C">
        <w:fldChar w:fldCharType="end"/>
      </w:r>
    </w:p>
    <w:p w14:paraId="2C635D94" w14:textId="2FAA8B6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9.3.3.32</w:t>
      </w:r>
      <w:r w:rsidRPr="006E139C">
        <w:rPr>
          <w:rFonts w:asciiTheme="minorHAnsi" w:eastAsiaTheme="minorEastAsia" w:hAnsiTheme="minorHAnsi" w:cstheme="minorBidi"/>
          <w:kern w:val="2"/>
          <w:sz w:val="22"/>
          <w:szCs w:val="22"/>
          <w14:ligatures w14:val="standardContextual"/>
        </w:rPr>
        <w:tab/>
      </w:r>
      <w:r w:rsidRPr="006E139C">
        <w:t>MC Bearer Context To Setup</w:t>
      </w:r>
      <w:r w:rsidRPr="006E139C">
        <w:tab/>
      </w:r>
      <w:r w:rsidRPr="006E139C">
        <w:fldChar w:fldCharType="begin"/>
      </w:r>
      <w:r w:rsidRPr="006E139C">
        <w:instrText xml:space="preserve"> PAGEREF _Toc162517878 \h </w:instrText>
      </w:r>
      <w:r w:rsidRPr="006E139C">
        <w:fldChar w:fldCharType="separate"/>
      </w:r>
      <w:r w:rsidRPr="006E139C">
        <w:t>181</w:t>
      </w:r>
      <w:r w:rsidRPr="006E139C">
        <w:fldChar w:fldCharType="end"/>
      </w:r>
    </w:p>
    <w:p w14:paraId="7B09D0E7" w14:textId="0D6A2509"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9.3.3.33</w:t>
      </w:r>
      <w:r w:rsidRPr="006E139C">
        <w:rPr>
          <w:rFonts w:asciiTheme="minorHAnsi" w:eastAsiaTheme="minorEastAsia" w:hAnsiTheme="minorHAnsi" w:cstheme="minorBidi"/>
          <w:kern w:val="2"/>
          <w:sz w:val="22"/>
          <w:szCs w:val="22"/>
          <w14:ligatures w14:val="standardContextual"/>
        </w:rPr>
        <w:tab/>
      </w:r>
      <w:r w:rsidRPr="006E139C">
        <w:t>MC Bearer Context To Setup Response</w:t>
      </w:r>
      <w:r w:rsidRPr="006E139C">
        <w:tab/>
      </w:r>
      <w:r w:rsidRPr="006E139C">
        <w:fldChar w:fldCharType="begin"/>
      </w:r>
      <w:r w:rsidRPr="006E139C">
        <w:instrText xml:space="preserve"> PAGEREF _Toc162517879 \h </w:instrText>
      </w:r>
      <w:r w:rsidRPr="006E139C">
        <w:fldChar w:fldCharType="separate"/>
      </w:r>
      <w:r w:rsidRPr="006E139C">
        <w:t>181</w:t>
      </w:r>
      <w:r w:rsidRPr="006E139C">
        <w:fldChar w:fldCharType="end"/>
      </w:r>
    </w:p>
    <w:p w14:paraId="42A01B77" w14:textId="578A290C"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9.3.3.34</w:t>
      </w:r>
      <w:r w:rsidRPr="006E139C">
        <w:rPr>
          <w:rFonts w:asciiTheme="minorHAnsi" w:eastAsiaTheme="minorEastAsia" w:hAnsiTheme="minorHAnsi" w:cstheme="minorBidi"/>
          <w:kern w:val="2"/>
          <w:sz w:val="22"/>
          <w:szCs w:val="22"/>
          <w14:ligatures w14:val="standardContextual"/>
        </w:rPr>
        <w:tab/>
      </w:r>
      <w:r w:rsidRPr="006E139C">
        <w:t>MC Bearer Context To Modify</w:t>
      </w:r>
      <w:r w:rsidRPr="006E139C">
        <w:tab/>
      </w:r>
      <w:r w:rsidRPr="006E139C">
        <w:fldChar w:fldCharType="begin"/>
      </w:r>
      <w:r w:rsidRPr="006E139C">
        <w:instrText xml:space="preserve"> PAGEREF _Toc162517880 \h </w:instrText>
      </w:r>
      <w:r w:rsidRPr="006E139C">
        <w:fldChar w:fldCharType="separate"/>
      </w:r>
      <w:r w:rsidRPr="006E139C">
        <w:t>181</w:t>
      </w:r>
      <w:r w:rsidRPr="006E139C">
        <w:fldChar w:fldCharType="end"/>
      </w:r>
    </w:p>
    <w:p w14:paraId="134A6D4A" w14:textId="5A46F0E5"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9.3.3.35</w:t>
      </w:r>
      <w:r w:rsidRPr="006E139C">
        <w:rPr>
          <w:rFonts w:asciiTheme="minorHAnsi" w:eastAsiaTheme="minorEastAsia" w:hAnsiTheme="minorHAnsi" w:cstheme="minorBidi"/>
          <w:kern w:val="2"/>
          <w:sz w:val="22"/>
          <w:szCs w:val="22"/>
          <w14:ligatures w14:val="standardContextual"/>
        </w:rPr>
        <w:tab/>
      </w:r>
      <w:r w:rsidRPr="006E139C">
        <w:t>MC Bearer Context To Modify Response</w:t>
      </w:r>
      <w:r w:rsidRPr="006E139C">
        <w:tab/>
      </w:r>
      <w:r w:rsidRPr="006E139C">
        <w:fldChar w:fldCharType="begin"/>
      </w:r>
      <w:r w:rsidRPr="006E139C">
        <w:instrText xml:space="preserve"> PAGEREF _Toc162517881 \h </w:instrText>
      </w:r>
      <w:r w:rsidRPr="006E139C">
        <w:fldChar w:fldCharType="separate"/>
      </w:r>
      <w:r w:rsidRPr="006E139C">
        <w:t>183</w:t>
      </w:r>
      <w:r w:rsidRPr="006E139C">
        <w:fldChar w:fldCharType="end"/>
      </w:r>
    </w:p>
    <w:p w14:paraId="294F672E" w14:textId="6DC9E4FE"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9.3.3.36</w:t>
      </w:r>
      <w:r w:rsidRPr="006E139C">
        <w:rPr>
          <w:rFonts w:asciiTheme="minorHAnsi" w:eastAsiaTheme="minorEastAsia" w:hAnsiTheme="minorHAnsi" w:cstheme="minorBidi"/>
          <w:kern w:val="2"/>
          <w:sz w:val="22"/>
          <w:szCs w:val="22"/>
          <w14:ligatures w14:val="standardContextual"/>
        </w:rPr>
        <w:tab/>
      </w:r>
      <w:r w:rsidRPr="006E139C">
        <w:t>MC Bearer Context To Modify Required</w:t>
      </w:r>
      <w:r w:rsidRPr="006E139C">
        <w:tab/>
      </w:r>
      <w:r w:rsidRPr="006E139C">
        <w:fldChar w:fldCharType="begin"/>
      </w:r>
      <w:r w:rsidRPr="006E139C">
        <w:instrText xml:space="preserve"> PAGEREF _Toc162517882 \h </w:instrText>
      </w:r>
      <w:r w:rsidRPr="006E139C">
        <w:fldChar w:fldCharType="separate"/>
      </w:r>
      <w:r w:rsidRPr="006E139C">
        <w:t>183</w:t>
      </w:r>
      <w:r w:rsidRPr="006E139C">
        <w:fldChar w:fldCharType="end"/>
      </w:r>
    </w:p>
    <w:p w14:paraId="66362B7F" w14:textId="02679E84" w:rsidR="00AE6B7B" w:rsidRPr="006E139C" w:rsidRDefault="00AE6B7B">
      <w:pPr>
        <w:pStyle w:val="TOC4"/>
        <w:rPr>
          <w:rFonts w:asciiTheme="minorHAnsi" w:eastAsiaTheme="minorEastAsia" w:hAnsiTheme="minorHAnsi" w:cstheme="minorBidi"/>
          <w:kern w:val="2"/>
          <w:sz w:val="22"/>
          <w:szCs w:val="22"/>
          <w14:ligatures w14:val="standardContextual"/>
        </w:rPr>
      </w:pPr>
      <w:r w:rsidRPr="006E139C">
        <w:t>9.3.3.37</w:t>
      </w:r>
      <w:r w:rsidRPr="006E139C">
        <w:rPr>
          <w:rFonts w:asciiTheme="minorHAnsi" w:eastAsiaTheme="minorEastAsia" w:hAnsiTheme="minorHAnsi" w:cstheme="minorBidi"/>
          <w:kern w:val="2"/>
          <w:sz w:val="22"/>
          <w:szCs w:val="22"/>
          <w14:ligatures w14:val="standardContextual"/>
        </w:rPr>
        <w:tab/>
      </w:r>
      <w:r w:rsidRPr="006E139C">
        <w:t>MC Bearer Context To Modify Confirm</w:t>
      </w:r>
      <w:r w:rsidRPr="006E139C">
        <w:tab/>
      </w:r>
      <w:r w:rsidRPr="006E139C">
        <w:fldChar w:fldCharType="begin"/>
      </w:r>
      <w:r w:rsidRPr="006E139C">
        <w:instrText xml:space="preserve"> PAGEREF _Toc162517883 \h </w:instrText>
      </w:r>
      <w:r w:rsidRPr="006E139C">
        <w:fldChar w:fldCharType="separate"/>
      </w:r>
      <w:r w:rsidRPr="006E139C">
        <w:t>184</w:t>
      </w:r>
      <w:r w:rsidRPr="006E139C">
        <w:fldChar w:fldCharType="end"/>
      </w:r>
    </w:p>
    <w:p w14:paraId="472F9488" w14:textId="6F012048" w:rsidR="00AE6B7B" w:rsidRPr="006E139C" w:rsidRDefault="00AE6B7B">
      <w:pPr>
        <w:pStyle w:val="TOC2"/>
        <w:rPr>
          <w:rFonts w:asciiTheme="minorHAnsi" w:eastAsiaTheme="minorEastAsia" w:hAnsiTheme="minorHAnsi" w:cstheme="minorBidi"/>
          <w:kern w:val="2"/>
          <w:sz w:val="22"/>
          <w:szCs w:val="22"/>
          <w14:ligatures w14:val="standardContextual"/>
        </w:rPr>
      </w:pPr>
      <w:r w:rsidRPr="006E139C">
        <w:t>9.4</w:t>
      </w:r>
      <w:r w:rsidRPr="006E139C">
        <w:rPr>
          <w:rFonts w:asciiTheme="minorHAnsi" w:eastAsiaTheme="minorEastAsia" w:hAnsiTheme="minorHAnsi" w:cstheme="minorBidi"/>
          <w:kern w:val="2"/>
          <w:sz w:val="22"/>
          <w:szCs w:val="22"/>
          <w14:ligatures w14:val="standardContextual"/>
        </w:rPr>
        <w:tab/>
      </w:r>
      <w:r w:rsidRPr="006E139C">
        <w:t>Message and Information Element Abstract Syntax (with ASN.1)</w:t>
      </w:r>
      <w:r w:rsidRPr="006E139C">
        <w:tab/>
      </w:r>
      <w:r w:rsidRPr="006E139C">
        <w:fldChar w:fldCharType="begin"/>
      </w:r>
      <w:r w:rsidRPr="006E139C">
        <w:instrText xml:space="preserve"> PAGEREF _Toc162517884 \h </w:instrText>
      </w:r>
      <w:r w:rsidRPr="006E139C">
        <w:fldChar w:fldCharType="separate"/>
      </w:r>
      <w:r w:rsidRPr="006E139C">
        <w:t>184</w:t>
      </w:r>
      <w:r w:rsidRPr="006E139C">
        <w:fldChar w:fldCharType="end"/>
      </w:r>
    </w:p>
    <w:p w14:paraId="076206BE" w14:textId="5B658441"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9.4.1</w:t>
      </w:r>
      <w:r w:rsidRPr="006E139C">
        <w:rPr>
          <w:rFonts w:asciiTheme="minorHAnsi" w:eastAsiaTheme="minorEastAsia" w:hAnsiTheme="minorHAnsi" w:cstheme="minorBidi"/>
          <w:kern w:val="2"/>
          <w:sz w:val="22"/>
          <w:szCs w:val="22"/>
          <w14:ligatures w14:val="standardContextual"/>
        </w:rPr>
        <w:tab/>
      </w:r>
      <w:r w:rsidRPr="006E139C">
        <w:t>General</w:t>
      </w:r>
      <w:r w:rsidRPr="006E139C">
        <w:tab/>
      </w:r>
      <w:r w:rsidRPr="006E139C">
        <w:fldChar w:fldCharType="begin"/>
      </w:r>
      <w:r w:rsidRPr="006E139C">
        <w:instrText xml:space="preserve"> PAGEREF _Toc162517885 \h </w:instrText>
      </w:r>
      <w:r w:rsidRPr="006E139C">
        <w:fldChar w:fldCharType="separate"/>
      </w:r>
      <w:r w:rsidRPr="006E139C">
        <w:t>184</w:t>
      </w:r>
      <w:r w:rsidRPr="006E139C">
        <w:fldChar w:fldCharType="end"/>
      </w:r>
    </w:p>
    <w:p w14:paraId="56A958A0" w14:textId="794DE90E"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9.4.2</w:t>
      </w:r>
      <w:r w:rsidRPr="006E139C">
        <w:rPr>
          <w:rFonts w:asciiTheme="minorHAnsi" w:eastAsiaTheme="minorEastAsia" w:hAnsiTheme="minorHAnsi" w:cstheme="minorBidi"/>
          <w:kern w:val="2"/>
          <w:sz w:val="22"/>
          <w:szCs w:val="22"/>
          <w14:ligatures w14:val="standardContextual"/>
        </w:rPr>
        <w:tab/>
      </w:r>
      <w:r w:rsidRPr="006E139C">
        <w:t>Usage of private message mechanism for non-standard use</w:t>
      </w:r>
      <w:r w:rsidRPr="006E139C">
        <w:tab/>
      </w:r>
      <w:r w:rsidRPr="006E139C">
        <w:fldChar w:fldCharType="begin"/>
      </w:r>
      <w:r w:rsidRPr="006E139C">
        <w:instrText xml:space="preserve"> PAGEREF _Toc162517886 \h </w:instrText>
      </w:r>
      <w:r w:rsidRPr="006E139C">
        <w:fldChar w:fldCharType="separate"/>
      </w:r>
      <w:r w:rsidRPr="006E139C">
        <w:t>185</w:t>
      </w:r>
      <w:r w:rsidRPr="006E139C">
        <w:fldChar w:fldCharType="end"/>
      </w:r>
    </w:p>
    <w:p w14:paraId="39B9D568" w14:textId="1710F07B"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9.4.3</w:t>
      </w:r>
      <w:r w:rsidRPr="006E139C">
        <w:rPr>
          <w:rFonts w:asciiTheme="minorHAnsi" w:eastAsiaTheme="minorEastAsia" w:hAnsiTheme="minorHAnsi" w:cstheme="minorBidi"/>
          <w:kern w:val="2"/>
          <w:sz w:val="22"/>
          <w:szCs w:val="22"/>
          <w14:ligatures w14:val="standardContextual"/>
        </w:rPr>
        <w:tab/>
      </w:r>
      <w:r w:rsidRPr="006E139C">
        <w:t>Elementary Procedure Definitions</w:t>
      </w:r>
      <w:r w:rsidRPr="006E139C">
        <w:tab/>
      </w:r>
      <w:r w:rsidRPr="006E139C">
        <w:fldChar w:fldCharType="begin"/>
      </w:r>
      <w:r w:rsidRPr="006E139C">
        <w:instrText xml:space="preserve"> PAGEREF _Toc162517887 \h </w:instrText>
      </w:r>
      <w:r w:rsidRPr="006E139C">
        <w:fldChar w:fldCharType="separate"/>
      </w:r>
      <w:r w:rsidRPr="006E139C">
        <w:t>186</w:t>
      </w:r>
      <w:r w:rsidRPr="006E139C">
        <w:fldChar w:fldCharType="end"/>
      </w:r>
    </w:p>
    <w:p w14:paraId="293CC41C" w14:textId="4A8F2C88"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9.4.4</w:t>
      </w:r>
      <w:r w:rsidRPr="006E139C">
        <w:rPr>
          <w:rFonts w:asciiTheme="minorHAnsi" w:eastAsiaTheme="minorEastAsia" w:hAnsiTheme="minorHAnsi" w:cstheme="minorBidi"/>
          <w:kern w:val="2"/>
          <w:sz w:val="22"/>
          <w:szCs w:val="22"/>
          <w14:ligatures w14:val="standardContextual"/>
        </w:rPr>
        <w:tab/>
      </w:r>
      <w:r w:rsidRPr="006E139C">
        <w:t>PDU Definitions</w:t>
      </w:r>
      <w:r w:rsidRPr="006E139C">
        <w:tab/>
      </w:r>
      <w:r w:rsidRPr="006E139C">
        <w:fldChar w:fldCharType="begin"/>
      </w:r>
      <w:r w:rsidRPr="006E139C">
        <w:instrText xml:space="preserve"> PAGEREF _Toc162517888 \h </w:instrText>
      </w:r>
      <w:r w:rsidRPr="006E139C">
        <w:fldChar w:fldCharType="separate"/>
      </w:r>
      <w:r w:rsidRPr="006E139C">
        <w:t>196</w:t>
      </w:r>
      <w:r w:rsidRPr="006E139C">
        <w:fldChar w:fldCharType="end"/>
      </w:r>
    </w:p>
    <w:p w14:paraId="1B3C2B09" w14:textId="6D4055B3"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9.4.5</w:t>
      </w:r>
      <w:r w:rsidRPr="006E139C">
        <w:rPr>
          <w:rFonts w:asciiTheme="minorHAnsi" w:eastAsiaTheme="minorEastAsia" w:hAnsiTheme="minorHAnsi" w:cstheme="minorBidi"/>
          <w:kern w:val="2"/>
          <w:sz w:val="22"/>
          <w:szCs w:val="22"/>
          <w14:ligatures w14:val="standardContextual"/>
        </w:rPr>
        <w:tab/>
      </w:r>
      <w:r w:rsidRPr="006E139C">
        <w:t>Information Element Definitions</w:t>
      </w:r>
      <w:r w:rsidRPr="006E139C">
        <w:tab/>
      </w:r>
      <w:r w:rsidRPr="006E139C">
        <w:fldChar w:fldCharType="begin"/>
      </w:r>
      <w:r w:rsidRPr="006E139C">
        <w:instrText xml:space="preserve"> PAGEREF _Toc162517889 \h </w:instrText>
      </w:r>
      <w:r w:rsidRPr="006E139C">
        <w:fldChar w:fldCharType="separate"/>
      </w:r>
      <w:r w:rsidRPr="006E139C">
        <w:t>236</w:t>
      </w:r>
      <w:r w:rsidRPr="006E139C">
        <w:fldChar w:fldCharType="end"/>
      </w:r>
    </w:p>
    <w:p w14:paraId="6E4BA8F8" w14:textId="52AF4D38"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9.4.6</w:t>
      </w:r>
      <w:r w:rsidRPr="006E139C">
        <w:rPr>
          <w:rFonts w:asciiTheme="minorHAnsi" w:eastAsiaTheme="minorEastAsia" w:hAnsiTheme="minorHAnsi" w:cstheme="minorBidi"/>
          <w:kern w:val="2"/>
          <w:sz w:val="22"/>
          <w:szCs w:val="22"/>
          <w14:ligatures w14:val="standardContextual"/>
        </w:rPr>
        <w:tab/>
      </w:r>
      <w:r w:rsidRPr="006E139C">
        <w:t>Common Definitions</w:t>
      </w:r>
      <w:r w:rsidRPr="006E139C">
        <w:tab/>
      </w:r>
      <w:r w:rsidRPr="006E139C">
        <w:fldChar w:fldCharType="begin"/>
      </w:r>
      <w:r w:rsidRPr="006E139C">
        <w:instrText xml:space="preserve"> PAGEREF _Toc162517890 \h </w:instrText>
      </w:r>
      <w:r w:rsidRPr="006E139C">
        <w:fldChar w:fldCharType="separate"/>
      </w:r>
      <w:r w:rsidRPr="006E139C">
        <w:t>307</w:t>
      </w:r>
      <w:r w:rsidRPr="006E139C">
        <w:fldChar w:fldCharType="end"/>
      </w:r>
    </w:p>
    <w:p w14:paraId="679E34D7" w14:textId="14AE528A"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9.4.7</w:t>
      </w:r>
      <w:r w:rsidRPr="006E139C">
        <w:rPr>
          <w:rFonts w:asciiTheme="minorHAnsi" w:eastAsiaTheme="minorEastAsia" w:hAnsiTheme="minorHAnsi" w:cstheme="minorBidi"/>
          <w:kern w:val="2"/>
          <w:sz w:val="22"/>
          <w:szCs w:val="22"/>
          <w14:ligatures w14:val="standardContextual"/>
        </w:rPr>
        <w:tab/>
      </w:r>
      <w:r w:rsidRPr="006E139C">
        <w:t>Constant Definitions</w:t>
      </w:r>
      <w:r w:rsidRPr="006E139C">
        <w:tab/>
      </w:r>
      <w:r w:rsidRPr="006E139C">
        <w:fldChar w:fldCharType="begin"/>
      </w:r>
      <w:r w:rsidRPr="006E139C">
        <w:instrText xml:space="preserve"> PAGEREF _Toc162517891 \h </w:instrText>
      </w:r>
      <w:r w:rsidRPr="006E139C">
        <w:fldChar w:fldCharType="separate"/>
      </w:r>
      <w:r w:rsidRPr="006E139C">
        <w:t>308</w:t>
      </w:r>
      <w:r w:rsidRPr="006E139C">
        <w:fldChar w:fldCharType="end"/>
      </w:r>
    </w:p>
    <w:p w14:paraId="3B5E1AF6" w14:textId="38C10326" w:rsidR="00AE6B7B" w:rsidRPr="006E139C" w:rsidRDefault="00AE6B7B">
      <w:pPr>
        <w:pStyle w:val="TOC3"/>
        <w:rPr>
          <w:rFonts w:asciiTheme="minorHAnsi" w:eastAsiaTheme="minorEastAsia" w:hAnsiTheme="minorHAnsi" w:cstheme="minorBidi"/>
          <w:kern w:val="2"/>
          <w:sz w:val="22"/>
          <w:szCs w:val="22"/>
          <w14:ligatures w14:val="standardContextual"/>
        </w:rPr>
      </w:pPr>
      <w:r w:rsidRPr="006E139C">
        <w:t>9.4.8</w:t>
      </w:r>
      <w:r w:rsidRPr="006E139C">
        <w:rPr>
          <w:rFonts w:asciiTheme="minorHAnsi" w:eastAsiaTheme="minorEastAsia" w:hAnsiTheme="minorHAnsi" w:cstheme="minorBidi"/>
          <w:kern w:val="2"/>
          <w:sz w:val="22"/>
          <w:szCs w:val="22"/>
          <w14:ligatures w14:val="standardContextual"/>
        </w:rPr>
        <w:tab/>
      </w:r>
      <w:r w:rsidRPr="006E139C">
        <w:t>Container Definitions</w:t>
      </w:r>
      <w:r w:rsidRPr="006E139C">
        <w:tab/>
      </w:r>
      <w:r w:rsidRPr="006E139C">
        <w:fldChar w:fldCharType="begin"/>
      </w:r>
      <w:r w:rsidRPr="006E139C">
        <w:instrText xml:space="preserve"> PAGEREF _Toc162517892 \h </w:instrText>
      </w:r>
      <w:r w:rsidRPr="006E139C">
        <w:fldChar w:fldCharType="separate"/>
      </w:r>
      <w:r w:rsidRPr="006E139C">
        <w:t>314</w:t>
      </w:r>
      <w:r w:rsidRPr="006E139C">
        <w:fldChar w:fldCharType="end"/>
      </w:r>
    </w:p>
    <w:p w14:paraId="243D16B3" w14:textId="282353BA" w:rsidR="00AE6B7B" w:rsidRPr="006E139C" w:rsidRDefault="00AE6B7B">
      <w:pPr>
        <w:pStyle w:val="TOC1"/>
        <w:rPr>
          <w:rFonts w:asciiTheme="minorHAnsi" w:eastAsiaTheme="minorEastAsia" w:hAnsiTheme="minorHAnsi" w:cstheme="minorBidi"/>
          <w:kern w:val="2"/>
          <w:szCs w:val="22"/>
          <w14:ligatures w14:val="standardContextual"/>
        </w:rPr>
      </w:pPr>
      <w:r w:rsidRPr="006E139C">
        <w:t>10</w:t>
      </w:r>
      <w:r w:rsidRPr="006E139C">
        <w:rPr>
          <w:rFonts w:asciiTheme="minorHAnsi" w:eastAsiaTheme="minorEastAsia" w:hAnsiTheme="minorHAnsi" w:cstheme="minorBidi"/>
          <w:kern w:val="2"/>
          <w:szCs w:val="22"/>
          <w14:ligatures w14:val="standardContextual"/>
        </w:rPr>
        <w:tab/>
      </w:r>
      <w:r w:rsidRPr="006E139C">
        <w:t>Handling of unknown, unforeseen and erroneous protocol data</w:t>
      </w:r>
      <w:r w:rsidRPr="006E139C">
        <w:tab/>
      </w:r>
      <w:r w:rsidRPr="006E139C">
        <w:fldChar w:fldCharType="begin"/>
      </w:r>
      <w:r w:rsidRPr="006E139C">
        <w:instrText xml:space="preserve"> PAGEREF _Toc162517893 \h </w:instrText>
      </w:r>
      <w:r w:rsidRPr="006E139C">
        <w:fldChar w:fldCharType="separate"/>
      </w:r>
      <w:r w:rsidRPr="006E139C">
        <w:t>318</w:t>
      </w:r>
      <w:r w:rsidRPr="006E139C">
        <w:fldChar w:fldCharType="end"/>
      </w:r>
    </w:p>
    <w:p w14:paraId="569CA7DE" w14:textId="0A41AAE7" w:rsidR="00AE6B7B" w:rsidRPr="006E139C" w:rsidRDefault="00AE6B7B">
      <w:pPr>
        <w:pStyle w:val="TOC8"/>
        <w:rPr>
          <w:rFonts w:asciiTheme="minorHAnsi" w:eastAsiaTheme="minorEastAsia" w:hAnsiTheme="minorHAnsi" w:cstheme="minorBidi"/>
          <w:b w:val="0"/>
          <w:kern w:val="2"/>
          <w:szCs w:val="22"/>
          <w14:ligatures w14:val="standardContextual"/>
        </w:rPr>
      </w:pPr>
      <w:r w:rsidRPr="006E139C">
        <w:t>Annex A (informative): Change History</w:t>
      </w:r>
      <w:r w:rsidRPr="006E139C">
        <w:tab/>
      </w:r>
      <w:r w:rsidRPr="006E139C">
        <w:fldChar w:fldCharType="begin"/>
      </w:r>
      <w:r w:rsidRPr="006E139C">
        <w:instrText xml:space="preserve"> PAGEREF _Toc162517894 \h </w:instrText>
      </w:r>
      <w:r w:rsidRPr="006E139C">
        <w:fldChar w:fldCharType="separate"/>
      </w:r>
      <w:r w:rsidRPr="006E139C">
        <w:t>319</w:t>
      </w:r>
      <w:r w:rsidRPr="006E139C">
        <w:fldChar w:fldCharType="end"/>
      </w:r>
    </w:p>
    <w:p w14:paraId="1FA280A2" w14:textId="52E0DD7E" w:rsidR="001D17E9" w:rsidRDefault="00C17963" w:rsidP="001D17E9">
      <w:r w:rsidRPr="006E139C">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62517413"/>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62517414"/>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62517415"/>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62517416"/>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62517417"/>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62517418"/>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62517419"/>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62517420"/>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62517421"/>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62517422"/>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62517423"/>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62517424"/>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62517425"/>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62517426"/>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62517427"/>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135FF5">
            <w:pPr>
              <w:pStyle w:val="TAH"/>
              <w:rPr>
                <w:rFonts w:eastAsia="Yu Mincho"/>
              </w:rPr>
            </w:pPr>
          </w:p>
        </w:tc>
        <w:tc>
          <w:tcPr>
            <w:tcW w:w="2108" w:type="dxa"/>
            <w:vMerge/>
          </w:tcPr>
          <w:p w14:paraId="1E89A9CC" w14:textId="77777777" w:rsidR="00A85C4E" w:rsidRPr="00C0498B" w:rsidRDefault="00A85C4E" w:rsidP="00135FF5">
            <w:pPr>
              <w:pStyle w:val="TAH"/>
              <w:rPr>
                <w:rFonts w:eastAsia="Yu Mincho"/>
              </w:rPr>
            </w:pPr>
          </w:p>
        </w:tc>
        <w:tc>
          <w:tcPr>
            <w:tcW w:w="2286" w:type="dxa"/>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135FF5">
            <w:pPr>
              <w:pStyle w:val="TAL"/>
              <w:rPr>
                <w:rFonts w:cs="Arial"/>
              </w:rPr>
            </w:pPr>
            <w:r w:rsidRPr="004A36C7">
              <w:rPr>
                <w:rFonts w:cs="Arial"/>
              </w:rPr>
              <w:t>Reset</w:t>
            </w:r>
          </w:p>
        </w:tc>
        <w:tc>
          <w:tcPr>
            <w:tcW w:w="2108" w:type="dxa"/>
          </w:tcPr>
          <w:p w14:paraId="7156640C" w14:textId="77777777" w:rsidR="00A85C4E" w:rsidRPr="00135FF5" w:rsidRDefault="00A85C4E" w:rsidP="00135FF5">
            <w:pPr>
              <w:pStyle w:val="TAL"/>
              <w:rPr>
                <w:rFonts w:cs="Arial"/>
              </w:rPr>
            </w:pPr>
            <w:r w:rsidRPr="00C0498B">
              <w:rPr>
                <w:rFonts w:cs="Arial"/>
              </w:rPr>
              <w:t>RESET</w:t>
            </w:r>
          </w:p>
        </w:tc>
        <w:tc>
          <w:tcPr>
            <w:tcW w:w="2286" w:type="dxa"/>
          </w:tcPr>
          <w:p w14:paraId="1A4914E0" w14:textId="77777777" w:rsidR="00A85C4E" w:rsidRPr="00135FF5" w:rsidRDefault="00A85C4E" w:rsidP="00135FF5">
            <w:pPr>
              <w:pStyle w:val="TAL"/>
              <w:rPr>
                <w:rFonts w:cs="Arial"/>
              </w:rPr>
            </w:pPr>
            <w:r w:rsidRPr="00C0498B">
              <w:rPr>
                <w:rFonts w:cs="Arial"/>
              </w:rPr>
              <w:t>RESET ACKNOWLEDGE</w:t>
            </w:r>
          </w:p>
        </w:tc>
        <w:tc>
          <w:tcPr>
            <w:tcW w:w="2534" w:type="dxa"/>
          </w:tcPr>
          <w:p w14:paraId="00B29A3D" w14:textId="77777777" w:rsidR="00A85C4E" w:rsidRPr="00135FF5" w:rsidRDefault="00A85C4E" w:rsidP="00135FF5">
            <w:pPr>
              <w:pStyle w:val="TAL"/>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135FF5">
            <w:pPr>
              <w:pStyle w:val="TAL"/>
              <w:rPr>
                <w:rFonts w:cs="Arial"/>
              </w:rPr>
            </w:pPr>
            <w:r w:rsidRPr="00C0498B">
              <w:rPr>
                <w:rFonts w:cs="Arial"/>
              </w:rPr>
              <w:t>gNB-CU-UP E1 Setup</w:t>
            </w:r>
          </w:p>
        </w:tc>
        <w:tc>
          <w:tcPr>
            <w:tcW w:w="2108" w:type="dxa"/>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135FF5">
            <w:pPr>
              <w:pStyle w:val="TAL"/>
              <w:rPr>
                <w:rFonts w:cs="Arial"/>
              </w:rPr>
            </w:pPr>
            <w:r w:rsidRPr="00C0498B">
              <w:rPr>
                <w:rFonts w:cs="Arial"/>
              </w:rPr>
              <w:t>gNB-CU-CP E1 Setup</w:t>
            </w:r>
          </w:p>
        </w:tc>
        <w:tc>
          <w:tcPr>
            <w:tcW w:w="2108" w:type="dxa"/>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tcPr>
          <w:p w14:paraId="390022CE" w14:textId="77777777" w:rsidR="00A85C4E" w:rsidRPr="00135FF5" w:rsidRDefault="00A85C4E" w:rsidP="00135FF5">
            <w:pPr>
              <w:pStyle w:val="TAL"/>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tcPr>
          <w:p w14:paraId="0324E504" w14:textId="77777777" w:rsidR="00A85C4E" w:rsidRPr="00135FF5" w:rsidRDefault="00A85C4E" w:rsidP="00135FF5">
            <w:pPr>
              <w:pStyle w:val="TAL"/>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tcPr>
          <w:p w14:paraId="44B6526A" w14:textId="77777777" w:rsidR="00A85C4E" w:rsidRPr="00135FF5" w:rsidRDefault="00A85C4E" w:rsidP="00135FF5">
            <w:pPr>
              <w:pStyle w:val="TAL"/>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AE6B7B"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AE6B7B"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AE6B7B"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62517428"/>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62517429"/>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62517430"/>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62517431"/>
      <w:r w:rsidRPr="00D629EF">
        <w:rPr>
          <w:lang w:eastAsia="en-US"/>
        </w:rPr>
        <w:lastRenderedPageBreak/>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62517432"/>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3pt;height:161.6pt" o:ole="">
            <v:imagedata r:id="rId11" o:title=""/>
          </v:shape>
          <o:OLEObject Type="Embed" ProgID="Visio.Drawing.15" ShapeID="_x0000_i1025" DrawAspect="Content" ObjectID="_1773131980"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62517433"/>
      <w:r w:rsidRPr="00D629EF">
        <w:lastRenderedPageBreak/>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3pt;height:161.6pt" o:ole="">
            <v:imagedata r:id="rId13" o:title=""/>
          </v:shape>
          <o:OLEObject Type="Embed" ProgID="Visio.Drawing.15" ShapeID="_x0000_i1026" DrawAspect="Content" ObjectID="_1773131981"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62517434"/>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62517435"/>
      <w:r w:rsidRPr="00D629EF">
        <w:lastRenderedPageBreak/>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62517436"/>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62517437"/>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3pt;height:116.35pt" o:ole="">
            <v:imagedata r:id="rId15" o:title=""/>
          </v:shape>
          <o:OLEObject Type="Embed" ProgID="Visio.Drawing.15" ShapeID="_x0000_i1027" DrawAspect="Content" ObjectID="_1773131982"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3pt;height:116.35pt" o:ole="">
            <v:imagedata r:id="rId17" o:title=""/>
          </v:shape>
          <o:OLEObject Type="Embed" ProgID="Visio.Drawing.15" ShapeID="_x0000_i1028" DrawAspect="Content" ObjectID="_1773131983"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62517438"/>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62517439"/>
      <w:r w:rsidRPr="00D629EF">
        <w:lastRenderedPageBreak/>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62517440"/>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62517441"/>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3pt;height:161.6pt" o:ole="">
            <v:imagedata r:id="rId19" o:title=""/>
          </v:shape>
          <o:OLEObject Type="Embed" ProgID="Visio.Drawing.15" ShapeID="_x0000_i1029" DrawAspect="Content" ObjectID="_1773131984"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lastRenderedPageBreak/>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62517442"/>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3pt;height:161.6pt" o:ole="">
            <v:imagedata r:id="rId21" o:title=""/>
          </v:shape>
          <o:OLEObject Type="Embed" ProgID="Visio.Drawing.15" ShapeID="_x0000_i1030" DrawAspect="Content" ObjectID="_1773131985"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62517443"/>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62517444"/>
      <w:r w:rsidRPr="00D629EF">
        <w:lastRenderedPageBreak/>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62517445"/>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62517446"/>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3pt;height:161.6pt" o:ole="">
            <v:imagedata r:id="rId23" o:title=""/>
          </v:shape>
          <o:OLEObject Type="Embed" ProgID="Visio.Drawing.15" ShapeID="_x0000_i1031" DrawAspect="Content" ObjectID="_1773131986"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62517447"/>
      <w:r w:rsidRPr="00D629EF">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3pt;height:161.6pt" o:ole="">
            <v:imagedata r:id="rId25" o:title=""/>
          </v:shape>
          <o:OLEObject Type="Embed" ProgID="Visio.Drawing.15" ShapeID="_x0000_i1032" DrawAspect="Content" ObjectID="_1773131987"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62517448"/>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62517449"/>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62517450"/>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62517451"/>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pt;height:161.6pt" o:ole="">
            <v:imagedata r:id="rId27" o:title=""/>
          </v:shape>
          <o:OLEObject Type="Embed" ProgID="Visio.Drawing.15" ShapeID="_x0000_i1033" DrawAspect="Content" ObjectID="_1773131988"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62517452"/>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pt;height:161.6pt" o:ole="">
            <v:imagedata r:id="rId29" o:title=""/>
          </v:shape>
          <o:OLEObject Type="Embed" ProgID="Visio.Drawing.15" ShapeID="_x0000_i1034" DrawAspect="Content" ObjectID="_1773131989"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62517453"/>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62517454"/>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62517455"/>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62517456"/>
      <w:r w:rsidRPr="00D629EF">
        <w:lastRenderedPageBreak/>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pt;height:161.6pt" o:ole="">
            <v:imagedata r:id="rId31" o:title=""/>
          </v:shape>
          <o:OLEObject Type="Embed" ProgID="Visio.Drawing.15" ShapeID="_x0000_i1035" DrawAspect="Content" ObjectID="_1773131990"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62517457"/>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pt;height:161.6pt" o:ole="">
            <v:imagedata r:id="rId33" o:title=""/>
          </v:shape>
          <o:OLEObject Type="Embed" ProgID="Visio.Drawing.15" ShapeID="_x0000_i1036" DrawAspect="Content" ObjectID="_1773131991"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62517458"/>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62517459"/>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62517460"/>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62517461"/>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62517462"/>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3pt;height:161.6pt" o:ole="">
            <v:imagedata r:id="rId35" o:title=""/>
          </v:shape>
          <o:OLEObject Type="Embed" ProgID="Visio.Drawing.15" ShapeID="_x0000_i1037" DrawAspect="Content" ObjectID="_1773131992"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62517463"/>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3pt;height:161.6pt" o:ole="">
            <v:imagedata r:id="rId37" o:title=""/>
          </v:shape>
          <o:OLEObject Type="Embed" ProgID="Visio.Drawing.15" ShapeID="_x0000_i1038" DrawAspect="Content" ObjectID="_1773131993"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62517464"/>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62517465"/>
      <w:r w:rsidRPr="00D629EF">
        <w:lastRenderedPageBreak/>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62517466"/>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62517467"/>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3pt;height:127.25pt" o:ole="">
            <v:imagedata r:id="rId39" o:title=""/>
          </v:shape>
          <o:OLEObject Type="Embed" ProgID="Visio.Drawing.15" ShapeID="_x0000_i1039" DrawAspect="Content" ObjectID="_1773131994"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62517468"/>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62517469"/>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62517470"/>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62517471"/>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4pt;height:113.85pt" o:ole="">
            <v:imagedata r:id="rId41" o:title="" cropleft="-4595f" cropright="-3990f"/>
          </v:shape>
          <o:OLEObject Type="Embed" ProgID="Word.Picture.8" ShapeID="_x0000_i1040" DrawAspect="Content" ObjectID="_1773131995"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62517472"/>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4pt;height:113.85pt" o:ole="">
            <v:imagedata r:id="rId43" o:title="" cropleft="-4595f" cropright="-3990f"/>
          </v:shape>
          <o:OLEObject Type="Embed" ProgID="Word.Picture.8" ShapeID="_x0000_i1041" DrawAspect="Content" ObjectID="_1773131996"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62517473"/>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62517474"/>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62517475"/>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62517476"/>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6.4pt;height:111.35pt" o:ole="">
            <v:imagedata r:id="rId45" o:title="" cropleft="-4595f" cropright="-3990f"/>
          </v:shape>
          <o:OLEObject Type="Embed" ProgID="Word.Picture.8" ShapeID="_x0000_i1042" DrawAspect="Content" ObjectID="_1773131997"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62517477"/>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62517478"/>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62517479"/>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62517480"/>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62517481"/>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62517482"/>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4pt;height:161.6pt" o:ole="">
            <v:imagedata r:id="rId47" o:title=""/>
          </v:shape>
          <o:OLEObject Type="Embed" ProgID="Visio.Drawing.15" ShapeID="_x0000_i1043" DrawAspect="Content" ObjectID="_1773131998"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62517483"/>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4pt;height:161.6pt" o:ole="">
            <v:imagedata r:id="rId49" o:title=""/>
          </v:shape>
          <o:OLEObject Type="Embed" ProgID="Visio.Drawing.15" ShapeID="_x0000_i1044" DrawAspect="Content" ObjectID="_1773131999"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62517484"/>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62517485"/>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62517486"/>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62517487"/>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4pt;height:161.6pt" o:ole="">
            <v:imagedata r:id="rId51" o:title=""/>
          </v:shape>
          <o:OLEObject Type="Embed" ProgID="Visio.Drawing.15" ShapeID="_x0000_i1045" DrawAspect="Content" ObjectID="_1773132000"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lastRenderedPageBreak/>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w:t>
      </w:r>
      <w:r>
        <w:lastRenderedPageBreak/>
        <w:t xml:space="preserve">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lastRenderedPageBreak/>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62517488"/>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4pt;height:161.6pt" o:ole="">
            <v:imagedata r:id="rId53" o:title=""/>
          </v:shape>
          <o:OLEObject Type="Embed" ProgID="Visio.Drawing.15" ShapeID="_x0000_i1046" DrawAspect="Content" ObjectID="_1773132001"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62517489"/>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62517490"/>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62517491"/>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62517492"/>
      <w:r w:rsidRPr="00D629EF">
        <w:lastRenderedPageBreak/>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4pt;height:161.6pt" o:ole="">
            <v:imagedata r:id="rId55" o:title=""/>
          </v:shape>
          <o:OLEObject Type="Embed" ProgID="Visio.Drawing.15" ShapeID="_x0000_i1047" DrawAspect="Content" ObjectID="_1773132002"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62517493"/>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62517494"/>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62517495"/>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62517496"/>
      <w:r w:rsidRPr="00D629EF">
        <w:lastRenderedPageBreak/>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4pt;height:161.6pt" o:ole="">
            <v:imagedata r:id="rId57" o:title=""/>
          </v:shape>
          <o:OLEObject Type="Embed" ProgID="Visio.Drawing.15" ShapeID="_x0000_i1048" DrawAspect="Content" ObjectID="_1773132003"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62517497"/>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62517498"/>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62517499"/>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62517500"/>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2.45pt;height:127.25pt" o:ole="">
            <v:imagedata r:id="rId59" o:title=""/>
          </v:shape>
          <o:OLEObject Type="Embed" ProgID="Visio.Drawing.15" ShapeID="_x0000_i1049" DrawAspect="Content" ObjectID="_1773132004"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62517501"/>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62517502"/>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62517503"/>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62517504"/>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2.45pt;height:127.25pt" o:ole="">
            <v:imagedata r:id="rId61" o:title=""/>
          </v:shape>
          <o:OLEObject Type="Embed" ProgID="Visio.Drawing.15" ShapeID="_x0000_i1050" DrawAspect="Content" ObjectID="_1773132005"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62517505"/>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62517506"/>
      <w:r w:rsidRPr="00D629EF">
        <w:lastRenderedPageBreak/>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62517507"/>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62517508"/>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6.3pt;height:127.25pt" o:ole="">
            <v:imagedata r:id="rId63" o:title=""/>
          </v:shape>
          <o:OLEObject Type="Embed" ProgID="Visio.Drawing.15" ShapeID="_x0000_i1051" DrawAspect="Content" ObjectID="_1773132006"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62517509"/>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62517510"/>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62517511"/>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62517512"/>
      <w:r w:rsidRPr="00D629EF">
        <w:lastRenderedPageBreak/>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6.3pt;height:127.25pt" o:ole="">
            <v:imagedata r:id="rId65" o:title=""/>
          </v:shape>
          <o:OLEObject Type="Embed" ProgID="Visio.Drawing.15" ShapeID="_x0000_i1052" DrawAspect="Content" ObjectID="_1773132007"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62517513"/>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62517514"/>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62517515"/>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62517516"/>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95pt;height:127.25pt" o:ole="">
            <v:imagedata r:id="rId67" o:title=""/>
          </v:shape>
          <o:OLEObject Type="Embed" ProgID="Visio.Drawing.15" ShapeID="_x0000_i1053" DrawAspect="Content" ObjectID="_1773132008"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62517517"/>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62517518"/>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62517519"/>
      <w:r w:rsidRPr="00D629EF">
        <w:lastRenderedPageBreak/>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62517520"/>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62517521"/>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6.3pt;height:127.25pt" o:ole="">
            <v:imagedata r:id="rId69" o:title=""/>
          </v:shape>
          <o:OLEObject Type="Embed" ProgID="Visio.Drawing.15" ShapeID="_x0000_i1054" DrawAspect="Content" ObjectID="_1773132009"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62517522"/>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62517523"/>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62517524"/>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62517525"/>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6.3pt;height:127.25pt" o:ole="">
            <v:imagedata r:id="rId71" o:title=""/>
          </v:shape>
          <o:OLEObject Type="Embed" ProgID="Visio.Drawing.15" ShapeID="_x0000_i1055" DrawAspect="Content" ObjectID="_1773132010"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62517526"/>
      <w:r w:rsidRPr="00D629EF">
        <w:lastRenderedPageBreak/>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62517527"/>
      <w:r>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62517528"/>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62517529"/>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6.3pt;height:126.4pt" o:ole="">
            <v:imagedata r:id="rId73" o:title=""/>
          </v:shape>
          <o:OLEObject Type="Embed" ProgID="Visio.Drawing.15" ShapeID="_x0000_i1056" DrawAspect="Content" ObjectID="_1773132011"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62517530"/>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62517531"/>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162517532"/>
      <w:bookmarkStart w:id="1761" w:name="_Toc29460966"/>
      <w:bookmarkStart w:id="1762" w:name="_Toc29505698"/>
      <w:bookmarkStart w:id="1763" w:name="_Toc36556223"/>
      <w:bookmarkStart w:id="176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0"/>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62517533"/>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62517534"/>
      <w:r>
        <w:rPr>
          <w:lang w:eastAsia="zh-CN"/>
        </w:rPr>
        <w:lastRenderedPageBreak/>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6.3pt;height:116.35pt" o:ole="">
            <v:imagedata r:id="rId75" o:title=""/>
          </v:shape>
          <o:OLEObject Type="Embed" ProgID="Visio.Drawing.15" ShapeID="_x0000_i1057" DrawAspect="Content" ObjectID="_1773132012"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62517535"/>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62517536"/>
      <w:r w:rsidRPr="00D629EF">
        <w:t>8.4</w:t>
      </w:r>
      <w:r w:rsidRPr="00D629EF">
        <w:tab/>
        <w:t>Trace Procedures</w:t>
      </w:r>
      <w:bookmarkEnd w:id="1761"/>
      <w:bookmarkEnd w:id="1762"/>
      <w:bookmarkEnd w:id="1763"/>
      <w:bookmarkEnd w:id="1764"/>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62517537"/>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62517538"/>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62517539"/>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3.25pt;height:119.7pt" o:ole="">
            <v:imagedata r:id="rId77" o:title=""/>
          </v:shape>
          <o:OLEObject Type="Embed" ProgID="Visio.Drawing.11" ShapeID="_x0000_i1058" DrawAspect="Content" ObjectID="_1773132013"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62517540"/>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62517541"/>
      <w:r w:rsidRPr="00D629EF">
        <w:lastRenderedPageBreak/>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62517542"/>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62517543"/>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3.25pt;height:119.7pt" o:ole="">
            <v:imagedata r:id="rId79" o:title=""/>
          </v:shape>
          <o:OLEObject Type="Embed" ProgID="Visio.Drawing.11" ShapeID="_x0000_i1059" DrawAspect="Content" ObjectID="_1773132014"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62517544"/>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6251754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62517546"/>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6251754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4.95pt;height:121.4pt;mso-position-horizontal-relative:page;mso-position-vertical-relative:page" o:ole="">
            <v:imagedata r:id="rId81" o:title=""/>
          </v:shape>
          <o:OLEObject Type="Embed" ProgID="Visio.Drawing.11" ShapeID="对象 10" DrawAspect="Content" ObjectID="_1773132015"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62517548"/>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62517549"/>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62517550"/>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62517551"/>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62517552"/>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3pt" o:ole="">
            <v:imagedata r:id="rId83" o:title=""/>
          </v:shape>
          <o:OLEObject Type="Embed" ProgID="Word.Picture.8" ShapeID="_x0000_i1061" DrawAspect="Content" ObjectID="_1773132016"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62517553"/>
      <w:r>
        <w:lastRenderedPageBreak/>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3pt" o:ole="">
            <v:imagedata r:id="rId85" o:title=""/>
          </v:shape>
          <o:OLEObject Type="Embed" ProgID="Word.Picture.8" ShapeID="_x0000_i1062" DrawAspect="Content" ObjectID="_1773132017"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62517554"/>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62517555"/>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62517556"/>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62517557"/>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62517558"/>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62517559"/>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62517560"/>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62517561"/>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62517562"/>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62517563"/>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3.4pt;height:161.6pt" o:ole="">
            <v:imagedata r:id="rId88" o:title=""/>
          </v:shape>
          <o:OLEObject Type="Embed" ProgID="Visio.Drawing.15" ShapeID="_x0000_i1063" DrawAspect="Content" ObjectID="_1773132018"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D13E9A" w:rsidRPr="00166A01">
        <w:t>;</w:t>
      </w:r>
    </w:p>
    <w:p w14:paraId="2DC6B402" w14:textId="56D7E34E" w:rsidR="00FF6388" w:rsidRDefault="00D13E9A" w:rsidP="00D13E9A">
      <w:pPr>
        <w:pStyle w:val="B10"/>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r w:rsidR="00FF6388">
        <w:t>.</w:t>
      </w:r>
    </w:p>
    <w:p w14:paraId="3AF481A6" w14:textId="77777777" w:rsidR="00FF6388" w:rsidRDefault="00FF6388" w:rsidP="00FF6388">
      <w:r w:rsidRPr="00D629EF">
        <w:lastRenderedPageBreak/>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62517564"/>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3.4pt;height:161.6pt" o:ole="">
            <v:imagedata r:id="rId90" o:title=""/>
          </v:shape>
          <o:OLEObject Type="Embed" ProgID="Visio.Drawing.15" ShapeID="_x0000_i1064" DrawAspect="Content" ObjectID="_1773132019"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62517565"/>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62517566"/>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62517567"/>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62517568"/>
      <w:r>
        <w:lastRenderedPageBreak/>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3.4pt;height:161.6pt" o:ole="">
            <v:imagedata r:id="rId92" o:title=""/>
          </v:shape>
          <o:OLEObject Type="Embed" ProgID="Visio.Drawing.15" ShapeID="_x0000_i1065" DrawAspect="Content" ObjectID="_1773132020"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D13E9A" w:rsidRPr="00166A01">
        <w:t>;</w:t>
      </w:r>
    </w:p>
    <w:p w14:paraId="5D1A2902" w14:textId="333815DB" w:rsidR="00FF6388" w:rsidRDefault="00D13E9A" w:rsidP="00D13E9A">
      <w:pPr>
        <w:pStyle w:val="B10"/>
      </w:pPr>
      <w:bookmarkStart w:id="2094" w:name="OLE_LINK17"/>
      <w:bookmarkStart w:id="2095" w:name="OLE_LINK74"/>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096" w:name="OLE_LINK41"/>
      <w:r>
        <w:rPr>
          <w:i/>
          <w:iCs/>
        </w:rPr>
        <w:t>Broadcast F1-U Context ReferenceE</w:t>
      </w:r>
      <w:r>
        <w:rPr>
          <w:i/>
          <w:iCs/>
          <w:lang w:eastAsia="zh-CN"/>
        </w:rPr>
        <w:t>1</w:t>
      </w:r>
      <w:bookmarkEnd w:id="209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094"/>
      <w:bookmarkEnd w:id="2095"/>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7" w:name="_Toc105657171"/>
      <w:bookmarkStart w:id="2098" w:name="_Toc106108552"/>
      <w:bookmarkStart w:id="2099" w:name="_Toc112687645"/>
      <w:bookmarkStart w:id="2100" w:name="_Toc162517569"/>
      <w:r>
        <w:lastRenderedPageBreak/>
        <w:t>8.6.</w:t>
      </w:r>
      <w:r w:rsidRPr="008C3F37">
        <w:t>1.2.3</w:t>
      </w:r>
      <w:r w:rsidRPr="008C3F37">
        <w:tab/>
        <w:t>Unsuccessful Operation</w:t>
      </w:r>
      <w:bookmarkEnd w:id="2097"/>
      <w:bookmarkEnd w:id="2098"/>
      <w:bookmarkEnd w:id="2099"/>
      <w:bookmarkEnd w:id="2100"/>
    </w:p>
    <w:p w14:paraId="699B94FD" w14:textId="77777777" w:rsidR="000E3F2E" w:rsidRPr="008C3F37" w:rsidRDefault="000E3F2E" w:rsidP="000E3F2E">
      <w:pPr>
        <w:pStyle w:val="TH"/>
      </w:pPr>
      <w:r w:rsidRPr="008C3F37">
        <w:object w:dxaOrig="7476" w:dyaOrig="3216" w14:anchorId="1F934ADE">
          <v:shape id="_x0000_i1066" type="#_x0000_t75" style="width:373.4pt;height:161.6pt" o:ole="">
            <v:imagedata r:id="rId94" o:title=""/>
          </v:shape>
          <o:OLEObject Type="Embed" ProgID="Visio.Drawing.15" ShapeID="_x0000_i1066" DrawAspect="Content" ObjectID="_1773132021"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1" w:name="_Toc105657172"/>
      <w:bookmarkStart w:id="2102" w:name="_Toc106108553"/>
      <w:bookmarkStart w:id="2103" w:name="_Toc112687646"/>
      <w:bookmarkStart w:id="2104" w:name="_Toc162517570"/>
      <w:r>
        <w:t>8.6.</w:t>
      </w:r>
      <w:r w:rsidRPr="008C3F37">
        <w:t>1.2.4</w:t>
      </w:r>
      <w:r w:rsidRPr="008C3F37">
        <w:tab/>
        <w:t>Abnormal Conditions</w:t>
      </w:r>
      <w:bookmarkEnd w:id="2101"/>
      <w:bookmarkEnd w:id="2102"/>
      <w:bookmarkEnd w:id="2103"/>
      <w:bookmarkEnd w:id="210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5" w:name="_Toc105657173"/>
      <w:bookmarkStart w:id="2106" w:name="_Toc106108554"/>
      <w:bookmarkStart w:id="2107" w:name="_Toc112687647"/>
      <w:bookmarkStart w:id="2108" w:name="_Toc162517571"/>
      <w:r>
        <w:t>8.6.</w:t>
      </w:r>
      <w:r w:rsidRPr="008C3F37">
        <w:t>1.3</w:t>
      </w:r>
      <w:r w:rsidRPr="008C3F37">
        <w:tab/>
        <w:t>BC Bearer Context Modification</w:t>
      </w:r>
      <w:r w:rsidR="00FF6388">
        <w:t xml:space="preserve"> Required</w:t>
      </w:r>
      <w:bookmarkEnd w:id="2105"/>
      <w:bookmarkEnd w:id="2106"/>
      <w:bookmarkEnd w:id="2107"/>
      <w:bookmarkEnd w:id="2108"/>
    </w:p>
    <w:p w14:paraId="5F1E728D" w14:textId="77777777" w:rsidR="000E3F2E" w:rsidRPr="008C3F37" w:rsidRDefault="000E3F2E" w:rsidP="000E3F2E">
      <w:pPr>
        <w:pStyle w:val="Heading5"/>
      </w:pPr>
      <w:bookmarkStart w:id="2109" w:name="_Toc105657174"/>
      <w:bookmarkStart w:id="2110" w:name="_Toc106108555"/>
      <w:bookmarkStart w:id="2111" w:name="_Toc112687648"/>
      <w:bookmarkStart w:id="2112" w:name="_Toc162517572"/>
      <w:r>
        <w:t>8.6.</w:t>
      </w:r>
      <w:r w:rsidRPr="008C3F37">
        <w:t>1.3.1</w:t>
      </w:r>
      <w:r w:rsidRPr="008C3F37">
        <w:tab/>
        <w:t>General</w:t>
      </w:r>
      <w:bookmarkEnd w:id="2109"/>
      <w:bookmarkEnd w:id="2110"/>
      <w:bookmarkEnd w:id="2111"/>
      <w:bookmarkEnd w:id="2112"/>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3" w:name="_Toc105657175"/>
      <w:bookmarkStart w:id="2114" w:name="_Toc106108556"/>
      <w:bookmarkStart w:id="2115" w:name="_Toc112687649"/>
      <w:bookmarkStart w:id="2116" w:name="_Toc162517573"/>
      <w:r>
        <w:t>8.6.</w:t>
      </w:r>
      <w:r w:rsidRPr="008C3F37">
        <w:t>1.3.2</w:t>
      </w:r>
      <w:r w:rsidRPr="008C3F37">
        <w:tab/>
        <w:t>Successful Operation</w:t>
      </w:r>
      <w:bookmarkEnd w:id="2113"/>
      <w:bookmarkEnd w:id="2114"/>
      <w:bookmarkEnd w:id="2115"/>
      <w:bookmarkEnd w:id="2116"/>
    </w:p>
    <w:p w14:paraId="12B7C20A" w14:textId="77777777" w:rsidR="000E3F2E" w:rsidRPr="008C3F37" w:rsidRDefault="000E3F2E" w:rsidP="000E3F2E">
      <w:pPr>
        <w:pStyle w:val="TH"/>
      </w:pPr>
      <w:r w:rsidRPr="008C3F37">
        <w:object w:dxaOrig="7476" w:dyaOrig="3216" w14:anchorId="70ABDA0D">
          <v:shape id="_x0000_i1067" type="#_x0000_t75" style="width:373.4pt;height:161.6pt" o:ole="">
            <v:imagedata r:id="rId96" o:title=""/>
          </v:shape>
          <o:OLEObject Type="Embed" ProgID="Visio.Drawing.15" ShapeID="_x0000_i1067" DrawAspect="Content" ObjectID="_1773132022"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7" w:name="_Toc105657176"/>
      <w:bookmarkStart w:id="2118" w:name="_Toc106108557"/>
      <w:bookmarkStart w:id="2119" w:name="_Toc112687650"/>
      <w:bookmarkStart w:id="2120" w:name="_Toc162517574"/>
      <w:r>
        <w:lastRenderedPageBreak/>
        <w:t>8.6.</w:t>
      </w:r>
      <w:r w:rsidRPr="008C3F37">
        <w:t>1.3.</w:t>
      </w:r>
      <w:r>
        <w:rPr>
          <w:rFonts w:hint="eastAsia"/>
          <w:lang w:eastAsia="zh-CN"/>
        </w:rPr>
        <w:t>3</w:t>
      </w:r>
      <w:r w:rsidRPr="008C3F37">
        <w:tab/>
        <w:t>Abnormal Conditions</w:t>
      </w:r>
      <w:bookmarkEnd w:id="2117"/>
      <w:bookmarkEnd w:id="2118"/>
      <w:bookmarkEnd w:id="2119"/>
      <w:bookmarkEnd w:id="2120"/>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1" w:name="_Toc105657177"/>
      <w:bookmarkStart w:id="2122" w:name="_Toc106108558"/>
      <w:bookmarkStart w:id="2123" w:name="_Toc112687651"/>
      <w:bookmarkStart w:id="2124" w:name="_Toc162517575"/>
      <w:r>
        <w:t>8.6.</w:t>
      </w:r>
      <w:r w:rsidRPr="008C3F37">
        <w:t>1.4</w:t>
      </w:r>
      <w:r w:rsidRPr="008C3F37">
        <w:tab/>
        <w:t>BC Bearer Context Release (gNB-CU-CP initiated)</w:t>
      </w:r>
      <w:bookmarkEnd w:id="2121"/>
      <w:bookmarkEnd w:id="2122"/>
      <w:bookmarkEnd w:id="2123"/>
      <w:bookmarkEnd w:id="2124"/>
      <w:r w:rsidRPr="008C3F37">
        <w:t xml:space="preserve"> </w:t>
      </w:r>
    </w:p>
    <w:p w14:paraId="14CB7950" w14:textId="77777777" w:rsidR="000E3F2E" w:rsidRPr="008C3F37" w:rsidRDefault="000E3F2E" w:rsidP="000E3F2E">
      <w:pPr>
        <w:pStyle w:val="Heading5"/>
      </w:pPr>
      <w:bookmarkStart w:id="2125" w:name="_Toc105657178"/>
      <w:bookmarkStart w:id="2126" w:name="_Toc106108559"/>
      <w:bookmarkStart w:id="2127" w:name="_Toc112687652"/>
      <w:bookmarkStart w:id="2128" w:name="_Toc162517576"/>
      <w:r>
        <w:t>8.6.</w:t>
      </w:r>
      <w:r w:rsidRPr="008C3F37">
        <w:t>1.4.1</w:t>
      </w:r>
      <w:r w:rsidRPr="008C3F37">
        <w:tab/>
        <w:t>General</w:t>
      </w:r>
      <w:bookmarkEnd w:id="2125"/>
      <w:bookmarkEnd w:id="2126"/>
      <w:bookmarkEnd w:id="2127"/>
      <w:bookmarkEnd w:id="212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9" w:name="_Toc105657179"/>
      <w:bookmarkStart w:id="2130" w:name="_Toc106108560"/>
      <w:bookmarkStart w:id="2131" w:name="_Toc112687653"/>
      <w:bookmarkStart w:id="2132" w:name="_Toc162517577"/>
      <w:r>
        <w:t>8.6.</w:t>
      </w:r>
      <w:r w:rsidRPr="008C3F37">
        <w:t>1.4.2</w:t>
      </w:r>
      <w:r w:rsidRPr="008C3F37">
        <w:tab/>
        <w:t>Successful Operation</w:t>
      </w:r>
      <w:bookmarkEnd w:id="2129"/>
      <w:bookmarkEnd w:id="2130"/>
      <w:bookmarkEnd w:id="2131"/>
      <w:bookmarkEnd w:id="2132"/>
    </w:p>
    <w:p w14:paraId="177564A9" w14:textId="77777777" w:rsidR="000E3F2E" w:rsidRPr="008C3F37" w:rsidRDefault="000E3F2E" w:rsidP="000E3F2E">
      <w:pPr>
        <w:pStyle w:val="TH"/>
      </w:pPr>
      <w:r w:rsidRPr="008C3F37">
        <w:object w:dxaOrig="7485" w:dyaOrig="3225" w14:anchorId="0BD9066F">
          <v:shape id="_x0000_i1068" type="#_x0000_t75" style="width:375.05pt;height:161.6pt" o:ole="">
            <v:imagedata r:id="rId98" o:title=""/>
          </v:shape>
          <o:OLEObject Type="Embed" ProgID="Visio.Drawing.15" ShapeID="_x0000_i1068" DrawAspect="Content" ObjectID="_1773132023"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3" w:name="_Toc105657180"/>
      <w:bookmarkStart w:id="2134" w:name="_Toc106108561"/>
      <w:bookmarkStart w:id="2135" w:name="_Toc112687654"/>
      <w:bookmarkStart w:id="2136" w:name="_Toc162517578"/>
      <w:r>
        <w:t>8.6.</w:t>
      </w:r>
      <w:r w:rsidRPr="008C3F37">
        <w:t>1.</w:t>
      </w:r>
      <w:r>
        <w:t>4</w:t>
      </w:r>
      <w:r w:rsidRPr="008C3F37">
        <w:t>.3</w:t>
      </w:r>
      <w:r w:rsidRPr="008C3F37">
        <w:tab/>
        <w:t>Abnormal Conditions</w:t>
      </w:r>
      <w:bookmarkEnd w:id="2133"/>
      <w:bookmarkEnd w:id="2134"/>
      <w:bookmarkEnd w:id="2135"/>
      <w:bookmarkEnd w:id="213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7" w:name="_Toc105657181"/>
      <w:bookmarkStart w:id="2138" w:name="_Toc106108562"/>
      <w:bookmarkStart w:id="2139" w:name="_Toc112687655"/>
      <w:bookmarkStart w:id="2140" w:name="_Toc162517579"/>
      <w:r>
        <w:t>8.6.</w:t>
      </w:r>
      <w:r w:rsidRPr="008C3F37">
        <w:t>1.5</w:t>
      </w:r>
      <w:r w:rsidRPr="008C3F37">
        <w:tab/>
        <w:t>BC Bearer Context Release Request (gNB-CU-UP initiated)</w:t>
      </w:r>
      <w:bookmarkEnd w:id="2137"/>
      <w:bookmarkEnd w:id="2138"/>
      <w:bookmarkEnd w:id="2139"/>
      <w:bookmarkEnd w:id="2140"/>
      <w:r w:rsidRPr="008C3F37">
        <w:t xml:space="preserve"> </w:t>
      </w:r>
    </w:p>
    <w:p w14:paraId="4D524F02" w14:textId="77777777" w:rsidR="000E3F2E" w:rsidRPr="008C3F37" w:rsidRDefault="000E3F2E" w:rsidP="000E3F2E">
      <w:pPr>
        <w:pStyle w:val="Heading5"/>
      </w:pPr>
      <w:bookmarkStart w:id="2141" w:name="_Toc105657182"/>
      <w:bookmarkStart w:id="2142" w:name="_Toc106108563"/>
      <w:bookmarkStart w:id="2143" w:name="_Toc112687656"/>
      <w:bookmarkStart w:id="2144" w:name="_Toc162517580"/>
      <w:r>
        <w:t>8.6.</w:t>
      </w:r>
      <w:r w:rsidRPr="008C3F37">
        <w:t>1.5.1</w:t>
      </w:r>
      <w:r w:rsidRPr="008C3F37">
        <w:tab/>
        <w:t>General</w:t>
      </w:r>
      <w:bookmarkEnd w:id="2141"/>
      <w:bookmarkEnd w:id="2142"/>
      <w:bookmarkEnd w:id="2143"/>
      <w:bookmarkEnd w:id="2144"/>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5" w:name="_Toc105657183"/>
      <w:bookmarkStart w:id="2146" w:name="_Toc106108564"/>
      <w:bookmarkStart w:id="2147" w:name="_Toc112687657"/>
      <w:bookmarkStart w:id="2148" w:name="_Toc162517581"/>
      <w:r>
        <w:lastRenderedPageBreak/>
        <w:t>8.6.</w:t>
      </w:r>
      <w:r w:rsidRPr="008C3F37">
        <w:t>1.5.2</w:t>
      </w:r>
      <w:r w:rsidRPr="008C3F37">
        <w:tab/>
        <w:t>Successful Operation</w:t>
      </w:r>
      <w:bookmarkEnd w:id="2145"/>
      <w:bookmarkEnd w:id="2146"/>
      <w:bookmarkEnd w:id="2147"/>
      <w:bookmarkEnd w:id="2148"/>
    </w:p>
    <w:p w14:paraId="685374CE" w14:textId="77777777" w:rsidR="000E3F2E" w:rsidRPr="008C3F37" w:rsidRDefault="000E3F2E" w:rsidP="000E3F2E">
      <w:pPr>
        <w:pStyle w:val="TH"/>
      </w:pPr>
      <w:r w:rsidRPr="008C3F37">
        <w:object w:dxaOrig="7032" w:dyaOrig="2520" w14:anchorId="1FD87E68">
          <v:shape id="_x0000_i1069" type="#_x0000_t75" style="width:352.45pt;height:127.25pt" o:ole="">
            <v:imagedata r:id="rId100" o:title=""/>
          </v:shape>
          <o:OLEObject Type="Embed" ProgID="Visio.Drawing.15" ShapeID="_x0000_i1069" DrawAspect="Content" ObjectID="_1773132024"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9" w:name="_Toc105657184"/>
      <w:bookmarkStart w:id="2150" w:name="_Toc106108565"/>
      <w:bookmarkStart w:id="2151" w:name="_Toc112687658"/>
      <w:bookmarkStart w:id="2152" w:name="_Toc162517582"/>
      <w:r w:rsidRPr="008C3F37">
        <w:t>8.</w:t>
      </w:r>
      <w:r w:rsidR="006C1DBA">
        <w:t>6</w:t>
      </w:r>
      <w:r w:rsidRPr="008C3F37">
        <w:t>.1.5.3</w:t>
      </w:r>
      <w:r w:rsidRPr="008C3F37">
        <w:tab/>
        <w:t>Abnormal Conditions</w:t>
      </w:r>
      <w:bookmarkEnd w:id="2149"/>
      <w:bookmarkEnd w:id="2150"/>
      <w:bookmarkEnd w:id="2151"/>
      <w:bookmarkEnd w:id="2152"/>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3" w:name="_Toc105657185"/>
      <w:bookmarkStart w:id="2154" w:name="_Toc106108566"/>
      <w:bookmarkStart w:id="2155" w:name="_Toc112687659"/>
      <w:bookmarkStart w:id="2156" w:name="_Toc162517583"/>
      <w:r>
        <w:t>8.6.</w:t>
      </w:r>
      <w:r w:rsidRPr="008C3F37">
        <w:t>2</w:t>
      </w:r>
      <w:r w:rsidRPr="008C3F37">
        <w:tab/>
        <w:t>MBS Procedures for Multicast</w:t>
      </w:r>
      <w:bookmarkEnd w:id="2153"/>
      <w:bookmarkEnd w:id="2154"/>
      <w:bookmarkEnd w:id="2155"/>
      <w:bookmarkEnd w:id="2156"/>
    </w:p>
    <w:p w14:paraId="5A1790C3" w14:textId="77777777" w:rsidR="000E3F2E" w:rsidRPr="008C3F37" w:rsidRDefault="000E3F2E" w:rsidP="000E3F2E">
      <w:pPr>
        <w:pStyle w:val="Heading4"/>
      </w:pPr>
      <w:bookmarkStart w:id="2157" w:name="_Toc105657186"/>
      <w:bookmarkStart w:id="2158" w:name="_Toc106108567"/>
      <w:bookmarkStart w:id="2159" w:name="_Toc112687660"/>
      <w:bookmarkStart w:id="2160" w:name="_Toc162517584"/>
      <w:r>
        <w:t>8.6.</w:t>
      </w:r>
      <w:r w:rsidRPr="008C3F37">
        <w:t>2.1</w:t>
      </w:r>
      <w:r w:rsidRPr="008C3F37">
        <w:tab/>
        <w:t>MC Bearer Context Setup</w:t>
      </w:r>
      <w:bookmarkEnd w:id="2157"/>
      <w:bookmarkEnd w:id="2158"/>
      <w:bookmarkEnd w:id="2159"/>
      <w:bookmarkEnd w:id="2160"/>
    </w:p>
    <w:p w14:paraId="55198080" w14:textId="77777777" w:rsidR="000E3F2E" w:rsidRPr="008C3F37" w:rsidRDefault="000E3F2E" w:rsidP="000E3F2E">
      <w:pPr>
        <w:pStyle w:val="Heading5"/>
      </w:pPr>
      <w:bookmarkStart w:id="2161" w:name="_Toc105657187"/>
      <w:bookmarkStart w:id="2162" w:name="_Toc106108568"/>
      <w:bookmarkStart w:id="2163" w:name="_Toc112687661"/>
      <w:bookmarkStart w:id="2164" w:name="_Toc162517585"/>
      <w:r>
        <w:t>8.6.</w:t>
      </w:r>
      <w:r w:rsidRPr="008C3F37">
        <w:t>2.1.1</w:t>
      </w:r>
      <w:r w:rsidRPr="008C3F37">
        <w:tab/>
        <w:t>General</w:t>
      </w:r>
      <w:bookmarkEnd w:id="2161"/>
      <w:bookmarkEnd w:id="2162"/>
      <w:bookmarkEnd w:id="2163"/>
      <w:bookmarkEnd w:id="2164"/>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5" w:name="_Toc105657188"/>
      <w:bookmarkStart w:id="2166" w:name="_Toc106108569"/>
      <w:bookmarkStart w:id="2167" w:name="_Toc112687662"/>
      <w:bookmarkStart w:id="2168" w:name="_Toc162517586"/>
      <w:r>
        <w:t>8.6.</w:t>
      </w:r>
      <w:r w:rsidRPr="008C3F37">
        <w:t>2.1.2</w:t>
      </w:r>
      <w:r w:rsidRPr="008C3F37">
        <w:tab/>
        <w:t>Successful Operation</w:t>
      </w:r>
      <w:bookmarkEnd w:id="2165"/>
      <w:bookmarkEnd w:id="2166"/>
      <w:bookmarkEnd w:id="2167"/>
      <w:bookmarkEnd w:id="2168"/>
    </w:p>
    <w:p w14:paraId="3143C622" w14:textId="77777777" w:rsidR="000E3F2E" w:rsidRPr="008C3F37" w:rsidRDefault="000E3F2E" w:rsidP="000E3F2E">
      <w:pPr>
        <w:pStyle w:val="TH"/>
      </w:pPr>
      <w:r w:rsidRPr="008C3F37">
        <w:object w:dxaOrig="7476" w:dyaOrig="3216" w14:anchorId="4F762A75">
          <v:shape id="_x0000_i1070" type="#_x0000_t75" style="width:373.4pt;height:161.6pt" o:ole="">
            <v:imagedata r:id="rId102" o:title=""/>
          </v:shape>
          <o:OLEObject Type="Embed" ProgID="Visio.Drawing.15" ShapeID="_x0000_i1070" DrawAspect="Content" ObjectID="_1773132025"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9" w:name="_Toc105657189"/>
      <w:bookmarkStart w:id="217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7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172" w:name="_Toc162517587"/>
      <w:r>
        <w:lastRenderedPageBreak/>
        <w:t>8.6.</w:t>
      </w:r>
      <w:r w:rsidRPr="008C3F37">
        <w:t>2.1.3</w:t>
      </w:r>
      <w:r w:rsidRPr="008C3F37">
        <w:tab/>
        <w:t>Unsuccessful Operation</w:t>
      </w:r>
      <w:bookmarkEnd w:id="2169"/>
      <w:bookmarkEnd w:id="2170"/>
      <w:bookmarkEnd w:id="2171"/>
      <w:bookmarkEnd w:id="2172"/>
    </w:p>
    <w:p w14:paraId="29B13008" w14:textId="77777777" w:rsidR="000E3F2E" w:rsidRPr="008C3F37" w:rsidRDefault="000E3F2E" w:rsidP="000E3F2E">
      <w:pPr>
        <w:pStyle w:val="TH"/>
      </w:pPr>
      <w:r w:rsidRPr="008C3F37">
        <w:object w:dxaOrig="7476" w:dyaOrig="3216" w14:anchorId="034799B5">
          <v:shape id="_x0000_i1071" type="#_x0000_t75" style="width:373.4pt;height:161.6pt" o:ole="">
            <v:imagedata r:id="rId104" o:title=""/>
          </v:shape>
          <o:OLEObject Type="Embed" ProgID="Visio.Drawing.15" ShapeID="_x0000_i1071" DrawAspect="Content" ObjectID="_1773132026"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3" w:name="_Toc105657190"/>
      <w:bookmarkStart w:id="2174"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5" w:name="_Toc112687664"/>
      <w:bookmarkStart w:id="2176" w:name="_Toc162517588"/>
      <w:r>
        <w:t>8.6.</w:t>
      </w:r>
      <w:r w:rsidRPr="008C3F37">
        <w:t>2.1.4</w:t>
      </w:r>
      <w:r w:rsidRPr="008C3F37">
        <w:tab/>
        <w:t>Abnormal Conditions</w:t>
      </w:r>
      <w:bookmarkEnd w:id="2173"/>
      <w:bookmarkEnd w:id="2174"/>
      <w:bookmarkEnd w:id="2175"/>
      <w:bookmarkEnd w:id="2176"/>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7" w:name="_Toc105657191"/>
      <w:bookmarkStart w:id="2178" w:name="_Toc106108572"/>
      <w:bookmarkStart w:id="2179" w:name="_Toc112687665"/>
      <w:bookmarkStart w:id="2180" w:name="_Toc162517589"/>
      <w:r>
        <w:t>8.6.</w:t>
      </w:r>
      <w:r w:rsidRPr="008C3F37">
        <w:t>2.2</w:t>
      </w:r>
      <w:r w:rsidRPr="008C3F37">
        <w:tab/>
        <w:t>MC Bearer Context Modification (gNB-CU-CP initiated)</w:t>
      </w:r>
      <w:bookmarkEnd w:id="2177"/>
      <w:bookmarkEnd w:id="2178"/>
      <w:bookmarkEnd w:id="2179"/>
      <w:bookmarkEnd w:id="2180"/>
      <w:r w:rsidRPr="008C3F37">
        <w:t xml:space="preserve"> </w:t>
      </w:r>
    </w:p>
    <w:p w14:paraId="7FCF223D" w14:textId="77777777" w:rsidR="000E3F2E" w:rsidRPr="008C3F37" w:rsidRDefault="000E3F2E" w:rsidP="000E3F2E">
      <w:pPr>
        <w:pStyle w:val="Heading5"/>
      </w:pPr>
      <w:bookmarkStart w:id="2181" w:name="_Toc105657192"/>
      <w:bookmarkStart w:id="2182" w:name="_Toc106108573"/>
      <w:bookmarkStart w:id="2183" w:name="_Toc112687666"/>
      <w:bookmarkStart w:id="2184" w:name="_Toc162517590"/>
      <w:r>
        <w:t>8.6.</w:t>
      </w:r>
      <w:r w:rsidRPr="008C3F37">
        <w:t>2.2.1</w:t>
      </w:r>
      <w:r w:rsidRPr="008C3F37">
        <w:tab/>
        <w:t>General</w:t>
      </w:r>
      <w:bookmarkEnd w:id="2181"/>
      <w:bookmarkEnd w:id="2182"/>
      <w:bookmarkEnd w:id="2183"/>
      <w:bookmarkEnd w:id="2184"/>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5" w:name="_Toc105657193"/>
      <w:bookmarkStart w:id="2186" w:name="_Toc106108574"/>
      <w:bookmarkStart w:id="2187" w:name="_Toc112687667"/>
      <w:bookmarkStart w:id="2188" w:name="_Toc162517591"/>
      <w:r>
        <w:t>8.6.</w:t>
      </w:r>
      <w:r w:rsidRPr="008C3F37">
        <w:t>2.2.2</w:t>
      </w:r>
      <w:r w:rsidRPr="008C3F37">
        <w:tab/>
        <w:t>Successful Operation</w:t>
      </w:r>
      <w:bookmarkEnd w:id="2185"/>
      <w:bookmarkEnd w:id="2186"/>
      <w:bookmarkEnd w:id="2187"/>
      <w:bookmarkEnd w:id="2188"/>
    </w:p>
    <w:p w14:paraId="0803A78C" w14:textId="77777777" w:rsidR="000E3F2E" w:rsidRPr="008C3F37" w:rsidRDefault="000E3F2E" w:rsidP="000E3F2E">
      <w:pPr>
        <w:pStyle w:val="TH"/>
      </w:pPr>
      <w:r w:rsidRPr="008C3F37">
        <w:object w:dxaOrig="7476" w:dyaOrig="3216" w14:anchorId="6CE06801">
          <v:shape id="_x0000_i1072" type="#_x0000_t75" style="width:373.4pt;height:161.6pt" o:ole="">
            <v:imagedata r:id="rId106" o:title=""/>
          </v:shape>
          <o:OLEObject Type="Embed" ProgID="Visio.Drawing.15" ShapeID="_x0000_i1072" DrawAspect="Content" ObjectID="_1773132027"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9" w:name="_Toc105657194"/>
      <w:bookmarkStart w:id="219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19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192" w:name="_Toc162517592"/>
      <w:r>
        <w:t>8.6.</w:t>
      </w:r>
      <w:r w:rsidRPr="008C3F37">
        <w:t>2.2.3</w:t>
      </w:r>
      <w:r w:rsidRPr="008C3F37">
        <w:tab/>
        <w:t>Unsuccessful Operation</w:t>
      </w:r>
      <w:bookmarkEnd w:id="2189"/>
      <w:bookmarkEnd w:id="2190"/>
      <w:bookmarkEnd w:id="2191"/>
      <w:bookmarkEnd w:id="2192"/>
    </w:p>
    <w:p w14:paraId="6C8E343D" w14:textId="77777777" w:rsidR="000E3F2E" w:rsidRPr="008C3F37" w:rsidRDefault="000E3F2E" w:rsidP="000E3F2E">
      <w:pPr>
        <w:pStyle w:val="TH"/>
      </w:pPr>
      <w:r w:rsidRPr="008C3F37">
        <w:object w:dxaOrig="7476" w:dyaOrig="3216" w14:anchorId="7802D17E">
          <v:shape id="_x0000_i1073" type="#_x0000_t75" style="width:373.4pt;height:161.6pt" o:ole="">
            <v:imagedata r:id="rId108" o:title=""/>
          </v:shape>
          <o:OLEObject Type="Embed" ProgID="Visio.Drawing.15" ShapeID="_x0000_i1073" DrawAspect="Content" ObjectID="_1773132028"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3" w:name="_Toc105657195"/>
      <w:bookmarkStart w:id="2194" w:name="_Toc106108576"/>
      <w:bookmarkStart w:id="2195"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6" w:name="_Toc162517593"/>
      <w:r>
        <w:t>8.6.</w:t>
      </w:r>
      <w:r w:rsidRPr="008C3F37">
        <w:t>2.2.4</w:t>
      </w:r>
      <w:r w:rsidRPr="008C3F37">
        <w:tab/>
        <w:t>Abnormal Conditions</w:t>
      </w:r>
      <w:bookmarkEnd w:id="2193"/>
      <w:bookmarkEnd w:id="2194"/>
      <w:bookmarkEnd w:id="2195"/>
      <w:bookmarkEnd w:id="219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7" w:name="_Toc105657196"/>
      <w:bookmarkStart w:id="2198" w:name="_Toc106108577"/>
      <w:bookmarkStart w:id="2199" w:name="_Toc112687670"/>
      <w:bookmarkStart w:id="2200" w:name="_Toc162517594"/>
      <w:r>
        <w:lastRenderedPageBreak/>
        <w:t>8.6.</w:t>
      </w:r>
      <w:r w:rsidRPr="008C3F37">
        <w:t>2.3</w:t>
      </w:r>
      <w:r w:rsidRPr="008C3F37">
        <w:tab/>
        <w:t xml:space="preserve">MC Bearer Context Modification </w:t>
      </w:r>
      <w:r w:rsidR="00FF6388">
        <w:t xml:space="preserve">Required </w:t>
      </w:r>
      <w:r w:rsidRPr="008C3F37">
        <w:t>(gNB-CU-UP initiated)</w:t>
      </w:r>
      <w:bookmarkEnd w:id="2197"/>
      <w:bookmarkEnd w:id="2198"/>
      <w:bookmarkEnd w:id="2199"/>
      <w:bookmarkEnd w:id="2200"/>
      <w:r w:rsidRPr="008C3F37">
        <w:t xml:space="preserve"> </w:t>
      </w:r>
    </w:p>
    <w:p w14:paraId="5822E219" w14:textId="77777777" w:rsidR="000E3F2E" w:rsidRPr="008C3F37" w:rsidRDefault="000E3F2E" w:rsidP="000E3F2E">
      <w:pPr>
        <w:pStyle w:val="Heading5"/>
      </w:pPr>
      <w:bookmarkStart w:id="2201" w:name="_Toc105657197"/>
      <w:bookmarkStart w:id="2202" w:name="_Toc106108578"/>
      <w:bookmarkStart w:id="2203" w:name="_Toc112687671"/>
      <w:bookmarkStart w:id="2204" w:name="_Toc162517595"/>
      <w:r>
        <w:t>8.6.</w:t>
      </w:r>
      <w:r w:rsidRPr="008C3F37">
        <w:t>2.3.1</w:t>
      </w:r>
      <w:r w:rsidRPr="008C3F37">
        <w:tab/>
        <w:t>General</w:t>
      </w:r>
      <w:bookmarkEnd w:id="2201"/>
      <w:bookmarkEnd w:id="2202"/>
      <w:bookmarkEnd w:id="2203"/>
      <w:bookmarkEnd w:id="2204"/>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5" w:name="_Toc105657198"/>
      <w:bookmarkStart w:id="2206" w:name="_Toc106108579"/>
      <w:bookmarkStart w:id="2207" w:name="_Toc112687672"/>
      <w:bookmarkStart w:id="2208" w:name="_Toc162517596"/>
      <w:r>
        <w:t>8.6.</w:t>
      </w:r>
      <w:r w:rsidRPr="008C3F37">
        <w:t>2.3.2</w:t>
      </w:r>
      <w:r w:rsidRPr="008C3F37">
        <w:tab/>
        <w:t>Successful Operation</w:t>
      </w:r>
      <w:bookmarkEnd w:id="2205"/>
      <w:bookmarkEnd w:id="2206"/>
      <w:bookmarkEnd w:id="2207"/>
      <w:bookmarkEnd w:id="2208"/>
    </w:p>
    <w:p w14:paraId="54142CEB" w14:textId="77777777" w:rsidR="000E3F2E" w:rsidRPr="008C3F37" w:rsidRDefault="000E3F2E" w:rsidP="000E3F2E">
      <w:pPr>
        <w:pStyle w:val="TH"/>
      </w:pPr>
      <w:r w:rsidRPr="008C3F37">
        <w:object w:dxaOrig="7476" w:dyaOrig="3216" w14:anchorId="1F2BCB88">
          <v:shape id="_x0000_i1074" type="#_x0000_t75" style="width:373.4pt;height:161.6pt" o:ole="">
            <v:imagedata r:id="rId110" o:title=""/>
          </v:shape>
          <o:OLEObject Type="Embed" ProgID="Visio.Drawing.15" ShapeID="_x0000_i1074" DrawAspect="Content" ObjectID="_1773132029"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9" w:name="_Toc105657199"/>
      <w:bookmarkStart w:id="2210"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11" w:name="_Toc112687673"/>
      <w:bookmarkStart w:id="2212" w:name="_Toc162517597"/>
      <w:r>
        <w:t>8.6.</w:t>
      </w:r>
      <w:r w:rsidRPr="008C3F37">
        <w:t>2.3.</w:t>
      </w:r>
      <w:r>
        <w:rPr>
          <w:rFonts w:hint="eastAsia"/>
          <w:lang w:eastAsia="zh-CN"/>
        </w:rPr>
        <w:t>3</w:t>
      </w:r>
      <w:r w:rsidRPr="008C3F37">
        <w:tab/>
        <w:t>Abnormal Conditions</w:t>
      </w:r>
      <w:bookmarkEnd w:id="2209"/>
      <w:bookmarkEnd w:id="2210"/>
      <w:bookmarkEnd w:id="2211"/>
      <w:bookmarkEnd w:id="2212"/>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3" w:name="_Toc105657200"/>
      <w:bookmarkStart w:id="2214" w:name="_Toc106108581"/>
      <w:bookmarkStart w:id="2215" w:name="_Toc112687674"/>
      <w:bookmarkStart w:id="2216" w:name="_Toc162517598"/>
      <w:r>
        <w:t>8.6.</w:t>
      </w:r>
      <w:r w:rsidRPr="008C3F37">
        <w:t>2.4</w:t>
      </w:r>
      <w:r w:rsidRPr="008C3F37">
        <w:tab/>
        <w:t>MC Bearer Context Release (gNB-CU-CP initiated)</w:t>
      </w:r>
      <w:bookmarkEnd w:id="2213"/>
      <w:bookmarkEnd w:id="2214"/>
      <w:bookmarkEnd w:id="2215"/>
      <w:bookmarkEnd w:id="2216"/>
      <w:r w:rsidRPr="008C3F37">
        <w:t xml:space="preserve"> </w:t>
      </w:r>
    </w:p>
    <w:p w14:paraId="5324DDED" w14:textId="77777777" w:rsidR="000E3F2E" w:rsidRPr="008C3F37" w:rsidRDefault="000E3F2E" w:rsidP="000E3F2E">
      <w:pPr>
        <w:pStyle w:val="Heading5"/>
      </w:pPr>
      <w:bookmarkStart w:id="2217" w:name="_Toc105657201"/>
      <w:bookmarkStart w:id="2218" w:name="_Toc106108582"/>
      <w:bookmarkStart w:id="2219" w:name="_Toc112687675"/>
      <w:bookmarkStart w:id="2220" w:name="_Toc162517599"/>
      <w:r>
        <w:t>8.6.</w:t>
      </w:r>
      <w:r w:rsidRPr="008C3F37">
        <w:t>2.4.1</w:t>
      </w:r>
      <w:r w:rsidRPr="008C3F37">
        <w:tab/>
        <w:t>General</w:t>
      </w:r>
      <w:bookmarkEnd w:id="2217"/>
      <w:bookmarkEnd w:id="2218"/>
      <w:bookmarkEnd w:id="2219"/>
      <w:bookmarkEnd w:id="222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21" w:name="_Toc105657202"/>
      <w:bookmarkStart w:id="2222" w:name="_Toc106108583"/>
      <w:bookmarkStart w:id="2223" w:name="_Toc112687676"/>
      <w:bookmarkStart w:id="2224" w:name="_Toc162517600"/>
      <w:r>
        <w:lastRenderedPageBreak/>
        <w:t>8.6.</w:t>
      </w:r>
      <w:r w:rsidRPr="008C3F37">
        <w:t>2.4.2</w:t>
      </w:r>
      <w:r w:rsidRPr="008C3F37">
        <w:tab/>
        <w:t>Successful Operation</w:t>
      </w:r>
      <w:bookmarkEnd w:id="2221"/>
      <w:bookmarkEnd w:id="2222"/>
      <w:bookmarkEnd w:id="2223"/>
      <w:bookmarkEnd w:id="2224"/>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4pt;height:161.6pt" o:ole="">
            <v:imagedata r:id="rId112" o:title=""/>
          </v:shape>
          <o:OLEObject Type="Embed" ProgID="Visio.Drawing.15" ShapeID="_x0000_i1075" DrawAspect="Content" ObjectID="_1773132030"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5" w:name="_Toc105657203"/>
      <w:bookmarkStart w:id="2226" w:name="_Toc106108584"/>
      <w:bookmarkStart w:id="2227" w:name="_Toc112687677"/>
      <w:bookmarkStart w:id="2228" w:name="_Toc162517601"/>
      <w:r>
        <w:t>8.6.</w:t>
      </w:r>
      <w:r w:rsidRPr="008C3F37">
        <w:t>2.4.3</w:t>
      </w:r>
      <w:r w:rsidRPr="008C3F37">
        <w:tab/>
        <w:t>Abnormal Conditions</w:t>
      </w:r>
      <w:bookmarkEnd w:id="2225"/>
      <w:bookmarkEnd w:id="2226"/>
      <w:bookmarkEnd w:id="2227"/>
      <w:bookmarkEnd w:id="222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9" w:name="_Toc105657204"/>
      <w:bookmarkStart w:id="2230" w:name="_Toc106108585"/>
      <w:bookmarkStart w:id="2231" w:name="_Toc112687678"/>
      <w:bookmarkStart w:id="2232" w:name="_Toc162517602"/>
      <w:r>
        <w:t>8.6.</w:t>
      </w:r>
      <w:r w:rsidRPr="008C3F37">
        <w:t>2.5</w:t>
      </w:r>
      <w:r w:rsidRPr="008C3F37">
        <w:tab/>
        <w:t>MC Bearer Context Release Request (gNB-CU-UP initiated)</w:t>
      </w:r>
      <w:bookmarkEnd w:id="2229"/>
      <w:bookmarkEnd w:id="2230"/>
      <w:bookmarkEnd w:id="2231"/>
      <w:bookmarkEnd w:id="2232"/>
      <w:r w:rsidRPr="008C3F37">
        <w:t xml:space="preserve"> </w:t>
      </w:r>
    </w:p>
    <w:p w14:paraId="2E8BA4A0" w14:textId="77777777" w:rsidR="000E3F2E" w:rsidRPr="008C3F37" w:rsidRDefault="000E3F2E" w:rsidP="000E3F2E">
      <w:pPr>
        <w:pStyle w:val="Heading5"/>
      </w:pPr>
      <w:bookmarkStart w:id="2233" w:name="_Toc105657205"/>
      <w:bookmarkStart w:id="2234" w:name="_Toc106108586"/>
      <w:bookmarkStart w:id="2235" w:name="_Toc112687679"/>
      <w:bookmarkStart w:id="2236" w:name="_Toc162517603"/>
      <w:r>
        <w:t>8.6.</w:t>
      </w:r>
      <w:r w:rsidRPr="008C3F37">
        <w:t>2.5.1</w:t>
      </w:r>
      <w:r w:rsidRPr="008C3F37">
        <w:tab/>
        <w:t>General</w:t>
      </w:r>
      <w:bookmarkEnd w:id="2233"/>
      <w:bookmarkEnd w:id="2234"/>
      <w:bookmarkEnd w:id="2235"/>
      <w:bookmarkEnd w:id="2236"/>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7" w:name="_Toc105657206"/>
      <w:bookmarkStart w:id="2238" w:name="_Toc106108587"/>
      <w:bookmarkStart w:id="2239" w:name="_Toc112687680"/>
      <w:bookmarkStart w:id="2240" w:name="_Toc162517604"/>
      <w:r>
        <w:t>8.6.</w:t>
      </w:r>
      <w:r w:rsidRPr="008C3F37">
        <w:t>2.5.2</w:t>
      </w:r>
      <w:r w:rsidRPr="008C3F37">
        <w:tab/>
        <w:t>Successful Operation</w:t>
      </w:r>
      <w:bookmarkEnd w:id="2237"/>
      <w:bookmarkEnd w:id="2238"/>
      <w:bookmarkEnd w:id="2239"/>
      <w:bookmarkEnd w:id="2240"/>
    </w:p>
    <w:p w14:paraId="59F25DC2" w14:textId="77777777" w:rsidR="000E3F2E" w:rsidRPr="008C3F37" w:rsidRDefault="000E3F2E" w:rsidP="000E3F2E">
      <w:pPr>
        <w:pStyle w:val="TH"/>
      </w:pPr>
      <w:r w:rsidRPr="008C3F37">
        <w:object w:dxaOrig="7032" w:dyaOrig="2520" w14:anchorId="24EA7A11">
          <v:shape id="_x0000_i1076" type="#_x0000_t75" style="width:352.45pt;height:127.25pt" o:ole="">
            <v:imagedata r:id="rId114" o:title=""/>
          </v:shape>
          <o:OLEObject Type="Embed" ProgID="Visio.Drawing.15" ShapeID="_x0000_i1076" DrawAspect="Content" ObjectID="_1773132031"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41" w:name="_Toc105657207"/>
      <w:bookmarkStart w:id="2242" w:name="_Toc106108588"/>
      <w:bookmarkStart w:id="2243" w:name="_Toc112687681"/>
      <w:bookmarkStart w:id="2244" w:name="_Toc162517605"/>
      <w:r w:rsidRPr="008C3F37">
        <w:lastRenderedPageBreak/>
        <w:t>8.</w:t>
      </w:r>
      <w:r w:rsidR="00562A2A">
        <w:t>6</w:t>
      </w:r>
      <w:r w:rsidRPr="008C3F37">
        <w:t>.2.5.3</w:t>
      </w:r>
      <w:r w:rsidRPr="008C3F37">
        <w:tab/>
        <w:t>Abnormal Conditions</w:t>
      </w:r>
      <w:bookmarkEnd w:id="2241"/>
      <w:bookmarkEnd w:id="2242"/>
      <w:bookmarkEnd w:id="2243"/>
      <w:bookmarkEnd w:id="2244"/>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245" w:name="_Toc162517606"/>
      <w:bookmarkStart w:id="2246" w:name="_Hlk152273840"/>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245"/>
      <w:r w:rsidRPr="008C3F37">
        <w:t xml:space="preserve"> </w:t>
      </w:r>
    </w:p>
    <w:p w14:paraId="793F1F3E" w14:textId="2DFD97D5" w:rsidR="00087547" w:rsidRPr="008C3F37" w:rsidRDefault="00087547" w:rsidP="00087547">
      <w:pPr>
        <w:pStyle w:val="Heading5"/>
      </w:pPr>
      <w:bookmarkStart w:id="2247" w:name="_Toc162517607"/>
      <w:r>
        <w:t>8.6.2</w:t>
      </w:r>
      <w:r w:rsidRPr="008C3F37">
        <w:t>.</w:t>
      </w:r>
      <w:r>
        <w:t>6</w:t>
      </w:r>
      <w:r w:rsidRPr="008C3F37">
        <w:t>.1</w:t>
      </w:r>
      <w:r w:rsidRPr="008C3F37">
        <w:tab/>
        <w:t>General</w:t>
      </w:r>
      <w:bookmarkEnd w:id="224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248" w:name="_Toc162517608"/>
      <w:r>
        <w:t>8.6.2</w:t>
      </w:r>
      <w:r w:rsidRPr="008C3F37">
        <w:t>.</w:t>
      </w:r>
      <w:r>
        <w:t>6</w:t>
      </w:r>
      <w:r w:rsidRPr="008C3F37">
        <w:t>.2</w:t>
      </w:r>
      <w:r w:rsidRPr="008C3F37">
        <w:tab/>
        <w:t>Successful Operation</w:t>
      </w:r>
      <w:bookmarkEnd w:id="2248"/>
    </w:p>
    <w:bookmarkStart w:id="2249" w:name="_MON_1752559897"/>
    <w:bookmarkEnd w:id="2249"/>
    <w:p w14:paraId="3BCE21CB" w14:textId="77777777" w:rsidR="00087547" w:rsidRPr="008C3F37" w:rsidRDefault="00087547" w:rsidP="00087547">
      <w:pPr>
        <w:pStyle w:val="TH"/>
      </w:pPr>
      <w:r w:rsidRPr="00DA11D0">
        <w:object w:dxaOrig="5580" w:dyaOrig="2355" w14:anchorId="08911A12">
          <v:shape id="_x0000_i1077" type="#_x0000_t75" style="width:344.95pt;height:130.6pt" o:ole="">
            <v:imagedata r:id="rId116" o:title="" croptop="-6693f" cropleft="-5638f" cropright="-8926f"/>
          </v:shape>
          <o:OLEObject Type="Embed" ProgID="Word.Picture.8" ShapeID="_x0000_i1077" DrawAspect="Content" ObjectID="_1773132032" r:id="rId117"/>
        </w:object>
      </w:r>
    </w:p>
    <w:p w14:paraId="6DF3358C" w14:textId="1C1F222D" w:rsidR="00087547" w:rsidRPr="008C3F37" w:rsidRDefault="00087547" w:rsidP="00087547">
      <w:pPr>
        <w:pStyle w:val="TF"/>
      </w:pPr>
      <w:r w:rsidRPr="008C3F37">
        <w:t xml:space="preserve">Figure </w:t>
      </w:r>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250" w:name="_Toc162517609"/>
      <w:r>
        <w:t>8.6.2</w:t>
      </w:r>
      <w:r w:rsidRPr="008C3F37">
        <w:t>.</w:t>
      </w:r>
      <w:r>
        <w:t>6</w:t>
      </w:r>
      <w:r w:rsidRPr="008C3F37">
        <w:t>.3</w:t>
      </w:r>
      <w:r w:rsidRPr="008C3F37">
        <w:tab/>
        <w:t>Abnormal Conditions</w:t>
      </w:r>
      <w:bookmarkEnd w:id="2250"/>
    </w:p>
    <w:p w14:paraId="271D7E27" w14:textId="33B63540" w:rsidR="00087547" w:rsidRPr="00135FF5" w:rsidRDefault="00087547" w:rsidP="00087547">
      <w:pPr>
        <w:rPr>
          <w:rFonts w:eastAsia="Malgun Gothic"/>
        </w:rPr>
      </w:pPr>
      <w:r w:rsidRPr="008C3F37">
        <w:t>Not applicable.</w:t>
      </w:r>
      <w:bookmarkEnd w:id="2246"/>
    </w:p>
    <w:p w14:paraId="12BEAFC2" w14:textId="77777777" w:rsidR="00A85C4E" w:rsidRPr="00D629EF" w:rsidRDefault="00A85C4E" w:rsidP="002E5F82">
      <w:pPr>
        <w:pStyle w:val="Heading1"/>
      </w:pPr>
      <w:bookmarkStart w:id="2251" w:name="_Toc20955540"/>
      <w:bookmarkStart w:id="2252" w:name="_Toc29460975"/>
      <w:bookmarkStart w:id="2253" w:name="_Toc29505707"/>
      <w:bookmarkStart w:id="2254" w:name="_Toc36556232"/>
      <w:bookmarkStart w:id="2255" w:name="_Toc45881686"/>
      <w:bookmarkStart w:id="2256" w:name="_Toc51852324"/>
      <w:bookmarkStart w:id="2257" w:name="_Toc56620275"/>
      <w:bookmarkStart w:id="2258" w:name="_Toc64447915"/>
      <w:bookmarkStart w:id="2259" w:name="_Toc74152690"/>
      <w:bookmarkStart w:id="2260" w:name="_Toc88656115"/>
      <w:bookmarkStart w:id="2261" w:name="_Toc88657174"/>
      <w:bookmarkStart w:id="2262" w:name="_Toc105657208"/>
      <w:bookmarkStart w:id="2263" w:name="_Toc106108589"/>
      <w:bookmarkStart w:id="2264" w:name="_Toc112687682"/>
      <w:bookmarkStart w:id="2265" w:name="_Toc162517610"/>
      <w:r w:rsidRPr="00D629EF">
        <w:t>9</w:t>
      </w:r>
      <w:r w:rsidRPr="00D629EF">
        <w:tab/>
        <w:t>Elements for E1AP communication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8695AD4" w14:textId="77777777" w:rsidR="006F7417" w:rsidRPr="003C7D3F" w:rsidRDefault="006F7417" w:rsidP="00135FF5">
      <w:pPr>
        <w:pStyle w:val="NO"/>
      </w:pPr>
      <w:bookmarkStart w:id="2266" w:name="_Hlk93951250"/>
      <w:bookmarkStart w:id="2267" w:name="_Toc20955541"/>
      <w:bookmarkStart w:id="2268" w:name="_Toc29460976"/>
      <w:bookmarkStart w:id="2269" w:name="_Toc29505708"/>
      <w:bookmarkStart w:id="2270" w:name="_Toc36556233"/>
      <w:bookmarkStart w:id="2271" w:name="_Toc45881687"/>
      <w:bookmarkStart w:id="2272" w:name="_Toc51852325"/>
      <w:bookmarkStart w:id="2273" w:name="_Toc56620276"/>
      <w:bookmarkStart w:id="2274" w:name="_Toc64447916"/>
      <w:bookmarkStart w:id="2275" w:name="_Toc74152691"/>
      <w:bookmarkStart w:id="2276" w:name="_Toc88656116"/>
      <w:bookmarkStart w:id="227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66"/>
    </w:p>
    <w:p w14:paraId="3CCE3714" w14:textId="77777777" w:rsidR="00A85C4E" w:rsidRPr="00D629EF" w:rsidRDefault="00A85C4E" w:rsidP="00BD7C53">
      <w:pPr>
        <w:pStyle w:val="Heading2"/>
      </w:pPr>
      <w:bookmarkStart w:id="2278" w:name="_Toc105657209"/>
      <w:bookmarkStart w:id="2279" w:name="_Toc106108590"/>
      <w:bookmarkStart w:id="2280" w:name="_Toc112687683"/>
      <w:bookmarkStart w:id="2281" w:name="_Toc162517611"/>
      <w:r w:rsidRPr="00D629EF">
        <w:t>9.1</w:t>
      </w:r>
      <w:r w:rsidRPr="00D629EF">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lastRenderedPageBreak/>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82" w:name="_Toc20955542"/>
      <w:bookmarkStart w:id="2283" w:name="_Toc29460977"/>
      <w:bookmarkStart w:id="2284" w:name="_Toc29505709"/>
      <w:bookmarkStart w:id="2285" w:name="_Toc36556234"/>
      <w:bookmarkStart w:id="2286" w:name="_Toc45881688"/>
      <w:bookmarkStart w:id="2287" w:name="_Toc51852326"/>
      <w:bookmarkStart w:id="2288" w:name="_Toc56620277"/>
      <w:bookmarkStart w:id="2289" w:name="_Toc64447917"/>
      <w:bookmarkStart w:id="2290" w:name="_Toc74152692"/>
      <w:bookmarkStart w:id="2291" w:name="_Toc88656117"/>
      <w:bookmarkStart w:id="2292" w:name="_Toc88657176"/>
      <w:bookmarkStart w:id="2293" w:name="_Toc105657210"/>
      <w:bookmarkStart w:id="2294" w:name="_Toc106108591"/>
      <w:bookmarkStart w:id="2295" w:name="_Toc112687684"/>
      <w:bookmarkStart w:id="2296" w:name="_Toc162517612"/>
      <w:r w:rsidRPr="00D629EF">
        <w:t>9.2</w:t>
      </w:r>
      <w:r w:rsidRPr="00D629EF">
        <w:tab/>
        <w:t>Message Functional Definition and Content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50B1E5E" w14:textId="77777777" w:rsidR="00A85C4E" w:rsidRPr="00D629EF" w:rsidRDefault="00A85C4E" w:rsidP="00E82066">
      <w:pPr>
        <w:pStyle w:val="Heading3"/>
      </w:pPr>
      <w:bookmarkStart w:id="2297" w:name="_Toc20955543"/>
      <w:bookmarkStart w:id="2298" w:name="_Toc29460978"/>
      <w:bookmarkStart w:id="2299" w:name="_Toc29505710"/>
      <w:bookmarkStart w:id="2300" w:name="_Toc36556235"/>
      <w:bookmarkStart w:id="2301" w:name="_Toc45881689"/>
      <w:bookmarkStart w:id="2302" w:name="_Toc51852327"/>
      <w:bookmarkStart w:id="2303" w:name="_Toc56620278"/>
      <w:bookmarkStart w:id="2304" w:name="_Toc64447918"/>
      <w:bookmarkStart w:id="2305" w:name="_Toc74152693"/>
      <w:bookmarkStart w:id="2306" w:name="_Toc88656118"/>
      <w:bookmarkStart w:id="2307" w:name="_Toc88657177"/>
      <w:bookmarkStart w:id="2308" w:name="_Toc105657211"/>
      <w:bookmarkStart w:id="2309" w:name="_Toc106108592"/>
      <w:bookmarkStart w:id="2310" w:name="_Toc112687685"/>
      <w:bookmarkStart w:id="2311" w:name="_Toc162517613"/>
      <w:r w:rsidRPr="00D629EF">
        <w:rPr>
          <w:rFonts w:hint="eastAsia"/>
        </w:rPr>
        <w:t>9.2.1</w:t>
      </w:r>
      <w:r w:rsidRPr="00D629EF">
        <w:rPr>
          <w:rFonts w:hint="eastAsia"/>
        </w:rPr>
        <w:tab/>
      </w:r>
      <w:r w:rsidRPr="00D629EF">
        <w:t>Interface Management messages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698BA7E" w14:textId="77777777" w:rsidR="00A85C4E" w:rsidRPr="00D629EF" w:rsidRDefault="00A85C4E" w:rsidP="005A6E91">
      <w:pPr>
        <w:pStyle w:val="Heading4"/>
      </w:pPr>
      <w:bookmarkStart w:id="2312" w:name="_Toc20955544"/>
      <w:bookmarkStart w:id="2313" w:name="_Toc29460979"/>
      <w:bookmarkStart w:id="2314" w:name="_Toc29505711"/>
      <w:bookmarkStart w:id="2315" w:name="_Toc36556236"/>
      <w:bookmarkStart w:id="2316" w:name="_Toc45881690"/>
      <w:bookmarkStart w:id="2317" w:name="_Toc51852328"/>
      <w:bookmarkStart w:id="2318" w:name="_Toc56620279"/>
      <w:bookmarkStart w:id="2319" w:name="_Toc64447919"/>
      <w:bookmarkStart w:id="2320" w:name="_Toc74152694"/>
      <w:bookmarkStart w:id="2321" w:name="_Toc88656119"/>
      <w:bookmarkStart w:id="2322" w:name="_Toc88657178"/>
      <w:bookmarkStart w:id="2323" w:name="_Toc105657212"/>
      <w:bookmarkStart w:id="2324" w:name="_Toc106108593"/>
      <w:bookmarkStart w:id="2325" w:name="_Toc112687686"/>
      <w:bookmarkStart w:id="2326" w:name="_Toc162517614"/>
      <w:r w:rsidRPr="00D629EF">
        <w:t>9.2.1.1</w:t>
      </w:r>
      <w:r w:rsidRPr="00D629EF">
        <w:tab/>
        <w:t>RESET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27" w:name="_Toc20955545"/>
      <w:bookmarkStart w:id="2328" w:name="_Toc29460980"/>
      <w:bookmarkStart w:id="2329" w:name="_Toc29505712"/>
      <w:bookmarkStart w:id="2330" w:name="_Toc36556237"/>
      <w:bookmarkStart w:id="2331" w:name="_Toc45881691"/>
      <w:bookmarkStart w:id="2332" w:name="_Toc51852329"/>
      <w:bookmarkStart w:id="2333" w:name="_Toc56620280"/>
      <w:bookmarkStart w:id="2334" w:name="_Toc64447920"/>
      <w:bookmarkStart w:id="2335" w:name="_Toc74152695"/>
      <w:bookmarkStart w:id="2336" w:name="_Toc88656120"/>
      <w:bookmarkStart w:id="2337" w:name="_Toc88657179"/>
      <w:bookmarkStart w:id="2338" w:name="_Toc105657213"/>
      <w:bookmarkStart w:id="2339" w:name="_Toc106108594"/>
      <w:bookmarkStart w:id="2340" w:name="_Toc112687687"/>
      <w:bookmarkStart w:id="2341" w:name="_Toc162517615"/>
      <w:r w:rsidRPr="00D629EF">
        <w:t>9.2.1.2</w:t>
      </w:r>
      <w:r w:rsidRPr="00D629EF">
        <w:tab/>
        <w:t>RESET ACKNOWLEDGE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w:t>
            </w:r>
            <w:r w:rsidRPr="00D629EF">
              <w:rPr>
                <w:lang w:eastAsia="ja-JP"/>
              </w:rPr>
              <w:lastRenderedPageBreak/>
              <w:t>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42" w:name="_Toc20955546"/>
      <w:bookmarkStart w:id="2343" w:name="_Toc29460981"/>
      <w:bookmarkStart w:id="2344" w:name="_Toc29505713"/>
      <w:bookmarkStart w:id="2345" w:name="_Toc36556238"/>
      <w:bookmarkStart w:id="2346" w:name="_Toc45881692"/>
      <w:bookmarkStart w:id="2347" w:name="_Toc51852330"/>
      <w:bookmarkStart w:id="2348" w:name="_Toc56620281"/>
      <w:bookmarkStart w:id="2349" w:name="_Toc64447921"/>
      <w:bookmarkStart w:id="2350" w:name="_Toc74152696"/>
      <w:bookmarkStart w:id="2351" w:name="_Toc88656121"/>
      <w:bookmarkStart w:id="2352" w:name="_Toc88657180"/>
      <w:bookmarkStart w:id="2353" w:name="_Toc105657214"/>
      <w:bookmarkStart w:id="2354" w:name="_Toc106108595"/>
      <w:bookmarkStart w:id="2355" w:name="_Toc112687688"/>
      <w:bookmarkStart w:id="2356" w:name="_Toc162517616"/>
      <w:r w:rsidRPr="00D629EF">
        <w:t>9.2.1.3</w:t>
      </w:r>
      <w:r w:rsidRPr="00D629EF">
        <w:tab/>
        <w:t>ERROR INDICATION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57" w:name="_Toc20955547"/>
      <w:bookmarkStart w:id="2358" w:name="_Toc29460982"/>
      <w:bookmarkStart w:id="2359" w:name="_Toc29505714"/>
      <w:bookmarkStart w:id="2360" w:name="_Toc36556239"/>
      <w:bookmarkStart w:id="2361" w:name="_Toc45881693"/>
      <w:bookmarkStart w:id="2362" w:name="_Toc51852331"/>
      <w:bookmarkStart w:id="2363" w:name="_Toc56620282"/>
      <w:bookmarkStart w:id="2364" w:name="_Toc64447922"/>
      <w:bookmarkStart w:id="2365" w:name="_Toc74152697"/>
      <w:bookmarkStart w:id="2366" w:name="_Toc88656122"/>
      <w:bookmarkStart w:id="2367" w:name="_Toc88657181"/>
      <w:bookmarkStart w:id="2368" w:name="_Toc105657215"/>
      <w:bookmarkStart w:id="2369" w:name="_Toc106108596"/>
      <w:bookmarkStart w:id="2370" w:name="_Toc112687689"/>
      <w:bookmarkStart w:id="2371" w:name="_Toc162517617"/>
      <w:r w:rsidRPr="00D629EF">
        <w:t>9.2.1.4</w:t>
      </w:r>
      <w:r w:rsidRPr="00D629EF">
        <w:tab/>
        <w:t>GNB-CU-UP E1 SETUP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lastRenderedPageBreak/>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72" w:name="_Toc20955548"/>
      <w:bookmarkStart w:id="2373" w:name="_Toc29460983"/>
      <w:bookmarkStart w:id="2374" w:name="_Toc29505715"/>
      <w:bookmarkStart w:id="2375" w:name="_Toc36556240"/>
      <w:bookmarkStart w:id="2376" w:name="_Toc45881694"/>
      <w:bookmarkStart w:id="2377" w:name="_Toc51852332"/>
      <w:bookmarkStart w:id="2378" w:name="_Toc56620283"/>
      <w:bookmarkStart w:id="2379" w:name="_Toc64447923"/>
      <w:bookmarkStart w:id="2380" w:name="_Toc74152698"/>
      <w:bookmarkStart w:id="2381" w:name="_Toc88656123"/>
      <w:bookmarkStart w:id="2382" w:name="_Toc88657182"/>
      <w:bookmarkStart w:id="2383" w:name="_Toc105657216"/>
      <w:bookmarkStart w:id="2384" w:name="_Toc106108597"/>
      <w:bookmarkStart w:id="2385" w:name="_Toc112687690"/>
      <w:bookmarkStart w:id="2386" w:name="_Toc162517618"/>
      <w:r w:rsidRPr="00D629EF">
        <w:t>9.2.1.5</w:t>
      </w:r>
      <w:r w:rsidRPr="00D629EF">
        <w:tab/>
        <w:t>GNB-CU-UP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87" w:name="_Hlk22282094"/>
            <w:r w:rsidRPr="00D629EF">
              <w:rPr>
                <w:noProof/>
                <w:lang w:eastAsia="ja-JP"/>
              </w:rPr>
              <w:t>Transport Network Layer Address Info</w:t>
            </w:r>
            <w:bookmarkEnd w:id="2387"/>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88" w:name="_Toc20955549"/>
      <w:bookmarkStart w:id="2389" w:name="_Toc29460984"/>
      <w:bookmarkStart w:id="2390" w:name="_Toc29505716"/>
      <w:bookmarkStart w:id="2391" w:name="_Toc36556241"/>
      <w:bookmarkStart w:id="2392" w:name="_Toc45881695"/>
      <w:bookmarkStart w:id="2393" w:name="_Toc51852333"/>
      <w:bookmarkStart w:id="2394" w:name="_Toc56620284"/>
      <w:bookmarkStart w:id="2395" w:name="_Toc64447924"/>
      <w:bookmarkStart w:id="2396" w:name="_Toc74152699"/>
      <w:bookmarkStart w:id="2397" w:name="_Toc88656124"/>
      <w:bookmarkStart w:id="2398" w:name="_Toc88657183"/>
      <w:bookmarkStart w:id="2399" w:name="_Toc105657217"/>
      <w:bookmarkStart w:id="2400" w:name="_Toc106108598"/>
      <w:bookmarkStart w:id="2401" w:name="_Toc112687691"/>
      <w:bookmarkStart w:id="2402" w:name="_Toc162517619"/>
      <w:r w:rsidRPr="00D629EF">
        <w:t>9.2.1.6</w:t>
      </w:r>
      <w:r w:rsidRPr="00D629EF">
        <w:tab/>
        <w:t>GNB-CU-UP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403" w:name="_Toc20955550"/>
      <w:bookmarkStart w:id="2404" w:name="_Toc29460985"/>
      <w:bookmarkStart w:id="2405" w:name="_Toc29505717"/>
      <w:bookmarkStart w:id="2406" w:name="_Toc36556242"/>
      <w:bookmarkStart w:id="2407" w:name="_Toc45881696"/>
      <w:bookmarkStart w:id="2408" w:name="_Toc51852334"/>
      <w:bookmarkStart w:id="2409" w:name="_Toc56620285"/>
      <w:bookmarkStart w:id="2410" w:name="_Toc64447925"/>
      <w:bookmarkStart w:id="2411" w:name="_Toc74152700"/>
      <w:bookmarkStart w:id="2412" w:name="_Toc88656125"/>
      <w:bookmarkStart w:id="2413" w:name="_Toc88657184"/>
      <w:bookmarkStart w:id="2414" w:name="_Toc105657218"/>
      <w:bookmarkStart w:id="2415" w:name="_Toc106108599"/>
      <w:bookmarkStart w:id="2416" w:name="_Toc112687692"/>
      <w:bookmarkStart w:id="2417" w:name="_Toc162517620"/>
      <w:r w:rsidRPr="00D629EF">
        <w:t>9.2.1.7</w:t>
      </w:r>
      <w:r w:rsidRPr="00D629EF">
        <w:tab/>
        <w:t>GNB-CU-CP E1 SETUP REQUEST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18" w:name="_Toc20955551"/>
      <w:bookmarkStart w:id="2419" w:name="_Toc29460986"/>
      <w:bookmarkStart w:id="2420" w:name="_Toc29505718"/>
      <w:bookmarkStart w:id="2421" w:name="_Toc36556243"/>
      <w:bookmarkStart w:id="2422" w:name="_Toc45881697"/>
      <w:bookmarkStart w:id="2423" w:name="_Toc51852335"/>
      <w:bookmarkStart w:id="2424" w:name="_Toc56620286"/>
      <w:bookmarkStart w:id="2425" w:name="_Toc64447926"/>
      <w:bookmarkStart w:id="2426" w:name="_Toc74152701"/>
      <w:bookmarkStart w:id="2427" w:name="_Toc88656126"/>
      <w:bookmarkStart w:id="2428" w:name="_Toc88657185"/>
      <w:bookmarkStart w:id="2429" w:name="_Toc105657219"/>
      <w:bookmarkStart w:id="2430" w:name="_Toc106108600"/>
      <w:bookmarkStart w:id="2431" w:name="_Toc112687693"/>
      <w:bookmarkStart w:id="2432" w:name="_Toc162517621"/>
      <w:r w:rsidRPr="00D629EF">
        <w:t>9.2.1.8</w:t>
      </w:r>
      <w:r w:rsidRPr="00D629EF">
        <w:tab/>
        <w:t>GNB-CU-CP E1 SETUP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w:t>
            </w:r>
            <w:r w:rsidRPr="00F03794">
              <w:rPr>
                <w:i/>
                <w:iCs/>
                <w:lang w:eastAsia="ja-JP"/>
              </w:rPr>
              <w:lastRenderedPageBreak/>
              <w:t>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33" w:name="_Toc20955552"/>
      <w:bookmarkStart w:id="2434" w:name="_Toc29460987"/>
      <w:bookmarkStart w:id="2435" w:name="_Toc29505719"/>
      <w:bookmarkStart w:id="2436" w:name="_Toc36556244"/>
      <w:bookmarkStart w:id="2437" w:name="_Toc45881698"/>
      <w:bookmarkStart w:id="2438" w:name="_Toc51852336"/>
      <w:bookmarkStart w:id="2439" w:name="_Toc56620287"/>
      <w:bookmarkStart w:id="2440" w:name="_Toc64447927"/>
      <w:bookmarkStart w:id="2441" w:name="_Toc74152702"/>
      <w:bookmarkStart w:id="2442" w:name="_Toc88656127"/>
      <w:bookmarkStart w:id="2443" w:name="_Toc88657186"/>
      <w:bookmarkStart w:id="2444" w:name="_Toc105657220"/>
      <w:bookmarkStart w:id="2445" w:name="_Toc106108601"/>
      <w:bookmarkStart w:id="2446" w:name="_Toc112687694"/>
      <w:bookmarkStart w:id="2447" w:name="_Toc162517622"/>
      <w:r w:rsidRPr="00D629EF">
        <w:t>9.2.1.9</w:t>
      </w:r>
      <w:r w:rsidRPr="00D629EF">
        <w:tab/>
        <w:t>GNB-CU-CP E1 SETUP FAILURE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48" w:name="_Toc20955553"/>
      <w:bookmarkStart w:id="2449" w:name="_Toc29460988"/>
      <w:bookmarkStart w:id="2450" w:name="_Toc29505720"/>
      <w:bookmarkStart w:id="2451" w:name="_Toc36556245"/>
      <w:bookmarkStart w:id="2452" w:name="_Toc45881699"/>
      <w:bookmarkStart w:id="2453" w:name="_Toc51852337"/>
      <w:bookmarkStart w:id="2454" w:name="_Toc56620288"/>
      <w:bookmarkStart w:id="2455" w:name="_Toc64447928"/>
      <w:bookmarkStart w:id="2456" w:name="_Toc74152703"/>
      <w:bookmarkStart w:id="2457" w:name="_Toc88656128"/>
      <w:bookmarkStart w:id="2458" w:name="_Toc88657187"/>
      <w:bookmarkStart w:id="2459" w:name="_Toc105657221"/>
      <w:bookmarkStart w:id="2460" w:name="_Toc106108602"/>
      <w:bookmarkStart w:id="2461" w:name="_Toc112687695"/>
      <w:bookmarkStart w:id="2462" w:name="_Toc162517623"/>
      <w:r w:rsidRPr="00D629EF">
        <w:t>9.2.1.10</w:t>
      </w:r>
      <w:r w:rsidRPr="00D629EF">
        <w:tab/>
        <w:t>GNB-CU-UP CONFIGURATION UPDATE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63" w:name="_Toc20955554"/>
      <w:bookmarkStart w:id="2464" w:name="_Toc29460989"/>
      <w:bookmarkStart w:id="2465" w:name="_Toc29505721"/>
      <w:bookmarkStart w:id="2466" w:name="_Toc36556246"/>
      <w:bookmarkStart w:id="2467" w:name="_Toc45881700"/>
      <w:bookmarkStart w:id="2468" w:name="_Toc51852338"/>
      <w:bookmarkStart w:id="2469" w:name="_Toc56620289"/>
      <w:bookmarkStart w:id="2470" w:name="_Toc64447929"/>
      <w:bookmarkStart w:id="2471" w:name="_Toc74152704"/>
      <w:bookmarkStart w:id="2472" w:name="_Toc88656129"/>
      <w:bookmarkStart w:id="2473" w:name="_Toc88657188"/>
      <w:bookmarkStart w:id="2474" w:name="_Toc105657222"/>
      <w:bookmarkStart w:id="2475" w:name="_Toc106108603"/>
      <w:bookmarkStart w:id="2476" w:name="_Toc112687696"/>
      <w:bookmarkStart w:id="2477" w:name="_Toc162517624"/>
      <w:r w:rsidRPr="00D629EF">
        <w:t>9.2.1.11</w:t>
      </w:r>
      <w:r w:rsidRPr="00D629EF">
        <w:tab/>
        <w:t>GNB-CU-UP CONFIGURATION UPDATE ACKNOWLEDGE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78" w:name="_Toc20955555"/>
      <w:bookmarkStart w:id="2479" w:name="_Toc29460990"/>
      <w:bookmarkStart w:id="2480" w:name="_Toc29505722"/>
      <w:bookmarkStart w:id="2481" w:name="_Toc36556247"/>
      <w:bookmarkStart w:id="2482" w:name="_Toc45881701"/>
      <w:bookmarkStart w:id="2483" w:name="_Toc51852339"/>
      <w:bookmarkStart w:id="2484" w:name="_Toc56620290"/>
      <w:bookmarkStart w:id="2485" w:name="_Toc64447930"/>
      <w:bookmarkStart w:id="2486" w:name="_Toc74152705"/>
      <w:bookmarkStart w:id="2487" w:name="_Toc88656130"/>
      <w:bookmarkStart w:id="2488" w:name="_Toc88657189"/>
      <w:bookmarkStart w:id="2489" w:name="_Toc105657223"/>
      <w:bookmarkStart w:id="2490" w:name="_Toc106108604"/>
      <w:bookmarkStart w:id="2491" w:name="_Toc112687697"/>
      <w:bookmarkStart w:id="2492" w:name="_Toc162517625"/>
      <w:r w:rsidRPr="00D629EF">
        <w:t>9.2.1.12</w:t>
      </w:r>
      <w:r w:rsidRPr="00D629EF">
        <w:tab/>
        <w:t>GNB-CU-UP CONFIGURATION UPDATE FAILURE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93" w:name="_Toc20955556"/>
      <w:bookmarkStart w:id="2494" w:name="_Toc29460991"/>
      <w:bookmarkStart w:id="2495" w:name="_Toc29505723"/>
      <w:bookmarkStart w:id="2496" w:name="_Toc36556248"/>
      <w:bookmarkStart w:id="2497" w:name="_Toc45881702"/>
      <w:bookmarkStart w:id="2498" w:name="_Toc51852340"/>
      <w:bookmarkStart w:id="2499" w:name="_Toc56620291"/>
      <w:bookmarkStart w:id="2500" w:name="_Toc64447931"/>
      <w:bookmarkStart w:id="2501" w:name="_Toc74152706"/>
      <w:bookmarkStart w:id="2502" w:name="_Toc88656131"/>
      <w:bookmarkStart w:id="2503" w:name="_Toc88657190"/>
      <w:bookmarkStart w:id="2504" w:name="_Toc105657224"/>
      <w:bookmarkStart w:id="2505" w:name="_Toc106108605"/>
      <w:bookmarkStart w:id="2506" w:name="_Toc112687698"/>
      <w:bookmarkStart w:id="2507" w:name="_Toc162517626"/>
      <w:r w:rsidRPr="00D629EF">
        <w:t>9.2.1.13</w:t>
      </w:r>
      <w:r w:rsidRPr="00D629EF">
        <w:tab/>
        <w:t>GNB-CU-CP CONFIGURATION UPDATE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 xml:space="preserve">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508" w:name="_Toc20955557"/>
      <w:bookmarkStart w:id="2509" w:name="_Toc29460992"/>
      <w:bookmarkStart w:id="2510" w:name="_Toc29505724"/>
      <w:bookmarkStart w:id="2511" w:name="_Toc36556249"/>
      <w:bookmarkStart w:id="2512" w:name="_Toc45881703"/>
      <w:bookmarkStart w:id="2513" w:name="_Toc51852341"/>
      <w:bookmarkStart w:id="2514" w:name="_Toc56620292"/>
      <w:bookmarkStart w:id="2515" w:name="_Toc64447932"/>
      <w:bookmarkStart w:id="2516" w:name="_Toc74152707"/>
      <w:bookmarkStart w:id="2517" w:name="_Toc88656132"/>
      <w:bookmarkStart w:id="2518" w:name="_Toc88657191"/>
      <w:bookmarkStart w:id="2519" w:name="_Toc105657225"/>
      <w:bookmarkStart w:id="2520" w:name="_Toc106108606"/>
      <w:bookmarkStart w:id="2521" w:name="_Toc112687699"/>
      <w:bookmarkStart w:id="2522" w:name="_Toc162517627"/>
      <w:r w:rsidRPr="00D629EF">
        <w:t>9.2.1.14</w:t>
      </w:r>
      <w:r w:rsidRPr="00D629EF">
        <w:tab/>
        <w:t>GNB-CU-CP CONFIGURATION UPDATE ACKNOWLEDGE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23" w:name="_Toc20955558"/>
      <w:bookmarkStart w:id="2524" w:name="_Toc29460993"/>
      <w:bookmarkStart w:id="2525" w:name="_Toc29505725"/>
      <w:bookmarkStart w:id="2526" w:name="_Toc36556250"/>
      <w:bookmarkStart w:id="2527" w:name="_Toc45881704"/>
      <w:bookmarkStart w:id="2528" w:name="_Toc51852342"/>
      <w:bookmarkStart w:id="2529" w:name="_Toc56620293"/>
      <w:bookmarkStart w:id="2530" w:name="_Toc64447933"/>
      <w:bookmarkStart w:id="2531" w:name="_Toc74152708"/>
      <w:bookmarkStart w:id="2532" w:name="_Toc88656133"/>
      <w:bookmarkStart w:id="2533" w:name="_Toc88657192"/>
      <w:bookmarkStart w:id="2534" w:name="_Toc105657226"/>
      <w:bookmarkStart w:id="2535" w:name="_Toc106108607"/>
      <w:bookmarkStart w:id="2536" w:name="_Toc112687700"/>
      <w:bookmarkStart w:id="2537" w:name="_Toc162517628"/>
      <w:r w:rsidRPr="00D629EF">
        <w:t>9.2.1.15</w:t>
      </w:r>
      <w:r w:rsidRPr="00D629EF">
        <w:tab/>
        <w:t>GNB-CU-CP CONFIGURATION UPDATE FAILURE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38" w:name="_Toc20955559"/>
      <w:bookmarkStart w:id="2539" w:name="_Toc29460994"/>
      <w:bookmarkStart w:id="2540" w:name="_Toc29505726"/>
      <w:bookmarkStart w:id="2541" w:name="_Toc36556251"/>
      <w:bookmarkStart w:id="2542" w:name="_Toc45881705"/>
      <w:bookmarkStart w:id="2543" w:name="_Toc51852343"/>
      <w:bookmarkStart w:id="2544" w:name="_Toc56620294"/>
      <w:bookmarkStart w:id="2545" w:name="_Toc64447934"/>
      <w:bookmarkStart w:id="2546" w:name="_Toc74152709"/>
      <w:bookmarkStart w:id="2547" w:name="_Toc88656134"/>
      <w:bookmarkStart w:id="2548" w:name="_Toc88657193"/>
      <w:bookmarkStart w:id="2549" w:name="_Toc105657227"/>
      <w:bookmarkStart w:id="2550" w:name="_Toc106108608"/>
      <w:bookmarkStart w:id="2551" w:name="_Toc112687701"/>
      <w:bookmarkStart w:id="2552" w:name="_Toc162517629"/>
      <w:r w:rsidRPr="00D629EF">
        <w:t>9.2.1.16</w:t>
      </w:r>
      <w:r w:rsidRPr="00D629EF">
        <w:tab/>
        <w:t>E1 RELEASE REQUEST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53" w:name="_Toc20955560"/>
      <w:bookmarkStart w:id="2554" w:name="_Toc29460995"/>
      <w:bookmarkStart w:id="2555" w:name="_Toc29505727"/>
      <w:bookmarkStart w:id="2556" w:name="_Toc36556252"/>
      <w:bookmarkStart w:id="2557" w:name="_Toc45881706"/>
      <w:bookmarkStart w:id="2558" w:name="_Toc51852344"/>
      <w:bookmarkStart w:id="2559" w:name="_Toc56620295"/>
      <w:bookmarkStart w:id="2560" w:name="_Toc64447935"/>
      <w:bookmarkStart w:id="2561" w:name="_Toc74152710"/>
      <w:bookmarkStart w:id="2562" w:name="_Toc88656135"/>
      <w:bookmarkStart w:id="2563" w:name="_Toc88657194"/>
      <w:bookmarkStart w:id="2564" w:name="_Toc105657228"/>
      <w:bookmarkStart w:id="2565" w:name="_Toc106108609"/>
      <w:bookmarkStart w:id="2566" w:name="_Toc112687702"/>
      <w:bookmarkStart w:id="2567" w:name="_Toc162517630"/>
      <w:r w:rsidRPr="00D629EF">
        <w:t>9.2.1.17</w:t>
      </w:r>
      <w:r w:rsidRPr="00D629EF">
        <w:tab/>
        <w:t>E1 RELEASE RESPONSE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68" w:name="_Toc20955561"/>
      <w:bookmarkStart w:id="2569" w:name="_Toc29460996"/>
      <w:bookmarkStart w:id="2570" w:name="_Toc29505728"/>
      <w:bookmarkStart w:id="2571" w:name="_Toc36556253"/>
      <w:bookmarkStart w:id="2572" w:name="_Toc45881707"/>
      <w:bookmarkStart w:id="2573" w:name="_Toc51852345"/>
      <w:bookmarkStart w:id="2574" w:name="_Toc56620296"/>
      <w:bookmarkStart w:id="2575" w:name="_Toc64447936"/>
      <w:bookmarkStart w:id="2576" w:name="_Toc74152711"/>
      <w:bookmarkStart w:id="2577" w:name="_Toc88656136"/>
      <w:bookmarkStart w:id="2578" w:name="_Toc88657195"/>
      <w:bookmarkStart w:id="2579" w:name="_Toc105657229"/>
      <w:bookmarkStart w:id="2580" w:name="_Toc106108610"/>
      <w:bookmarkStart w:id="2581" w:name="_Toc112687703"/>
      <w:bookmarkStart w:id="2582" w:name="_Toc162517631"/>
      <w:r w:rsidRPr="00D629EF">
        <w:t>9.2.1.18</w:t>
      </w:r>
      <w:r w:rsidRPr="00D629EF">
        <w:tab/>
        <w:t>GNB-CU-UP STATUS INDICATION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83" w:name="_Toc45881708"/>
      <w:bookmarkStart w:id="2584" w:name="_Toc51852346"/>
      <w:bookmarkStart w:id="2585" w:name="_Toc56620297"/>
      <w:bookmarkStart w:id="2586" w:name="_Toc64447937"/>
      <w:bookmarkStart w:id="2587" w:name="_Toc74152712"/>
      <w:bookmarkStart w:id="2588" w:name="_Toc88656137"/>
      <w:bookmarkStart w:id="2589" w:name="_Toc88657196"/>
      <w:bookmarkStart w:id="2590" w:name="_Toc105657230"/>
      <w:bookmarkStart w:id="2591" w:name="_Toc106108611"/>
      <w:bookmarkStart w:id="2592" w:name="_Toc112687704"/>
      <w:bookmarkStart w:id="2593" w:name="_Toc162517632"/>
      <w:r>
        <w:t>9.2.1.19</w:t>
      </w:r>
      <w:r w:rsidRPr="00AA5DA2">
        <w:tab/>
        <w:t>RESOURCE STATUS REQUEST</w:t>
      </w:r>
      <w:bookmarkEnd w:id="2583"/>
      <w:bookmarkEnd w:id="2584"/>
      <w:bookmarkEnd w:id="2585"/>
      <w:bookmarkEnd w:id="2586"/>
      <w:bookmarkEnd w:id="2587"/>
      <w:bookmarkEnd w:id="2588"/>
      <w:bookmarkEnd w:id="2589"/>
      <w:bookmarkEnd w:id="2590"/>
      <w:bookmarkEnd w:id="2591"/>
      <w:bookmarkEnd w:id="2592"/>
      <w:bookmarkEnd w:id="2593"/>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94" w:name="_Toc45881709"/>
      <w:bookmarkStart w:id="2595" w:name="_Toc51852347"/>
      <w:bookmarkStart w:id="2596" w:name="_Toc56620298"/>
      <w:bookmarkStart w:id="2597" w:name="_Toc64447938"/>
      <w:bookmarkStart w:id="2598" w:name="_Toc74152713"/>
      <w:bookmarkStart w:id="2599" w:name="_Toc88656138"/>
      <w:bookmarkStart w:id="2600" w:name="_Toc88657197"/>
      <w:bookmarkStart w:id="2601" w:name="_Toc105657231"/>
      <w:bookmarkStart w:id="2602" w:name="_Toc106108612"/>
      <w:bookmarkStart w:id="2603" w:name="_Toc112687705"/>
      <w:bookmarkStart w:id="2604" w:name="_Toc162517633"/>
      <w:r>
        <w:t>9.2.1.20</w:t>
      </w:r>
      <w:r w:rsidRPr="00AA5DA2">
        <w:tab/>
        <w:t>RESOURCE STATUS RESPONSE</w:t>
      </w:r>
      <w:bookmarkEnd w:id="2594"/>
      <w:bookmarkEnd w:id="2595"/>
      <w:bookmarkEnd w:id="2596"/>
      <w:bookmarkEnd w:id="2597"/>
      <w:bookmarkEnd w:id="2598"/>
      <w:bookmarkEnd w:id="2599"/>
      <w:bookmarkEnd w:id="2600"/>
      <w:bookmarkEnd w:id="2601"/>
      <w:bookmarkEnd w:id="2602"/>
      <w:bookmarkEnd w:id="2603"/>
      <w:bookmarkEnd w:id="2604"/>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605" w:name="_Toc45881710"/>
      <w:bookmarkStart w:id="2606" w:name="_Toc51852348"/>
      <w:bookmarkStart w:id="2607" w:name="_Toc56620299"/>
      <w:bookmarkStart w:id="2608" w:name="_Toc64447939"/>
      <w:bookmarkStart w:id="2609" w:name="_Toc74152714"/>
      <w:bookmarkStart w:id="2610" w:name="_Toc88656139"/>
      <w:bookmarkStart w:id="2611" w:name="_Toc88657198"/>
      <w:bookmarkStart w:id="2612" w:name="_Toc105657232"/>
      <w:bookmarkStart w:id="2613" w:name="_Toc106108613"/>
      <w:bookmarkStart w:id="2614" w:name="_Toc112687706"/>
      <w:bookmarkStart w:id="2615" w:name="_Toc162517634"/>
      <w:r>
        <w:t>9.2.1.21</w:t>
      </w:r>
      <w:r w:rsidRPr="00AA5DA2">
        <w:tab/>
        <w:t>RESOURCE STATUS FAILURE</w:t>
      </w:r>
      <w:bookmarkEnd w:id="2605"/>
      <w:bookmarkEnd w:id="2606"/>
      <w:bookmarkEnd w:id="2607"/>
      <w:bookmarkEnd w:id="2608"/>
      <w:bookmarkEnd w:id="2609"/>
      <w:bookmarkEnd w:id="2610"/>
      <w:bookmarkEnd w:id="2611"/>
      <w:bookmarkEnd w:id="2612"/>
      <w:bookmarkEnd w:id="2613"/>
      <w:bookmarkEnd w:id="2614"/>
      <w:bookmarkEnd w:id="2615"/>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16" w:name="_Toc45881711"/>
      <w:bookmarkStart w:id="2617" w:name="_Toc51852349"/>
      <w:bookmarkStart w:id="2618" w:name="_Toc56620300"/>
      <w:bookmarkStart w:id="2619" w:name="_Toc64447940"/>
      <w:bookmarkStart w:id="2620" w:name="_Toc74152715"/>
      <w:bookmarkStart w:id="2621" w:name="_Toc88656140"/>
      <w:bookmarkStart w:id="2622" w:name="_Toc88657199"/>
      <w:bookmarkStart w:id="2623" w:name="_Toc105657233"/>
      <w:bookmarkStart w:id="2624" w:name="_Toc106108614"/>
      <w:bookmarkStart w:id="2625"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26" w:name="_Toc162517635"/>
      <w:r>
        <w:t>9.2.1.22</w:t>
      </w:r>
      <w:r w:rsidRPr="00AA5DA2">
        <w:tab/>
        <w:t>RESOURCE STATUS UPDATE</w:t>
      </w:r>
      <w:bookmarkEnd w:id="2616"/>
      <w:bookmarkEnd w:id="2617"/>
      <w:bookmarkEnd w:id="2618"/>
      <w:bookmarkEnd w:id="2619"/>
      <w:bookmarkEnd w:id="2620"/>
      <w:bookmarkEnd w:id="2621"/>
      <w:bookmarkEnd w:id="2622"/>
      <w:bookmarkEnd w:id="2623"/>
      <w:bookmarkEnd w:id="2624"/>
      <w:bookmarkEnd w:id="2625"/>
      <w:bookmarkEnd w:id="2626"/>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27" w:name="_Toc20955562"/>
      <w:bookmarkStart w:id="2628" w:name="_Toc29460997"/>
      <w:bookmarkStart w:id="2629" w:name="_Toc29505729"/>
      <w:bookmarkStart w:id="2630" w:name="_Toc36556254"/>
      <w:bookmarkStart w:id="2631" w:name="_Toc45881712"/>
      <w:bookmarkStart w:id="2632" w:name="_Toc51852350"/>
      <w:bookmarkStart w:id="2633" w:name="_Toc56620301"/>
      <w:bookmarkStart w:id="2634" w:name="_Toc64447941"/>
      <w:bookmarkStart w:id="2635" w:name="_Toc74152716"/>
      <w:bookmarkStart w:id="2636" w:name="_Toc88656141"/>
      <w:bookmarkStart w:id="2637" w:name="_Toc88657200"/>
      <w:bookmarkStart w:id="2638" w:name="_Toc105657234"/>
      <w:bookmarkStart w:id="2639" w:name="_Toc106108615"/>
      <w:bookmarkStart w:id="2640" w:name="_Toc112687708"/>
      <w:bookmarkStart w:id="2641" w:name="_Toc162517636"/>
      <w:r w:rsidRPr="00D629EF">
        <w:rPr>
          <w:rFonts w:hint="eastAsia"/>
        </w:rPr>
        <w:t>9.2.</w:t>
      </w:r>
      <w:r w:rsidRPr="00D629EF">
        <w:t>2</w:t>
      </w:r>
      <w:r w:rsidRPr="00D629EF">
        <w:rPr>
          <w:rFonts w:hint="eastAsia"/>
        </w:rPr>
        <w:tab/>
      </w:r>
      <w:r w:rsidRPr="00D629EF">
        <w:t>Bearer Context Management messages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B4A8AB" w14:textId="77777777" w:rsidR="00A85C4E" w:rsidRPr="00D629EF" w:rsidRDefault="00A85C4E" w:rsidP="00101AE6">
      <w:pPr>
        <w:pStyle w:val="Heading4"/>
        <w:keepNext w:val="0"/>
        <w:keepLines w:val="0"/>
        <w:widowControl w:val="0"/>
      </w:pPr>
      <w:bookmarkStart w:id="2642" w:name="_Toc20955563"/>
      <w:bookmarkStart w:id="2643" w:name="_Toc29460998"/>
      <w:bookmarkStart w:id="2644" w:name="_Toc29505730"/>
      <w:bookmarkStart w:id="2645" w:name="_Toc36556255"/>
      <w:bookmarkStart w:id="2646" w:name="_Toc45881713"/>
      <w:bookmarkStart w:id="2647" w:name="_Toc51852351"/>
      <w:bookmarkStart w:id="2648" w:name="_Toc56620302"/>
      <w:bookmarkStart w:id="2649" w:name="_Toc64447942"/>
      <w:bookmarkStart w:id="2650" w:name="_Toc74152717"/>
      <w:bookmarkStart w:id="2651" w:name="_Toc88656142"/>
      <w:bookmarkStart w:id="2652" w:name="_Toc88657201"/>
      <w:bookmarkStart w:id="2653" w:name="_Toc105657235"/>
      <w:bookmarkStart w:id="2654" w:name="_Toc106108616"/>
      <w:bookmarkStart w:id="2655" w:name="_Toc112687709"/>
      <w:bookmarkStart w:id="2656" w:name="_Toc162517637"/>
      <w:r w:rsidRPr="00D629EF">
        <w:t>9.2.2.1</w:t>
      </w:r>
      <w:r w:rsidRPr="00D629EF">
        <w:tab/>
        <w:t>BEARER CONTEXT SETUP REQUEST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5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57"/>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 xml:space="preserve">UE DL Aggregate </w:t>
            </w:r>
            <w:r w:rsidRPr="00D629EF">
              <w:rPr>
                <w:rFonts w:eastAsia="Batang"/>
                <w:lang w:eastAsia="ja-JP"/>
              </w:rPr>
              <w:lastRenderedPageBreak/>
              <w:t>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Bit Rate </w:t>
            </w:r>
            <w:r w:rsidRPr="00D629EF">
              <w:rPr>
                <w:noProof/>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 xml:space="preserve">Indication on whether MDT Measurement affect (e.g. IDC) is </w:t>
            </w:r>
            <w:r w:rsidRPr="00642C18">
              <w:rPr>
                <w:lang w:eastAsia="ja-JP"/>
              </w:rPr>
              <w:lastRenderedPageBreak/>
              <w:t>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58" w:name="_Toc20955564"/>
      <w:bookmarkStart w:id="2659" w:name="_Toc29460999"/>
      <w:bookmarkStart w:id="2660" w:name="_Toc29505731"/>
      <w:bookmarkStart w:id="2661" w:name="_Toc36556256"/>
      <w:bookmarkStart w:id="2662" w:name="_Toc45881714"/>
      <w:bookmarkStart w:id="2663" w:name="_Toc51852352"/>
      <w:bookmarkStart w:id="2664" w:name="_Toc56620303"/>
      <w:bookmarkStart w:id="2665" w:name="_Toc64447943"/>
      <w:bookmarkStart w:id="2666" w:name="_Toc74152718"/>
      <w:bookmarkStart w:id="2667" w:name="_Toc88656143"/>
      <w:bookmarkStart w:id="2668" w:name="_Toc88657202"/>
      <w:bookmarkStart w:id="2669" w:name="_Toc105657236"/>
      <w:bookmarkStart w:id="2670" w:name="_Toc106108617"/>
      <w:bookmarkStart w:id="2671" w:name="_Toc112687710"/>
      <w:bookmarkStart w:id="2672" w:name="_Toc162517638"/>
      <w:r w:rsidRPr="00D629EF">
        <w:t>9.2.2.2</w:t>
      </w:r>
      <w:r w:rsidRPr="00D629EF">
        <w:tab/>
        <w:t>BEARER CONTEXT SETUP RESPONSE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73" w:name="_Toc20955565"/>
      <w:bookmarkStart w:id="2674" w:name="_Toc29461000"/>
      <w:bookmarkStart w:id="2675" w:name="_Toc29505732"/>
      <w:bookmarkStart w:id="2676" w:name="_Toc36556257"/>
      <w:bookmarkStart w:id="2677" w:name="_Toc45881715"/>
      <w:bookmarkStart w:id="2678" w:name="_Toc51852353"/>
      <w:bookmarkStart w:id="2679" w:name="_Toc56620304"/>
      <w:bookmarkStart w:id="2680" w:name="_Toc64447944"/>
      <w:bookmarkStart w:id="2681" w:name="_Toc74152719"/>
      <w:bookmarkStart w:id="2682" w:name="_Toc88656144"/>
      <w:bookmarkStart w:id="2683" w:name="_Toc88657203"/>
      <w:bookmarkStart w:id="2684" w:name="_Toc105657237"/>
      <w:bookmarkStart w:id="2685" w:name="_Toc106108618"/>
      <w:bookmarkStart w:id="2686" w:name="_Toc112687711"/>
      <w:bookmarkStart w:id="2687" w:name="_Toc162517639"/>
      <w:r w:rsidRPr="00D629EF">
        <w:t>9.2.2.3</w:t>
      </w:r>
      <w:r w:rsidRPr="00D629EF">
        <w:tab/>
        <w:t>BEARER CONTEXT SETUP FAILURE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88" w:name="_Toc20955566"/>
      <w:bookmarkStart w:id="2689" w:name="_Toc29461001"/>
      <w:bookmarkStart w:id="2690" w:name="_Toc29505733"/>
      <w:bookmarkStart w:id="2691" w:name="_Toc36556258"/>
      <w:bookmarkStart w:id="2692" w:name="_Toc45881716"/>
      <w:bookmarkStart w:id="2693" w:name="_Toc51852354"/>
      <w:bookmarkStart w:id="2694" w:name="_Toc56620305"/>
      <w:bookmarkStart w:id="2695" w:name="_Toc64447945"/>
      <w:bookmarkStart w:id="2696" w:name="_Toc74152720"/>
      <w:bookmarkStart w:id="2697" w:name="_Toc88656145"/>
      <w:bookmarkStart w:id="2698" w:name="_Toc88657204"/>
      <w:bookmarkStart w:id="2699" w:name="_Toc105657238"/>
      <w:bookmarkStart w:id="2700" w:name="_Toc106108619"/>
      <w:bookmarkStart w:id="2701" w:name="_Toc112687712"/>
      <w:bookmarkStart w:id="2702" w:name="_Toc162517640"/>
      <w:r w:rsidRPr="00D629EF">
        <w:lastRenderedPageBreak/>
        <w:t>9.2.2.4</w:t>
      </w:r>
      <w:r w:rsidRPr="00D629EF">
        <w:tab/>
        <w:t>BEARER CONTEXT MODIFICATION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703" w:name="_Hlk2341054"/>
            <w:r w:rsidRPr="00D629EF">
              <w:rPr>
                <w:rFonts w:eastAsia="Malgun Gothic"/>
              </w:rPr>
              <w:t>Indicate to discard the DL user data in case of RAN paging failure.</w:t>
            </w:r>
            <w:bookmarkEnd w:id="270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 xml:space="preserve">&gt;&gt;PDU Session </w:t>
            </w:r>
            <w:r w:rsidRPr="00D629EF">
              <w:rPr>
                <w:noProof/>
                <w:lang w:eastAsia="ja-JP"/>
              </w:rPr>
              <w:lastRenderedPageBreak/>
              <w:t>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704" w:name="_Toc20955567"/>
      <w:bookmarkStart w:id="2705" w:name="_Toc29461002"/>
      <w:bookmarkStart w:id="2706" w:name="_Toc29505734"/>
      <w:bookmarkStart w:id="2707" w:name="_Toc36556259"/>
      <w:bookmarkStart w:id="2708" w:name="_Toc45881717"/>
      <w:bookmarkStart w:id="2709" w:name="_Toc51852355"/>
      <w:bookmarkStart w:id="2710" w:name="_Toc56620306"/>
      <w:bookmarkStart w:id="2711" w:name="_Toc64447946"/>
      <w:bookmarkStart w:id="2712" w:name="_Toc74152721"/>
      <w:bookmarkStart w:id="2713" w:name="_Toc88656146"/>
      <w:bookmarkStart w:id="2714" w:name="_Toc88657205"/>
      <w:bookmarkStart w:id="2715" w:name="_Toc105657239"/>
      <w:bookmarkStart w:id="2716" w:name="_Toc106108620"/>
      <w:bookmarkStart w:id="2717" w:name="_Toc112687713"/>
      <w:bookmarkStart w:id="2718" w:name="_Toc162517641"/>
      <w:r w:rsidRPr="00D629EF">
        <w:t>9.2.2.5</w:t>
      </w:r>
      <w:r w:rsidRPr="00D629EF">
        <w:tab/>
        <w:t>BEARER CONTEXT MODIFICATION RESPONSE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lastRenderedPageBreak/>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9" w:name="_Toc20955568"/>
      <w:bookmarkStart w:id="2720" w:name="_Toc29461003"/>
      <w:bookmarkStart w:id="2721" w:name="_Toc29505735"/>
      <w:bookmarkStart w:id="2722" w:name="_Toc36556260"/>
      <w:bookmarkStart w:id="2723" w:name="_Toc45881718"/>
      <w:bookmarkStart w:id="2724" w:name="_Toc51852356"/>
      <w:bookmarkStart w:id="2725" w:name="_Toc56620307"/>
      <w:bookmarkStart w:id="2726" w:name="_Toc64447947"/>
      <w:bookmarkStart w:id="2727" w:name="_Toc74152722"/>
      <w:bookmarkStart w:id="2728" w:name="_Toc88656147"/>
      <w:bookmarkStart w:id="2729" w:name="_Toc88657206"/>
      <w:bookmarkStart w:id="2730" w:name="_Toc105657240"/>
      <w:bookmarkStart w:id="2731" w:name="_Toc106108621"/>
      <w:bookmarkStart w:id="2732" w:name="_Toc112687714"/>
      <w:bookmarkStart w:id="2733" w:name="_Toc162517642"/>
      <w:r w:rsidRPr="00D629EF">
        <w:t>9.2.2.6</w:t>
      </w:r>
      <w:r w:rsidRPr="00D629EF">
        <w:tab/>
        <w:t>BEARER CONTEXT MODIFICATION FAILURE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 xml:space="preserve">gNB-CU-CP UE E1AP </w:t>
            </w:r>
            <w:r w:rsidRPr="00D629EF">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34" w:name="_Toc20955569"/>
      <w:bookmarkStart w:id="2735" w:name="_Toc29461004"/>
      <w:bookmarkStart w:id="2736" w:name="_Toc29505736"/>
      <w:bookmarkStart w:id="2737" w:name="_Toc36556261"/>
      <w:bookmarkStart w:id="2738" w:name="_Toc45881719"/>
      <w:bookmarkStart w:id="2739" w:name="_Toc51852357"/>
      <w:bookmarkStart w:id="2740" w:name="_Toc56620308"/>
      <w:bookmarkStart w:id="2741" w:name="_Toc64447948"/>
      <w:bookmarkStart w:id="2742" w:name="_Toc74152723"/>
      <w:bookmarkStart w:id="2743" w:name="_Toc88656148"/>
      <w:bookmarkStart w:id="2744" w:name="_Toc88657207"/>
      <w:bookmarkStart w:id="2745" w:name="_Toc105657241"/>
      <w:bookmarkStart w:id="2746" w:name="_Toc106108622"/>
      <w:bookmarkStart w:id="2747" w:name="_Toc112687715"/>
      <w:bookmarkStart w:id="2748" w:name="_Toc162517643"/>
      <w:r w:rsidRPr="00D629EF">
        <w:t>9.2.2.7</w:t>
      </w:r>
      <w:r w:rsidRPr="00D629EF">
        <w:tab/>
        <w:t>BEARER CONTEXT MODIFICATION REQUIRED</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9" w:name="_Toc20955570"/>
      <w:bookmarkStart w:id="2750" w:name="_Toc29461005"/>
      <w:bookmarkStart w:id="2751" w:name="_Toc29505737"/>
      <w:bookmarkStart w:id="2752" w:name="_Toc36556262"/>
      <w:bookmarkStart w:id="2753" w:name="_Toc45881720"/>
      <w:bookmarkStart w:id="2754" w:name="_Toc51852358"/>
      <w:bookmarkStart w:id="2755" w:name="_Toc56620309"/>
      <w:bookmarkStart w:id="2756" w:name="_Toc64447949"/>
      <w:bookmarkStart w:id="2757" w:name="_Toc74152724"/>
      <w:bookmarkStart w:id="2758" w:name="_Toc88656149"/>
      <w:bookmarkStart w:id="2759" w:name="_Toc88657208"/>
      <w:bookmarkStart w:id="2760" w:name="_Toc105657242"/>
      <w:bookmarkStart w:id="2761" w:name="_Toc106108623"/>
      <w:bookmarkStart w:id="2762" w:name="_Toc112687716"/>
      <w:bookmarkStart w:id="2763" w:name="_Toc162517644"/>
      <w:r w:rsidRPr="00D629EF">
        <w:t>9.2.2.8</w:t>
      </w:r>
      <w:r w:rsidRPr="00D629EF">
        <w:tab/>
        <w:t>BEARER CONTEXT MODIFICATION CONFIRM</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w:t>
            </w:r>
            <w:r w:rsidRPr="00D629EF">
              <w:rPr>
                <w:noProof/>
                <w:lang w:eastAsia="ja-JP"/>
              </w:rPr>
              <w:lastRenderedPageBreak/>
              <w:t>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64" w:name="_Toc20955571"/>
      <w:bookmarkStart w:id="2765" w:name="_Toc29461006"/>
      <w:bookmarkStart w:id="2766" w:name="_Toc29505738"/>
      <w:bookmarkStart w:id="2767" w:name="_Toc36556263"/>
      <w:bookmarkStart w:id="2768" w:name="_Toc45881721"/>
      <w:bookmarkStart w:id="2769" w:name="_Toc51852359"/>
      <w:bookmarkStart w:id="2770" w:name="_Toc56620310"/>
      <w:bookmarkStart w:id="2771" w:name="_Toc64447950"/>
      <w:bookmarkStart w:id="2772" w:name="_Toc74152725"/>
      <w:bookmarkStart w:id="2773" w:name="_Toc88656150"/>
      <w:bookmarkStart w:id="2774" w:name="_Toc88657209"/>
      <w:bookmarkStart w:id="2775" w:name="_Toc105657243"/>
      <w:bookmarkStart w:id="2776" w:name="_Toc106108624"/>
      <w:bookmarkStart w:id="2777" w:name="_Toc112687717"/>
      <w:bookmarkStart w:id="2778" w:name="_Toc162517645"/>
      <w:r w:rsidRPr="00D629EF">
        <w:t>9.2.2.9</w:t>
      </w:r>
      <w:r w:rsidRPr="00D629EF">
        <w:tab/>
        <w:t>BEARER CONTEXT RELEASE COMMAND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9" w:name="_Toc20955572"/>
      <w:bookmarkStart w:id="2780" w:name="_Toc29461007"/>
      <w:bookmarkStart w:id="2781" w:name="_Toc29505739"/>
      <w:bookmarkStart w:id="2782" w:name="_Toc36556264"/>
      <w:bookmarkStart w:id="2783" w:name="_Toc45881722"/>
      <w:bookmarkStart w:id="2784" w:name="_Toc51852360"/>
      <w:bookmarkStart w:id="2785" w:name="_Toc56620311"/>
      <w:bookmarkStart w:id="2786" w:name="_Toc64447951"/>
      <w:bookmarkStart w:id="2787" w:name="_Toc74152726"/>
      <w:bookmarkStart w:id="2788" w:name="_Toc88656151"/>
      <w:bookmarkStart w:id="2789" w:name="_Toc88657210"/>
      <w:bookmarkStart w:id="2790" w:name="_Toc105657244"/>
      <w:bookmarkStart w:id="2791" w:name="_Toc106108625"/>
      <w:bookmarkStart w:id="2792" w:name="_Toc112687718"/>
      <w:bookmarkStart w:id="2793" w:name="_Toc162517646"/>
      <w:r w:rsidRPr="00D629EF">
        <w:t>9.2.2.10</w:t>
      </w:r>
      <w:r w:rsidRPr="00D629EF">
        <w:tab/>
        <w:t>BEARER CONTEXT RELEASE COMPLETE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94" w:name="_Toc20955573"/>
      <w:bookmarkStart w:id="2795" w:name="_Toc29461008"/>
      <w:bookmarkStart w:id="2796" w:name="_Toc29505740"/>
      <w:bookmarkStart w:id="2797" w:name="_Toc36556265"/>
      <w:bookmarkStart w:id="2798" w:name="_Toc45881723"/>
      <w:bookmarkStart w:id="2799" w:name="_Toc51852361"/>
      <w:bookmarkStart w:id="2800" w:name="_Toc56620312"/>
      <w:bookmarkStart w:id="2801" w:name="_Toc64447952"/>
      <w:bookmarkStart w:id="2802" w:name="_Toc74152727"/>
      <w:bookmarkStart w:id="2803" w:name="_Toc88656152"/>
      <w:bookmarkStart w:id="2804" w:name="_Toc88657211"/>
      <w:bookmarkStart w:id="2805" w:name="_Toc105657245"/>
      <w:bookmarkStart w:id="2806" w:name="_Toc106108626"/>
      <w:bookmarkStart w:id="2807" w:name="_Toc112687719"/>
      <w:bookmarkStart w:id="2808" w:name="_Toc162517647"/>
      <w:r w:rsidRPr="00D629EF">
        <w:t>9.2.2.11</w:t>
      </w:r>
      <w:r w:rsidRPr="00D629EF">
        <w:tab/>
        <w:t>BEARER CONTEXT RELEASE REQUEST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9" w:name="_Toc20955574"/>
      <w:bookmarkStart w:id="2810" w:name="_Toc29461009"/>
      <w:bookmarkStart w:id="2811" w:name="_Toc29505741"/>
      <w:bookmarkStart w:id="2812" w:name="_Toc36556266"/>
      <w:bookmarkStart w:id="2813" w:name="_Toc45881724"/>
      <w:bookmarkStart w:id="2814" w:name="_Toc51852362"/>
      <w:bookmarkStart w:id="2815" w:name="_Toc56620313"/>
      <w:bookmarkStart w:id="2816" w:name="_Toc64447953"/>
      <w:bookmarkStart w:id="2817" w:name="_Toc74152728"/>
      <w:bookmarkStart w:id="2818" w:name="_Toc88656153"/>
      <w:bookmarkStart w:id="2819" w:name="_Toc88657212"/>
      <w:bookmarkStart w:id="2820" w:name="_Toc105657246"/>
      <w:bookmarkStart w:id="2821" w:name="_Toc106108627"/>
      <w:bookmarkStart w:id="2822" w:name="_Toc112687720"/>
      <w:bookmarkStart w:id="2823" w:name="_Toc162517648"/>
      <w:r w:rsidRPr="00D629EF">
        <w:t>9.2.2.12</w:t>
      </w:r>
      <w:r w:rsidRPr="00D629EF">
        <w:tab/>
        <w:t>BEARER CONTEXT INACTIVITY NOTIFICATION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lastRenderedPageBreak/>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24" w:name="_Toc20955575"/>
      <w:bookmarkStart w:id="2825" w:name="_Toc29461010"/>
      <w:bookmarkStart w:id="2826" w:name="_Toc29505742"/>
      <w:bookmarkStart w:id="2827" w:name="_Toc36556267"/>
      <w:bookmarkStart w:id="2828" w:name="_Toc45881725"/>
      <w:bookmarkStart w:id="2829" w:name="_Toc51852363"/>
      <w:bookmarkStart w:id="2830" w:name="_Toc56620314"/>
      <w:bookmarkStart w:id="2831" w:name="_Toc64447954"/>
      <w:bookmarkStart w:id="2832" w:name="_Toc74152729"/>
      <w:bookmarkStart w:id="2833" w:name="_Toc88656154"/>
      <w:bookmarkStart w:id="2834" w:name="_Toc88657213"/>
      <w:bookmarkStart w:id="2835" w:name="_Toc105657247"/>
      <w:bookmarkStart w:id="2836" w:name="_Toc106108628"/>
      <w:bookmarkStart w:id="2837" w:name="_Toc112687721"/>
      <w:bookmarkStart w:id="2838" w:name="_Toc162517649"/>
      <w:r w:rsidRPr="00D629EF">
        <w:t>9.2.2.13</w:t>
      </w:r>
      <w:r w:rsidRPr="00D629EF">
        <w:tab/>
        <w:t>DL DATA NOTIFICATION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9" w:name="_Toc20955576"/>
      <w:bookmarkStart w:id="2840" w:name="_Toc29461011"/>
      <w:bookmarkStart w:id="2841" w:name="_Toc29505743"/>
      <w:bookmarkStart w:id="2842" w:name="_Toc36556268"/>
      <w:bookmarkStart w:id="2843" w:name="_Toc45881726"/>
      <w:bookmarkStart w:id="2844" w:name="_Toc51852364"/>
      <w:bookmarkStart w:id="2845" w:name="_Toc56620315"/>
      <w:bookmarkStart w:id="2846" w:name="_Toc64447955"/>
      <w:bookmarkStart w:id="2847" w:name="_Toc74152730"/>
      <w:bookmarkStart w:id="2848" w:name="_Toc88656155"/>
      <w:bookmarkStart w:id="2849" w:name="_Toc88657214"/>
      <w:bookmarkStart w:id="2850" w:name="_Toc105657248"/>
      <w:bookmarkStart w:id="2851" w:name="_Toc106108629"/>
      <w:bookmarkStart w:id="2852" w:name="_Toc112687722"/>
      <w:bookmarkStart w:id="2853" w:name="_Toc162517650"/>
      <w:r w:rsidRPr="00D629EF">
        <w:t>9.2.2.14</w:t>
      </w:r>
      <w:r w:rsidRPr="00D629EF">
        <w:tab/>
        <w:t>DATA USAGE REPORT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54" w:name="_Toc20955577"/>
      <w:bookmarkStart w:id="2855" w:name="_Toc29461012"/>
      <w:bookmarkStart w:id="2856" w:name="_Toc29505744"/>
      <w:bookmarkStart w:id="2857" w:name="_Toc36556269"/>
      <w:bookmarkStart w:id="2858" w:name="_Toc45881727"/>
      <w:bookmarkStart w:id="2859" w:name="_Toc51852365"/>
      <w:bookmarkStart w:id="2860" w:name="_Toc56620316"/>
      <w:bookmarkStart w:id="2861" w:name="_Toc64447956"/>
      <w:bookmarkStart w:id="2862" w:name="_Toc74152731"/>
      <w:bookmarkStart w:id="2863" w:name="_Toc88656156"/>
      <w:bookmarkStart w:id="2864" w:name="_Toc88657215"/>
      <w:bookmarkStart w:id="2865" w:name="_Toc105657249"/>
      <w:bookmarkStart w:id="2866" w:name="_Toc106108630"/>
      <w:bookmarkStart w:id="2867" w:name="_Toc112687723"/>
      <w:bookmarkStart w:id="2868" w:name="_Toc162517651"/>
      <w:r w:rsidRPr="00D629EF">
        <w:rPr>
          <w:rFonts w:eastAsia="Malgun Gothic"/>
        </w:rPr>
        <w:t>9.2.2.15</w:t>
      </w:r>
      <w:r w:rsidRPr="00D629EF">
        <w:rPr>
          <w:rFonts w:eastAsia="Malgun Gothic"/>
        </w:rPr>
        <w:tab/>
        <w:t>GNB-CU-UP COUNTER CHECK REQUEST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F084E0A" w14:textId="77777777" w:rsidR="00A85C4E" w:rsidRPr="00D629EF" w:rsidRDefault="00A85C4E" w:rsidP="00101AE6">
      <w:pPr>
        <w:widowControl w:val="0"/>
        <w:rPr>
          <w:rFonts w:eastAsia="Malgun Gothic"/>
        </w:rPr>
      </w:pPr>
      <w:r w:rsidRPr="00D629EF">
        <w:rPr>
          <w:rFonts w:eastAsia="Malgun Gothic"/>
        </w:rPr>
        <w:lastRenderedPageBreak/>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lastRenderedPageBreak/>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9" w:name="_Toc20955578"/>
      <w:bookmarkStart w:id="2870" w:name="_Toc29461013"/>
      <w:bookmarkStart w:id="2871" w:name="_Toc29505745"/>
      <w:bookmarkStart w:id="2872" w:name="_Toc36556270"/>
      <w:bookmarkStart w:id="2873" w:name="_Toc45881728"/>
      <w:bookmarkStart w:id="2874" w:name="_Toc51852366"/>
      <w:bookmarkStart w:id="2875" w:name="_Toc56620317"/>
      <w:bookmarkStart w:id="2876" w:name="_Toc64447957"/>
      <w:bookmarkStart w:id="2877" w:name="_Toc74152732"/>
      <w:bookmarkStart w:id="2878" w:name="_Toc88656157"/>
      <w:bookmarkStart w:id="2879" w:name="_Toc88657216"/>
      <w:bookmarkStart w:id="2880" w:name="_Toc105657250"/>
      <w:bookmarkStart w:id="2881" w:name="_Toc106108631"/>
      <w:bookmarkStart w:id="2882" w:name="_Toc112687724"/>
      <w:bookmarkStart w:id="2883" w:name="_Toc162517652"/>
      <w:r w:rsidRPr="00D629EF">
        <w:t>9.2.2.16</w:t>
      </w:r>
      <w:r w:rsidRPr="00D629EF">
        <w:tab/>
        <w:t>UL DATA NOTIFICATION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84" w:name="_Toc20955579"/>
      <w:bookmarkStart w:id="2885" w:name="_Toc29461014"/>
      <w:bookmarkStart w:id="2886" w:name="_Toc29505746"/>
      <w:bookmarkStart w:id="2887" w:name="_Toc36556271"/>
      <w:bookmarkStart w:id="2888" w:name="_Toc45881729"/>
      <w:bookmarkStart w:id="2889" w:name="_Toc51852367"/>
      <w:bookmarkStart w:id="2890" w:name="_Toc56620318"/>
      <w:bookmarkStart w:id="2891" w:name="_Toc64447958"/>
      <w:bookmarkStart w:id="2892" w:name="_Toc74152733"/>
      <w:bookmarkStart w:id="2893" w:name="_Toc88656158"/>
      <w:bookmarkStart w:id="2894" w:name="_Toc88657217"/>
      <w:bookmarkStart w:id="2895" w:name="_Toc105657251"/>
      <w:bookmarkStart w:id="2896" w:name="_Toc106108632"/>
      <w:bookmarkStart w:id="2897" w:name="_Toc112687725"/>
      <w:bookmarkStart w:id="2898" w:name="_Toc162517653"/>
      <w:r w:rsidRPr="00D629EF">
        <w:t>9.2.2.17</w:t>
      </w:r>
      <w:r w:rsidRPr="00D629EF">
        <w:tab/>
      </w:r>
      <w:r w:rsidRPr="00D629EF">
        <w:rPr>
          <w:lang w:eastAsia="zh-CN"/>
        </w:rPr>
        <w:t>MR-DC DATA USAGE REPORT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lastRenderedPageBreak/>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9" w:name="_Toc45881730"/>
      <w:bookmarkStart w:id="2900" w:name="_Toc51852368"/>
      <w:bookmarkStart w:id="2901" w:name="_Toc56620319"/>
      <w:bookmarkStart w:id="2902" w:name="_Toc64447959"/>
      <w:bookmarkStart w:id="2903" w:name="_Toc74152734"/>
      <w:bookmarkStart w:id="2904" w:name="_Toc88656159"/>
      <w:bookmarkStart w:id="2905" w:name="_Toc88657218"/>
      <w:bookmarkStart w:id="2906" w:name="_Toc105657252"/>
      <w:bookmarkStart w:id="2907" w:name="_Toc106108633"/>
      <w:bookmarkStart w:id="2908" w:name="_Toc112687726"/>
      <w:bookmarkStart w:id="2909" w:name="_Toc162517654"/>
      <w:r>
        <w:t>9.2.2.18</w:t>
      </w:r>
      <w:r w:rsidRPr="00236185">
        <w:tab/>
      </w:r>
      <w:r w:rsidRPr="004E7D49">
        <w:rPr>
          <w:rFonts w:eastAsia="Malgun Gothic"/>
        </w:rPr>
        <w:t>EARLY FORWARDING SN TRANSFER</w:t>
      </w:r>
      <w:bookmarkEnd w:id="2899"/>
      <w:bookmarkEnd w:id="2900"/>
      <w:bookmarkEnd w:id="2901"/>
      <w:bookmarkEnd w:id="2902"/>
      <w:bookmarkEnd w:id="2903"/>
      <w:bookmarkEnd w:id="2904"/>
      <w:bookmarkEnd w:id="2905"/>
      <w:bookmarkEnd w:id="2906"/>
      <w:bookmarkEnd w:id="2907"/>
      <w:bookmarkEnd w:id="2908"/>
      <w:bookmarkEnd w:id="2909"/>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10" w:name="_Toc51852369"/>
      <w:bookmarkStart w:id="2911" w:name="_Toc56620320"/>
      <w:bookmarkStart w:id="2912" w:name="_Toc64447960"/>
      <w:bookmarkStart w:id="2913" w:name="_Toc74152735"/>
      <w:bookmarkStart w:id="2914" w:name="_Toc88656160"/>
      <w:bookmarkStart w:id="2915" w:name="_Toc88657219"/>
      <w:bookmarkStart w:id="2916" w:name="_Toc105657253"/>
      <w:bookmarkStart w:id="2917" w:name="_Toc106108634"/>
      <w:bookmarkStart w:id="2918" w:name="_Toc112687727"/>
      <w:bookmarkStart w:id="2919" w:name="_Toc162517655"/>
      <w:bookmarkStart w:id="2920" w:name="_Toc29461015"/>
      <w:bookmarkStart w:id="2921" w:name="_Toc29505747"/>
      <w:bookmarkStart w:id="2922" w:name="_Toc36556272"/>
      <w:bookmarkStart w:id="2923"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10"/>
      <w:bookmarkEnd w:id="2911"/>
      <w:bookmarkEnd w:id="2912"/>
      <w:bookmarkEnd w:id="2913"/>
      <w:bookmarkEnd w:id="2914"/>
      <w:bookmarkEnd w:id="2915"/>
      <w:bookmarkEnd w:id="2916"/>
      <w:bookmarkEnd w:id="2917"/>
      <w:bookmarkEnd w:id="2918"/>
      <w:bookmarkEnd w:id="2919"/>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24" w:name="_Toc51852370"/>
      <w:bookmarkStart w:id="2925" w:name="_Toc56620321"/>
      <w:bookmarkStart w:id="2926" w:name="_Toc64447961"/>
      <w:bookmarkStart w:id="2927" w:name="_Toc74152736"/>
      <w:bookmarkStart w:id="2928" w:name="_Toc88656161"/>
      <w:bookmarkStart w:id="2929" w:name="_Toc88657220"/>
      <w:bookmarkStart w:id="2930" w:name="_Toc105657254"/>
      <w:bookmarkStart w:id="2931" w:name="_Toc106108635"/>
      <w:bookmarkStart w:id="2932" w:name="_Toc112687728"/>
      <w:bookmarkStart w:id="2933" w:name="_Toc162517656"/>
      <w:r w:rsidRPr="00D629EF">
        <w:t>9.2.3</w:t>
      </w:r>
      <w:r w:rsidRPr="00D629EF">
        <w:tab/>
        <w:t>Trace Messages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2F14D33" w14:textId="77777777" w:rsidR="003C261D" w:rsidRPr="00D629EF" w:rsidRDefault="003C261D" w:rsidP="00101AE6">
      <w:pPr>
        <w:pStyle w:val="Heading4"/>
        <w:keepNext w:val="0"/>
        <w:keepLines w:val="0"/>
        <w:widowControl w:val="0"/>
      </w:pPr>
      <w:bookmarkStart w:id="2934" w:name="_Toc29461016"/>
      <w:bookmarkStart w:id="2935" w:name="_Toc29505748"/>
      <w:bookmarkStart w:id="2936" w:name="_Toc36556273"/>
      <w:bookmarkStart w:id="2937" w:name="_Toc45881732"/>
      <w:bookmarkStart w:id="2938" w:name="_Toc51852371"/>
      <w:bookmarkStart w:id="2939" w:name="_Toc56620322"/>
      <w:bookmarkStart w:id="2940" w:name="_Toc64447962"/>
      <w:bookmarkStart w:id="2941" w:name="_Toc74152737"/>
      <w:bookmarkStart w:id="2942" w:name="_Toc88656162"/>
      <w:bookmarkStart w:id="2943" w:name="_Toc88657221"/>
      <w:bookmarkStart w:id="2944" w:name="_Toc105657255"/>
      <w:bookmarkStart w:id="2945" w:name="_Toc106108636"/>
      <w:bookmarkStart w:id="2946" w:name="_Toc112687729"/>
      <w:bookmarkStart w:id="2947" w:name="_Toc162517657"/>
      <w:r w:rsidRPr="00D629EF">
        <w:t>9.2.3.1</w:t>
      </w:r>
      <w:r w:rsidRPr="00D629EF">
        <w:tab/>
        <w:t>TRACE START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48" w:name="_Toc29461017"/>
      <w:bookmarkStart w:id="2949" w:name="_Toc29505749"/>
      <w:bookmarkStart w:id="2950" w:name="_Toc36556274"/>
      <w:bookmarkStart w:id="2951" w:name="_Toc45881733"/>
      <w:bookmarkStart w:id="2952" w:name="_Toc51852372"/>
      <w:bookmarkStart w:id="2953" w:name="_Toc56620323"/>
      <w:bookmarkStart w:id="2954" w:name="_Toc64447963"/>
      <w:bookmarkStart w:id="2955" w:name="_Toc74152738"/>
      <w:bookmarkStart w:id="2956" w:name="_Toc88656163"/>
      <w:bookmarkStart w:id="2957" w:name="_Toc88657222"/>
      <w:bookmarkStart w:id="2958" w:name="_Toc105657256"/>
      <w:bookmarkStart w:id="2959" w:name="_Toc106108637"/>
      <w:bookmarkStart w:id="2960" w:name="_Toc112687730"/>
      <w:bookmarkStart w:id="2961" w:name="_Toc162517658"/>
      <w:r w:rsidRPr="00D629EF">
        <w:t>9.2.3.2</w:t>
      </w:r>
      <w:r w:rsidRPr="00D629EF">
        <w:tab/>
        <w:t>DEACTIVATE TRACE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62"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62"/>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63" w:name="_Toc45881734"/>
      <w:bookmarkStart w:id="2964" w:name="_Toc51852373"/>
      <w:bookmarkStart w:id="2965" w:name="_Toc56620324"/>
      <w:bookmarkStart w:id="2966" w:name="_Toc64447964"/>
      <w:bookmarkStart w:id="2967" w:name="_Toc74152739"/>
      <w:bookmarkStart w:id="2968" w:name="_Toc88656164"/>
      <w:bookmarkStart w:id="2969" w:name="_Toc88657223"/>
      <w:bookmarkStart w:id="2970" w:name="_Toc105657257"/>
      <w:bookmarkStart w:id="2971" w:name="_Toc106108638"/>
      <w:bookmarkStart w:id="2972" w:name="_Toc112687731"/>
      <w:bookmarkStart w:id="2973" w:name="_Toc16251765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63"/>
      <w:bookmarkEnd w:id="2964"/>
      <w:bookmarkEnd w:id="2965"/>
      <w:bookmarkEnd w:id="2966"/>
      <w:bookmarkEnd w:id="2967"/>
      <w:bookmarkEnd w:id="2968"/>
      <w:bookmarkEnd w:id="2969"/>
      <w:bookmarkEnd w:id="2970"/>
      <w:bookmarkEnd w:id="2971"/>
      <w:bookmarkEnd w:id="2972"/>
      <w:bookmarkEnd w:id="297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xml:space="preserve">] </w:t>
            </w:r>
            <w:r>
              <w:rPr>
                <w:rFonts w:cs="Arial"/>
                <w:lang w:eastAsia="ja-JP"/>
              </w:rPr>
              <w:lastRenderedPageBreak/>
              <w:t>(last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lastRenderedPageBreak/>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74" w:name="OLE_LINK103"/>
            <w:r>
              <w:rPr>
                <w:rFonts w:cs="Arial"/>
                <w:lang w:eastAsia="zh-CN"/>
              </w:rPr>
              <w:t xml:space="preserve">Trace Collection Entity </w:t>
            </w:r>
            <w:r>
              <w:rPr>
                <w:rFonts w:cs="Arial"/>
                <w:lang w:val="en-US" w:eastAsia="zh-CN"/>
              </w:rPr>
              <w:t>URI</w:t>
            </w:r>
            <w:bookmarkEnd w:id="297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75" w:name="_Toc45881735"/>
      <w:bookmarkStart w:id="2976" w:name="_Toc51852374"/>
      <w:bookmarkStart w:id="2977" w:name="_Toc56620325"/>
      <w:bookmarkStart w:id="2978" w:name="_Toc64447965"/>
      <w:bookmarkStart w:id="2979" w:name="_Toc74152740"/>
      <w:bookmarkStart w:id="2980" w:name="_Toc88656165"/>
      <w:bookmarkStart w:id="2981" w:name="_Toc88657224"/>
      <w:bookmarkStart w:id="2982" w:name="_Toc105657258"/>
      <w:bookmarkStart w:id="2983" w:name="_Toc106108639"/>
      <w:bookmarkStart w:id="2984" w:name="_Toc112687732"/>
      <w:bookmarkStart w:id="2985" w:name="_Toc162517660"/>
      <w:bookmarkStart w:id="2986" w:name="OLE_LINK43"/>
      <w:r>
        <w:t>9.2.4</w:t>
      </w:r>
      <w:r w:rsidR="008F1AE4" w:rsidRPr="00FD71AD">
        <w:tab/>
        <w:t>IAB Messages</w:t>
      </w:r>
      <w:bookmarkEnd w:id="2975"/>
      <w:bookmarkEnd w:id="2976"/>
      <w:bookmarkEnd w:id="2977"/>
      <w:bookmarkEnd w:id="2978"/>
      <w:bookmarkEnd w:id="2979"/>
      <w:bookmarkEnd w:id="2980"/>
      <w:bookmarkEnd w:id="2981"/>
      <w:bookmarkEnd w:id="2982"/>
      <w:bookmarkEnd w:id="2983"/>
      <w:bookmarkEnd w:id="2984"/>
      <w:bookmarkEnd w:id="2985"/>
    </w:p>
    <w:p w14:paraId="747C4E9E" w14:textId="77777777" w:rsidR="008F1AE4" w:rsidRPr="00FD71AD" w:rsidRDefault="00696783" w:rsidP="00101AE6">
      <w:pPr>
        <w:pStyle w:val="Heading4"/>
        <w:keepNext w:val="0"/>
        <w:keepLines w:val="0"/>
        <w:widowControl w:val="0"/>
      </w:pPr>
      <w:bookmarkStart w:id="2987" w:name="_Toc45881736"/>
      <w:bookmarkStart w:id="2988" w:name="_Toc51852375"/>
      <w:bookmarkStart w:id="2989" w:name="_Toc56620326"/>
      <w:bookmarkStart w:id="2990" w:name="_Toc64447966"/>
      <w:bookmarkStart w:id="2991" w:name="_Toc74152741"/>
      <w:bookmarkStart w:id="2992" w:name="_Toc88656166"/>
      <w:bookmarkStart w:id="2993" w:name="_Toc88657225"/>
      <w:bookmarkStart w:id="2994" w:name="_Toc105657259"/>
      <w:bookmarkStart w:id="2995" w:name="_Toc106108640"/>
      <w:bookmarkStart w:id="2996" w:name="_Toc112687733"/>
      <w:bookmarkStart w:id="2997" w:name="_Toc162517661"/>
      <w:r>
        <w:t>9.2.4</w:t>
      </w:r>
      <w:r w:rsidR="008F1AE4" w:rsidRPr="00FD71AD">
        <w:t>.1</w:t>
      </w:r>
      <w:r w:rsidR="008F1AE4" w:rsidRPr="00FD71AD">
        <w:tab/>
        <w:t>IAB UP TNL ADDRESS UPDATE</w:t>
      </w:r>
      <w:bookmarkEnd w:id="2987"/>
      <w:bookmarkEnd w:id="2988"/>
      <w:bookmarkEnd w:id="2989"/>
      <w:bookmarkEnd w:id="2990"/>
      <w:bookmarkEnd w:id="2991"/>
      <w:bookmarkEnd w:id="2992"/>
      <w:bookmarkEnd w:id="2993"/>
      <w:bookmarkEnd w:id="2994"/>
      <w:bookmarkEnd w:id="2995"/>
      <w:bookmarkEnd w:id="2996"/>
      <w:bookmarkEnd w:id="2997"/>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9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98"/>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9"/>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86"/>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000" w:name="_Toc45881737"/>
      <w:bookmarkStart w:id="3001" w:name="_Toc51852376"/>
      <w:bookmarkStart w:id="3002" w:name="_Toc56620327"/>
      <w:bookmarkStart w:id="3003" w:name="_Toc64447967"/>
      <w:bookmarkStart w:id="3004" w:name="_Toc74152742"/>
      <w:bookmarkStart w:id="3005" w:name="_Toc88656167"/>
      <w:bookmarkStart w:id="3006" w:name="_Toc88657226"/>
      <w:bookmarkStart w:id="3007" w:name="_Toc105657260"/>
      <w:bookmarkStart w:id="3008" w:name="_Toc106108641"/>
      <w:bookmarkStart w:id="3009" w:name="_Toc112687734"/>
      <w:bookmarkStart w:id="3010" w:name="_Toc162517662"/>
      <w:r>
        <w:t>9.2.4</w:t>
      </w:r>
      <w:r w:rsidR="008F1AE4" w:rsidRPr="00FD71AD">
        <w:t>.2</w:t>
      </w:r>
      <w:r w:rsidR="008F1AE4" w:rsidRPr="00FD71AD">
        <w:tab/>
        <w:t>IAB UP TNL ADDRESS UPDATE ACKNOWLEDGE</w:t>
      </w:r>
      <w:bookmarkEnd w:id="3000"/>
      <w:bookmarkEnd w:id="3001"/>
      <w:bookmarkEnd w:id="3002"/>
      <w:bookmarkEnd w:id="3003"/>
      <w:bookmarkEnd w:id="3004"/>
      <w:bookmarkEnd w:id="3005"/>
      <w:bookmarkEnd w:id="3006"/>
      <w:bookmarkEnd w:id="3007"/>
      <w:bookmarkEnd w:id="3008"/>
      <w:bookmarkEnd w:id="3009"/>
      <w:bookmarkEnd w:id="3010"/>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lastRenderedPageBreak/>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1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11"/>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12" w:name="_Toc45881738"/>
      <w:bookmarkStart w:id="3013" w:name="_Toc51852377"/>
      <w:bookmarkStart w:id="3014" w:name="_Toc56620328"/>
      <w:bookmarkStart w:id="3015" w:name="_Toc64447968"/>
      <w:bookmarkStart w:id="3016" w:name="_Toc74152743"/>
      <w:bookmarkStart w:id="3017" w:name="_Toc88656168"/>
      <w:bookmarkStart w:id="3018" w:name="_Toc88657227"/>
      <w:bookmarkStart w:id="3019" w:name="_Toc105657261"/>
      <w:bookmarkStart w:id="3020" w:name="_Toc106108642"/>
      <w:bookmarkStart w:id="3021" w:name="_Toc112687735"/>
      <w:bookmarkStart w:id="3022" w:name="_Toc162517663"/>
      <w:r>
        <w:t>9.2.4</w:t>
      </w:r>
      <w:r w:rsidR="008F1AE4" w:rsidRPr="00FD71AD">
        <w:t>.3</w:t>
      </w:r>
      <w:r w:rsidR="008F1AE4" w:rsidRPr="00FD71AD">
        <w:tab/>
        <w:t>IAB UP TNL ADDRESS UPDATE FAILURE</w:t>
      </w:r>
      <w:bookmarkEnd w:id="3012"/>
      <w:bookmarkEnd w:id="3013"/>
      <w:bookmarkEnd w:id="3014"/>
      <w:bookmarkEnd w:id="3015"/>
      <w:bookmarkEnd w:id="3016"/>
      <w:bookmarkEnd w:id="3017"/>
      <w:bookmarkEnd w:id="3018"/>
      <w:bookmarkEnd w:id="3019"/>
      <w:bookmarkEnd w:id="3020"/>
      <w:bookmarkEnd w:id="3021"/>
      <w:bookmarkEnd w:id="3022"/>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23" w:name="_Toc105657262"/>
      <w:bookmarkStart w:id="3024" w:name="_Toc106108643"/>
      <w:bookmarkStart w:id="3025" w:name="_Toc112687736"/>
      <w:bookmarkStart w:id="3026" w:name="_Toc162517664"/>
      <w:r w:rsidRPr="00135FF5">
        <w:t>9.2.4.4</w:t>
      </w:r>
      <w:r w:rsidRPr="00135FF5">
        <w:tab/>
        <w:t>IAB PSK NOTIFICATION</w:t>
      </w:r>
      <w:bookmarkEnd w:id="3023"/>
      <w:bookmarkEnd w:id="3024"/>
      <w:bookmarkEnd w:id="3025"/>
      <w:bookmarkEnd w:id="302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27" w:name="_Toc105657263"/>
      <w:bookmarkStart w:id="3028" w:name="_Toc106108644"/>
      <w:bookmarkStart w:id="3029" w:name="_Toc112687737"/>
      <w:bookmarkStart w:id="3030" w:name="_Toc162517665"/>
      <w:r w:rsidRPr="008C3F37">
        <w:t>9.2.</w:t>
      </w:r>
      <w:r>
        <w:t>5</w:t>
      </w:r>
      <w:r w:rsidRPr="008C3F37">
        <w:tab/>
        <w:t>MBS Messages</w:t>
      </w:r>
      <w:bookmarkEnd w:id="3027"/>
      <w:bookmarkEnd w:id="3028"/>
      <w:bookmarkEnd w:id="3029"/>
      <w:bookmarkEnd w:id="3030"/>
    </w:p>
    <w:p w14:paraId="5CB5E3C5" w14:textId="77777777" w:rsidR="000E3F2E" w:rsidRPr="008C3F37" w:rsidRDefault="000E3F2E" w:rsidP="00101AE6">
      <w:pPr>
        <w:pStyle w:val="Heading4"/>
        <w:keepNext w:val="0"/>
        <w:keepLines w:val="0"/>
        <w:widowControl w:val="0"/>
      </w:pPr>
      <w:bookmarkStart w:id="3031" w:name="_Toc105657264"/>
      <w:bookmarkStart w:id="3032" w:name="_Toc106108645"/>
      <w:bookmarkStart w:id="3033" w:name="_Toc112687738"/>
      <w:bookmarkStart w:id="3034" w:name="_Toc162517666"/>
      <w:r>
        <w:t>9.2.5.</w:t>
      </w:r>
      <w:r w:rsidRPr="008C3F37">
        <w:t>1</w:t>
      </w:r>
      <w:r w:rsidRPr="008C3F37">
        <w:tab/>
        <w:t>MBS Messages for Broadcast</w:t>
      </w:r>
      <w:bookmarkEnd w:id="3031"/>
      <w:bookmarkEnd w:id="3032"/>
      <w:bookmarkEnd w:id="3033"/>
      <w:bookmarkEnd w:id="3034"/>
    </w:p>
    <w:p w14:paraId="48EFE22B" w14:textId="77777777" w:rsidR="000E3F2E" w:rsidRPr="0076581A" w:rsidRDefault="000E3F2E" w:rsidP="00101AE6">
      <w:pPr>
        <w:pStyle w:val="Heading5"/>
        <w:keepNext w:val="0"/>
        <w:keepLines w:val="0"/>
        <w:widowControl w:val="0"/>
        <w:rPr>
          <w:lang w:val="fr-FR"/>
        </w:rPr>
      </w:pPr>
      <w:bookmarkStart w:id="3035" w:name="_Toc105657265"/>
      <w:bookmarkStart w:id="3036" w:name="_Toc106108646"/>
      <w:bookmarkStart w:id="3037" w:name="_Toc112687739"/>
      <w:bookmarkStart w:id="3038" w:name="_Toc162517667"/>
      <w:r>
        <w:rPr>
          <w:lang w:val="fr-FR"/>
        </w:rPr>
        <w:lastRenderedPageBreak/>
        <w:t>9.2.5.</w:t>
      </w:r>
      <w:r w:rsidRPr="0076581A">
        <w:rPr>
          <w:lang w:val="fr-FR"/>
        </w:rPr>
        <w:t>1.1</w:t>
      </w:r>
      <w:r w:rsidRPr="0076581A">
        <w:rPr>
          <w:lang w:val="fr-FR"/>
        </w:rPr>
        <w:tab/>
        <w:t>BC BEARER CONTEXT SETUP REQUEST</w:t>
      </w:r>
      <w:bookmarkEnd w:id="3035"/>
      <w:bookmarkEnd w:id="3036"/>
      <w:bookmarkEnd w:id="3037"/>
      <w:bookmarkEnd w:id="303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9" w:name="_Toc105657266"/>
      <w:bookmarkStart w:id="3040" w:name="_Toc106108647"/>
      <w:bookmarkStart w:id="3041" w:name="_Toc112687740"/>
      <w:bookmarkStart w:id="3042" w:name="_Toc162517668"/>
      <w:r>
        <w:rPr>
          <w:lang w:val="fr-FR"/>
        </w:rPr>
        <w:t>9.2.5.</w:t>
      </w:r>
      <w:r w:rsidRPr="0076581A">
        <w:rPr>
          <w:lang w:val="fr-FR"/>
        </w:rPr>
        <w:t>1.2</w:t>
      </w:r>
      <w:r w:rsidRPr="0076581A">
        <w:rPr>
          <w:lang w:val="fr-FR"/>
        </w:rPr>
        <w:tab/>
        <w:t>BC BEARER CONTEXT SETUP RESPONSE</w:t>
      </w:r>
      <w:bookmarkEnd w:id="3039"/>
      <w:bookmarkEnd w:id="3040"/>
      <w:bookmarkEnd w:id="3041"/>
      <w:bookmarkEnd w:id="3042"/>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43" w:name="_Toc105657267"/>
      <w:bookmarkStart w:id="3044" w:name="_Toc106108648"/>
      <w:bookmarkStart w:id="3045" w:name="_Toc112687741"/>
      <w:bookmarkStart w:id="3046" w:name="_Toc162517669"/>
      <w:r>
        <w:t>9.2.5.</w:t>
      </w:r>
      <w:r w:rsidRPr="008C3F37">
        <w:t>1.3</w:t>
      </w:r>
      <w:r w:rsidRPr="008C3F37">
        <w:tab/>
        <w:t>BC BEARER CONTEXT SETUP FAILURE</w:t>
      </w:r>
      <w:bookmarkEnd w:id="3043"/>
      <w:bookmarkEnd w:id="3044"/>
      <w:bookmarkEnd w:id="3045"/>
      <w:bookmarkEnd w:id="304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47" w:name="_Toc105657268"/>
      <w:bookmarkStart w:id="3048" w:name="_Toc106108649"/>
      <w:bookmarkStart w:id="3049" w:name="_Toc112687742"/>
      <w:bookmarkStart w:id="3050" w:name="_Toc162517670"/>
      <w:r>
        <w:rPr>
          <w:lang w:val="fr-FR"/>
        </w:rPr>
        <w:t>9.2.5.</w:t>
      </w:r>
      <w:r w:rsidRPr="0076581A">
        <w:rPr>
          <w:lang w:val="fr-FR"/>
        </w:rPr>
        <w:t>1.4</w:t>
      </w:r>
      <w:r w:rsidRPr="0076581A">
        <w:rPr>
          <w:lang w:val="fr-FR"/>
        </w:rPr>
        <w:tab/>
        <w:t>BC BEARER CONTEXT MODIFICATION REQUEST</w:t>
      </w:r>
      <w:bookmarkEnd w:id="3047"/>
      <w:bookmarkEnd w:id="3048"/>
      <w:bookmarkEnd w:id="3049"/>
      <w:bookmarkEnd w:id="3050"/>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 xml:space="preserve">gNB-CU-CP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51" w:name="_Toc105657269"/>
      <w:bookmarkStart w:id="3052" w:name="_Toc106108650"/>
      <w:bookmarkStart w:id="3053" w:name="_Toc112687743"/>
      <w:bookmarkStart w:id="3054" w:name="_Toc162517671"/>
      <w:r>
        <w:rPr>
          <w:lang w:val="fr-FR"/>
        </w:rPr>
        <w:t>9.2.5.</w:t>
      </w:r>
      <w:r w:rsidRPr="0076581A">
        <w:rPr>
          <w:lang w:val="fr-FR"/>
        </w:rPr>
        <w:t>1.5</w:t>
      </w:r>
      <w:r w:rsidRPr="0076581A">
        <w:rPr>
          <w:lang w:val="fr-FR"/>
        </w:rPr>
        <w:tab/>
        <w:t>BC BEARER CONTEXT MODIFICATION RESPONSE</w:t>
      </w:r>
      <w:bookmarkEnd w:id="3051"/>
      <w:bookmarkEnd w:id="3052"/>
      <w:bookmarkEnd w:id="3053"/>
      <w:bookmarkEnd w:id="3054"/>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55" w:name="_Toc105657270"/>
      <w:bookmarkStart w:id="3056" w:name="_Toc106108651"/>
      <w:bookmarkStart w:id="3057" w:name="_Toc112687744"/>
      <w:bookmarkStart w:id="3058" w:name="_Toc162517672"/>
      <w:r>
        <w:rPr>
          <w:lang w:val="fr-FR"/>
        </w:rPr>
        <w:t>9.2.5.</w:t>
      </w:r>
      <w:r w:rsidRPr="0076581A">
        <w:rPr>
          <w:lang w:val="fr-FR"/>
        </w:rPr>
        <w:t>1.6</w:t>
      </w:r>
      <w:r w:rsidRPr="0076581A">
        <w:rPr>
          <w:lang w:val="fr-FR"/>
        </w:rPr>
        <w:tab/>
        <w:t>BC BEARER CONTEXT MODIFICATION FAILURE</w:t>
      </w:r>
      <w:bookmarkEnd w:id="3055"/>
      <w:bookmarkEnd w:id="3056"/>
      <w:bookmarkEnd w:id="3057"/>
      <w:bookmarkEnd w:id="3058"/>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9" w:name="_Toc105657271"/>
      <w:bookmarkStart w:id="3060" w:name="_Toc106108652"/>
      <w:bookmarkStart w:id="3061" w:name="_Toc112687745"/>
      <w:bookmarkStart w:id="3062" w:name="_Toc162517673"/>
      <w:r>
        <w:t>9.2.5.</w:t>
      </w:r>
      <w:r w:rsidRPr="008C3F37">
        <w:t>1.</w:t>
      </w:r>
      <w:r>
        <w:rPr>
          <w:rFonts w:hint="eastAsia"/>
          <w:lang w:eastAsia="zh-CN"/>
        </w:rPr>
        <w:t>7</w:t>
      </w:r>
      <w:r w:rsidRPr="008C3F37">
        <w:tab/>
        <w:t>BC BEARER CONTEXT MODIFICATION REQUIRED</w:t>
      </w:r>
      <w:bookmarkEnd w:id="3059"/>
      <w:bookmarkEnd w:id="3060"/>
      <w:bookmarkEnd w:id="3061"/>
      <w:bookmarkEnd w:id="306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63" w:name="_Toc105657272"/>
      <w:bookmarkStart w:id="3064" w:name="_Toc106108653"/>
      <w:bookmarkStart w:id="3065" w:name="_Toc112687746"/>
      <w:bookmarkStart w:id="3066" w:name="_Toc162517674"/>
      <w:r>
        <w:rPr>
          <w:lang w:val="fr-FR"/>
        </w:rPr>
        <w:lastRenderedPageBreak/>
        <w:t>9.2.5.</w:t>
      </w:r>
      <w:r w:rsidRPr="0076581A">
        <w:rPr>
          <w:lang w:val="fr-FR"/>
        </w:rPr>
        <w:t>1.</w:t>
      </w:r>
      <w:r>
        <w:rPr>
          <w:rFonts w:hint="eastAsia"/>
          <w:lang w:val="fr-FR" w:eastAsia="zh-CN"/>
        </w:rPr>
        <w:t>8</w:t>
      </w:r>
      <w:r w:rsidRPr="0076581A">
        <w:rPr>
          <w:lang w:val="fr-FR"/>
        </w:rPr>
        <w:tab/>
        <w:t>BC BEARER CONTEXT MODIFICATION CONFIRM</w:t>
      </w:r>
      <w:bookmarkEnd w:id="3063"/>
      <w:bookmarkEnd w:id="3064"/>
      <w:bookmarkEnd w:id="3065"/>
      <w:bookmarkEnd w:id="3066"/>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67" w:name="_Toc105657273"/>
      <w:bookmarkStart w:id="3068" w:name="_Toc106108654"/>
      <w:bookmarkStart w:id="3069" w:name="_Toc112687747"/>
      <w:bookmarkStart w:id="3070" w:name="_Toc162517675"/>
      <w:r>
        <w:t>9.2.5.</w:t>
      </w:r>
      <w:r w:rsidRPr="008C3F37">
        <w:t>1.</w:t>
      </w:r>
      <w:r>
        <w:rPr>
          <w:rFonts w:hint="eastAsia"/>
          <w:lang w:eastAsia="zh-CN"/>
        </w:rPr>
        <w:t>9</w:t>
      </w:r>
      <w:r w:rsidRPr="008C3F37">
        <w:tab/>
        <w:t>BC BEARER CONTEXT RELEASE COMMAND</w:t>
      </w:r>
      <w:bookmarkEnd w:id="3067"/>
      <w:bookmarkEnd w:id="3068"/>
      <w:bookmarkEnd w:id="3069"/>
      <w:bookmarkEnd w:id="3070"/>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71" w:name="_Toc105657274"/>
      <w:bookmarkStart w:id="3072" w:name="_Toc106108655"/>
      <w:bookmarkStart w:id="3073" w:name="_Toc112687748"/>
      <w:bookmarkStart w:id="3074" w:name="_Toc162517676"/>
      <w:r>
        <w:t>9.2.5.</w:t>
      </w:r>
      <w:r w:rsidRPr="008C3F37">
        <w:t>1.</w:t>
      </w:r>
      <w:r>
        <w:rPr>
          <w:rFonts w:hint="eastAsia"/>
          <w:lang w:eastAsia="zh-CN"/>
        </w:rPr>
        <w:t>10</w:t>
      </w:r>
      <w:r w:rsidRPr="008C3F37">
        <w:tab/>
        <w:t>BC BEARER CONTEXT RELEASE COMPLETE</w:t>
      </w:r>
      <w:bookmarkEnd w:id="3071"/>
      <w:bookmarkEnd w:id="3072"/>
      <w:bookmarkEnd w:id="3073"/>
      <w:bookmarkEnd w:id="307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75" w:name="_Toc105657275"/>
      <w:bookmarkStart w:id="3076" w:name="_Toc106108656"/>
      <w:bookmarkStart w:id="3077" w:name="_Toc112687749"/>
      <w:bookmarkStart w:id="3078" w:name="_Toc162517677"/>
      <w:r>
        <w:t>9.2.5.</w:t>
      </w:r>
      <w:r w:rsidRPr="008C3F37">
        <w:t>1.</w:t>
      </w:r>
      <w:r>
        <w:rPr>
          <w:rFonts w:hint="eastAsia"/>
          <w:lang w:eastAsia="zh-CN"/>
        </w:rPr>
        <w:t>11</w:t>
      </w:r>
      <w:r w:rsidRPr="008C3F37">
        <w:tab/>
        <w:t>BC BEARER CONTEXT RELEASE REQUEST</w:t>
      </w:r>
      <w:bookmarkEnd w:id="3075"/>
      <w:bookmarkEnd w:id="3076"/>
      <w:bookmarkEnd w:id="3077"/>
      <w:bookmarkEnd w:id="3078"/>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9" w:name="_Toc105657276"/>
      <w:bookmarkStart w:id="3080" w:name="_Toc106108657"/>
      <w:bookmarkStart w:id="3081" w:name="_Toc112687750"/>
      <w:bookmarkStart w:id="3082" w:name="_Toc162517678"/>
      <w:r>
        <w:t>9.2.5.</w:t>
      </w:r>
      <w:r w:rsidRPr="008C3F37">
        <w:t>2</w:t>
      </w:r>
      <w:r w:rsidRPr="008C3F37">
        <w:tab/>
        <w:t>MBS Messages for Multicast</w:t>
      </w:r>
      <w:bookmarkEnd w:id="3079"/>
      <w:bookmarkEnd w:id="3080"/>
      <w:bookmarkEnd w:id="3081"/>
      <w:bookmarkEnd w:id="3082"/>
    </w:p>
    <w:p w14:paraId="2DF051FB" w14:textId="77777777" w:rsidR="000E3F2E" w:rsidRPr="0076581A" w:rsidRDefault="000E3F2E" w:rsidP="00101AE6">
      <w:pPr>
        <w:pStyle w:val="Heading5"/>
        <w:keepNext w:val="0"/>
        <w:keepLines w:val="0"/>
        <w:widowControl w:val="0"/>
        <w:rPr>
          <w:lang w:val="fr-FR"/>
        </w:rPr>
      </w:pPr>
      <w:bookmarkStart w:id="3083" w:name="_Toc105657277"/>
      <w:bookmarkStart w:id="3084" w:name="_Toc106108658"/>
      <w:bookmarkStart w:id="3085" w:name="_Toc112687751"/>
      <w:bookmarkStart w:id="3086" w:name="_Toc162517679"/>
      <w:r>
        <w:rPr>
          <w:lang w:val="fr-FR"/>
        </w:rPr>
        <w:t>9.2.5.</w:t>
      </w:r>
      <w:r w:rsidRPr="0076581A">
        <w:rPr>
          <w:lang w:val="fr-FR"/>
        </w:rPr>
        <w:t>2.1</w:t>
      </w:r>
      <w:r w:rsidRPr="0076581A">
        <w:rPr>
          <w:lang w:val="fr-FR"/>
        </w:rPr>
        <w:tab/>
        <w:t>MC BEARER CONTEXT SETUP REQUEST</w:t>
      </w:r>
      <w:bookmarkEnd w:id="3083"/>
      <w:bookmarkEnd w:id="3084"/>
      <w:bookmarkEnd w:id="3085"/>
      <w:bookmarkEnd w:id="308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87" w:name="_Toc105657278"/>
      <w:bookmarkStart w:id="3088" w:name="_Toc106108659"/>
      <w:bookmarkStart w:id="3089" w:name="_Toc112687752"/>
      <w:bookmarkStart w:id="3090" w:name="_Toc162517680"/>
      <w:r>
        <w:rPr>
          <w:lang w:val="fr-FR"/>
        </w:rPr>
        <w:t>9.2.5.</w:t>
      </w:r>
      <w:r w:rsidRPr="0076581A">
        <w:rPr>
          <w:lang w:val="fr-FR"/>
        </w:rPr>
        <w:t>2.2</w:t>
      </w:r>
      <w:r w:rsidRPr="0076581A">
        <w:rPr>
          <w:lang w:val="fr-FR"/>
        </w:rPr>
        <w:tab/>
      </w:r>
      <w:bookmarkStart w:id="3091" w:name="OLE_LINK143"/>
      <w:bookmarkStart w:id="3092" w:name="OLE_LINK144"/>
      <w:bookmarkStart w:id="3093" w:name="OLE_LINK147"/>
      <w:r w:rsidRPr="0076581A">
        <w:rPr>
          <w:lang w:val="fr-FR"/>
        </w:rPr>
        <w:t>MC BEARER CONTEXT SETUP RESPONSE</w:t>
      </w:r>
      <w:bookmarkEnd w:id="3087"/>
      <w:bookmarkEnd w:id="3088"/>
      <w:bookmarkEnd w:id="3089"/>
      <w:bookmarkEnd w:id="3090"/>
      <w:bookmarkEnd w:id="3091"/>
      <w:bookmarkEnd w:id="3092"/>
      <w:bookmarkEnd w:id="3093"/>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94" w:name="OLE_LINK145"/>
            <w:bookmarkStart w:id="3095" w:name="OLE_LINK146"/>
            <w:r w:rsidRPr="008C3F37">
              <w:t>Criticality Diagnostics</w:t>
            </w:r>
            <w:bookmarkEnd w:id="3094"/>
            <w:bookmarkEnd w:id="3095"/>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96" w:name="_Toc105657279"/>
      <w:bookmarkStart w:id="3097" w:name="_Toc106108660"/>
      <w:bookmarkStart w:id="3098" w:name="_Toc112687753"/>
      <w:bookmarkStart w:id="3099" w:name="_Toc162517681"/>
      <w:r>
        <w:t>9.2.5.</w:t>
      </w:r>
      <w:r w:rsidRPr="008C3F37">
        <w:t>2.3</w:t>
      </w:r>
      <w:r w:rsidRPr="008C3F37">
        <w:tab/>
        <w:t>MC BEARER CONTEXT SETUP FAILURE</w:t>
      </w:r>
      <w:bookmarkEnd w:id="3096"/>
      <w:bookmarkEnd w:id="3097"/>
      <w:bookmarkEnd w:id="3098"/>
      <w:bookmarkEnd w:id="3099"/>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100" w:name="_Toc105657280"/>
      <w:bookmarkStart w:id="3101" w:name="_Toc106108661"/>
      <w:bookmarkStart w:id="3102" w:name="_Toc112687754"/>
      <w:bookmarkStart w:id="3103" w:name="_Toc162517682"/>
      <w:r>
        <w:rPr>
          <w:lang w:val="fr-FR"/>
        </w:rPr>
        <w:t>9.2.5.</w:t>
      </w:r>
      <w:r w:rsidRPr="0076581A">
        <w:rPr>
          <w:lang w:val="fr-FR"/>
        </w:rPr>
        <w:t>2.4</w:t>
      </w:r>
      <w:r w:rsidRPr="0076581A">
        <w:rPr>
          <w:lang w:val="fr-FR"/>
        </w:rPr>
        <w:tab/>
        <w:t>MC BEARER CONTEXT MODIFICATION REQUEST</w:t>
      </w:r>
      <w:bookmarkEnd w:id="3100"/>
      <w:bookmarkEnd w:id="3101"/>
      <w:bookmarkEnd w:id="3102"/>
      <w:bookmarkEnd w:id="3103"/>
    </w:p>
    <w:p w14:paraId="6DEA1692" w14:textId="558672D9" w:rsidR="000E3F2E" w:rsidRPr="008C3F37" w:rsidRDefault="000E3F2E" w:rsidP="00101AE6">
      <w:pPr>
        <w:widowControl w:val="0"/>
      </w:pPr>
      <w:r w:rsidRPr="008C3F37">
        <w:lastRenderedPageBreak/>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104" w:name="_Toc105657281"/>
      <w:bookmarkStart w:id="3105" w:name="_Toc106108662"/>
      <w:bookmarkStart w:id="3106" w:name="_Toc112687755"/>
      <w:bookmarkStart w:id="3107" w:name="_Toc162517683"/>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04"/>
      <w:bookmarkEnd w:id="3105"/>
      <w:bookmarkEnd w:id="3106"/>
      <w:bookmarkEnd w:id="3107"/>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108" w:name="_Toc105657282"/>
      <w:bookmarkStart w:id="3109" w:name="_Toc106108663"/>
      <w:bookmarkStart w:id="3110" w:name="_Toc112687756"/>
      <w:bookmarkStart w:id="3111" w:name="_Toc162517684"/>
      <w:r>
        <w:rPr>
          <w:lang w:val="fr-FR"/>
        </w:rPr>
        <w:t>9.2.5.</w:t>
      </w:r>
      <w:r w:rsidRPr="0076581A">
        <w:rPr>
          <w:lang w:val="fr-FR"/>
        </w:rPr>
        <w:t>2.6</w:t>
      </w:r>
      <w:r w:rsidRPr="0076581A">
        <w:rPr>
          <w:lang w:val="fr-FR"/>
        </w:rPr>
        <w:tab/>
        <w:t>MC BEARER CONTEXT MODIFICATION FAILURE</w:t>
      </w:r>
      <w:bookmarkEnd w:id="3108"/>
      <w:bookmarkEnd w:id="3109"/>
      <w:bookmarkEnd w:id="3110"/>
      <w:bookmarkEnd w:id="3111"/>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12" w:name="OLE_LINK148"/>
            <w:r w:rsidRPr="008C3F37">
              <w:t>MBS Multicast F1-U Context Descriptor</w:t>
            </w:r>
            <w:bookmarkEnd w:id="3112"/>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13" w:name="_Toc105657283"/>
      <w:bookmarkStart w:id="3114" w:name="_Toc106108664"/>
      <w:bookmarkStart w:id="3115" w:name="_Toc112687757"/>
      <w:bookmarkStart w:id="3116" w:name="_Toc162517685"/>
      <w:r>
        <w:t>9.2.5.</w:t>
      </w:r>
      <w:r w:rsidRPr="008C3F37">
        <w:t>2.</w:t>
      </w:r>
      <w:r>
        <w:rPr>
          <w:rFonts w:hint="eastAsia"/>
          <w:lang w:eastAsia="zh-CN"/>
        </w:rPr>
        <w:t>7</w:t>
      </w:r>
      <w:r w:rsidRPr="008C3F37">
        <w:tab/>
        <w:t>MC BEARER CONTEXT MODIFICATION REQUIRED</w:t>
      </w:r>
      <w:bookmarkEnd w:id="3113"/>
      <w:bookmarkEnd w:id="3114"/>
      <w:bookmarkEnd w:id="3115"/>
      <w:bookmarkEnd w:id="3116"/>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lastRenderedPageBreak/>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17" w:name="_Toc105657284"/>
      <w:bookmarkStart w:id="3118" w:name="_Toc106108665"/>
      <w:bookmarkStart w:id="3119" w:name="_Toc112687758"/>
      <w:bookmarkStart w:id="3120" w:name="_Toc162517686"/>
      <w:r>
        <w:t>9.2.5.</w:t>
      </w:r>
      <w:r w:rsidRPr="00751C88">
        <w:t>2.</w:t>
      </w:r>
      <w:r>
        <w:rPr>
          <w:rFonts w:hint="eastAsia"/>
          <w:lang w:eastAsia="zh-CN"/>
        </w:rPr>
        <w:t>8</w:t>
      </w:r>
      <w:r w:rsidRPr="00751C88">
        <w:tab/>
        <w:t>MC BEARER CONTEXT MODIFICATION CONFIRM</w:t>
      </w:r>
      <w:bookmarkEnd w:id="3117"/>
      <w:bookmarkEnd w:id="3118"/>
      <w:bookmarkEnd w:id="3119"/>
      <w:bookmarkEnd w:id="312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21" w:name="_Toc105657285"/>
      <w:bookmarkStart w:id="3122" w:name="_Toc106108666"/>
      <w:bookmarkStart w:id="3123" w:name="_Toc112687759"/>
      <w:bookmarkStart w:id="3124" w:name="_Toc162517687"/>
      <w:r>
        <w:t>9.2.5.</w:t>
      </w:r>
      <w:r w:rsidRPr="008C3F37">
        <w:t>2.</w:t>
      </w:r>
      <w:r>
        <w:rPr>
          <w:rFonts w:hint="eastAsia"/>
          <w:lang w:eastAsia="zh-CN"/>
        </w:rPr>
        <w:t>9</w:t>
      </w:r>
      <w:r w:rsidRPr="008C3F37">
        <w:tab/>
        <w:t>MC BEARER CONTEXT RELEASE COMMAND</w:t>
      </w:r>
      <w:bookmarkEnd w:id="3121"/>
      <w:bookmarkEnd w:id="3122"/>
      <w:bookmarkEnd w:id="3123"/>
      <w:bookmarkEnd w:id="312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25" w:name="_Toc105657286"/>
      <w:bookmarkStart w:id="3126" w:name="_Toc106108667"/>
      <w:bookmarkStart w:id="3127" w:name="_Toc112687760"/>
      <w:bookmarkStart w:id="3128" w:name="_Toc162517688"/>
      <w:r>
        <w:t>9.2.5.</w:t>
      </w:r>
      <w:r w:rsidRPr="008C3F37">
        <w:t>2.</w:t>
      </w:r>
      <w:r>
        <w:rPr>
          <w:rFonts w:hint="eastAsia"/>
          <w:lang w:eastAsia="zh-CN"/>
        </w:rPr>
        <w:t>10</w:t>
      </w:r>
      <w:r w:rsidRPr="008C3F37">
        <w:tab/>
        <w:t>MC BEARER CONTEXT RELEASE COMPLETE</w:t>
      </w:r>
      <w:bookmarkEnd w:id="3125"/>
      <w:bookmarkEnd w:id="3126"/>
      <w:bookmarkEnd w:id="3127"/>
      <w:bookmarkEnd w:id="3128"/>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9" w:name="_Toc105657287"/>
      <w:bookmarkStart w:id="3130" w:name="_Toc106108668"/>
      <w:bookmarkStart w:id="3131" w:name="_Toc112687761"/>
      <w:bookmarkStart w:id="3132" w:name="_Toc162517689"/>
      <w:r>
        <w:t>9.2.5.</w:t>
      </w:r>
      <w:r w:rsidRPr="008C3F37">
        <w:t>2.</w:t>
      </w:r>
      <w:r>
        <w:rPr>
          <w:rFonts w:hint="eastAsia"/>
          <w:lang w:eastAsia="zh-CN"/>
        </w:rPr>
        <w:t>11</w:t>
      </w:r>
      <w:r w:rsidRPr="008C3F37">
        <w:tab/>
        <w:t>MC BEARER CONTEXT RELEASE REQUEST</w:t>
      </w:r>
      <w:bookmarkEnd w:id="3129"/>
      <w:bookmarkEnd w:id="3130"/>
      <w:bookmarkEnd w:id="3131"/>
      <w:bookmarkEnd w:id="3132"/>
    </w:p>
    <w:p w14:paraId="375591CC" w14:textId="7F5A81F5" w:rsidR="000E3F2E" w:rsidRPr="008C3F37" w:rsidRDefault="000E3F2E" w:rsidP="00101AE6">
      <w:pPr>
        <w:widowControl w:val="0"/>
      </w:pPr>
      <w:r w:rsidRPr="008C3F37">
        <w:lastRenderedPageBreak/>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133" w:name="_Toc162517690"/>
      <w:r>
        <w:t>9.2.5.</w:t>
      </w:r>
      <w:r w:rsidRPr="008C3F37">
        <w:t>2.</w:t>
      </w:r>
      <w:r>
        <w:rPr>
          <w:lang w:eastAsia="zh-CN"/>
        </w:rPr>
        <w:t>12</w:t>
      </w:r>
      <w:r w:rsidRPr="008C3F37">
        <w:tab/>
        <w:t xml:space="preserve">MC </w:t>
      </w:r>
      <w:r>
        <w:t>BEARER NOTIFICATION</w:t>
      </w:r>
      <w:bookmarkEnd w:id="3133"/>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34" w:name="_Toc20955580"/>
      <w:bookmarkStart w:id="3135" w:name="_Toc29461018"/>
      <w:bookmarkStart w:id="3136" w:name="_Toc29505750"/>
      <w:bookmarkStart w:id="3137" w:name="_Toc36556275"/>
      <w:bookmarkStart w:id="3138" w:name="_Toc45881739"/>
      <w:bookmarkStart w:id="3139" w:name="_Toc51852378"/>
      <w:bookmarkStart w:id="3140" w:name="_Toc56620329"/>
      <w:bookmarkStart w:id="3141" w:name="_Toc64447969"/>
      <w:bookmarkStart w:id="3142" w:name="_Toc74152744"/>
      <w:bookmarkStart w:id="3143" w:name="_Toc88656169"/>
      <w:bookmarkStart w:id="3144" w:name="_Toc88657228"/>
      <w:bookmarkStart w:id="3145" w:name="_Toc105657288"/>
      <w:bookmarkStart w:id="3146" w:name="_Toc106108669"/>
      <w:bookmarkStart w:id="3147" w:name="_Toc112687762"/>
      <w:bookmarkStart w:id="3148" w:name="_Toc162517691"/>
      <w:r w:rsidRPr="00D629EF">
        <w:t>9.3</w:t>
      </w:r>
      <w:r w:rsidRPr="00D629EF">
        <w:tab/>
        <w:t>Information Element Definitions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F3297F" w14:textId="77777777" w:rsidR="00A85C4E" w:rsidRPr="00D629EF" w:rsidRDefault="00A85C4E" w:rsidP="00101AE6">
      <w:pPr>
        <w:pStyle w:val="Heading3"/>
        <w:keepNext w:val="0"/>
        <w:keepLines w:val="0"/>
        <w:widowControl w:val="0"/>
      </w:pPr>
      <w:bookmarkStart w:id="3149" w:name="_Toc20955581"/>
      <w:bookmarkStart w:id="3150" w:name="_Toc29461019"/>
      <w:bookmarkStart w:id="3151" w:name="_Toc29505751"/>
      <w:bookmarkStart w:id="3152" w:name="_Toc36556276"/>
      <w:bookmarkStart w:id="3153" w:name="_Toc45881740"/>
      <w:bookmarkStart w:id="3154" w:name="_Toc51852379"/>
      <w:bookmarkStart w:id="3155" w:name="_Toc56620330"/>
      <w:bookmarkStart w:id="3156" w:name="_Toc64447970"/>
      <w:bookmarkStart w:id="3157" w:name="_Toc74152745"/>
      <w:bookmarkStart w:id="3158" w:name="_Toc88656170"/>
      <w:bookmarkStart w:id="3159" w:name="_Toc88657229"/>
      <w:bookmarkStart w:id="3160" w:name="_Toc105657289"/>
      <w:bookmarkStart w:id="3161" w:name="_Toc106108670"/>
      <w:bookmarkStart w:id="3162" w:name="_Toc112687763"/>
      <w:bookmarkStart w:id="3163" w:name="_Toc162517692"/>
      <w:r w:rsidRPr="00D629EF">
        <w:t>9.3.1</w:t>
      </w:r>
      <w:r w:rsidRPr="00D629EF">
        <w:rPr>
          <w:b/>
        </w:rPr>
        <w:tab/>
      </w:r>
      <w:r w:rsidRPr="00D629EF">
        <w:t>Radio Network Layer Related IEs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D8BE0FA" w14:textId="77777777" w:rsidR="00A85C4E" w:rsidRPr="00D629EF" w:rsidRDefault="00A85C4E" w:rsidP="00101AE6">
      <w:pPr>
        <w:pStyle w:val="Heading4"/>
        <w:keepNext w:val="0"/>
        <w:keepLines w:val="0"/>
        <w:widowControl w:val="0"/>
      </w:pPr>
      <w:bookmarkStart w:id="3164" w:name="_Toc20955582"/>
      <w:bookmarkStart w:id="3165" w:name="_Toc29461020"/>
      <w:bookmarkStart w:id="3166" w:name="_Toc29505752"/>
      <w:bookmarkStart w:id="3167" w:name="_Toc36556277"/>
      <w:bookmarkStart w:id="3168" w:name="_Toc45881741"/>
      <w:bookmarkStart w:id="3169" w:name="_Toc51852380"/>
      <w:bookmarkStart w:id="3170" w:name="_Toc56620331"/>
      <w:bookmarkStart w:id="3171" w:name="_Toc64447971"/>
      <w:bookmarkStart w:id="3172" w:name="_Toc74152746"/>
      <w:bookmarkStart w:id="3173" w:name="_Toc88656171"/>
      <w:bookmarkStart w:id="3174" w:name="_Toc88657230"/>
      <w:bookmarkStart w:id="3175" w:name="_Toc105657290"/>
      <w:bookmarkStart w:id="3176" w:name="_Toc106108671"/>
      <w:bookmarkStart w:id="3177" w:name="_Toc112687764"/>
      <w:bookmarkStart w:id="3178" w:name="_Toc162517693"/>
      <w:r w:rsidRPr="00D629EF">
        <w:t>9.3.1.1</w:t>
      </w:r>
      <w:r w:rsidRPr="00D629EF">
        <w:tab/>
        <w:t>Message Type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79" w:name="_Toc20955583"/>
      <w:bookmarkStart w:id="3180" w:name="_Toc29461021"/>
      <w:bookmarkStart w:id="3181" w:name="_Toc29505753"/>
      <w:bookmarkStart w:id="3182" w:name="_Toc36556278"/>
      <w:bookmarkStart w:id="3183" w:name="_Toc45881742"/>
      <w:bookmarkStart w:id="3184" w:name="_Toc51852381"/>
      <w:bookmarkStart w:id="3185" w:name="_Toc56620332"/>
      <w:bookmarkStart w:id="3186" w:name="_Toc64447972"/>
      <w:bookmarkStart w:id="3187" w:name="_Toc74152747"/>
      <w:bookmarkStart w:id="3188" w:name="_Toc88656172"/>
      <w:bookmarkStart w:id="3189" w:name="_Toc88657231"/>
      <w:bookmarkStart w:id="3190" w:name="_Toc105657291"/>
      <w:bookmarkStart w:id="3191" w:name="_Toc106108672"/>
      <w:bookmarkStart w:id="3192" w:name="_Toc112687765"/>
      <w:bookmarkStart w:id="3193" w:name="_Toc162517694"/>
      <w:r w:rsidRPr="00D629EF">
        <w:rPr>
          <w:lang w:eastAsia="zh-CN"/>
        </w:rPr>
        <w:t>9.3.1.2</w:t>
      </w:r>
      <w:r w:rsidRPr="00D629EF">
        <w:rPr>
          <w:lang w:eastAsia="zh-CN"/>
        </w:rPr>
        <w:tab/>
      </w:r>
      <w:r w:rsidRPr="00D629EF">
        <w:rPr>
          <w:rFonts w:cs="Arial"/>
          <w:szCs w:val="24"/>
        </w:rPr>
        <w:t>Cause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lastRenderedPageBreak/>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9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9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w:t>
            </w:r>
            <w:r w:rsidR="005B12CF" w:rsidRPr="00D629EF">
              <w:rPr>
                <w:lang w:eastAsia="ja-JP"/>
              </w:rPr>
              <w:lastRenderedPageBreak/>
              <w:t>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lastRenderedPageBreak/>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95" w:name="_Toc20955584"/>
      <w:bookmarkStart w:id="3196" w:name="_Toc29461022"/>
      <w:bookmarkStart w:id="3197" w:name="_Toc29505754"/>
      <w:bookmarkStart w:id="3198" w:name="_Toc36556279"/>
      <w:bookmarkStart w:id="3199" w:name="_Toc45881743"/>
      <w:bookmarkStart w:id="3200" w:name="_Toc51852382"/>
      <w:bookmarkStart w:id="3201" w:name="_Toc56620333"/>
      <w:bookmarkStart w:id="3202" w:name="_Toc64447973"/>
      <w:bookmarkStart w:id="3203" w:name="_Toc74152748"/>
      <w:bookmarkStart w:id="3204" w:name="_Toc88656173"/>
      <w:bookmarkStart w:id="3205" w:name="_Toc88657232"/>
      <w:bookmarkStart w:id="3206" w:name="_Toc105657292"/>
      <w:bookmarkStart w:id="3207" w:name="_Toc106108673"/>
      <w:bookmarkStart w:id="3208" w:name="_Toc112687766"/>
      <w:bookmarkStart w:id="3209" w:name="_Toc162517695"/>
      <w:r w:rsidRPr="00D629EF">
        <w:rPr>
          <w:rFonts w:eastAsia="Batang"/>
          <w:lang w:eastAsia="zh-CN"/>
        </w:rPr>
        <w:t>9.3.1.3</w:t>
      </w:r>
      <w:r w:rsidRPr="00D629EF">
        <w:rPr>
          <w:rFonts w:eastAsia="Batang"/>
          <w:lang w:eastAsia="zh-CN"/>
        </w:rPr>
        <w:tab/>
      </w:r>
      <w:r w:rsidRPr="00D629EF">
        <w:t>Criticality Diagnostics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w:t>
            </w:r>
            <w:r w:rsidRPr="00D629EF">
              <w:rPr>
                <w:rFonts w:ascii="Arial" w:hAnsi="Arial" w:cs="Arial"/>
                <w:snapToGrid w:val="0"/>
                <w:sz w:val="18"/>
                <w:szCs w:val="18"/>
                <w:lang w:eastAsia="ja-JP"/>
              </w:rPr>
              <w:lastRenderedPageBreak/>
              <w:t xml:space="preserve">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10" w:name="_Toc20955585"/>
      <w:bookmarkStart w:id="3211" w:name="_Toc29461023"/>
      <w:bookmarkStart w:id="3212" w:name="_Toc29505755"/>
      <w:bookmarkStart w:id="3213" w:name="_Toc36556280"/>
      <w:bookmarkStart w:id="3214" w:name="_Toc45881744"/>
      <w:bookmarkStart w:id="3215" w:name="_Toc51852383"/>
      <w:bookmarkStart w:id="3216" w:name="_Toc56620334"/>
      <w:bookmarkStart w:id="3217" w:name="_Toc64447974"/>
      <w:bookmarkStart w:id="3218" w:name="_Toc74152749"/>
      <w:bookmarkStart w:id="3219" w:name="_Toc88656174"/>
      <w:bookmarkStart w:id="3220" w:name="_Toc88657233"/>
      <w:bookmarkStart w:id="3221" w:name="_Toc105657293"/>
      <w:bookmarkStart w:id="3222" w:name="_Toc106108674"/>
      <w:bookmarkStart w:id="3223" w:name="_Toc112687767"/>
      <w:bookmarkStart w:id="3224" w:name="_Toc162517696"/>
      <w:r w:rsidRPr="00D629EF">
        <w:t>9.3.1.4</w:t>
      </w:r>
      <w:r w:rsidRPr="00D629EF">
        <w:tab/>
        <w:t>gNB-CU-CP UE E1AP ID</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25" w:name="_Toc20955586"/>
      <w:bookmarkStart w:id="3226" w:name="_Toc29461024"/>
      <w:bookmarkStart w:id="3227" w:name="_Toc29505756"/>
      <w:bookmarkStart w:id="3228" w:name="_Toc36556281"/>
      <w:bookmarkStart w:id="3229" w:name="_Toc45881745"/>
      <w:bookmarkStart w:id="3230" w:name="_Toc51852384"/>
      <w:bookmarkStart w:id="3231" w:name="_Toc56620335"/>
      <w:bookmarkStart w:id="3232" w:name="_Toc64447975"/>
      <w:bookmarkStart w:id="3233" w:name="_Toc74152750"/>
      <w:bookmarkStart w:id="3234" w:name="_Toc88656175"/>
      <w:bookmarkStart w:id="3235" w:name="_Toc88657234"/>
      <w:bookmarkStart w:id="3236" w:name="_Toc105657294"/>
      <w:bookmarkStart w:id="3237" w:name="_Toc106108675"/>
      <w:bookmarkStart w:id="3238" w:name="_Toc112687768"/>
      <w:bookmarkStart w:id="3239" w:name="_Toc162517697"/>
      <w:r w:rsidRPr="00D629EF">
        <w:t>9.3.1.5</w:t>
      </w:r>
      <w:r w:rsidRPr="00D629EF">
        <w:tab/>
        <w:t>gNB-CU-UP UE E1AP ID</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40" w:name="_Toc20955587"/>
      <w:bookmarkStart w:id="3241" w:name="_Toc29461025"/>
      <w:bookmarkStart w:id="3242" w:name="_Toc29505757"/>
      <w:bookmarkStart w:id="3243" w:name="_Toc36556282"/>
      <w:bookmarkStart w:id="3244" w:name="_Toc45881746"/>
      <w:bookmarkStart w:id="3245" w:name="_Toc51852385"/>
      <w:bookmarkStart w:id="3246" w:name="_Toc56620336"/>
      <w:bookmarkStart w:id="3247" w:name="_Toc64447976"/>
      <w:bookmarkStart w:id="3248" w:name="_Toc74152751"/>
      <w:bookmarkStart w:id="3249" w:name="_Toc88656176"/>
      <w:bookmarkStart w:id="3250" w:name="_Toc88657235"/>
      <w:bookmarkStart w:id="3251" w:name="_Toc105657295"/>
      <w:bookmarkStart w:id="3252" w:name="_Toc106108676"/>
      <w:bookmarkStart w:id="3253" w:name="_Toc112687769"/>
      <w:bookmarkStart w:id="3254" w:name="_Toc162517698"/>
      <w:r w:rsidRPr="00D629EF">
        <w:t>9.3.1.6</w:t>
      </w:r>
      <w:r w:rsidRPr="00D629EF">
        <w:tab/>
        <w:t>Time To wait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55" w:name="_Toc20955588"/>
      <w:bookmarkStart w:id="3256" w:name="_Toc29461026"/>
      <w:bookmarkStart w:id="3257" w:name="_Toc29505758"/>
      <w:bookmarkStart w:id="3258" w:name="_Toc36556283"/>
      <w:bookmarkStart w:id="3259" w:name="_Toc45881747"/>
      <w:bookmarkStart w:id="3260" w:name="_Toc51852386"/>
      <w:bookmarkStart w:id="3261" w:name="_Toc56620337"/>
      <w:bookmarkStart w:id="3262" w:name="_Toc64447977"/>
      <w:bookmarkStart w:id="3263" w:name="_Toc74152752"/>
      <w:bookmarkStart w:id="3264" w:name="_Toc88656177"/>
      <w:bookmarkStart w:id="3265" w:name="_Toc88657236"/>
      <w:bookmarkStart w:id="3266" w:name="_Toc105657296"/>
      <w:bookmarkStart w:id="3267" w:name="_Toc106108677"/>
      <w:bookmarkStart w:id="3268" w:name="_Toc112687770"/>
      <w:bookmarkStart w:id="3269" w:name="_Toc162517699"/>
      <w:r w:rsidRPr="00D629EF">
        <w:rPr>
          <w:lang w:eastAsia="zh-CN"/>
        </w:rPr>
        <w:lastRenderedPageBreak/>
        <w:t>9.3.1.7</w:t>
      </w:r>
      <w:r w:rsidRPr="00D629EF">
        <w:rPr>
          <w:lang w:eastAsia="zh-CN"/>
        </w:rPr>
        <w:tab/>
        <w:t>PLMN Identity</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70" w:name="_Toc20955589"/>
      <w:bookmarkStart w:id="3271" w:name="_Toc29461027"/>
      <w:bookmarkStart w:id="3272" w:name="_Toc29505759"/>
      <w:bookmarkStart w:id="3273" w:name="_Toc36556284"/>
      <w:bookmarkStart w:id="3274" w:name="_Toc45881748"/>
      <w:bookmarkStart w:id="3275" w:name="_Toc51852387"/>
      <w:bookmarkStart w:id="3276" w:name="_Toc56620338"/>
      <w:bookmarkStart w:id="3277" w:name="_Toc64447978"/>
      <w:bookmarkStart w:id="3278" w:name="_Toc74152753"/>
      <w:bookmarkStart w:id="3279" w:name="_Toc88656178"/>
      <w:bookmarkStart w:id="3280" w:name="_Toc88657237"/>
      <w:bookmarkStart w:id="3281" w:name="_Toc105657297"/>
      <w:bookmarkStart w:id="3282" w:name="_Toc106108678"/>
      <w:bookmarkStart w:id="3283" w:name="_Toc112687771"/>
      <w:bookmarkStart w:id="3284" w:name="_Toc162517700"/>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85" w:name="_Toc20955590"/>
      <w:bookmarkStart w:id="3286" w:name="_Toc29461028"/>
      <w:bookmarkStart w:id="3287" w:name="_Toc29505760"/>
      <w:bookmarkStart w:id="3288" w:name="_Toc36556285"/>
      <w:bookmarkStart w:id="3289" w:name="_Toc45881749"/>
      <w:bookmarkStart w:id="3290" w:name="_Toc51852388"/>
      <w:bookmarkStart w:id="3291" w:name="_Toc56620339"/>
      <w:bookmarkStart w:id="3292" w:name="_Toc64447979"/>
      <w:bookmarkStart w:id="3293" w:name="_Toc74152754"/>
      <w:bookmarkStart w:id="3294" w:name="_Toc88656179"/>
      <w:bookmarkStart w:id="3295" w:name="_Toc88657238"/>
      <w:bookmarkStart w:id="3296" w:name="_Toc105657298"/>
      <w:bookmarkStart w:id="3297" w:name="_Toc106108679"/>
      <w:bookmarkStart w:id="3298" w:name="_Toc112687772"/>
      <w:bookmarkStart w:id="3299" w:name="_Toc162517701"/>
      <w:r w:rsidRPr="00D629EF">
        <w:rPr>
          <w:lang w:eastAsia="zh-CN"/>
        </w:rPr>
        <w:t>9.3.1.9</w:t>
      </w:r>
      <w:r w:rsidRPr="00D629EF">
        <w:rPr>
          <w:lang w:eastAsia="zh-CN"/>
        </w:rPr>
        <w:tab/>
        <w:t>S-NSSAI</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300" w:name="_Toc20955591"/>
      <w:bookmarkStart w:id="3301" w:name="_Toc29461029"/>
      <w:bookmarkStart w:id="3302" w:name="_Toc29505761"/>
      <w:bookmarkStart w:id="3303" w:name="_Toc36556286"/>
      <w:bookmarkStart w:id="3304" w:name="_Toc45881750"/>
      <w:bookmarkStart w:id="3305" w:name="_Toc51852389"/>
      <w:bookmarkStart w:id="3306" w:name="_Toc56620340"/>
      <w:bookmarkStart w:id="3307" w:name="_Toc64447980"/>
      <w:bookmarkStart w:id="3308" w:name="_Toc74152755"/>
      <w:bookmarkStart w:id="3309" w:name="_Toc88656180"/>
      <w:bookmarkStart w:id="3310" w:name="_Toc88657239"/>
      <w:bookmarkStart w:id="3311" w:name="_Toc105657299"/>
      <w:bookmarkStart w:id="3312" w:name="_Toc106108680"/>
      <w:bookmarkStart w:id="3313" w:name="_Toc112687773"/>
      <w:bookmarkStart w:id="3314" w:name="_Toc162517702"/>
      <w:r w:rsidRPr="00D629EF">
        <w:t>9.3.1.10</w:t>
      </w:r>
      <w:r w:rsidRPr="00D629EF">
        <w:tab/>
        <w:t xml:space="preserve">Security </w:t>
      </w:r>
      <w:r w:rsidR="00A774C2" w:rsidRPr="00D629EF">
        <w:t>I</w:t>
      </w:r>
      <w:r w:rsidRPr="00D629EF">
        <w:t>nformation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15" w:name="_Toc20955592"/>
      <w:bookmarkStart w:id="3316" w:name="_Toc29461030"/>
      <w:bookmarkStart w:id="3317" w:name="_Toc29505762"/>
      <w:bookmarkStart w:id="3318" w:name="_Toc36556287"/>
      <w:bookmarkStart w:id="3319" w:name="_Toc45881751"/>
      <w:bookmarkStart w:id="3320" w:name="_Toc51852390"/>
      <w:bookmarkStart w:id="3321" w:name="_Toc56620341"/>
      <w:bookmarkStart w:id="3322" w:name="_Toc64447981"/>
      <w:bookmarkStart w:id="3323" w:name="_Toc74152756"/>
      <w:bookmarkStart w:id="3324" w:name="_Toc88656181"/>
      <w:bookmarkStart w:id="3325" w:name="_Toc88657240"/>
      <w:bookmarkStart w:id="3326" w:name="_Toc105657300"/>
      <w:bookmarkStart w:id="3327" w:name="_Toc106108681"/>
      <w:bookmarkStart w:id="3328" w:name="_Toc112687774"/>
      <w:bookmarkStart w:id="3329" w:name="_Toc162517703"/>
      <w:r w:rsidRPr="00D629EF">
        <w:t>9.3.1.11</w:t>
      </w:r>
      <w:r w:rsidRPr="00D629EF">
        <w:tab/>
        <w:t>Cell Group Information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FA4E63" w14:textId="396802B1" w:rsidR="00A85C4E" w:rsidRPr="00D629EF" w:rsidRDefault="00A85C4E" w:rsidP="00101AE6">
      <w:pPr>
        <w:widowControl w:val="0"/>
      </w:pPr>
      <w:r w:rsidRPr="00D629EF">
        <w:lastRenderedPageBreak/>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30" w:name="_Toc20955593"/>
      <w:bookmarkStart w:id="3331" w:name="_Toc29461031"/>
      <w:bookmarkStart w:id="3332" w:name="_Toc29505763"/>
      <w:bookmarkStart w:id="3333" w:name="_Toc36556288"/>
      <w:bookmarkStart w:id="3334" w:name="_Toc45881752"/>
      <w:bookmarkStart w:id="3335" w:name="_Toc51852391"/>
      <w:bookmarkStart w:id="3336" w:name="_Toc56620342"/>
      <w:bookmarkStart w:id="3337" w:name="_Toc64447982"/>
      <w:bookmarkStart w:id="3338" w:name="_Toc74152757"/>
      <w:bookmarkStart w:id="3339" w:name="_Toc88656182"/>
      <w:bookmarkStart w:id="3340" w:name="_Toc88657241"/>
      <w:bookmarkStart w:id="3341" w:name="_Toc105657301"/>
      <w:bookmarkStart w:id="3342" w:name="_Toc106108682"/>
      <w:bookmarkStart w:id="3343" w:name="_Toc112687775"/>
      <w:bookmarkStart w:id="3344" w:name="_Toc162517704"/>
      <w:r w:rsidRPr="00D629EF">
        <w:t>9.3.1.12</w:t>
      </w:r>
      <w:r w:rsidRPr="00D629EF">
        <w:tab/>
        <w:t>QoS Flow List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 xml:space="preserve">Identifies the TNL address used by the source node </w:t>
            </w:r>
            <w:r w:rsidRPr="00846790">
              <w:rPr>
                <w:rFonts w:cs="Arial"/>
                <w:lang w:eastAsia="ja-JP"/>
              </w:rPr>
              <w:lastRenderedPageBreak/>
              <w:t>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lastRenderedPageBreak/>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45" w:name="_Toc20955594"/>
      <w:bookmarkStart w:id="3346" w:name="_Toc29461032"/>
      <w:bookmarkStart w:id="3347" w:name="_Toc29505764"/>
      <w:bookmarkStart w:id="3348" w:name="_Toc36556289"/>
      <w:bookmarkStart w:id="3349" w:name="_Toc45881753"/>
      <w:bookmarkStart w:id="3350" w:name="_Toc51852392"/>
      <w:bookmarkStart w:id="3351" w:name="_Toc56620343"/>
      <w:bookmarkStart w:id="3352" w:name="_Toc64447983"/>
      <w:bookmarkStart w:id="3353" w:name="_Toc74152758"/>
      <w:bookmarkStart w:id="3354" w:name="_Toc88656183"/>
      <w:bookmarkStart w:id="3355" w:name="_Toc88657242"/>
      <w:bookmarkStart w:id="3356" w:name="_Toc105657302"/>
      <w:bookmarkStart w:id="3357" w:name="_Toc106108683"/>
      <w:bookmarkStart w:id="3358" w:name="_Toc112687776"/>
      <w:bookmarkStart w:id="3359" w:name="_Toc162517705"/>
      <w:r w:rsidRPr="00D629EF">
        <w:t>9.3.1.13</w:t>
      </w:r>
      <w:r w:rsidRPr="00D629EF">
        <w:tab/>
        <w:t>UP Parameters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60" w:name="_Toc20955595"/>
      <w:bookmarkStart w:id="3361" w:name="_Toc29461033"/>
      <w:bookmarkStart w:id="3362" w:name="_Toc29505765"/>
      <w:bookmarkStart w:id="3363" w:name="_Toc36556290"/>
      <w:bookmarkStart w:id="3364" w:name="_Toc45881754"/>
      <w:bookmarkStart w:id="3365" w:name="_Toc51852393"/>
      <w:bookmarkStart w:id="3366" w:name="_Toc56620344"/>
      <w:bookmarkStart w:id="3367" w:name="_Toc64447984"/>
      <w:bookmarkStart w:id="3368" w:name="_Toc74152759"/>
      <w:bookmarkStart w:id="3369" w:name="_Toc88656184"/>
      <w:bookmarkStart w:id="3370" w:name="_Toc88657243"/>
      <w:bookmarkStart w:id="3371" w:name="_Toc105657303"/>
      <w:bookmarkStart w:id="3372" w:name="_Toc106108684"/>
      <w:bookmarkStart w:id="3373" w:name="_Toc112687777"/>
      <w:bookmarkStart w:id="3374" w:name="_Toc162517706"/>
      <w:r w:rsidRPr="00D629EF">
        <w:rPr>
          <w:lang w:eastAsia="zh-CN"/>
        </w:rPr>
        <w:t>9.3.1.14</w:t>
      </w:r>
      <w:r w:rsidRPr="00D629EF">
        <w:rPr>
          <w:lang w:eastAsia="zh-CN"/>
        </w:rPr>
        <w:tab/>
        <w:t>NR CGI</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75" w:name="_Toc20955596"/>
      <w:bookmarkStart w:id="3376" w:name="_Toc29461034"/>
      <w:bookmarkStart w:id="3377" w:name="_Toc29505766"/>
      <w:bookmarkStart w:id="3378" w:name="_Toc36556291"/>
      <w:bookmarkStart w:id="3379" w:name="_Toc45881755"/>
      <w:bookmarkStart w:id="3380" w:name="_Toc51852394"/>
      <w:bookmarkStart w:id="3381" w:name="_Toc56620345"/>
      <w:bookmarkStart w:id="3382" w:name="_Toc64447985"/>
      <w:bookmarkStart w:id="3383" w:name="_Toc74152760"/>
      <w:bookmarkStart w:id="3384" w:name="_Toc88656185"/>
      <w:bookmarkStart w:id="3385" w:name="_Toc88657244"/>
      <w:bookmarkStart w:id="3386" w:name="_Toc105657304"/>
      <w:bookmarkStart w:id="3387" w:name="_Toc106108685"/>
      <w:bookmarkStart w:id="3388" w:name="_Toc112687778"/>
      <w:bookmarkStart w:id="3389" w:name="_Toc162517707"/>
      <w:r w:rsidRPr="00D629EF">
        <w:t>9.3.1.15</w:t>
      </w:r>
      <w:r w:rsidRPr="00D629EF">
        <w:tab/>
        <w:t>gNB-CU-UP ID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90" w:name="_Toc20955597"/>
      <w:bookmarkStart w:id="3391" w:name="_Toc29461035"/>
      <w:bookmarkStart w:id="3392" w:name="_Toc29505767"/>
      <w:bookmarkStart w:id="3393" w:name="_Toc36556292"/>
      <w:bookmarkStart w:id="3394" w:name="_Toc45881756"/>
      <w:bookmarkStart w:id="3395" w:name="_Toc51852395"/>
      <w:bookmarkStart w:id="3396" w:name="_Toc56620346"/>
      <w:bookmarkStart w:id="3397" w:name="_Toc64447986"/>
      <w:bookmarkStart w:id="3398" w:name="_Toc74152761"/>
      <w:bookmarkStart w:id="3399" w:name="_Toc88656186"/>
      <w:bookmarkStart w:id="3400" w:name="_Toc88657245"/>
      <w:bookmarkStart w:id="3401" w:name="_Toc105657305"/>
      <w:bookmarkStart w:id="3402" w:name="_Toc106108686"/>
      <w:bookmarkStart w:id="3403" w:name="_Toc112687779"/>
      <w:bookmarkStart w:id="3404" w:name="_Toc162517708"/>
      <w:r w:rsidRPr="00D629EF">
        <w:lastRenderedPageBreak/>
        <w:t>9.3.1.16</w:t>
      </w:r>
      <w:r w:rsidRPr="00D629EF">
        <w:tab/>
        <w:t>DRB ID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405" w:name="_Toc105657306"/>
      <w:bookmarkStart w:id="3406" w:name="_Toc106108687"/>
      <w:bookmarkStart w:id="3407" w:name="_Toc112687780"/>
      <w:bookmarkStart w:id="3408" w:name="_Toc162517709"/>
      <w:r w:rsidRPr="008C3F37">
        <w:t>9.3.1.16a</w:t>
      </w:r>
      <w:r w:rsidRPr="008C3F37">
        <w:tab/>
        <w:t>MRB ID</w:t>
      </w:r>
      <w:bookmarkEnd w:id="3405"/>
      <w:bookmarkEnd w:id="3406"/>
      <w:bookmarkEnd w:id="3407"/>
      <w:bookmarkEnd w:id="340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409" w:name="_Toc20955598"/>
      <w:bookmarkStart w:id="3410" w:name="_Toc29461036"/>
      <w:bookmarkStart w:id="3411" w:name="_Toc29505768"/>
      <w:bookmarkStart w:id="3412" w:name="_Toc36556293"/>
      <w:bookmarkStart w:id="3413" w:name="_Toc45881757"/>
      <w:bookmarkStart w:id="3414" w:name="_Toc51852396"/>
      <w:bookmarkStart w:id="3415" w:name="_Toc56620347"/>
      <w:bookmarkStart w:id="3416" w:name="_Toc64447987"/>
      <w:bookmarkStart w:id="3417" w:name="_Toc74152762"/>
      <w:bookmarkStart w:id="3418" w:name="_Toc88656187"/>
      <w:bookmarkStart w:id="3419" w:name="_Toc88657246"/>
      <w:bookmarkStart w:id="3420" w:name="_Toc105657307"/>
      <w:bookmarkStart w:id="3421" w:name="_Toc106108688"/>
      <w:bookmarkStart w:id="3422" w:name="_Toc112687781"/>
      <w:bookmarkStart w:id="3423" w:name="_Toc162517710"/>
      <w:r w:rsidRPr="00D629EF">
        <w:t>9.3.1.17</w:t>
      </w:r>
      <w:r w:rsidRPr="00D629EF">
        <w:tab/>
        <w:t>E-UTRAN QoS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24" w:name="_Toc20955599"/>
      <w:bookmarkStart w:id="3425" w:name="_Toc29461037"/>
      <w:bookmarkStart w:id="3426" w:name="_Toc29505769"/>
      <w:bookmarkStart w:id="3427" w:name="_Toc36556294"/>
      <w:bookmarkStart w:id="3428" w:name="_Toc45881758"/>
      <w:bookmarkStart w:id="3429" w:name="_Toc51852397"/>
      <w:bookmarkStart w:id="3430" w:name="_Toc56620348"/>
      <w:bookmarkStart w:id="3431" w:name="_Toc64447988"/>
      <w:bookmarkStart w:id="3432" w:name="_Toc74152763"/>
      <w:bookmarkStart w:id="3433" w:name="_Toc88656188"/>
      <w:bookmarkStart w:id="3434" w:name="_Toc88657247"/>
      <w:bookmarkStart w:id="3435" w:name="_Toc105657308"/>
      <w:bookmarkStart w:id="3436" w:name="_Toc106108689"/>
      <w:bookmarkStart w:id="3437" w:name="_Toc112687782"/>
      <w:bookmarkStart w:id="3438" w:name="_Toc162517711"/>
      <w:r w:rsidRPr="00D629EF">
        <w:t>9.3.1.18</w:t>
      </w:r>
      <w:r w:rsidRPr="00D629EF">
        <w:tab/>
        <w:t>E-UTRAN Allocation and Retention Priority</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lastRenderedPageBreak/>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39" w:name="_Toc20955600"/>
      <w:bookmarkStart w:id="3440" w:name="_Toc29461038"/>
      <w:bookmarkStart w:id="3441" w:name="_Toc29505770"/>
      <w:bookmarkStart w:id="3442" w:name="_Toc36556295"/>
      <w:bookmarkStart w:id="3443" w:name="_Toc45881759"/>
      <w:bookmarkStart w:id="3444" w:name="_Toc51852398"/>
      <w:bookmarkStart w:id="3445" w:name="_Toc56620349"/>
      <w:bookmarkStart w:id="3446" w:name="_Toc64447989"/>
      <w:bookmarkStart w:id="3447" w:name="_Toc74152764"/>
      <w:bookmarkStart w:id="3448" w:name="_Toc88656189"/>
      <w:bookmarkStart w:id="3449" w:name="_Toc88657248"/>
      <w:bookmarkStart w:id="3450" w:name="_Toc105657309"/>
      <w:bookmarkStart w:id="3451" w:name="_Toc106108690"/>
      <w:bookmarkStart w:id="3452" w:name="_Toc112687783"/>
      <w:bookmarkStart w:id="3453" w:name="_Toc162517712"/>
      <w:r w:rsidRPr="00D629EF">
        <w:t>9.3.1.19</w:t>
      </w:r>
      <w:r w:rsidRPr="00D629EF">
        <w:tab/>
        <w:t>GBR QoS Information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to deliver) in UL (i.e. from E-UTRAN to EPC) </w:t>
            </w:r>
            <w:r w:rsidRPr="00D629EF">
              <w:rPr>
                <w:rFonts w:ascii="Arial" w:eastAsia="Malgun Gothic" w:hAnsi="Arial" w:cs="Arial"/>
                <w:sz w:val="18"/>
                <w:lang w:eastAsia="x-none"/>
              </w:rPr>
              <w:lastRenderedPageBreak/>
              <w:t>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54" w:name="_Toc20955601"/>
      <w:bookmarkStart w:id="3455" w:name="_Toc29461039"/>
      <w:bookmarkStart w:id="3456" w:name="_Toc29505771"/>
      <w:bookmarkStart w:id="3457" w:name="_Toc36556296"/>
      <w:bookmarkStart w:id="3458" w:name="_Toc45881760"/>
      <w:bookmarkStart w:id="3459" w:name="_Toc51852399"/>
      <w:bookmarkStart w:id="3460" w:name="_Toc56620350"/>
      <w:bookmarkStart w:id="3461" w:name="_Toc64447990"/>
      <w:bookmarkStart w:id="3462" w:name="_Toc74152765"/>
      <w:bookmarkStart w:id="3463" w:name="_Toc88656190"/>
      <w:bookmarkStart w:id="3464" w:name="_Toc88657249"/>
      <w:bookmarkStart w:id="3465" w:name="_Toc105657310"/>
      <w:bookmarkStart w:id="3466" w:name="_Toc106108691"/>
      <w:bookmarkStart w:id="3467" w:name="_Toc112687784"/>
      <w:bookmarkStart w:id="3468" w:name="_Toc162517713"/>
      <w:r w:rsidRPr="00D629EF">
        <w:t>9.3.1.20</w:t>
      </w:r>
      <w:r w:rsidRPr="00D629EF">
        <w:tab/>
        <w:t>Bit Rate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69" w:name="_Toc20955602"/>
      <w:bookmarkStart w:id="3470" w:name="_Toc29461040"/>
      <w:bookmarkStart w:id="3471" w:name="_Toc29505772"/>
      <w:bookmarkStart w:id="3472" w:name="_Toc36556297"/>
      <w:bookmarkStart w:id="3473" w:name="_Toc45881761"/>
      <w:bookmarkStart w:id="3474" w:name="_Toc51852400"/>
      <w:bookmarkStart w:id="3475" w:name="_Toc56620351"/>
      <w:bookmarkStart w:id="3476" w:name="_Toc64447991"/>
      <w:bookmarkStart w:id="3477" w:name="_Toc74152766"/>
      <w:bookmarkStart w:id="3478" w:name="_Toc88656191"/>
      <w:bookmarkStart w:id="3479" w:name="_Toc88657250"/>
      <w:bookmarkStart w:id="3480" w:name="_Toc105657311"/>
      <w:bookmarkStart w:id="3481" w:name="_Toc106108692"/>
      <w:bookmarkStart w:id="3482" w:name="_Toc112687785"/>
      <w:bookmarkStart w:id="3483" w:name="_Toc162517714"/>
      <w:r w:rsidRPr="00D629EF">
        <w:t>9.3.1.21</w:t>
      </w:r>
      <w:r w:rsidRPr="00D629EF">
        <w:tab/>
        <w:t>PDU Session ID</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84" w:name="_Toc20955603"/>
      <w:bookmarkStart w:id="3485" w:name="_Toc29461041"/>
      <w:bookmarkStart w:id="3486" w:name="_Toc29505773"/>
      <w:bookmarkStart w:id="3487" w:name="_Toc36556298"/>
      <w:bookmarkStart w:id="3488" w:name="_Toc45881762"/>
      <w:bookmarkStart w:id="3489" w:name="_Toc51852401"/>
      <w:bookmarkStart w:id="3490" w:name="_Toc56620352"/>
      <w:bookmarkStart w:id="3491" w:name="_Toc64447992"/>
      <w:bookmarkStart w:id="3492" w:name="_Toc74152767"/>
      <w:bookmarkStart w:id="3493" w:name="_Toc88656192"/>
      <w:bookmarkStart w:id="3494" w:name="_Toc88657251"/>
      <w:bookmarkStart w:id="3495" w:name="_Toc105657312"/>
      <w:bookmarkStart w:id="3496" w:name="_Toc106108693"/>
      <w:bookmarkStart w:id="3497" w:name="_Toc112687786"/>
      <w:bookmarkStart w:id="3498" w:name="_Toc162517715"/>
      <w:r w:rsidRPr="00D629EF">
        <w:t>9.3.1.22</w:t>
      </w:r>
      <w:r w:rsidRPr="00D629EF">
        <w:tab/>
        <w:t>PDU Session Type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99" w:name="_Toc20955604"/>
      <w:bookmarkStart w:id="3500" w:name="_Toc29461042"/>
      <w:bookmarkStart w:id="3501" w:name="_Toc29505774"/>
      <w:bookmarkStart w:id="3502" w:name="_Toc36556299"/>
      <w:bookmarkStart w:id="3503" w:name="_Toc45881763"/>
      <w:bookmarkStart w:id="3504" w:name="_Toc51852402"/>
      <w:bookmarkStart w:id="3505" w:name="_Toc56620353"/>
      <w:bookmarkStart w:id="3506" w:name="_Toc64447993"/>
      <w:bookmarkStart w:id="3507" w:name="_Toc74152768"/>
      <w:bookmarkStart w:id="3508" w:name="_Toc88656193"/>
      <w:bookmarkStart w:id="3509" w:name="_Toc88657252"/>
      <w:bookmarkStart w:id="3510" w:name="_Toc105657313"/>
      <w:bookmarkStart w:id="3511" w:name="_Toc106108694"/>
      <w:bookmarkStart w:id="3512" w:name="_Toc112687787"/>
      <w:bookmarkStart w:id="3513" w:name="_Toc162517716"/>
      <w:r w:rsidRPr="00D629EF">
        <w:t>9.3.1.23</w:t>
      </w:r>
      <w:r w:rsidRPr="00D629EF">
        <w:tab/>
      </w:r>
      <w:r w:rsidRPr="00D629EF">
        <w:rPr>
          <w:rFonts w:hint="eastAsia"/>
        </w:rPr>
        <w:t>Security Indication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14" w:name="OLE_LINK140"/>
            <w:bookmarkStart w:id="351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14"/>
          <w:bookmarkEnd w:id="351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w:t>
            </w:r>
            <w:r w:rsidRPr="00D629EF">
              <w:rPr>
                <w:rFonts w:eastAsia="Batang"/>
                <w:lang w:eastAsia="ja-JP"/>
              </w:rPr>
              <w:lastRenderedPageBreak/>
              <w:t>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If present, this is the value received from the CN for the </w:t>
            </w:r>
            <w:r w:rsidRPr="00D629EF">
              <w:rPr>
                <w:rFonts w:ascii="Arial" w:hAnsi="Arial" w:cs="Arial"/>
                <w:sz w:val="18"/>
              </w:rPr>
              <w:lastRenderedPageBreak/>
              <w:t>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16" w:name="_Toc20955605"/>
      <w:bookmarkStart w:id="3517" w:name="_Toc29461043"/>
      <w:bookmarkStart w:id="3518" w:name="_Toc29505775"/>
      <w:bookmarkStart w:id="3519" w:name="_Toc36556300"/>
      <w:bookmarkStart w:id="3520" w:name="_Toc45881764"/>
      <w:bookmarkStart w:id="3521" w:name="_Toc51852403"/>
      <w:bookmarkStart w:id="3522" w:name="_Toc56620354"/>
      <w:bookmarkStart w:id="3523" w:name="_Toc64447994"/>
      <w:bookmarkStart w:id="3524" w:name="_Toc74152769"/>
      <w:bookmarkStart w:id="3525" w:name="_Toc88656194"/>
      <w:bookmarkStart w:id="3526" w:name="_Toc88657253"/>
      <w:bookmarkStart w:id="3527" w:name="_Toc105657314"/>
      <w:bookmarkStart w:id="3528" w:name="_Toc106108695"/>
      <w:bookmarkStart w:id="3529" w:name="_Toc112687788"/>
      <w:bookmarkStart w:id="3530" w:name="_Toc162517717"/>
      <w:r w:rsidRPr="00D629EF">
        <w:rPr>
          <w:rFonts w:eastAsia="Batang"/>
        </w:rPr>
        <w:t>9.3.1.24</w:t>
      </w:r>
      <w:r w:rsidRPr="00D629EF">
        <w:rPr>
          <w:rFonts w:eastAsia="Batang"/>
        </w:rPr>
        <w:tab/>
        <w:t>QoS Flow Identifier</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31" w:name="_Toc20955606"/>
      <w:bookmarkStart w:id="3532" w:name="_Toc29461044"/>
      <w:bookmarkStart w:id="3533" w:name="_Toc29505776"/>
      <w:bookmarkStart w:id="3534" w:name="_Toc36556301"/>
      <w:bookmarkStart w:id="3535" w:name="_Toc45881765"/>
      <w:bookmarkStart w:id="3536" w:name="_Toc51852404"/>
      <w:bookmarkStart w:id="3537" w:name="_Toc56620355"/>
      <w:bookmarkStart w:id="3538" w:name="_Toc64447995"/>
      <w:bookmarkStart w:id="3539" w:name="_Toc74152770"/>
      <w:bookmarkStart w:id="3540" w:name="_Toc88656195"/>
      <w:bookmarkStart w:id="3541" w:name="_Toc88657254"/>
      <w:bookmarkStart w:id="3542" w:name="_Toc105657315"/>
      <w:bookmarkStart w:id="3543" w:name="_Toc106108696"/>
      <w:bookmarkStart w:id="3544" w:name="_Toc112687789"/>
      <w:bookmarkStart w:id="3545" w:name="_Toc162517718"/>
      <w:r w:rsidRPr="00D629EF">
        <w:t>9.3.1.25</w:t>
      </w:r>
      <w:r w:rsidRPr="00D629EF">
        <w:tab/>
        <w:t>QoS Flow QoS Parameters List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46" w:name="_Toc20955607"/>
      <w:bookmarkStart w:id="3547" w:name="_Toc29461045"/>
      <w:bookmarkStart w:id="3548" w:name="_Toc29505777"/>
      <w:bookmarkStart w:id="3549" w:name="_Toc36556302"/>
      <w:bookmarkStart w:id="3550" w:name="_Toc45881766"/>
      <w:bookmarkStart w:id="3551" w:name="_Toc51852405"/>
      <w:bookmarkStart w:id="3552" w:name="_Toc56620356"/>
      <w:bookmarkStart w:id="3553" w:name="_Toc64447996"/>
      <w:bookmarkStart w:id="3554" w:name="_Toc74152771"/>
      <w:bookmarkStart w:id="3555" w:name="_Toc88656196"/>
      <w:bookmarkStart w:id="3556" w:name="_Toc88657255"/>
      <w:bookmarkStart w:id="3557" w:name="_Toc105657316"/>
      <w:bookmarkStart w:id="3558" w:name="_Toc106108697"/>
      <w:bookmarkStart w:id="3559" w:name="_Toc112687790"/>
      <w:bookmarkStart w:id="3560" w:name="_Toc162517719"/>
      <w:r w:rsidRPr="00D629EF">
        <w:t>9.3.1.26</w:t>
      </w:r>
      <w:r w:rsidRPr="00D629EF">
        <w:tab/>
        <w:t>QoS Flow</w:t>
      </w:r>
      <w:r w:rsidRPr="00D629EF">
        <w:rPr>
          <w:rFonts w:eastAsia="Batang"/>
        </w:rPr>
        <w:t xml:space="preserve"> Level QoS Parameters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61" w:name="OLE_LINK14"/>
            <w:r>
              <w:rPr>
                <w:rFonts w:hint="eastAsia"/>
                <w:lang w:eastAsia="zh-CN"/>
              </w:rPr>
              <w:t>I</w:t>
            </w:r>
            <w:r>
              <w:rPr>
                <w:lang w:eastAsia="zh-CN"/>
              </w:rPr>
              <w:t>ndicates the Reporting Frequency for RAN part delay for Qos monitoring.</w:t>
            </w:r>
            <w:bookmarkEnd w:id="356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62" w:name="_Toc20955608"/>
      <w:bookmarkStart w:id="3563" w:name="_Toc29461046"/>
      <w:bookmarkStart w:id="3564" w:name="_Toc29505778"/>
      <w:bookmarkStart w:id="3565" w:name="_Toc36556303"/>
      <w:bookmarkStart w:id="3566" w:name="_Toc45881767"/>
      <w:bookmarkStart w:id="3567" w:name="_Toc51852406"/>
      <w:bookmarkStart w:id="3568" w:name="_Toc56620357"/>
      <w:bookmarkStart w:id="3569" w:name="_Toc64447997"/>
      <w:bookmarkStart w:id="3570" w:name="_Toc74152772"/>
      <w:bookmarkStart w:id="3571" w:name="_Toc88656197"/>
      <w:bookmarkStart w:id="3572" w:name="_Toc88657256"/>
      <w:bookmarkStart w:id="3573" w:name="_Toc105657317"/>
      <w:bookmarkStart w:id="3574" w:name="_Toc106108698"/>
      <w:bookmarkStart w:id="3575" w:name="_Toc112687791"/>
      <w:bookmarkStart w:id="3576" w:name="_Toc162517720"/>
      <w:r w:rsidRPr="00D629EF">
        <w:t>9.3.1.27</w:t>
      </w:r>
      <w:r w:rsidRPr="00D629EF">
        <w:tab/>
        <w:t>Non Dynamic 5QI Descriptor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77" w:name="_Toc20955609"/>
      <w:bookmarkStart w:id="3578" w:name="_Toc29461047"/>
      <w:bookmarkStart w:id="3579" w:name="_Toc29505779"/>
      <w:bookmarkStart w:id="3580" w:name="_Toc36556304"/>
      <w:bookmarkStart w:id="3581" w:name="_Toc45881768"/>
      <w:bookmarkStart w:id="3582" w:name="_Toc51852407"/>
      <w:bookmarkStart w:id="3583" w:name="_Toc56620358"/>
      <w:bookmarkStart w:id="3584" w:name="_Toc64447998"/>
      <w:bookmarkStart w:id="3585" w:name="_Toc74152773"/>
      <w:bookmarkStart w:id="3586" w:name="_Toc88656198"/>
      <w:bookmarkStart w:id="3587" w:name="_Toc88657257"/>
      <w:bookmarkStart w:id="3588" w:name="_Toc105657318"/>
      <w:bookmarkStart w:id="3589" w:name="_Toc106108699"/>
      <w:bookmarkStart w:id="3590" w:name="_Toc112687792"/>
      <w:bookmarkStart w:id="3591" w:name="_Toc162517721"/>
      <w:r w:rsidRPr="00D629EF">
        <w:t>9.3.1.28</w:t>
      </w:r>
      <w:r w:rsidRPr="00D629EF">
        <w:tab/>
        <w:t>Dynamic 5QI Descriptor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This IE contains the dynamically assigned 5QI as </w:t>
            </w:r>
            <w:r w:rsidRPr="00D629EF">
              <w:rPr>
                <w:rFonts w:cs="Arial"/>
                <w:szCs w:val="18"/>
              </w:rPr>
              <w:lastRenderedPageBreak/>
              <w:t>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lastRenderedPageBreak/>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92" w:name="_Toc20955610"/>
      <w:bookmarkStart w:id="3593" w:name="_Toc29461048"/>
      <w:bookmarkStart w:id="3594" w:name="_Toc29505780"/>
      <w:bookmarkStart w:id="3595" w:name="_Toc36556305"/>
      <w:bookmarkStart w:id="3596" w:name="_Toc45881769"/>
      <w:bookmarkStart w:id="3597" w:name="_Toc51852408"/>
      <w:bookmarkStart w:id="3598" w:name="_Toc56620359"/>
      <w:bookmarkStart w:id="3599" w:name="_Toc64447999"/>
      <w:bookmarkStart w:id="3600" w:name="_Toc74152774"/>
      <w:bookmarkStart w:id="3601" w:name="_Toc88656199"/>
      <w:bookmarkStart w:id="3602" w:name="_Toc88657258"/>
      <w:bookmarkStart w:id="3603" w:name="_Toc105657319"/>
      <w:bookmarkStart w:id="3604" w:name="_Toc106108700"/>
      <w:bookmarkStart w:id="3605" w:name="_Toc112687793"/>
      <w:bookmarkStart w:id="3606" w:name="_Toc162517722"/>
      <w:r w:rsidRPr="00D629EF">
        <w:t>9.3.1.29</w:t>
      </w:r>
      <w:r w:rsidRPr="00D629EF">
        <w:tab/>
        <w:t>NG-RAN Allocation and Retention Priority</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w:t>
            </w:r>
            <w:r w:rsidRPr="00D629EF">
              <w:rPr>
                <w:rFonts w:cs="Arial"/>
                <w:lang w:eastAsia="ja-JP"/>
              </w:rPr>
              <w:lastRenderedPageBreak/>
              <w:t xml:space="preserve">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lastRenderedPageBreak/>
              <w:t>Desc.:</w:t>
            </w:r>
            <w:r w:rsidRPr="00D629EF">
              <w:rPr>
                <w:rFonts w:cs="Arial"/>
                <w:lang w:eastAsia="ja-JP"/>
              </w:rPr>
              <w:t xml:space="preserve"> This IE indicates the pre-emption capability of the request </w:t>
            </w:r>
            <w:r w:rsidRPr="00D629EF">
              <w:rPr>
                <w:rFonts w:cs="Arial"/>
                <w:lang w:eastAsia="ja-JP"/>
              </w:rPr>
              <w:lastRenderedPageBreak/>
              <w:t>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lastRenderedPageBreak/>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607" w:name="_Toc20955611"/>
      <w:bookmarkStart w:id="3608" w:name="_Toc29461049"/>
      <w:bookmarkStart w:id="3609" w:name="_Toc29505781"/>
      <w:bookmarkStart w:id="3610" w:name="_Toc36556306"/>
      <w:bookmarkStart w:id="3611" w:name="_Toc45881770"/>
      <w:bookmarkStart w:id="3612" w:name="_Toc51852409"/>
      <w:bookmarkStart w:id="3613" w:name="_Toc56620360"/>
      <w:bookmarkStart w:id="3614" w:name="_Toc64448000"/>
      <w:bookmarkStart w:id="3615" w:name="_Toc74152775"/>
      <w:bookmarkStart w:id="3616" w:name="_Toc88656200"/>
      <w:bookmarkStart w:id="3617" w:name="_Toc88657259"/>
      <w:bookmarkStart w:id="3618" w:name="_Toc105657320"/>
      <w:bookmarkStart w:id="3619" w:name="_Toc106108701"/>
      <w:bookmarkStart w:id="3620" w:name="_Toc112687794"/>
      <w:bookmarkStart w:id="3621" w:name="_Toc162517723"/>
      <w:r w:rsidRPr="00D629EF">
        <w:t>9.3.1.30</w:t>
      </w:r>
      <w:r w:rsidRPr="00D629EF">
        <w:tab/>
        <w:t>GBR QoS Flow Information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w:t>
            </w:r>
            <w:r w:rsidRPr="00D629EF">
              <w:rPr>
                <w:rFonts w:cs="Arial"/>
                <w:szCs w:val="18"/>
              </w:rPr>
              <w:lastRenderedPageBreak/>
              <w:t xml:space="preserve">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lastRenderedPageBreak/>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22" w:name="_Toc20955612"/>
      <w:bookmarkStart w:id="3623" w:name="_Toc29461050"/>
      <w:bookmarkStart w:id="3624" w:name="_Toc29505782"/>
      <w:bookmarkStart w:id="3625" w:name="_Toc36556307"/>
      <w:bookmarkStart w:id="3626" w:name="_Toc45881771"/>
      <w:bookmarkStart w:id="3627" w:name="_Toc51852410"/>
      <w:bookmarkStart w:id="3628" w:name="_Toc56620361"/>
      <w:bookmarkStart w:id="3629" w:name="_Toc64448001"/>
      <w:bookmarkStart w:id="3630" w:name="_Toc74152776"/>
      <w:bookmarkStart w:id="3631" w:name="_Toc88656201"/>
      <w:bookmarkStart w:id="3632" w:name="_Toc88657260"/>
      <w:bookmarkStart w:id="3633" w:name="_Toc105657321"/>
      <w:bookmarkStart w:id="3634" w:name="_Toc106108702"/>
      <w:bookmarkStart w:id="3635" w:name="_Toc112687795"/>
      <w:bookmarkStart w:id="3636" w:name="_Toc162517724"/>
      <w:r w:rsidRPr="00D629EF">
        <w:t>9.3.1.31</w:t>
      </w:r>
      <w:r w:rsidRPr="00D629EF">
        <w:tab/>
        <w:t>Security Algorithm</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37" w:name="_Toc20955613"/>
      <w:bookmarkStart w:id="3638" w:name="_Toc29461051"/>
      <w:bookmarkStart w:id="3639" w:name="_Toc29505783"/>
      <w:bookmarkStart w:id="3640" w:name="_Toc36556308"/>
      <w:bookmarkStart w:id="3641" w:name="_Toc45881772"/>
      <w:bookmarkStart w:id="3642" w:name="_Toc51852411"/>
      <w:bookmarkStart w:id="3643" w:name="_Toc56620362"/>
      <w:bookmarkStart w:id="3644" w:name="_Toc64448002"/>
      <w:bookmarkStart w:id="3645" w:name="_Toc74152777"/>
      <w:bookmarkStart w:id="3646" w:name="_Toc88656202"/>
      <w:bookmarkStart w:id="3647" w:name="_Toc88657261"/>
      <w:bookmarkStart w:id="3648" w:name="_Toc105657322"/>
      <w:bookmarkStart w:id="3649" w:name="_Toc106108703"/>
      <w:bookmarkStart w:id="3650" w:name="_Toc112687796"/>
      <w:bookmarkStart w:id="3651" w:name="_Toc162517725"/>
      <w:bookmarkStart w:id="3652" w:name="_Hlk512875178"/>
      <w:r w:rsidRPr="00D629EF">
        <w:t>9.3.1.32</w:t>
      </w:r>
      <w:r w:rsidRPr="00D629EF">
        <w:tab/>
        <w:t>User Plane Security Keys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52"/>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53" w:name="_Toc20955614"/>
      <w:bookmarkStart w:id="3654" w:name="_Toc29461052"/>
      <w:bookmarkStart w:id="3655" w:name="_Toc29505784"/>
      <w:bookmarkStart w:id="3656" w:name="_Toc36556309"/>
      <w:bookmarkStart w:id="3657" w:name="_Toc45881773"/>
      <w:bookmarkStart w:id="3658" w:name="_Toc51852412"/>
      <w:bookmarkStart w:id="3659" w:name="_Toc56620363"/>
      <w:bookmarkStart w:id="3660" w:name="_Toc64448003"/>
      <w:bookmarkStart w:id="3661" w:name="_Toc74152778"/>
      <w:bookmarkStart w:id="3662" w:name="_Toc88656203"/>
      <w:bookmarkStart w:id="3663" w:name="_Toc88657262"/>
      <w:bookmarkStart w:id="3664" w:name="_Toc105657323"/>
      <w:bookmarkStart w:id="3665" w:name="_Toc106108704"/>
      <w:bookmarkStart w:id="3666" w:name="_Toc112687797"/>
      <w:bookmarkStart w:id="3667" w:name="_Toc162517726"/>
      <w:r w:rsidRPr="00D629EF">
        <w:t>9.3.1.33</w:t>
      </w:r>
      <w:r w:rsidRPr="00D629EF">
        <w:tab/>
        <w:t>UL Configuration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68" w:name="_Toc20955615"/>
      <w:bookmarkStart w:id="3669" w:name="_Toc29461053"/>
      <w:bookmarkStart w:id="3670" w:name="_Toc29505785"/>
      <w:bookmarkStart w:id="3671" w:name="_Toc36556310"/>
      <w:bookmarkStart w:id="3672" w:name="_Toc45881774"/>
      <w:bookmarkStart w:id="3673" w:name="_Toc51852413"/>
      <w:bookmarkStart w:id="3674" w:name="_Toc56620364"/>
      <w:bookmarkStart w:id="3675" w:name="_Toc64448004"/>
      <w:bookmarkStart w:id="3676" w:name="_Toc74152779"/>
      <w:bookmarkStart w:id="3677" w:name="_Toc88656204"/>
      <w:bookmarkStart w:id="3678" w:name="_Toc88657263"/>
      <w:bookmarkStart w:id="3679" w:name="_Toc105657324"/>
      <w:bookmarkStart w:id="3680" w:name="_Toc106108705"/>
      <w:bookmarkStart w:id="3681" w:name="_Toc112687798"/>
      <w:bookmarkStart w:id="3682" w:name="_Toc162517727"/>
      <w:r w:rsidRPr="00D629EF">
        <w:t>9.3.1.34</w:t>
      </w:r>
      <w:r w:rsidRPr="00D629EF">
        <w:tab/>
        <w:t xml:space="preserve">gNB-CU-UP Cell Group Related </w:t>
      </w:r>
      <w:r w:rsidR="00A774C2" w:rsidRPr="00D629EF">
        <w:t>Configuration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83" w:name="_Toc20955616"/>
      <w:bookmarkStart w:id="3684" w:name="_Toc29461054"/>
      <w:bookmarkStart w:id="3685" w:name="_Toc29505786"/>
      <w:bookmarkStart w:id="3686" w:name="_Toc36556311"/>
      <w:bookmarkStart w:id="3687" w:name="_Toc45881775"/>
      <w:bookmarkStart w:id="3688" w:name="_Toc51852414"/>
      <w:bookmarkStart w:id="3689" w:name="_Toc56620365"/>
      <w:bookmarkStart w:id="3690" w:name="_Toc64448005"/>
      <w:bookmarkStart w:id="3691" w:name="_Toc74152780"/>
      <w:bookmarkStart w:id="3692" w:name="_Toc88656205"/>
      <w:bookmarkStart w:id="3693" w:name="_Toc88657264"/>
      <w:bookmarkStart w:id="3694" w:name="_Toc105657325"/>
      <w:bookmarkStart w:id="3695" w:name="_Toc106108706"/>
      <w:bookmarkStart w:id="3696" w:name="_Toc112687799"/>
      <w:bookmarkStart w:id="3697" w:name="_Toc162517728"/>
      <w:r w:rsidRPr="00D629EF">
        <w:t>9.3.1.35</w:t>
      </w:r>
      <w:r w:rsidRPr="00D629EF">
        <w:tab/>
        <w:t>PDCP Count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98" w:name="_Toc162517729"/>
      <w:bookmarkStart w:id="3699" w:name="_Toc20955617"/>
      <w:bookmarkStart w:id="3700" w:name="_Toc29461055"/>
      <w:bookmarkStart w:id="3701" w:name="_Toc29505787"/>
      <w:bookmarkStart w:id="3702" w:name="_Toc36556312"/>
      <w:bookmarkStart w:id="3703" w:name="_Toc45881776"/>
      <w:bookmarkStart w:id="3704" w:name="_Toc51852415"/>
      <w:bookmarkStart w:id="3705" w:name="_Toc56620366"/>
      <w:bookmarkStart w:id="3706" w:name="_Toc64448006"/>
      <w:bookmarkStart w:id="3707" w:name="_Toc74152781"/>
      <w:bookmarkStart w:id="3708" w:name="_Toc88656206"/>
      <w:bookmarkStart w:id="3709" w:name="_Toc88657265"/>
      <w:bookmarkStart w:id="3710" w:name="_Toc105657326"/>
      <w:bookmarkStart w:id="3711" w:name="_Toc106108707"/>
      <w:bookmarkStart w:id="3712" w:name="_Toc112687800"/>
      <w:r w:rsidRPr="00D629EF">
        <w:t>9.3.1.35</w:t>
      </w:r>
      <w:r>
        <w:t>a</w:t>
      </w:r>
      <w:r w:rsidRPr="00D629EF">
        <w:tab/>
      </w:r>
      <w:r>
        <w:t xml:space="preserve">MBS </w:t>
      </w:r>
      <w:r w:rsidRPr="00D629EF">
        <w:t>PDCP C</w:t>
      </w:r>
      <w:r>
        <w:t>OUNT</w:t>
      </w:r>
      <w:bookmarkEnd w:id="369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13" w:name="_Toc162517730"/>
      <w:r w:rsidRPr="00D629EF">
        <w:t>9.3.1.36</w:t>
      </w:r>
      <w:r w:rsidRPr="00D629EF">
        <w:tab/>
        <w:t>NR CGI Support</w:t>
      </w:r>
      <w:r w:rsidRPr="00D629EF">
        <w:rPr>
          <w:rFonts w:hint="eastAsia"/>
        </w:rPr>
        <w:t xml:space="preserve"> </w:t>
      </w:r>
      <w:r w:rsidRPr="00D629EF">
        <w:t>List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14" w:name="_Toc20955618"/>
      <w:bookmarkStart w:id="3715" w:name="_Toc29461056"/>
      <w:bookmarkStart w:id="3716" w:name="_Toc29505788"/>
      <w:bookmarkStart w:id="3717" w:name="_Toc36556313"/>
      <w:bookmarkStart w:id="3718" w:name="_Toc45881777"/>
      <w:bookmarkStart w:id="3719" w:name="_Toc51852416"/>
      <w:bookmarkStart w:id="3720" w:name="_Toc56620367"/>
      <w:bookmarkStart w:id="3721" w:name="_Toc64448007"/>
      <w:bookmarkStart w:id="3722" w:name="_Toc74152782"/>
      <w:bookmarkStart w:id="3723" w:name="_Toc88656207"/>
      <w:bookmarkStart w:id="3724" w:name="_Toc88657266"/>
      <w:bookmarkStart w:id="3725" w:name="_Toc105657327"/>
      <w:bookmarkStart w:id="3726" w:name="_Toc106108708"/>
      <w:bookmarkStart w:id="3727" w:name="_Toc112687801"/>
      <w:bookmarkStart w:id="3728" w:name="_Toc162517731"/>
      <w:r w:rsidRPr="00D629EF">
        <w:t>9.3.1.37</w:t>
      </w:r>
      <w:r w:rsidRPr="00D629EF">
        <w:tab/>
        <w:t>QoS Parameters Support</w:t>
      </w:r>
      <w:r w:rsidRPr="00D629EF">
        <w:rPr>
          <w:rFonts w:hint="eastAsia"/>
        </w:rPr>
        <w:t xml:space="preserve"> </w:t>
      </w:r>
      <w:r w:rsidRPr="00D629EF">
        <w:t>List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29" w:name="_Toc20955619"/>
      <w:bookmarkStart w:id="3730" w:name="_Toc29461057"/>
      <w:bookmarkStart w:id="3731" w:name="_Toc29505789"/>
      <w:bookmarkStart w:id="3732" w:name="_Toc36556314"/>
      <w:bookmarkStart w:id="3733" w:name="_Toc45881778"/>
      <w:bookmarkStart w:id="3734" w:name="_Toc51852417"/>
      <w:bookmarkStart w:id="3735" w:name="_Toc56620368"/>
      <w:bookmarkStart w:id="3736" w:name="_Toc64448008"/>
      <w:bookmarkStart w:id="3737" w:name="_Toc74152783"/>
      <w:bookmarkStart w:id="3738" w:name="_Toc88656208"/>
      <w:bookmarkStart w:id="3739" w:name="_Toc88657267"/>
      <w:bookmarkStart w:id="3740" w:name="_Toc105657328"/>
      <w:bookmarkStart w:id="3741" w:name="_Toc106108709"/>
      <w:bookmarkStart w:id="3742" w:name="_Toc112687802"/>
      <w:bookmarkStart w:id="3743" w:name="_Toc162517732"/>
      <w:r w:rsidRPr="00D629EF">
        <w:t>9.3.1.38</w:t>
      </w:r>
      <w:r w:rsidRPr="00D629EF">
        <w:tab/>
        <w:t>PDCP Configuration</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w:t>
            </w:r>
            <w:r w:rsidRPr="00D629EF">
              <w:lastRenderedPageBreak/>
              <w:t>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lastRenderedPageBreak/>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 xml:space="preserve">ENUMERATED </w:t>
            </w:r>
            <w:r w:rsidRPr="00D629EF">
              <w:rPr>
                <w:lang w:eastAsia="ja-JP"/>
              </w:rPr>
              <w:lastRenderedPageBreak/>
              <w:t>(true,…)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lastRenderedPageBreak/>
              <w:t xml:space="preserve">Indicates PDCP </w:t>
            </w:r>
            <w:r w:rsidRPr="00D629EF">
              <w:rPr>
                <w:lang w:eastAsia="ja-JP"/>
              </w:rPr>
              <w:lastRenderedPageBreak/>
              <w:t>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 xml:space="preserve">both” indicates that both “downlink” and </w:t>
            </w:r>
            <w:r w:rsidRPr="00F07AB9">
              <w:rPr>
                <w:rFonts w:cs="Arial"/>
                <w:lang w:eastAsia="zh-CN"/>
              </w:rPr>
              <w:lastRenderedPageBreak/>
              <w:t>“uplink”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44" w:name="_Toc20955620"/>
      <w:bookmarkStart w:id="3745" w:name="_Toc29461058"/>
      <w:bookmarkStart w:id="3746" w:name="_Toc29505790"/>
      <w:bookmarkStart w:id="3747" w:name="_Toc36556315"/>
      <w:bookmarkStart w:id="3748" w:name="_Toc45881779"/>
      <w:bookmarkStart w:id="3749" w:name="_Toc51852418"/>
      <w:bookmarkStart w:id="3750" w:name="_Toc56620369"/>
      <w:bookmarkStart w:id="3751" w:name="_Toc64448009"/>
      <w:bookmarkStart w:id="3752" w:name="_Toc74152784"/>
      <w:bookmarkStart w:id="3753" w:name="_Toc88656209"/>
      <w:bookmarkStart w:id="3754" w:name="_Toc88657268"/>
      <w:bookmarkStart w:id="3755" w:name="_Toc105657329"/>
      <w:bookmarkStart w:id="3756" w:name="_Toc106108710"/>
      <w:bookmarkStart w:id="3757" w:name="_Toc112687803"/>
      <w:bookmarkStart w:id="3758" w:name="_Toc162517733"/>
      <w:r w:rsidRPr="00D629EF">
        <w:t>9.3.1.39</w:t>
      </w:r>
      <w:r w:rsidRPr="00D629EF">
        <w:tab/>
        <w:t>SDAP Configuration</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59" w:name="_Toc20955621"/>
      <w:bookmarkStart w:id="3760" w:name="_Toc29461059"/>
      <w:bookmarkStart w:id="3761" w:name="_Toc29505791"/>
      <w:bookmarkStart w:id="3762" w:name="_Toc36556316"/>
      <w:bookmarkStart w:id="3763" w:name="_Toc45881780"/>
      <w:bookmarkStart w:id="3764" w:name="_Toc51852419"/>
      <w:bookmarkStart w:id="3765" w:name="_Toc56620370"/>
      <w:bookmarkStart w:id="3766" w:name="_Toc64448010"/>
      <w:bookmarkStart w:id="3767" w:name="_Toc74152785"/>
      <w:bookmarkStart w:id="3768" w:name="_Toc88656210"/>
      <w:bookmarkStart w:id="3769" w:name="_Toc88657269"/>
      <w:bookmarkStart w:id="3770" w:name="_Toc105657330"/>
      <w:bookmarkStart w:id="3771" w:name="_Toc106108711"/>
      <w:bookmarkStart w:id="3772" w:name="_Toc112687804"/>
      <w:bookmarkStart w:id="3773" w:name="_Toc162517734"/>
      <w:r w:rsidRPr="00D629EF">
        <w:t>9.3.1.40</w:t>
      </w:r>
      <w:r w:rsidRPr="00D629EF">
        <w:tab/>
        <w:t>ROHC Parameters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w:t>
            </w:r>
            <w:r w:rsidRPr="00D629EF">
              <w:rPr>
                <w:rFonts w:cs="Arial"/>
                <w:lang w:eastAsia="ja-JP"/>
              </w:rPr>
              <w:lastRenderedPageBreak/>
              <w:t xml:space="preserve">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74" w:name="_Toc20955622"/>
      <w:bookmarkStart w:id="3775" w:name="_Toc29461060"/>
      <w:bookmarkStart w:id="3776" w:name="_Toc29505792"/>
      <w:bookmarkStart w:id="3777" w:name="_Toc36556317"/>
      <w:bookmarkStart w:id="3778" w:name="_Toc45881781"/>
      <w:bookmarkStart w:id="3779" w:name="_Toc51852420"/>
      <w:bookmarkStart w:id="3780" w:name="_Toc56620371"/>
      <w:bookmarkStart w:id="3781" w:name="_Toc64448011"/>
      <w:bookmarkStart w:id="3782" w:name="_Toc74152786"/>
      <w:bookmarkStart w:id="3783" w:name="_Toc88656211"/>
      <w:bookmarkStart w:id="3784" w:name="_Toc88657270"/>
      <w:bookmarkStart w:id="3785" w:name="_Toc105657331"/>
      <w:bookmarkStart w:id="3786" w:name="_Toc106108712"/>
      <w:bookmarkStart w:id="3787" w:name="_Toc112687805"/>
      <w:bookmarkStart w:id="3788" w:name="_Toc162517735"/>
      <w:r w:rsidRPr="00D629EF">
        <w:t>9.3.1.41</w:t>
      </w:r>
      <w:r w:rsidRPr="00D629EF">
        <w:tab/>
        <w:t>T-Reordering Timer</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89" w:name="_Toc20955623"/>
      <w:bookmarkStart w:id="3790" w:name="_Toc29461061"/>
      <w:bookmarkStart w:id="3791" w:name="_Toc29505793"/>
      <w:bookmarkStart w:id="3792" w:name="_Toc36556318"/>
      <w:bookmarkStart w:id="3793" w:name="_Toc45881782"/>
      <w:bookmarkStart w:id="3794" w:name="_Toc51852421"/>
      <w:bookmarkStart w:id="3795" w:name="_Toc56620372"/>
      <w:bookmarkStart w:id="3796" w:name="_Toc64448012"/>
      <w:bookmarkStart w:id="3797" w:name="_Toc74152787"/>
      <w:bookmarkStart w:id="3798" w:name="_Toc88656212"/>
      <w:bookmarkStart w:id="3799" w:name="_Toc88657271"/>
      <w:bookmarkStart w:id="3800" w:name="_Toc105657332"/>
      <w:bookmarkStart w:id="3801" w:name="_Toc106108713"/>
      <w:bookmarkStart w:id="3802" w:name="_Toc112687806"/>
      <w:bookmarkStart w:id="3803" w:name="_Toc162517736"/>
      <w:r w:rsidRPr="00D629EF">
        <w:lastRenderedPageBreak/>
        <w:t>9.3.1.42</w:t>
      </w:r>
      <w:r w:rsidRPr="00D629EF">
        <w:tab/>
        <w:t>Discard Timer</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804" w:name="_Toc20955624"/>
      <w:bookmarkStart w:id="3805" w:name="_Toc29461062"/>
      <w:bookmarkStart w:id="3806" w:name="_Toc29505794"/>
      <w:bookmarkStart w:id="3807" w:name="_Toc36556319"/>
      <w:bookmarkStart w:id="3808" w:name="_Toc45881783"/>
      <w:bookmarkStart w:id="3809" w:name="_Toc51852422"/>
      <w:bookmarkStart w:id="3810" w:name="_Toc56620373"/>
      <w:bookmarkStart w:id="3811" w:name="_Toc64448013"/>
      <w:bookmarkStart w:id="3812" w:name="_Toc74152788"/>
      <w:bookmarkStart w:id="3813" w:name="_Toc88656213"/>
      <w:bookmarkStart w:id="3814" w:name="_Toc88657272"/>
      <w:bookmarkStart w:id="3815" w:name="_Toc105657333"/>
      <w:bookmarkStart w:id="3816" w:name="_Toc106108714"/>
      <w:bookmarkStart w:id="3817" w:name="_Toc112687807"/>
      <w:bookmarkStart w:id="3818" w:name="_Toc162517737"/>
      <w:r w:rsidRPr="00D629EF">
        <w:t>9.3.1.43</w:t>
      </w:r>
      <w:r w:rsidRPr="00D629EF">
        <w:tab/>
        <w:t>UL Data Split Threshold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19" w:name="_Toc20955625"/>
      <w:bookmarkStart w:id="3820" w:name="_Toc29461063"/>
      <w:bookmarkStart w:id="3821" w:name="_Toc29505795"/>
      <w:bookmarkStart w:id="3822" w:name="_Toc36556320"/>
      <w:bookmarkStart w:id="3823" w:name="_Toc45881784"/>
      <w:bookmarkStart w:id="3824" w:name="_Toc51852423"/>
      <w:bookmarkStart w:id="3825" w:name="_Toc56620374"/>
      <w:bookmarkStart w:id="3826" w:name="_Toc64448014"/>
      <w:bookmarkStart w:id="3827" w:name="_Toc74152789"/>
      <w:bookmarkStart w:id="3828" w:name="_Toc88656214"/>
      <w:bookmarkStart w:id="3829" w:name="_Toc88657273"/>
      <w:bookmarkStart w:id="3830" w:name="_Toc105657334"/>
      <w:bookmarkStart w:id="3831" w:name="_Toc106108715"/>
      <w:bookmarkStart w:id="3832" w:name="_Toc112687808"/>
      <w:bookmarkStart w:id="3833" w:name="_Toc162517738"/>
      <w:r w:rsidRPr="00D629EF">
        <w:t>9.3.1.44</w:t>
      </w:r>
      <w:r w:rsidRPr="00D629EF">
        <w:tab/>
        <w:t>Data Usage Report List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section 6 of IETF </w:t>
            </w:r>
            <w:r w:rsidRPr="00D629EF">
              <w:rPr>
                <w:rFonts w:cs="Arial"/>
                <w:snapToGrid w:val="0"/>
              </w:rPr>
              <w:lastRenderedPageBreak/>
              <w:t>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34" w:name="_Toc20955626"/>
      <w:bookmarkStart w:id="3835" w:name="_Toc29461064"/>
      <w:bookmarkStart w:id="3836" w:name="_Toc29505796"/>
      <w:bookmarkStart w:id="3837" w:name="_Toc36556321"/>
      <w:bookmarkStart w:id="3838" w:name="_Toc45881785"/>
      <w:bookmarkStart w:id="3839" w:name="_Toc51852424"/>
      <w:bookmarkStart w:id="3840" w:name="_Toc56620375"/>
      <w:bookmarkStart w:id="3841" w:name="_Toc64448015"/>
      <w:bookmarkStart w:id="3842" w:name="_Toc74152790"/>
      <w:bookmarkStart w:id="3843" w:name="_Toc88656215"/>
      <w:bookmarkStart w:id="3844" w:name="_Toc88657274"/>
      <w:bookmarkStart w:id="3845" w:name="_Toc105657335"/>
      <w:bookmarkStart w:id="3846" w:name="_Toc106108716"/>
      <w:bookmarkStart w:id="3847" w:name="_Toc112687809"/>
      <w:bookmarkStart w:id="3848" w:name="_Toc162517739"/>
      <w:r w:rsidRPr="00D629EF">
        <w:t>9.3.1.45</w:t>
      </w:r>
      <w:r w:rsidRPr="00D629EF">
        <w:tab/>
        <w:t xml:space="preserve"> Flow Failed List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49" w:name="_Toc20955627"/>
      <w:bookmarkStart w:id="3850" w:name="_Toc29461065"/>
      <w:bookmarkStart w:id="3851" w:name="_Toc29505797"/>
      <w:bookmarkStart w:id="3852" w:name="_Toc36556322"/>
      <w:bookmarkStart w:id="3853" w:name="_Toc45881786"/>
      <w:bookmarkStart w:id="3854" w:name="_Toc51852425"/>
      <w:bookmarkStart w:id="3855" w:name="_Toc56620376"/>
      <w:bookmarkStart w:id="3856" w:name="_Toc64448016"/>
      <w:bookmarkStart w:id="3857" w:name="_Toc74152791"/>
      <w:bookmarkStart w:id="3858" w:name="_Toc88656216"/>
      <w:bookmarkStart w:id="3859" w:name="_Toc88657275"/>
      <w:bookmarkStart w:id="3860" w:name="_Toc105657336"/>
      <w:bookmarkStart w:id="3861" w:name="_Toc106108717"/>
      <w:bookmarkStart w:id="3862" w:name="_Toc112687810"/>
      <w:bookmarkStart w:id="3863" w:name="_Toc162517740"/>
      <w:r w:rsidRPr="00D629EF">
        <w:rPr>
          <w:rFonts w:eastAsia="Batang"/>
        </w:rPr>
        <w:t>9.3.1.46</w:t>
      </w:r>
      <w:r w:rsidRPr="00D629EF">
        <w:rPr>
          <w:rFonts w:eastAsia="Batang"/>
        </w:rPr>
        <w:tab/>
      </w:r>
      <w:r w:rsidRPr="00D629EF">
        <w:rPr>
          <w:rFonts w:cs="Arial"/>
          <w:lang w:eastAsia="zh-CN"/>
        </w:rPr>
        <w:t>Packet Loss Rate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64" w:name="_Toc20955628"/>
      <w:bookmarkStart w:id="3865" w:name="_Toc29461066"/>
      <w:bookmarkStart w:id="3866" w:name="_Toc29505798"/>
      <w:bookmarkStart w:id="3867" w:name="_Toc36556323"/>
      <w:bookmarkStart w:id="3868" w:name="_Toc45881787"/>
      <w:bookmarkStart w:id="3869" w:name="_Toc51852426"/>
      <w:bookmarkStart w:id="3870" w:name="_Toc56620377"/>
      <w:bookmarkStart w:id="3871" w:name="_Toc64448017"/>
      <w:bookmarkStart w:id="3872" w:name="_Toc74152792"/>
      <w:bookmarkStart w:id="3873" w:name="_Toc88656217"/>
      <w:bookmarkStart w:id="3874" w:name="_Toc88657276"/>
      <w:bookmarkStart w:id="3875" w:name="_Toc105657337"/>
      <w:bookmarkStart w:id="3876" w:name="_Toc106108718"/>
      <w:bookmarkStart w:id="3877" w:name="_Toc112687811"/>
      <w:bookmarkStart w:id="3878" w:name="_Toc162517741"/>
      <w:r w:rsidRPr="00D629EF">
        <w:rPr>
          <w:rFonts w:eastAsia="Batang"/>
        </w:rPr>
        <w:t>9.3.1.47</w:t>
      </w:r>
      <w:r w:rsidRPr="00D629EF">
        <w:rPr>
          <w:rFonts w:eastAsia="Batang"/>
        </w:rPr>
        <w:tab/>
      </w:r>
      <w:r w:rsidRPr="00D629EF">
        <w:t>Packet Delay Budget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79" w:name="_Toc20955629"/>
      <w:bookmarkStart w:id="3880" w:name="_Toc29461067"/>
      <w:bookmarkStart w:id="3881" w:name="_Toc29505799"/>
      <w:bookmarkStart w:id="3882" w:name="_Toc36556324"/>
      <w:bookmarkStart w:id="3883" w:name="_Toc45881788"/>
      <w:bookmarkStart w:id="3884" w:name="_Toc51852427"/>
      <w:bookmarkStart w:id="3885" w:name="_Toc56620378"/>
      <w:bookmarkStart w:id="3886" w:name="_Toc64448018"/>
      <w:bookmarkStart w:id="3887" w:name="_Toc74152793"/>
      <w:bookmarkStart w:id="3888" w:name="_Toc88656218"/>
      <w:bookmarkStart w:id="3889" w:name="_Toc88657277"/>
      <w:bookmarkStart w:id="3890" w:name="_Toc105657338"/>
      <w:bookmarkStart w:id="3891" w:name="_Toc106108719"/>
      <w:bookmarkStart w:id="3892" w:name="_Toc112687812"/>
      <w:bookmarkStart w:id="3893" w:name="_Toc162517742"/>
      <w:r w:rsidRPr="00D629EF">
        <w:rPr>
          <w:rFonts w:eastAsia="Batang"/>
        </w:rPr>
        <w:t>9.3.1.48</w:t>
      </w:r>
      <w:r w:rsidRPr="00D629EF">
        <w:rPr>
          <w:rFonts w:eastAsia="Batang"/>
        </w:rPr>
        <w:tab/>
      </w:r>
      <w:r w:rsidRPr="00D629EF">
        <w:t>Packet Error Rate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94" w:name="_Toc20955630"/>
      <w:bookmarkStart w:id="3895" w:name="_Toc29461068"/>
      <w:bookmarkStart w:id="3896" w:name="_Toc29505800"/>
      <w:bookmarkStart w:id="3897" w:name="_Toc36556325"/>
      <w:bookmarkStart w:id="3898" w:name="_Toc45881789"/>
      <w:bookmarkStart w:id="3899" w:name="_Toc51852428"/>
      <w:bookmarkStart w:id="3900" w:name="_Toc56620379"/>
      <w:bookmarkStart w:id="3901" w:name="_Toc64448019"/>
      <w:bookmarkStart w:id="3902" w:name="_Toc74152794"/>
      <w:bookmarkStart w:id="3903" w:name="_Toc88656219"/>
      <w:bookmarkStart w:id="3904" w:name="_Toc88657278"/>
      <w:bookmarkStart w:id="3905" w:name="_Toc105657339"/>
      <w:bookmarkStart w:id="3906" w:name="_Toc106108720"/>
      <w:bookmarkStart w:id="3907" w:name="_Toc112687813"/>
      <w:bookmarkStart w:id="3908" w:name="_Toc162517743"/>
      <w:r w:rsidRPr="00D629EF">
        <w:rPr>
          <w:rFonts w:eastAsia="Batang"/>
        </w:rPr>
        <w:t>9.3.1.49</w:t>
      </w:r>
      <w:r w:rsidRPr="00D629EF">
        <w:rPr>
          <w:rFonts w:eastAsia="Batang"/>
        </w:rPr>
        <w:tab/>
      </w:r>
      <w:r w:rsidRPr="00D629EF">
        <w:t>Averaging Window</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909" w:name="_Toc20955631"/>
      <w:bookmarkStart w:id="3910" w:name="_Toc29461069"/>
      <w:bookmarkStart w:id="3911" w:name="_Toc29505801"/>
      <w:bookmarkStart w:id="3912" w:name="_Toc36556326"/>
      <w:bookmarkStart w:id="3913" w:name="_Toc45881790"/>
      <w:bookmarkStart w:id="3914" w:name="_Toc51852429"/>
      <w:bookmarkStart w:id="3915" w:name="_Toc56620380"/>
      <w:bookmarkStart w:id="3916" w:name="_Toc64448020"/>
      <w:bookmarkStart w:id="3917" w:name="_Toc74152795"/>
      <w:bookmarkStart w:id="3918" w:name="_Toc88656220"/>
      <w:bookmarkStart w:id="3919" w:name="_Toc88657279"/>
      <w:bookmarkStart w:id="3920" w:name="_Toc105657340"/>
      <w:bookmarkStart w:id="3921" w:name="_Toc106108721"/>
      <w:bookmarkStart w:id="3922" w:name="_Toc112687814"/>
      <w:bookmarkStart w:id="3923" w:name="_Toc162517744"/>
      <w:r w:rsidRPr="00D629EF">
        <w:rPr>
          <w:rFonts w:eastAsia="Batang"/>
        </w:rPr>
        <w:t>9.3.1.50</w:t>
      </w:r>
      <w:r w:rsidRPr="00D629EF">
        <w:rPr>
          <w:rFonts w:eastAsia="Batang"/>
        </w:rPr>
        <w:tab/>
      </w:r>
      <w:r w:rsidRPr="00D629EF">
        <w:t>Maximum Data Burst Volume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24" w:name="_Toc20955632"/>
      <w:bookmarkStart w:id="3925" w:name="_Toc29461070"/>
      <w:bookmarkStart w:id="3926" w:name="_Toc29505802"/>
      <w:bookmarkStart w:id="3927" w:name="_Toc36556327"/>
      <w:bookmarkStart w:id="3928" w:name="_Toc45881791"/>
      <w:bookmarkStart w:id="3929" w:name="_Toc51852430"/>
      <w:bookmarkStart w:id="3930" w:name="_Toc56620381"/>
      <w:bookmarkStart w:id="3931" w:name="_Toc64448021"/>
      <w:bookmarkStart w:id="3932" w:name="_Toc74152796"/>
      <w:bookmarkStart w:id="3933" w:name="_Toc88656221"/>
      <w:bookmarkStart w:id="3934" w:name="_Toc88657280"/>
      <w:bookmarkStart w:id="3935" w:name="_Toc105657341"/>
      <w:bookmarkStart w:id="3936" w:name="_Toc106108722"/>
      <w:bookmarkStart w:id="3937" w:name="_Toc112687815"/>
      <w:bookmarkStart w:id="3938" w:name="_Toc162517745"/>
      <w:r w:rsidRPr="00D629EF">
        <w:rPr>
          <w:rFonts w:eastAsia="Batang"/>
        </w:rPr>
        <w:t>9.3.1.51</w:t>
      </w:r>
      <w:r w:rsidRPr="00D629EF">
        <w:rPr>
          <w:rFonts w:eastAsia="Batang"/>
        </w:rPr>
        <w:tab/>
      </w:r>
      <w:r w:rsidRPr="00D629EF">
        <w:t>Priority Level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39" w:name="_Toc20955633"/>
      <w:bookmarkStart w:id="3940" w:name="_Toc29461071"/>
      <w:bookmarkStart w:id="3941" w:name="_Toc29505803"/>
      <w:bookmarkStart w:id="3942" w:name="_Toc36556328"/>
      <w:bookmarkStart w:id="3943" w:name="_Toc45881792"/>
      <w:bookmarkStart w:id="3944" w:name="_Toc51852431"/>
      <w:bookmarkStart w:id="3945" w:name="_Toc56620382"/>
      <w:bookmarkStart w:id="3946" w:name="_Toc64448022"/>
      <w:bookmarkStart w:id="3947" w:name="_Toc74152797"/>
      <w:bookmarkStart w:id="3948" w:name="_Toc88656222"/>
      <w:bookmarkStart w:id="3949" w:name="_Toc88657281"/>
      <w:bookmarkStart w:id="3950" w:name="_Toc105657342"/>
      <w:bookmarkStart w:id="3951" w:name="_Toc106108723"/>
      <w:bookmarkStart w:id="3952" w:name="_Toc112687816"/>
      <w:bookmarkStart w:id="3953" w:name="_Toc162517746"/>
      <w:r w:rsidRPr="00D629EF">
        <w:t>9.3.1.52</w:t>
      </w:r>
      <w:r w:rsidRPr="00D629EF">
        <w:tab/>
      </w:r>
      <w:r w:rsidRPr="00D629EF">
        <w:rPr>
          <w:rFonts w:hint="eastAsia"/>
        </w:rPr>
        <w:t xml:space="preserve">Security </w:t>
      </w:r>
      <w:r w:rsidRPr="00D629EF">
        <w:t>Result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 xml:space="preserve">for the gNB/ng-eNB </w:t>
            </w:r>
            <w:r w:rsidR="00FD304F">
              <w:rPr>
                <w:rFonts w:cs="Arial"/>
              </w:rPr>
              <w:lastRenderedPageBreak/>
              <w:t>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lastRenderedPageBreak/>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54" w:name="_Toc20955634"/>
      <w:bookmarkStart w:id="3955" w:name="_Toc29461072"/>
      <w:bookmarkStart w:id="3956" w:name="_Toc29505804"/>
      <w:bookmarkStart w:id="3957" w:name="_Toc36556329"/>
      <w:bookmarkStart w:id="3958" w:name="_Toc45881793"/>
      <w:bookmarkStart w:id="3959" w:name="_Toc51852432"/>
      <w:bookmarkStart w:id="3960" w:name="_Toc56620383"/>
      <w:bookmarkStart w:id="3961" w:name="_Toc64448023"/>
      <w:bookmarkStart w:id="3962" w:name="_Toc74152798"/>
      <w:bookmarkStart w:id="3963" w:name="_Toc88656223"/>
      <w:bookmarkStart w:id="3964" w:name="_Toc88657282"/>
      <w:bookmarkStart w:id="3965" w:name="_Toc105657343"/>
      <w:bookmarkStart w:id="3966" w:name="_Toc106108724"/>
      <w:bookmarkStart w:id="3967" w:name="_Toc112687817"/>
      <w:bookmarkStart w:id="3968" w:name="_Toc162517747"/>
      <w:r w:rsidRPr="00D629EF">
        <w:rPr>
          <w:lang w:eastAsia="zh-CN"/>
        </w:rPr>
        <w:t>9.3.1.53</w:t>
      </w:r>
      <w:r w:rsidRPr="00D629EF">
        <w:rPr>
          <w:lang w:eastAsia="zh-CN"/>
        </w:rPr>
        <w:tab/>
        <w:t>Transaction 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69" w:name="_Toc20955635"/>
      <w:bookmarkStart w:id="3970" w:name="_Toc29461073"/>
      <w:bookmarkStart w:id="3971" w:name="_Toc29505805"/>
      <w:bookmarkStart w:id="3972" w:name="_Toc36556330"/>
      <w:bookmarkStart w:id="3973" w:name="_Toc45881794"/>
      <w:bookmarkStart w:id="3974" w:name="_Toc51852433"/>
      <w:bookmarkStart w:id="3975" w:name="_Toc56620384"/>
      <w:bookmarkStart w:id="3976" w:name="_Toc64448024"/>
      <w:bookmarkStart w:id="3977" w:name="_Toc74152799"/>
      <w:bookmarkStart w:id="3978" w:name="_Toc88656224"/>
      <w:bookmarkStart w:id="3979" w:name="_Toc88657283"/>
      <w:bookmarkStart w:id="3980" w:name="_Toc105657344"/>
      <w:bookmarkStart w:id="3981" w:name="_Toc106108725"/>
      <w:bookmarkStart w:id="3982" w:name="_Toc112687818"/>
      <w:bookmarkStart w:id="3983" w:name="_Toc162517748"/>
      <w:r w:rsidRPr="00D629EF">
        <w:rPr>
          <w:noProof/>
        </w:rPr>
        <w:t>9.3.1.54</w:t>
      </w:r>
      <w:r w:rsidRPr="00D629EF">
        <w:rPr>
          <w:noProof/>
        </w:rPr>
        <w:tab/>
        <w:t>Inactivity timer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84" w:name="_Toc20955636"/>
      <w:bookmarkStart w:id="3985" w:name="_Toc29461074"/>
      <w:bookmarkStart w:id="3986" w:name="_Toc29505806"/>
      <w:bookmarkStart w:id="3987" w:name="_Toc36556331"/>
      <w:bookmarkStart w:id="3988" w:name="_Toc45881795"/>
      <w:bookmarkStart w:id="3989" w:name="_Toc51852434"/>
      <w:bookmarkStart w:id="3990" w:name="_Toc56620385"/>
      <w:bookmarkStart w:id="3991" w:name="_Toc64448025"/>
      <w:bookmarkStart w:id="3992" w:name="_Toc74152800"/>
      <w:bookmarkStart w:id="3993" w:name="_Toc88656225"/>
      <w:bookmarkStart w:id="3994" w:name="_Toc88657284"/>
      <w:bookmarkStart w:id="3995" w:name="_Toc105657345"/>
      <w:bookmarkStart w:id="3996" w:name="_Toc106108726"/>
      <w:bookmarkStart w:id="3997" w:name="_Toc112687819"/>
      <w:bookmarkStart w:id="3998" w:name="_Toc162517749"/>
      <w:r w:rsidRPr="00D629EF">
        <w:rPr>
          <w:noProof/>
        </w:rPr>
        <w:t>9.3.1.55</w:t>
      </w:r>
      <w:r w:rsidRPr="00D629EF">
        <w:rPr>
          <w:noProof/>
        </w:rPr>
        <w:tab/>
        <w:t>Paging Priority Indicator (PPI)</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99" w:name="_Toc20955637"/>
      <w:bookmarkStart w:id="4000" w:name="_Toc29461075"/>
      <w:bookmarkStart w:id="4001" w:name="_Toc29505807"/>
      <w:bookmarkStart w:id="4002" w:name="_Toc36556332"/>
      <w:bookmarkStart w:id="4003" w:name="_Toc45881796"/>
      <w:bookmarkStart w:id="4004" w:name="_Toc51852435"/>
      <w:bookmarkStart w:id="4005" w:name="_Toc56620386"/>
      <w:bookmarkStart w:id="4006" w:name="_Toc64448026"/>
      <w:bookmarkStart w:id="4007" w:name="_Toc74152801"/>
      <w:bookmarkStart w:id="4008" w:name="_Toc88656226"/>
      <w:bookmarkStart w:id="4009" w:name="_Toc88657285"/>
      <w:bookmarkStart w:id="4010" w:name="_Toc105657346"/>
      <w:bookmarkStart w:id="4011" w:name="_Toc106108727"/>
      <w:bookmarkStart w:id="4012" w:name="_Toc112687820"/>
      <w:bookmarkStart w:id="4013" w:name="_Toc162517750"/>
      <w:r w:rsidRPr="00D629EF">
        <w:t>9.3.1.56</w:t>
      </w:r>
      <w:r w:rsidRPr="00D629EF">
        <w:tab/>
        <w:t xml:space="preserve">gNB-CU-UP </w:t>
      </w:r>
      <w:r w:rsidR="00A774C2" w:rsidRPr="00D629EF">
        <w:t>C</w:t>
      </w:r>
      <w:r w:rsidRPr="00D629EF">
        <w:t>apacity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14" w:name="_Toc105657347"/>
      <w:bookmarkStart w:id="4015" w:name="_Toc106108728"/>
      <w:bookmarkStart w:id="4016" w:name="_Toc112687821"/>
      <w:bookmarkStart w:id="4017" w:name="_Toc162517751"/>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14"/>
      <w:bookmarkEnd w:id="4015"/>
      <w:bookmarkEnd w:id="4016"/>
      <w:bookmarkEnd w:id="401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1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lastRenderedPageBreak/>
              <w:t>(64kbps, max-UErate, …)</w:t>
            </w:r>
            <w:bookmarkEnd w:id="401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lastRenderedPageBreak/>
              <w:t xml:space="preserve">Defines the upper bound of the </w:t>
            </w:r>
            <w:r w:rsidRPr="00D629EF">
              <w:rPr>
                <w:rFonts w:ascii="Arial" w:eastAsia="Malgun Gothic" w:hAnsi="Arial"/>
                <w:sz w:val="18"/>
                <w:lang w:val="x-none" w:eastAsia="ja-JP"/>
              </w:rPr>
              <w:lastRenderedPageBreak/>
              <w:t>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19" w:name="_Toc20955638"/>
      <w:bookmarkStart w:id="4020" w:name="_Toc29461076"/>
      <w:bookmarkStart w:id="4021" w:name="_Toc29505808"/>
      <w:bookmarkStart w:id="4022" w:name="_Toc36556333"/>
      <w:bookmarkStart w:id="4023" w:name="_Toc45881797"/>
      <w:bookmarkStart w:id="4024" w:name="_Toc51852436"/>
      <w:bookmarkStart w:id="4025" w:name="_Toc56620387"/>
      <w:bookmarkStart w:id="4026" w:name="_Toc64448027"/>
      <w:bookmarkStart w:id="4027" w:name="_Toc74152802"/>
      <w:bookmarkStart w:id="4028" w:name="_Toc88656227"/>
      <w:bookmarkStart w:id="4029" w:name="_Toc88657286"/>
      <w:bookmarkStart w:id="4030" w:name="_Toc105657348"/>
      <w:bookmarkStart w:id="4031" w:name="_Toc106108729"/>
      <w:bookmarkStart w:id="4032" w:name="_Toc112687822"/>
      <w:bookmarkStart w:id="4033" w:name="_Toc162517752"/>
      <w:r w:rsidRPr="00D629EF">
        <w:t>9.3.1.58</w:t>
      </w:r>
      <w:r w:rsidRPr="00D629EF">
        <w:tab/>
        <w:t>PDCP SN Status Information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34" w:name="_Toc20955639"/>
      <w:bookmarkStart w:id="4035" w:name="_Toc29461077"/>
      <w:bookmarkStart w:id="4036" w:name="_Toc29505809"/>
      <w:bookmarkStart w:id="4037" w:name="_Toc36556334"/>
      <w:bookmarkStart w:id="4038" w:name="_Toc45881798"/>
      <w:bookmarkStart w:id="4039" w:name="_Toc51852437"/>
      <w:bookmarkStart w:id="4040" w:name="_Toc56620388"/>
      <w:bookmarkStart w:id="4041" w:name="_Toc64448028"/>
      <w:bookmarkStart w:id="4042" w:name="_Toc74152803"/>
      <w:bookmarkStart w:id="4043" w:name="_Toc88656228"/>
      <w:bookmarkStart w:id="4044" w:name="_Toc88657287"/>
      <w:bookmarkStart w:id="4045" w:name="_Toc105657349"/>
      <w:bookmarkStart w:id="4046" w:name="_Toc106108730"/>
      <w:bookmarkStart w:id="4047" w:name="_Toc112687823"/>
      <w:bookmarkStart w:id="4048" w:name="_Toc162517753"/>
      <w:r w:rsidRPr="00D629EF">
        <w:t>9.3.1.59</w:t>
      </w:r>
      <w:r w:rsidRPr="00D629EF">
        <w:tab/>
        <w:t>QoS Flow Mapping List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49" w:name="_Toc20955640"/>
      <w:bookmarkStart w:id="4050" w:name="_Toc29461078"/>
      <w:bookmarkStart w:id="4051" w:name="_Toc29505810"/>
      <w:bookmarkStart w:id="4052" w:name="_Toc36556335"/>
      <w:bookmarkStart w:id="4053" w:name="_Toc45881799"/>
      <w:bookmarkStart w:id="4054" w:name="_Toc51852438"/>
      <w:bookmarkStart w:id="4055" w:name="_Toc56620389"/>
      <w:bookmarkStart w:id="4056" w:name="_Toc64448029"/>
      <w:bookmarkStart w:id="4057" w:name="_Toc74152804"/>
      <w:bookmarkStart w:id="4058" w:name="_Toc88656229"/>
      <w:bookmarkStart w:id="4059" w:name="_Toc88657288"/>
      <w:bookmarkStart w:id="4060" w:name="_Toc105657350"/>
      <w:bookmarkStart w:id="4061" w:name="_Toc106108731"/>
      <w:bookmarkStart w:id="4062" w:name="_Toc112687824"/>
      <w:bookmarkStart w:id="4063" w:name="_Toc162517754"/>
      <w:r w:rsidRPr="00D629EF">
        <w:rPr>
          <w:rFonts w:eastAsia="Malgun Gothic"/>
        </w:rPr>
        <w:t>9.3.1.60</w:t>
      </w:r>
      <w:r w:rsidRPr="00D629EF">
        <w:rPr>
          <w:rFonts w:eastAsia="Malgun Gothic"/>
        </w:rPr>
        <w:tab/>
        <w:t>QoS Flow Mapping Indication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64" w:name="_Toc20955641"/>
      <w:bookmarkStart w:id="4065" w:name="_Toc29461079"/>
      <w:bookmarkStart w:id="4066" w:name="_Toc29505811"/>
      <w:bookmarkStart w:id="4067" w:name="_Toc36556336"/>
      <w:bookmarkStart w:id="4068" w:name="_Toc45881800"/>
      <w:bookmarkStart w:id="4069" w:name="_Toc51852439"/>
      <w:bookmarkStart w:id="4070" w:name="_Toc56620390"/>
      <w:bookmarkStart w:id="4071" w:name="_Toc64448030"/>
      <w:bookmarkStart w:id="4072" w:name="_Toc74152805"/>
      <w:bookmarkStart w:id="4073" w:name="_Toc88656230"/>
      <w:bookmarkStart w:id="4074" w:name="_Toc88657289"/>
      <w:bookmarkStart w:id="4075" w:name="_Toc105657351"/>
      <w:bookmarkStart w:id="4076" w:name="_Toc106108732"/>
      <w:bookmarkStart w:id="4077" w:name="_Toc112687825"/>
      <w:bookmarkStart w:id="4078" w:name="_Toc162517755"/>
      <w:bookmarkStart w:id="4079" w:name="_Hlk528922881"/>
      <w:r w:rsidRPr="00D629EF">
        <w:t>9.3.1.61</w:t>
      </w:r>
      <w:r w:rsidRPr="00D629EF">
        <w:tab/>
        <w:t>PDCP SN Size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79"/>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80" w:name="_Toc20955642"/>
      <w:bookmarkStart w:id="4081" w:name="_Toc29461080"/>
      <w:bookmarkStart w:id="4082" w:name="_Toc29505812"/>
      <w:bookmarkStart w:id="4083" w:name="_Toc36556337"/>
      <w:bookmarkStart w:id="4084" w:name="_Toc45881801"/>
      <w:bookmarkStart w:id="4085" w:name="_Toc51852440"/>
      <w:bookmarkStart w:id="4086" w:name="_Toc56620391"/>
      <w:bookmarkStart w:id="4087" w:name="_Toc64448031"/>
      <w:bookmarkStart w:id="4088" w:name="_Toc74152806"/>
      <w:bookmarkStart w:id="4089" w:name="_Toc88656231"/>
      <w:bookmarkStart w:id="4090" w:name="_Toc88657290"/>
      <w:bookmarkStart w:id="4091" w:name="_Toc105657352"/>
      <w:bookmarkStart w:id="4092" w:name="_Toc106108733"/>
      <w:bookmarkStart w:id="4093" w:name="_Toc112687826"/>
      <w:bookmarkStart w:id="4094" w:name="_Toc162517756"/>
      <w:r w:rsidRPr="00D629EF">
        <w:rPr>
          <w:rFonts w:eastAsia="Batang"/>
        </w:rPr>
        <w:t>9.3.1.62</w:t>
      </w:r>
      <w:r w:rsidRPr="00D629EF">
        <w:rPr>
          <w:rFonts w:eastAsia="Batang"/>
        </w:rPr>
        <w:tab/>
      </w:r>
      <w:r w:rsidRPr="00D629EF">
        <w:t>Network Instance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95" w:name="_Toc20955643"/>
      <w:bookmarkStart w:id="4096" w:name="_Toc29461081"/>
      <w:bookmarkStart w:id="4097" w:name="_Toc29505813"/>
      <w:bookmarkStart w:id="4098" w:name="_Toc36556338"/>
      <w:bookmarkStart w:id="4099" w:name="_Toc45881802"/>
      <w:bookmarkStart w:id="4100" w:name="_Toc51852441"/>
      <w:bookmarkStart w:id="4101" w:name="_Toc56620392"/>
      <w:bookmarkStart w:id="4102" w:name="_Toc64448032"/>
      <w:bookmarkStart w:id="4103" w:name="_Toc74152807"/>
      <w:bookmarkStart w:id="4104" w:name="_Toc88656232"/>
      <w:bookmarkStart w:id="4105" w:name="_Toc88657291"/>
      <w:bookmarkStart w:id="4106" w:name="_Toc105657353"/>
      <w:bookmarkStart w:id="4107" w:name="_Toc106108734"/>
      <w:bookmarkStart w:id="4108" w:name="_Toc112687827"/>
      <w:bookmarkStart w:id="4109" w:name="_Toc162517757"/>
      <w:r w:rsidRPr="00D629EF">
        <w:rPr>
          <w:lang w:val="fr-FR"/>
        </w:rPr>
        <w:t>9.3.1.63</w:t>
      </w:r>
      <w:r w:rsidRPr="00D629EF">
        <w:rPr>
          <w:lang w:val="fr-FR"/>
        </w:rPr>
        <w:tab/>
      </w:r>
      <w:r w:rsidRPr="00D629EF">
        <w:rPr>
          <w:lang w:eastAsia="ja-JP"/>
        </w:rPr>
        <w:t>MR-DC Usage Information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lastRenderedPageBreak/>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10" w:name="_Toc20955644"/>
      <w:bookmarkStart w:id="4111" w:name="_Toc29461082"/>
      <w:bookmarkStart w:id="4112" w:name="_Toc29505814"/>
      <w:bookmarkStart w:id="4113" w:name="_Toc36556339"/>
      <w:bookmarkStart w:id="4114" w:name="_Toc45881803"/>
      <w:bookmarkStart w:id="4115" w:name="_Toc51852442"/>
      <w:bookmarkStart w:id="4116" w:name="_Toc56620393"/>
      <w:bookmarkStart w:id="4117" w:name="_Toc64448033"/>
      <w:bookmarkStart w:id="4118" w:name="_Toc74152808"/>
      <w:bookmarkStart w:id="4119" w:name="_Toc88656233"/>
      <w:bookmarkStart w:id="4120" w:name="_Toc88657292"/>
      <w:bookmarkStart w:id="4121" w:name="_Toc105657354"/>
      <w:bookmarkStart w:id="4122" w:name="_Toc106108735"/>
      <w:bookmarkStart w:id="4123" w:name="_Toc112687828"/>
      <w:bookmarkStart w:id="4124" w:name="_Toc162517758"/>
      <w:r w:rsidRPr="007E6193">
        <w:rPr>
          <w:lang w:val="en-US"/>
        </w:rPr>
        <w:t>9.3.1.64</w:t>
      </w:r>
      <w:r w:rsidRPr="007E6193">
        <w:rPr>
          <w:lang w:val="en-US"/>
        </w:rPr>
        <w:tab/>
      </w:r>
      <w:r w:rsidRPr="00D629EF">
        <w:rPr>
          <w:lang w:eastAsia="ja-JP"/>
        </w:rPr>
        <w:t>MR-DC Data Usage Report List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25" w:name="_Toc20955645"/>
      <w:bookmarkStart w:id="4126" w:name="_Toc29461083"/>
      <w:bookmarkStart w:id="4127" w:name="_Toc29505815"/>
      <w:bookmarkStart w:id="4128" w:name="_Toc36556340"/>
      <w:bookmarkStart w:id="4129" w:name="_Toc45881804"/>
      <w:bookmarkStart w:id="4130" w:name="_Toc51852443"/>
      <w:bookmarkStart w:id="4131" w:name="_Toc56620394"/>
      <w:bookmarkStart w:id="4132" w:name="_Toc64448034"/>
      <w:bookmarkStart w:id="4133" w:name="_Toc74152809"/>
      <w:bookmarkStart w:id="4134" w:name="_Toc88656234"/>
      <w:bookmarkStart w:id="4135" w:name="_Toc88657293"/>
      <w:bookmarkStart w:id="4136" w:name="_Toc105657355"/>
      <w:bookmarkStart w:id="4137" w:name="_Toc106108736"/>
      <w:bookmarkStart w:id="4138" w:name="_Toc112687829"/>
      <w:bookmarkStart w:id="4139" w:name="_Toc162517759"/>
      <w:r w:rsidRPr="00D629EF">
        <w:t>9.3.1.65</w:t>
      </w:r>
      <w:r w:rsidRPr="00D629EF">
        <w:tab/>
        <w:t>gNB-DU ID</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 xml:space="preserve">The gNB-DU ID is independently configured from cell identifiers, </w:t>
            </w:r>
            <w:r w:rsidRPr="00D629EF">
              <w:rPr>
                <w:lang w:eastAsia="ja-JP"/>
              </w:rPr>
              <w:lastRenderedPageBreak/>
              <w:t>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40" w:name="_Toc20955646"/>
      <w:bookmarkStart w:id="4141" w:name="_Toc29461084"/>
      <w:bookmarkStart w:id="4142" w:name="_Toc29505816"/>
      <w:bookmarkStart w:id="4143" w:name="_Toc36556341"/>
      <w:bookmarkStart w:id="4144" w:name="_Toc45881805"/>
      <w:bookmarkStart w:id="4145" w:name="_Toc51852444"/>
      <w:bookmarkStart w:id="4146" w:name="_Toc56620395"/>
      <w:bookmarkStart w:id="4147" w:name="_Toc64448035"/>
      <w:bookmarkStart w:id="4148" w:name="_Toc74152810"/>
      <w:bookmarkStart w:id="4149" w:name="_Toc88656235"/>
      <w:bookmarkStart w:id="4150" w:name="_Toc88657294"/>
      <w:bookmarkStart w:id="4151" w:name="_Toc105657356"/>
      <w:bookmarkStart w:id="4152" w:name="_Toc106108737"/>
      <w:bookmarkStart w:id="4153" w:name="_Toc112687830"/>
      <w:bookmarkStart w:id="4154" w:name="_Toc162517760"/>
      <w:r w:rsidRPr="00D629EF">
        <w:t>9.3.1.66</w:t>
      </w:r>
      <w:r w:rsidRPr="00D629EF">
        <w:tab/>
        <w:t>Common Network Instance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55" w:name="_Toc20955647"/>
      <w:bookmarkStart w:id="4156" w:name="_Toc29461085"/>
      <w:bookmarkStart w:id="4157" w:name="_Toc29505817"/>
      <w:bookmarkStart w:id="4158" w:name="_Toc36556342"/>
      <w:bookmarkStart w:id="4159" w:name="_Toc45881806"/>
      <w:bookmarkStart w:id="4160" w:name="_Toc51852445"/>
      <w:bookmarkStart w:id="4161" w:name="_Toc56620396"/>
      <w:bookmarkStart w:id="4162" w:name="_Toc64448036"/>
      <w:bookmarkStart w:id="4163" w:name="_Toc74152811"/>
      <w:bookmarkStart w:id="4164" w:name="_Toc88656236"/>
      <w:bookmarkStart w:id="4165" w:name="_Toc88657295"/>
      <w:bookmarkStart w:id="4166" w:name="_Toc105657357"/>
      <w:bookmarkStart w:id="4167" w:name="_Toc106108738"/>
      <w:bookmarkStart w:id="4168" w:name="_Toc112687831"/>
      <w:bookmarkStart w:id="4169" w:name="_Toc162517761"/>
      <w:r w:rsidRPr="00D629EF">
        <w:rPr>
          <w:noProof/>
        </w:rPr>
        <w:t>9.3.1.67</w:t>
      </w:r>
      <w:r w:rsidRPr="00D629EF">
        <w:rPr>
          <w:noProof/>
        </w:rPr>
        <w:tab/>
        <w:t>Activity Notification Level</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70" w:name="_Toc29461086"/>
      <w:bookmarkStart w:id="4171" w:name="_Toc29505818"/>
      <w:bookmarkStart w:id="4172" w:name="_Toc36556343"/>
      <w:bookmarkStart w:id="4173" w:name="_Toc45881807"/>
      <w:bookmarkStart w:id="4174" w:name="_Toc51852446"/>
      <w:bookmarkStart w:id="4175" w:name="_Toc56620397"/>
      <w:bookmarkStart w:id="4176" w:name="_Toc64448037"/>
      <w:bookmarkStart w:id="4177" w:name="_Toc74152812"/>
      <w:bookmarkStart w:id="4178" w:name="_Toc88656237"/>
      <w:bookmarkStart w:id="4179" w:name="_Toc88657296"/>
      <w:bookmarkStart w:id="4180" w:name="_Toc105657358"/>
      <w:bookmarkStart w:id="4181" w:name="_Toc106108739"/>
      <w:bookmarkStart w:id="4182" w:name="_Toc112687832"/>
      <w:bookmarkStart w:id="4183" w:name="_Toc162517762"/>
      <w:r w:rsidRPr="00D629EF">
        <w:rPr>
          <w:rFonts w:eastAsia="SimSun"/>
        </w:rPr>
        <w:t>9.3.1.68</w:t>
      </w:r>
      <w:r w:rsidRPr="00D629EF">
        <w:rPr>
          <w:rFonts w:eastAsia="SimSun"/>
        </w:rPr>
        <w:tab/>
        <w:t>Trace Activation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other bits reserved for future use. Value '1' indicates </w:t>
            </w:r>
            <w:r w:rsidRPr="00D629EF">
              <w:rPr>
                <w:rFonts w:cs="Arial"/>
                <w:lang w:eastAsia="zh-CN"/>
              </w:rPr>
              <w:lastRenderedPageBreak/>
              <w:t>'should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84" w:name="_Toc29461087"/>
      <w:bookmarkStart w:id="4185" w:name="_Toc29505819"/>
      <w:bookmarkStart w:id="4186" w:name="_Toc36556344"/>
      <w:bookmarkStart w:id="4187" w:name="_Toc45881808"/>
      <w:bookmarkStart w:id="4188" w:name="_Toc51852447"/>
      <w:bookmarkStart w:id="4189" w:name="_Toc56620398"/>
      <w:bookmarkStart w:id="4190" w:name="_Toc64448038"/>
      <w:bookmarkStart w:id="4191" w:name="_Toc74152813"/>
      <w:bookmarkStart w:id="4192" w:name="_Toc88656238"/>
      <w:bookmarkStart w:id="4193" w:name="_Toc88657297"/>
      <w:bookmarkStart w:id="4194" w:name="_Toc105657359"/>
      <w:bookmarkStart w:id="4195" w:name="_Toc106108740"/>
      <w:bookmarkStart w:id="4196" w:name="_Toc112687833"/>
      <w:bookmarkStart w:id="4197" w:name="_Toc162517763"/>
      <w:bookmarkStart w:id="4198" w:name="_Toc5646308"/>
      <w:r w:rsidRPr="00D629EF">
        <w:rPr>
          <w:lang w:eastAsia="zh-CN"/>
        </w:rPr>
        <w:t>9.3.1.69</w:t>
      </w:r>
      <w:r w:rsidRPr="00D629EF">
        <w:rPr>
          <w:lang w:eastAsia="zh-CN"/>
        </w:rPr>
        <w:tab/>
        <w:t>Subscriber Profile ID for RAT/Frequency priority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r w:rsidRPr="00D629EF">
        <w:rPr>
          <w:lang w:eastAsia="zh-CN"/>
        </w:rPr>
        <w:t xml:space="preserve"> </w:t>
      </w:r>
      <w:bookmarkEnd w:id="4198"/>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99" w:name="_Toc29461088"/>
      <w:bookmarkStart w:id="4200" w:name="_Toc29505820"/>
      <w:bookmarkStart w:id="4201" w:name="_Toc36556345"/>
      <w:bookmarkStart w:id="4202" w:name="_Toc45881809"/>
      <w:bookmarkStart w:id="4203" w:name="_Toc51852448"/>
      <w:bookmarkStart w:id="4204" w:name="_Toc56620399"/>
      <w:bookmarkStart w:id="4205" w:name="_Toc64448039"/>
      <w:bookmarkStart w:id="4206" w:name="_Toc74152814"/>
      <w:bookmarkStart w:id="4207" w:name="_Toc88656239"/>
      <w:bookmarkStart w:id="4208" w:name="_Toc88657298"/>
      <w:bookmarkStart w:id="4209" w:name="_Toc105657360"/>
      <w:bookmarkStart w:id="4210" w:name="_Toc106108741"/>
      <w:bookmarkStart w:id="4211" w:name="_Toc112687834"/>
      <w:bookmarkStart w:id="4212" w:name="_Toc162517764"/>
      <w:r w:rsidRPr="00D629EF">
        <w:rPr>
          <w:rFonts w:eastAsia="Batang"/>
        </w:rPr>
        <w:t>9.3.1.70</w:t>
      </w:r>
      <w:r w:rsidRPr="00D629EF">
        <w:rPr>
          <w:rFonts w:eastAsia="Batang"/>
        </w:rPr>
        <w:tab/>
        <w:t>Additional RRM Policy Index</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13" w:name="_Toc29461089"/>
      <w:bookmarkStart w:id="4214" w:name="_Toc29505821"/>
      <w:bookmarkStart w:id="4215" w:name="_Toc36556346"/>
      <w:bookmarkStart w:id="4216" w:name="_Toc45881810"/>
      <w:bookmarkStart w:id="4217" w:name="_Toc51852449"/>
      <w:bookmarkStart w:id="4218" w:name="_Toc56620400"/>
      <w:bookmarkStart w:id="4219" w:name="_Toc64448040"/>
      <w:bookmarkStart w:id="4220" w:name="_Toc74152815"/>
      <w:bookmarkStart w:id="4221" w:name="_Toc88656240"/>
      <w:bookmarkStart w:id="4222" w:name="_Toc88657299"/>
      <w:bookmarkStart w:id="4223" w:name="_Toc105657361"/>
      <w:bookmarkStart w:id="4224" w:name="_Toc106108742"/>
      <w:bookmarkStart w:id="4225" w:name="_Toc112687835"/>
      <w:bookmarkStart w:id="4226" w:name="_Toc162517765"/>
      <w:r w:rsidRPr="00D629EF">
        <w:t>9.3.1.71</w:t>
      </w:r>
      <w:r w:rsidRPr="00D629EF">
        <w:tab/>
        <w:t>Retainability Measurements Information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lastRenderedPageBreak/>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27" w:name="_Toc14207847"/>
      <w:bookmarkStart w:id="4228" w:name="_Toc45881811"/>
      <w:bookmarkStart w:id="4229" w:name="_Toc51852450"/>
      <w:bookmarkStart w:id="4230" w:name="_Toc56620401"/>
      <w:bookmarkStart w:id="4231" w:name="_Toc64448041"/>
      <w:bookmarkStart w:id="4232" w:name="_Toc74152816"/>
      <w:bookmarkStart w:id="4233" w:name="_Toc88656241"/>
      <w:bookmarkStart w:id="4234" w:name="_Toc88657300"/>
      <w:bookmarkStart w:id="4235" w:name="_Toc105657362"/>
      <w:bookmarkStart w:id="4236" w:name="_Toc106108743"/>
      <w:bookmarkStart w:id="4237" w:name="_Toc112687836"/>
      <w:bookmarkStart w:id="4238" w:name="_Toc162517766"/>
      <w:r>
        <w:rPr>
          <w:rFonts w:eastAsia="Yu Mincho"/>
        </w:rPr>
        <w:t>9.3.1.72</w:t>
      </w:r>
      <w:r w:rsidR="005F6451">
        <w:rPr>
          <w:rFonts w:eastAsia="Yu Mincho"/>
        </w:rPr>
        <w:tab/>
        <w:t>TNL Available Capacity Indicator</w:t>
      </w:r>
      <w:bookmarkEnd w:id="4227"/>
      <w:bookmarkEnd w:id="4228"/>
      <w:bookmarkEnd w:id="4229"/>
      <w:bookmarkEnd w:id="4230"/>
      <w:bookmarkEnd w:id="4231"/>
      <w:bookmarkEnd w:id="4232"/>
      <w:bookmarkEnd w:id="4233"/>
      <w:bookmarkEnd w:id="4234"/>
      <w:bookmarkEnd w:id="4235"/>
      <w:bookmarkEnd w:id="4236"/>
      <w:bookmarkEnd w:id="4237"/>
      <w:bookmarkEnd w:id="423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39" w:name="_Toc45881812"/>
      <w:bookmarkStart w:id="4240" w:name="_Toc51852451"/>
      <w:bookmarkStart w:id="4241" w:name="_Toc56620402"/>
      <w:bookmarkStart w:id="4242" w:name="_Toc64448042"/>
      <w:bookmarkStart w:id="4243" w:name="_Toc74152817"/>
      <w:bookmarkStart w:id="4244" w:name="_Toc88656242"/>
      <w:bookmarkStart w:id="4245" w:name="_Toc88657301"/>
      <w:bookmarkStart w:id="4246" w:name="_Toc105657363"/>
      <w:bookmarkStart w:id="4247" w:name="_Toc106108744"/>
      <w:bookmarkStart w:id="4248" w:name="_Toc112687837"/>
      <w:bookmarkStart w:id="4249" w:name="_Toc162517767"/>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39"/>
      <w:bookmarkEnd w:id="4240"/>
      <w:bookmarkEnd w:id="4241"/>
      <w:bookmarkEnd w:id="4242"/>
      <w:bookmarkEnd w:id="4243"/>
      <w:bookmarkEnd w:id="4244"/>
      <w:bookmarkEnd w:id="4245"/>
      <w:bookmarkEnd w:id="4246"/>
      <w:bookmarkEnd w:id="4247"/>
      <w:bookmarkEnd w:id="4248"/>
      <w:bookmarkEnd w:id="424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50" w:name="_Toc105657364"/>
      <w:bookmarkStart w:id="4251" w:name="_Toc106108745"/>
      <w:bookmarkStart w:id="4252" w:name="_Toc112687838"/>
      <w:bookmarkStart w:id="4253" w:name="_Toc162517768"/>
      <w:r>
        <w:t>9.3.1.74</w:t>
      </w:r>
      <w:r w:rsidR="00F65DB6">
        <w:tab/>
        <w:t>Redundant QoS Flow</w:t>
      </w:r>
      <w:r w:rsidR="00F65DB6" w:rsidRPr="00EC5DF3">
        <w:t xml:space="preserve"> Indicator</w:t>
      </w:r>
      <w:bookmarkEnd w:id="4250"/>
      <w:bookmarkEnd w:id="4251"/>
      <w:bookmarkEnd w:id="4252"/>
      <w:bookmarkEnd w:id="425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54" w:name="_Toc45881813"/>
      <w:bookmarkStart w:id="4255" w:name="_Toc51852452"/>
      <w:bookmarkStart w:id="4256" w:name="_Toc56620403"/>
      <w:bookmarkStart w:id="4257" w:name="_Toc64448043"/>
      <w:bookmarkStart w:id="4258" w:name="_Toc74152818"/>
      <w:bookmarkStart w:id="4259" w:name="_Toc88656243"/>
      <w:bookmarkStart w:id="4260" w:name="_Toc88657302"/>
      <w:bookmarkStart w:id="4261" w:name="_Toc105657365"/>
      <w:bookmarkStart w:id="4262" w:name="_Toc106108746"/>
      <w:bookmarkStart w:id="4263" w:name="_Toc112687839"/>
      <w:bookmarkStart w:id="4264" w:name="_Toc162517769"/>
      <w:r>
        <w:t>9.3.1.75</w:t>
      </w:r>
      <w:r w:rsidR="00F65DB6">
        <w:tab/>
        <w:t>TSC Traffic Characteristics</w:t>
      </w:r>
      <w:bookmarkEnd w:id="4254"/>
      <w:bookmarkEnd w:id="4255"/>
      <w:bookmarkEnd w:id="4256"/>
      <w:bookmarkEnd w:id="4257"/>
      <w:bookmarkEnd w:id="4258"/>
      <w:bookmarkEnd w:id="4259"/>
      <w:bookmarkEnd w:id="4260"/>
      <w:bookmarkEnd w:id="4261"/>
      <w:bookmarkEnd w:id="4262"/>
      <w:bookmarkEnd w:id="4263"/>
      <w:bookmarkEnd w:id="426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65" w:name="_Toc45881814"/>
      <w:bookmarkStart w:id="4266" w:name="_Toc51852453"/>
      <w:bookmarkStart w:id="4267" w:name="_Toc56620404"/>
      <w:bookmarkStart w:id="4268" w:name="_Toc64448044"/>
      <w:bookmarkStart w:id="4269" w:name="_Toc74152819"/>
      <w:bookmarkStart w:id="4270" w:name="_Toc88656244"/>
      <w:bookmarkStart w:id="4271" w:name="_Toc88657303"/>
      <w:bookmarkStart w:id="4272" w:name="_Toc105657366"/>
      <w:bookmarkStart w:id="4273" w:name="_Toc106108747"/>
      <w:bookmarkStart w:id="4274" w:name="_Toc112687840"/>
      <w:bookmarkStart w:id="4275" w:name="_Toc162517770"/>
      <w:r>
        <w:t>9.3.1.76</w:t>
      </w:r>
      <w:r w:rsidR="00F65DB6">
        <w:tab/>
        <w:t>TSC Assistance Information</w:t>
      </w:r>
      <w:bookmarkEnd w:id="4265"/>
      <w:bookmarkEnd w:id="4266"/>
      <w:bookmarkEnd w:id="4267"/>
      <w:bookmarkEnd w:id="4268"/>
      <w:bookmarkEnd w:id="4269"/>
      <w:bookmarkEnd w:id="4270"/>
      <w:bookmarkEnd w:id="4271"/>
      <w:bookmarkEnd w:id="4272"/>
      <w:bookmarkEnd w:id="4273"/>
      <w:bookmarkEnd w:id="4274"/>
      <w:bookmarkEnd w:id="427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76" w:name="_Toc45881815"/>
      <w:bookmarkStart w:id="4277" w:name="_Toc51852454"/>
      <w:bookmarkStart w:id="4278" w:name="_Toc56620405"/>
      <w:bookmarkStart w:id="4279" w:name="_Toc64448045"/>
      <w:bookmarkStart w:id="4280" w:name="_Toc74152820"/>
      <w:bookmarkStart w:id="4281" w:name="_Toc88656245"/>
      <w:bookmarkStart w:id="4282" w:name="_Toc88657304"/>
      <w:bookmarkStart w:id="4283" w:name="_Toc105657367"/>
      <w:bookmarkStart w:id="4284" w:name="_Toc106108748"/>
      <w:bookmarkStart w:id="4285" w:name="_Toc112687841"/>
      <w:bookmarkStart w:id="4286" w:name="_Toc162517771"/>
      <w:r>
        <w:t>9.3.1.77</w:t>
      </w:r>
      <w:r w:rsidR="00F65DB6">
        <w:tab/>
        <w:t>Periodicity</w:t>
      </w:r>
      <w:bookmarkEnd w:id="4276"/>
      <w:bookmarkEnd w:id="4277"/>
      <w:bookmarkEnd w:id="4278"/>
      <w:bookmarkEnd w:id="4279"/>
      <w:bookmarkEnd w:id="4280"/>
      <w:bookmarkEnd w:id="4281"/>
      <w:bookmarkEnd w:id="4282"/>
      <w:bookmarkEnd w:id="4283"/>
      <w:bookmarkEnd w:id="4284"/>
      <w:bookmarkEnd w:id="4285"/>
      <w:bookmarkEnd w:id="428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87" w:name="_Toc45881816"/>
      <w:bookmarkStart w:id="4288" w:name="_Toc51852455"/>
      <w:bookmarkStart w:id="4289" w:name="_Toc56620406"/>
      <w:bookmarkStart w:id="4290" w:name="_Toc64448046"/>
      <w:bookmarkStart w:id="4291" w:name="_Toc74152821"/>
      <w:bookmarkStart w:id="4292" w:name="_Toc88656246"/>
      <w:bookmarkStart w:id="4293" w:name="_Toc88657305"/>
      <w:bookmarkStart w:id="4294" w:name="_Toc105657368"/>
      <w:bookmarkStart w:id="4295" w:name="_Toc106108749"/>
      <w:bookmarkStart w:id="4296" w:name="_Toc112687842"/>
      <w:bookmarkStart w:id="4297" w:name="_Toc162517772"/>
      <w:r>
        <w:t>9.3.1.78</w:t>
      </w:r>
      <w:r w:rsidR="00F65DB6">
        <w:tab/>
        <w:t>Burst Arrival Time</w:t>
      </w:r>
      <w:bookmarkEnd w:id="4287"/>
      <w:bookmarkEnd w:id="4288"/>
      <w:bookmarkEnd w:id="4289"/>
      <w:bookmarkEnd w:id="4290"/>
      <w:bookmarkEnd w:id="4291"/>
      <w:bookmarkEnd w:id="4292"/>
      <w:bookmarkEnd w:id="4293"/>
      <w:bookmarkEnd w:id="4294"/>
      <w:bookmarkEnd w:id="4295"/>
      <w:bookmarkEnd w:id="4296"/>
      <w:bookmarkEnd w:id="4297"/>
    </w:p>
    <w:p w14:paraId="722C2694" w14:textId="77777777" w:rsidR="00F65DB6" w:rsidRDefault="00F65DB6" w:rsidP="00101AE6">
      <w:pPr>
        <w:widowControl w:val="0"/>
      </w:pPr>
      <w:r>
        <w:lastRenderedPageBreak/>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98" w:name="_Toc45881817"/>
      <w:bookmarkStart w:id="4299" w:name="_Toc51852456"/>
      <w:bookmarkStart w:id="4300" w:name="_Toc56620407"/>
      <w:bookmarkStart w:id="4301" w:name="_Toc64448047"/>
      <w:bookmarkStart w:id="4302" w:name="_Toc74152822"/>
      <w:bookmarkStart w:id="4303" w:name="_Toc88656247"/>
      <w:bookmarkStart w:id="4304" w:name="_Toc88657306"/>
      <w:bookmarkStart w:id="4305" w:name="_Toc105657369"/>
      <w:bookmarkStart w:id="4306" w:name="_Toc106108750"/>
      <w:bookmarkStart w:id="4307" w:name="_Toc112687843"/>
      <w:bookmarkStart w:id="4308" w:name="_Toc162517773"/>
      <w:r>
        <w:rPr>
          <w:rFonts w:eastAsia="Batang"/>
        </w:rPr>
        <w:t>9.3.1.79</w:t>
      </w:r>
      <w:r w:rsidR="00F65DB6">
        <w:rPr>
          <w:rFonts w:eastAsia="Batang"/>
        </w:rPr>
        <w:tab/>
        <w:t xml:space="preserve">Extended </w:t>
      </w:r>
      <w:r w:rsidR="00F65DB6">
        <w:t>Packet Delay Budget</w:t>
      </w:r>
      <w:bookmarkEnd w:id="4298"/>
      <w:bookmarkEnd w:id="4299"/>
      <w:bookmarkEnd w:id="4300"/>
      <w:bookmarkEnd w:id="4301"/>
      <w:bookmarkEnd w:id="4302"/>
      <w:bookmarkEnd w:id="4303"/>
      <w:bookmarkEnd w:id="4304"/>
      <w:bookmarkEnd w:id="4305"/>
      <w:bookmarkEnd w:id="4306"/>
      <w:bookmarkEnd w:id="4307"/>
      <w:bookmarkEnd w:id="430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309" w:name="_Toc45881818"/>
      <w:bookmarkStart w:id="4310" w:name="_Toc51852457"/>
      <w:bookmarkStart w:id="4311" w:name="_Toc56620408"/>
      <w:bookmarkStart w:id="4312" w:name="_Toc64448048"/>
      <w:bookmarkStart w:id="4313" w:name="_Toc74152823"/>
      <w:bookmarkStart w:id="4314" w:name="_Toc88656248"/>
      <w:bookmarkStart w:id="4315" w:name="_Toc88657307"/>
      <w:bookmarkStart w:id="4316" w:name="_Toc105657370"/>
      <w:bookmarkStart w:id="4317" w:name="_Toc106108751"/>
      <w:bookmarkStart w:id="4318" w:name="_Toc112687844"/>
      <w:bookmarkStart w:id="4319" w:name="_Toc162517774"/>
      <w:r>
        <w:rPr>
          <w:rFonts w:eastAsia="Batang"/>
        </w:rPr>
        <w:t>9.3.1.80</w:t>
      </w:r>
      <w:r w:rsidR="00F65DB6">
        <w:rPr>
          <w:rFonts w:eastAsia="Batang"/>
        </w:rPr>
        <w:tab/>
      </w:r>
      <w:r w:rsidR="00F65DB6">
        <w:rPr>
          <w:rFonts w:eastAsia="SimSun"/>
          <w:lang w:eastAsia="zh-CN"/>
        </w:rPr>
        <w:t>Redundant PDU Session Information</w:t>
      </w:r>
      <w:bookmarkEnd w:id="4309"/>
      <w:bookmarkEnd w:id="4310"/>
      <w:bookmarkEnd w:id="4311"/>
      <w:bookmarkEnd w:id="4312"/>
      <w:bookmarkEnd w:id="4313"/>
      <w:bookmarkEnd w:id="4314"/>
      <w:bookmarkEnd w:id="4315"/>
      <w:bookmarkEnd w:id="4316"/>
      <w:bookmarkEnd w:id="4317"/>
      <w:bookmarkEnd w:id="4318"/>
      <w:bookmarkEnd w:id="431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20" w:name="_Toc45881819"/>
      <w:bookmarkStart w:id="4321" w:name="_Toc51852458"/>
      <w:bookmarkStart w:id="4322" w:name="_Toc56620409"/>
      <w:bookmarkStart w:id="4323" w:name="_Toc64448049"/>
      <w:bookmarkStart w:id="4324" w:name="_Toc74152824"/>
      <w:bookmarkStart w:id="4325" w:name="_Toc88656249"/>
      <w:bookmarkStart w:id="4326" w:name="_Toc88657308"/>
      <w:bookmarkStart w:id="4327" w:name="_Toc105657371"/>
      <w:bookmarkStart w:id="4328" w:name="_Toc106108752"/>
      <w:bookmarkStart w:id="4329" w:name="_Toc112687845"/>
      <w:bookmarkStart w:id="4330" w:name="_Toc162517775"/>
      <w:r>
        <w:rPr>
          <w:noProof/>
        </w:rPr>
        <w:t>9.3.1.81</w:t>
      </w:r>
      <w:r w:rsidRPr="00FE76CD">
        <w:rPr>
          <w:noProof/>
        </w:rPr>
        <w:tab/>
      </w:r>
      <w:r>
        <w:rPr>
          <w:noProof/>
        </w:rPr>
        <w:t>QoS Mapping Information</w:t>
      </w:r>
      <w:bookmarkEnd w:id="4320"/>
      <w:bookmarkEnd w:id="4321"/>
      <w:bookmarkEnd w:id="4322"/>
      <w:bookmarkEnd w:id="4323"/>
      <w:bookmarkEnd w:id="4324"/>
      <w:bookmarkEnd w:id="4325"/>
      <w:bookmarkEnd w:id="4326"/>
      <w:bookmarkEnd w:id="4327"/>
      <w:bookmarkEnd w:id="4328"/>
      <w:bookmarkEnd w:id="4329"/>
      <w:bookmarkEnd w:id="433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31" w:name="_Toc45881820"/>
      <w:bookmarkStart w:id="4332" w:name="_Toc51852459"/>
      <w:bookmarkStart w:id="4333" w:name="_Toc56620410"/>
      <w:bookmarkStart w:id="4334" w:name="_Toc64448050"/>
      <w:bookmarkStart w:id="4335" w:name="_Toc74152825"/>
      <w:bookmarkStart w:id="4336" w:name="_Toc88656250"/>
      <w:bookmarkStart w:id="4337" w:name="_Toc88657309"/>
      <w:bookmarkStart w:id="4338" w:name="_Toc105657372"/>
      <w:bookmarkStart w:id="4339" w:name="_Toc106108753"/>
      <w:bookmarkStart w:id="4340" w:name="_Toc112687846"/>
      <w:bookmarkStart w:id="4341" w:name="_Toc162517776"/>
      <w:r>
        <w:t>9.3.1.82</w:t>
      </w:r>
      <w:r>
        <w:tab/>
        <w:t>NID</w:t>
      </w:r>
      <w:bookmarkEnd w:id="4331"/>
      <w:bookmarkEnd w:id="4332"/>
      <w:bookmarkEnd w:id="4333"/>
      <w:bookmarkEnd w:id="4334"/>
      <w:bookmarkEnd w:id="4335"/>
      <w:bookmarkEnd w:id="4336"/>
      <w:bookmarkEnd w:id="4337"/>
      <w:bookmarkEnd w:id="4338"/>
      <w:bookmarkEnd w:id="4339"/>
      <w:bookmarkEnd w:id="4340"/>
      <w:bookmarkEnd w:id="434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42" w:name="_Toc45881821"/>
      <w:bookmarkStart w:id="4343" w:name="_Toc51852460"/>
      <w:bookmarkStart w:id="4344" w:name="_Toc56620411"/>
      <w:bookmarkStart w:id="4345" w:name="_Toc64448051"/>
      <w:bookmarkStart w:id="4346" w:name="_Toc74152826"/>
      <w:bookmarkStart w:id="4347" w:name="_Toc88656251"/>
      <w:bookmarkStart w:id="4348" w:name="_Toc88657310"/>
      <w:bookmarkStart w:id="4349" w:name="_Toc105657373"/>
      <w:bookmarkStart w:id="4350" w:name="_Toc106108754"/>
      <w:bookmarkStart w:id="4351" w:name="_Toc112687847"/>
      <w:bookmarkStart w:id="4352" w:name="_Toc162517777"/>
      <w:r>
        <w:t>9.3.1.83</w:t>
      </w:r>
      <w:r>
        <w:tab/>
        <w:t xml:space="preserve">NPN </w:t>
      </w:r>
      <w:r>
        <w:rPr>
          <w:rFonts w:hint="eastAsia"/>
          <w:lang w:val="en-US" w:eastAsia="zh-CN"/>
        </w:rPr>
        <w:t xml:space="preserve">Support </w:t>
      </w:r>
      <w:r>
        <w:t>Information</w:t>
      </w:r>
      <w:bookmarkEnd w:id="4342"/>
      <w:bookmarkEnd w:id="4343"/>
      <w:bookmarkEnd w:id="4344"/>
      <w:bookmarkEnd w:id="4345"/>
      <w:bookmarkEnd w:id="4346"/>
      <w:bookmarkEnd w:id="4347"/>
      <w:bookmarkEnd w:id="4348"/>
      <w:bookmarkEnd w:id="4349"/>
      <w:bookmarkEnd w:id="4350"/>
      <w:bookmarkEnd w:id="4351"/>
      <w:bookmarkEnd w:id="4352"/>
    </w:p>
    <w:p w14:paraId="16668BCE" w14:textId="77777777" w:rsidR="00561D98" w:rsidRDefault="00561D98" w:rsidP="00101AE6">
      <w:pPr>
        <w:widowControl w:val="0"/>
      </w:pPr>
      <w:r>
        <w:lastRenderedPageBreak/>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53" w:name="_Toc45881822"/>
      <w:bookmarkStart w:id="4354" w:name="_Toc51852461"/>
      <w:bookmarkStart w:id="4355" w:name="_Toc56620412"/>
      <w:bookmarkStart w:id="4356" w:name="_Toc64448052"/>
      <w:bookmarkStart w:id="4357" w:name="_Toc74152827"/>
      <w:bookmarkStart w:id="4358" w:name="_Toc88656252"/>
      <w:bookmarkStart w:id="4359" w:name="_Toc88657311"/>
      <w:bookmarkStart w:id="4360" w:name="_Toc105657374"/>
      <w:bookmarkStart w:id="4361" w:name="_Toc106108755"/>
      <w:bookmarkStart w:id="4362" w:name="_Toc112687848"/>
      <w:bookmarkStart w:id="4363" w:name="_Toc162517778"/>
      <w:r>
        <w:t>9.3.1.84</w:t>
      </w:r>
      <w:r w:rsidR="00561D98">
        <w:tab/>
        <w:t>NPN Context Information</w:t>
      </w:r>
      <w:bookmarkEnd w:id="4353"/>
      <w:bookmarkEnd w:id="4354"/>
      <w:bookmarkEnd w:id="4355"/>
      <w:bookmarkEnd w:id="4356"/>
      <w:bookmarkEnd w:id="4357"/>
      <w:bookmarkEnd w:id="4358"/>
      <w:bookmarkEnd w:id="4359"/>
      <w:bookmarkEnd w:id="4360"/>
      <w:bookmarkEnd w:id="4361"/>
      <w:bookmarkEnd w:id="4362"/>
      <w:bookmarkEnd w:id="436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64" w:name="_Toc45881823"/>
      <w:bookmarkStart w:id="4365" w:name="_Toc51852462"/>
      <w:bookmarkStart w:id="4366" w:name="_Toc56620413"/>
      <w:bookmarkStart w:id="4367" w:name="_Toc64448053"/>
      <w:bookmarkStart w:id="4368" w:name="_Toc74152828"/>
      <w:bookmarkStart w:id="4369" w:name="_Toc88656253"/>
      <w:bookmarkStart w:id="4370" w:name="_Toc88657312"/>
      <w:bookmarkStart w:id="4371" w:name="_Toc105657375"/>
      <w:bookmarkStart w:id="4372" w:name="_Toc106108756"/>
      <w:bookmarkStart w:id="4373" w:name="_Toc112687849"/>
      <w:bookmarkStart w:id="4374" w:name="_Toc162517779"/>
      <w:r>
        <w:rPr>
          <w:rFonts w:eastAsia="Batang"/>
        </w:rPr>
        <w:t>9.3.1.85</w:t>
      </w:r>
      <w:r>
        <w:rPr>
          <w:rFonts w:eastAsia="Batang"/>
        </w:rPr>
        <w:tab/>
        <w:t>MDT C</w:t>
      </w:r>
      <w:r>
        <w:rPr>
          <w:rFonts w:eastAsia="SimSun"/>
          <w:lang w:eastAsia="zh-CN"/>
        </w:rPr>
        <w:t>onfiguration</w:t>
      </w:r>
      <w:bookmarkEnd w:id="4364"/>
      <w:bookmarkEnd w:id="4365"/>
      <w:bookmarkEnd w:id="4366"/>
      <w:bookmarkEnd w:id="4367"/>
      <w:bookmarkEnd w:id="4368"/>
      <w:bookmarkEnd w:id="4369"/>
      <w:bookmarkEnd w:id="4370"/>
      <w:bookmarkEnd w:id="4371"/>
      <w:bookmarkEnd w:id="4372"/>
      <w:bookmarkEnd w:id="4373"/>
      <w:bookmarkEnd w:id="437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w:t>
            </w:r>
            <w:r>
              <w:rPr>
                <w:lang w:eastAsia="ja-JP"/>
              </w:rPr>
              <w:lastRenderedPageBreak/>
              <w:t>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lastRenderedPageBreak/>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75" w:name="_Toc20953795"/>
      <w:bookmarkStart w:id="4376" w:name="_Toc45881824"/>
      <w:bookmarkStart w:id="4377" w:name="_Toc51852463"/>
      <w:bookmarkStart w:id="4378" w:name="_Toc56620414"/>
      <w:bookmarkStart w:id="4379" w:name="_Toc64448054"/>
      <w:bookmarkStart w:id="4380" w:name="_Toc74152829"/>
      <w:bookmarkStart w:id="4381" w:name="_Toc88656254"/>
      <w:bookmarkStart w:id="4382" w:name="_Toc88657313"/>
      <w:bookmarkStart w:id="4383" w:name="_Toc105657376"/>
      <w:bookmarkStart w:id="4384" w:name="_Toc106108757"/>
      <w:bookmarkStart w:id="4385" w:name="_Toc112687850"/>
      <w:bookmarkStart w:id="4386" w:name="_Toc162517780"/>
      <w:r>
        <w:rPr>
          <w:rFonts w:eastAsia="MS Mincho"/>
        </w:rPr>
        <w:t>9.3.1.86</w:t>
      </w:r>
      <w:r>
        <w:rPr>
          <w:rFonts w:eastAsia="MS Mincho"/>
        </w:rPr>
        <w:tab/>
        <w:t>M4 Configuration</w:t>
      </w:r>
      <w:bookmarkEnd w:id="4375"/>
      <w:bookmarkEnd w:id="4376"/>
      <w:bookmarkEnd w:id="4377"/>
      <w:bookmarkEnd w:id="4378"/>
      <w:bookmarkEnd w:id="4379"/>
      <w:bookmarkEnd w:id="4380"/>
      <w:bookmarkEnd w:id="4381"/>
      <w:bookmarkEnd w:id="4382"/>
      <w:bookmarkEnd w:id="4383"/>
      <w:bookmarkEnd w:id="4384"/>
      <w:bookmarkEnd w:id="4385"/>
      <w:bookmarkEnd w:id="438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87" w:name="_Toc45881825"/>
      <w:bookmarkStart w:id="4388" w:name="_Toc51852464"/>
      <w:bookmarkStart w:id="4389" w:name="_Toc56620415"/>
      <w:bookmarkStart w:id="4390" w:name="_Toc64448055"/>
      <w:bookmarkStart w:id="4391" w:name="_Toc74152830"/>
      <w:bookmarkStart w:id="4392" w:name="_Toc88656255"/>
      <w:bookmarkStart w:id="4393" w:name="_Toc88657314"/>
      <w:bookmarkStart w:id="4394" w:name="_Toc105657377"/>
      <w:bookmarkStart w:id="4395" w:name="_Toc106108758"/>
      <w:bookmarkStart w:id="4396" w:name="_Toc112687851"/>
      <w:bookmarkStart w:id="4397" w:name="_Toc16251778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87"/>
      <w:bookmarkEnd w:id="4388"/>
      <w:bookmarkEnd w:id="4389"/>
      <w:bookmarkEnd w:id="4390"/>
      <w:bookmarkEnd w:id="4391"/>
      <w:bookmarkEnd w:id="4392"/>
      <w:bookmarkEnd w:id="4393"/>
      <w:bookmarkEnd w:id="4394"/>
      <w:bookmarkEnd w:id="4395"/>
      <w:bookmarkEnd w:id="4396"/>
      <w:bookmarkEnd w:id="439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98" w:name="_Toc45881826"/>
      <w:bookmarkStart w:id="4399" w:name="_Toc51852465"/>
      <w:bookmarkStart w:id="4400" w:name="_Toc56620416"/>
      <w:bookmarkStart w:id="4401" w:name="_Toc64448056"/>
      <w:bookmarkStart w:id="4402" w:name="_Toc74152831"/>
      <w:bookmarkStart w:id="4403" w:name="_Toc88656256"/>
      <w:bookmarkStart w:id="4404" w:name="_Toc88657315"/>
      <w:bookmarkStart w:id="4405" w:name="_Toc105657378"/>
      <w:bookmarkStart w:id="4406" w:name="_Toc106108759"/>
      <w:bookmarkStart w:id="4407" w:name="_Toc112687852"/>
      <w:bookmarkStart w:id="4408" w:name="_Toc16251778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98"/>
      <w:bookmarkEnd w:id="4399"/>
      <w:bookmarkEnd w:id="4400"/>
      <w:bookmarkEnd w:id="4401"/>
      <w:bookmarkEnd w:id="4402"/>
      <w:bookmarkEnd w:id="4403"/>
      <w:bookmarkEnd w:id="4404"/>
      <w:bookmarkEnd w:id="4405"/>
      <w:bookmarkEnd w:id="4406"/>
      <w:bookmarkEnd w:id="4407"/>
      <w:bookmarkEnd w:id="440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409" w:name="_Toc5641451"/>
      <w:bookmarkStart w:id="4410" w:name="_Toc45881827"/>
      <w:bookmarkStart w:id="4411" w:name="_Toc51852466"/>
      <w:bookmarkStart w:id="4412" w:name="_Toc56620417"/>
      <w:bookmarkStart w:id="4413" w:name="_Toc64448057"/>
      <w:bookmarkStart w:id="4414" w:name="_Toc74152832"/>
      <w:bookmarkStart w:id="4415" w:name="_Toc88656257"/>
      <w:bookmarkStart w:id="4416" w:name="_Toc88657316"/>
      <w:bookmarkStart w:id="4417" w:name="_Toc105657379"/>
      <w:bookmarkStart w:id="4418" w:name="_Toc106108760"/>
      <w:bookmarkStart w:id="4419" w:name="_Toc112687853"/>
      <w:bookmarkStart w:id="4420" w:name="_Toc162517783"/>
      <w:r>
        <w:rPr>
          <w:rFonts w:eastAsia="Batang"/>
        </w:rPr>
        <w:t>9.3.1.89</w:t>
      </w:r>
      <w:r>
        <w:rPr>
          <w:rFonts w:eastAsia="Batang"/>
        </w:rPr>
        <w:tab/>
      </w:r>
      <w:bookmarkEnd w:id="4409"/>
      <w:r>
        <w:rPr>
          <w:rFonts w:eastAsia="SimSun"/>
          <w:lang w:eastAsia="zh-CN"/>
        </w:rPr>
        <w:t>MDT PLMN List</w:t>
      </w:r>
      <w:bookmarkEnd w:id="4410"/>
      <w:bookmarkEnd w:id="4411"/>
      <w:bookmarkEnd w:id="4412"/>
      <w:bookmarkEnd w:id="4413"/>
      <w:bookmarkEnd w:id="4414"/>
      <w:bookmarkEnd w:id="4415"/>
      <w:bookmarkEnd w:id="4416"/>
      <w:bookmarkEnd w:id="4417"/>
      <w:bookmarkEnd w:id="4418"/>
      <w:bookmarkEnd w:id="4419"/>
      <w:bookmarkEnd w:id="442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21" w:name="_Toc45881828"/>
      <w:bookmarkStart w:id="4422" w:name="_Toc51852467"/>
      <w:bookmarkStart w:id="4423" w:name="_Toc56620418"/>
      <w:bookmarkStart w:id="4424" w:name="_Toc64448058"/>
      <w:bookmarkStart w:id="4425" w:name="_Toc74152833"/>
      <w:bookmarkStart w:id="4426" w:name="_Toc88656258"/>
      <w:bookmarkStart w:id="4427" w:name="_Toc88657317"/>
      <w:bookmarkStart w:id="4428" w:name="_Toc105657380"/>
      <w:bookmarkStart w:id="4429" w:name="_Toc106108761"/>
      <w:bookmarkStart w:id="4430" w:name="_Toc112687854"/>
      <w:bookmarkStart w:id="4431" w:name="_Toc162517784"/>
      <w:r>
        <w:t>9.3.1.90</w:t>
      </w:r>
      <w:r w:rsidRPr="00DA21C4">
        <w:tab/>
      </w:r>
      <w:r>
        <w:t>EHC</w:t>
      </w:r>
      <w:r w:rsidRPr="00DA21C4">
        <w:t xml:space="preserve"> Parameters</w:t>
      </w:r>
      <w:bookmarkEnd w:id="4421"/>
      <w:bookmarkEnd w:id="4422"/>
      <w:bookmarkEnd w:id="4423"/>
      <w:bookmarkEnd w:id="4424"/>
      <w:bookmarkEnd w:id="4425"/>
      <w:bookmarkEnd w:id="4426"/>
      <w:bookmarkEnd w:id="4427"/>
      <w:bookmarkEnd w:id="4428"/>
      <w:bookmarkEnd w:id="4429"/>
      <w:bookmarkEnd w:id="4430"/>
      <w:bookmarkEnd w:id="443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 xml:space="preserve">Indicate the maximum number of DL EHC contexts that can be established for </w:t>
            </w:r>
            <w:r>
              <w:rPr>
                <w:lang w:eastAsia="zh-CN"/>
              </w:rPr>
              <w:lastRenderedPageBreak/>
              <w:t>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lastRenderedPageBreak/>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32" w:name="_Toc45881829"/>
      <w:bookmarkStart w:id="4433" w:name="_Toc51852468"/>
      <w:bookmarkStart w:id="4434" w:name="_Toc56620419"/>
      <w:bookmarkStart w:id="4435" w:name="_Toc64448059"/>
      <w:bookmarkStart w:id="4436" w:name="_Toc74152834"/>
      <w:bookmarkStart w:id="4437" w:name="_Toc88656259"/>
      <w:bookmarkStart w:id="4438" w:name="_Toc88657318"/>
      <w:bookmarkStart w:id="4439" w:name="_Toc105657381"/>
      <w:bookmarkStart w:id="4440" w:name="_Toc106108762"/>
      <w:bookmarkStart w:id="4441" w:name="_Toc112687855"/>
      <w:bookmarkStart w:id="4442" w:name="_Toc162517785"/>
      <w:r>
        <w:t>9.3.1.91</w:t>
      </w:r>
      <w:r w:rsidRPr="00220989">
        <w:tab/>
      </w:r>
      <w:r w:rsidRPr="00E47740">
        <w:t xml:space="preserve">DAPS </w:t>
      </w:r>
      <w:r>
        <w:t>Request</w:t>
      </w:r>
      <w:r w:rsidRPr="00E47740">
        <w:t xml:space="preserve"> Information</w:t>
      </w:r>
      <w:bookmarkEnd w:id="4432"/>
      <w:bookmarkEnd w:id="4433"/>
      <w:bookmarkEnd w:id="4434"/>
      <w:bookmarkEnd w:id="4435"/>
      <w:bookmarkEnd w:id="4436"/>
      <w:bookmarkEnd w:id="4437"/>
      <w:bookmarkEnd w:id="4438"/>
      <w:bookmarkEnd w:id="4439"/>
      <w:bookmarkEnd w:id="4440"/>
      <w:bookmarkEnd w:id="4441"/>
      <w:bookmarkEnd w:id="444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4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4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44" w:name="_Toc45881830"/>
      <w:bookmarkStart w:id="4445" w:name="_Toc51852469"/>
      <w:bookmarkStart w:id="4446" w:name="_Toc56620420"/>
      <w:bookmarkStart w:id="4447" w:name="_Toc64448060"/>
      <w:bookmarkStart w:id="4448" w:name="_Toc74152835"/>
      <w:bookmarkStart w:id="4449" w:name="_Toc88656260"/>
      <w:bookmarkStart w:id="4450" w:name="_Toc88657319"/>
      <w:bookmarkStart w:id="4451" w:name="_Toc105657382"/>
      <w:bookmarkStart w:id="4452" w:name="_Toc106108763"/>
      <w:bookmarkStart w:id="4453" w:name="_Toc112687856"/>
      <w:bookmarkStart w:id="4454" w:name="_Toc162517786"/>
      <w:r>
        <w:t>9.3.1.92</w:t>
      </w:r>
      <w:r w:rsidRPr="00D629EF">
        <w:tab/>
      </w:r>
      <w:r>
        <w:t>Early Forwarding COUNT</w:t>
      </w:r>
      <w:r w:rsidRPr="00D629EF">
        <w:t xml:space="preserve"> Information</w:t>
      </w:r>
      <w:bookmarkEnd w:id="4444"/>
      <w:bookmarkEnd w:id="4445"/>
      <w:bookmarkEnd w:id="4446"/>
      <w:bookmarkEnd w:id="4447"/>
      <w:bookmarkEnd w:id="4448"/>
      <w:bookmarkEnd w:id="4449"/>
      <w:bookmarkEnd w:id="4450"/>
      <w:bookmarkEnd w:id="4451"/>
      <w:bookmarkEnd w:id="4452"/>
      <w:bookmarkEnd w:id="4453"/>
      <w:bookmarkEnd w:id="445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lastRenderedPageBreak/>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55" w:name="_Toc45881831"/>
      <w:bookmarkStart w:id="4456" w:name="_Toc51852470"/>
      <w:bookmarkStart w:id="4457" w:name="_Toc56620421"/>
      <w:bookmarkStart w:id="4458" w:name="_Toc64448061"/>
      <w:bookmarkStart w:id="4459" w:name="_Toc74152836"/>
      <w:bookmarkStart w:id="4460" w:name="_Toc88656261"/>
      <w:bookmarkStart w:id="4461" w:name="_Toc88657320"/>
      <w:bookmarkStart w:id="4462" w:name="_Toc105657383"/>
      <w:bookmarkStart w:id="4463" w:name="_Toc106108764"/>
      <w:bookmarkStart w:id="4464" w:name="_Toc112687857"/>
      <w:bookmarkStart w:id="4465" w:name="_Toc16251778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55"/>
      <w:bookmarkEnd w:id="4456"/>
      <w:bookmarkEnd w:id="4457"/>
      <w:bookmarkEnd w:id="4458"/>
      <w:bookmarkEnd w:id="4459"/>
      <w:bookmarkEnd w:id="4460"/>
      <w:bookmarkEnd w:id="4461"/>
      <w:bookmarkEnd w:id="4462"/>
      <w:bookmarkEnd w:id="4463"/>
      <w:bookmarkEnd w:id="4464"/>
      <w:bookmarkEnd w:id="446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6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6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67" w:name="_Toc45881832"/>
      <w:bookmarkStart w:id="4468" w:name="_Toc51852471"/>
      <w:bookmarkStart w:id="4469" w:name="_Toc56620422"/>
      <w:bookmarkStart w:id="4470" w:name="_Toc64448062"/>
      <w:bookmarkStart w:id="4471" w:name="_Toc74152837"/>
      <w:bookmarkStart w:id="4472" w:name="_Toc88656262"/>
      <w:bookmarkStart w:id="4473" w:name="_Toc88657321"/>
      <w:bookmarkStart w:id="4474" w:name="_Toc105657384"/>
      <w:bookmarkStart w:id="4475" w:name="_Toc106108765"/>
      <w:bookmarkStart w:id="4476" w:name="_Toc112687858"/>
      <w:bookmarkStart w:id="4477" w:name="_Toc16251778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67"/>
      <w:bookmarkEnd w:id="4468"/>
      <w:bookmarkEnd w:id="4469"/>
      <w:bookmarkEnd w:id="4470"/>
      <w:bookmarkEnd w:id="4471"/>
      <w:bookmarkEnd w:id="4472"/>
      <w:bookmarkEnd w:id="4473"/>
      <w:bookmarkEnd w:id="4474"/>
      <w:bookmarkEnd w:id="4475"/>
      <w:bookmarkEnd w:id="4476"/>
      <w:bookmarkEnd w:id="447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78" w:name="_Toc20955997"/>
      <w:bookmarkStart w:id="4479" w:name="_Toc29404336"/>
      <w:bookmarkStart w:id="4480" w:name="_Toc36556732"/>
      <w:bookmarkStart w:id="4481" w:name="_Toc51852472"/>
      <w:bookmarkStart w:id="4482" w:name="_Toc56620423"/>
      <w:bookmarkStart w:id="4483" w:name="_Toc64448063"/>
      <w:bookmarkStart w:id="4484" w:name="_Toc74152838"/>
      <w:bookmarkStart w:id="4485" w:name="_Toc88656263"/>
      <w:bookmarkStart w:id="4486" w:name="_Toc88657322"/>
      <w:bookmarkStart w:id="4487" w:name="_Toc105657385"/>
      <w:bookmarkStart w:id="4488" w:name="_Toc106108766"/>
      <w:bookmarkStart w:id="4489" w:name="_Toc112687859"/>
      <w:bookmarkStart w:id="4490" w:name="_Toc162517789"/>
      <w:bookmarkStart w:id="4491" w:name="_Toc20955648"/>
      <w:bookmarkStart w:id="4492" w:name="_Toc29461090"/>
      <w:bookmarkStart w:id="4493" w:name="_Toc29505822"/>
      <w:bookmarkStart w:id="4494" w:name="_Toc36556347"/>
      <w:bookmarkStart w:id="4495" w:name="_Toc45881833"/>
      <w:r w:rsidRPr="00356814">
        <w:t>9.3.</w:t>
      </w:r>
      <w:r>
        <w:t>1</w:t>
      </w:r>
      <w:r w:rsidRPr="00356814">
        <w:t>.</w:t>
      </w:r>
      <w:r>
        <w:t>95</w:t>
      </w:r>
      <w:r w:rsidRPr="00356814">
        <w:tab/>
      </w:r>
      <w:bookmarkEnd w:id="4478"/>
      <w:bookmarkEnd w:id="4479"/>
      <w:bookmarkEnd w:id="4480"/>
      <w:r w:rsidRPr="003A5FEB">
        <w:t>Extended gNB-CU-CP Name</w:t>
      </w:r>
      <w:bookmarkEnd w:id="4481"/>
      <w:bookmarkEnd w:id="4482"/>
      <w:bookmarkEnd w:id="4483"/>
      <w:bookmarkEnd w:id="4484"/>
      <w:bookmarkEnd w:id="4485"/>
      <w:bookmarkEnd w:id="4486"/>
      <w:bookmarkEnd w:id="4487"/>
      <w:bookmarkEnd w:id="4488"/>
      <w:bookmarkEnd w:id="4489"/>
      <w:bookmarkEnd w:id="449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96" w:name="_Toc51852473"/>
      <w:bookmarkStart w:id="4497" w:name="_Toc56620424"/>
      <w:bookmarkStart w:id="4498" w:name="_Toc64448064"/>
      <w:bookmarkStart w:id="4499" w:name="_Toc74152839"/>
      <w:bookmarkStart w:id="4500" w:name="_Toc88656264"/>
      <w:bookmarkStart w:id="4501" w:name="_Toc88657323"/>
      <w:bookmarkStart w:id="4502" w:name="_Toc105657386"/>
      <w:bookmarkStart w:id="4503" w:name="_Toc106108767"/>
      <w:bookmarkStart w:id="4504" w:name="_Toc112687860"/>
      <w:bookmarkStart w:id="4505" w:name="_Toc162517790"/>
      <w:r w:rsidRPr="00356814">
        <w:lastRenderedPageBreak/>
        <w:t>9.3.</w:t>
      </w:r>
      <w:r>
        <w:t>1</w:t>
      </w:r>
      <w:r w:rsidRPr="00356814">
        <w:t>.</w:t>
      </w:r>
      <w:r>
        <w:t>96</w:t>
      </w:r>
      <w:r w:rsidRPr="00356814">
        <w:tab/>
      </w:r>
      <w:r w:rsidRPr="003A5FEB">
        <w:t>Extended gNB-CU-</w:t>
      </w:r>
      <w:r>
        <w:t>U</w:t>
      </w:r>
      <w:r w:rsidRPr="003A5FEB">
        <w:t>P Name</w:t>
      </w:r>
      <w:bookmarkEnd w:id="4496"/>
      <w:bookmarkEnd w:id="4497"/>
      <w:bookmarkEnd w:id="4498"/>
      <w:bookmarkEnd w:id="4499"/>
      <w:bookmarkEnd w:id="4500"/>
      <w:bookmarkEnd w:id="4501"/>
      <w:bookmarkEnd w:id="4502"/>
      <w:bookmarkEnd w:id="4503"/>
      <w:bookmarkEnd w:id="4504"/>
      <w:bookmarkEnd w:id="450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506" w:name="_Toc74152840"/>
      <w:bookmarkStart w:id="4507" w:name="_Toc88656265"/>
      <w:bookmarkStart w:id="4508" w:name="_Toc88657324"/>
      <w:bookmarkStart w:id="4509" w:name="_Toc105657387"/>
      <w:bookmarkStart w:id="4510" w:name="_Toc106108768"/>
      <w:bookmarkStart w:id="4511" w:name="_Toc112687861"/>
      <w:bookmarkStart w:id="4512" w:name="_Toc162517791"/>
      <w:bookmarkStart w:id="4513" w:name="_Toc51852474"/>
      <w:bookmarkStart w:id="4514" w:name="_Toc56620425"/>
      <w:bookmarkStart w:id="451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06"/>
      <w:bookmarkEnd w:id="4507"/>
      <w:bookmarkEnd w:id="4508"/>
      <w:bookmarkEnd w:id="4509"/>
      <w:bookmarkEnd w:id="4510"/>
      <w:bookmarkEnd w:id="4511"/>
      <w:bookmarkEnd w:id="4512"/>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16" w:name="_Toc88656266"/>
      <w:bookmarkStart w:id="4517" w:name="_Toc88657325"/>
      <w:bookmarkStart w:id="4518" w:name="_Toc105657388"/>
      <w:bookmarkStart w:id="4519" w:name="_Toc106108769"/>
      <w:bookmarkStart w:id="4520" w:name="_Toc112687862"/>
      <w:bookmarkStart w:id="4521" w:name="_Toc162517792"/>
      <w:bookmarkStart w:id="4522" w:name="_Toc74152841"/>
      <w:r w:rsidRPr="00D629EF">
        <w:t>9.3.1.</w:t>
      </w:r>
      <w:r>
        <w:t>98</w:t>
      </w:r>
      <w:r w:rsidRPr="00D629EF">
        <w:tab/>
      </w:r>
      <w:r w:rsidRPr="0060494F">
        <w:t>Direct Forwarding Path Availability</w:t>
      </w:r>
      <w:bookmarkEnd w:id="4516"/>
      <w:bookmarkEnd w:id="4517"/>
      <w:bookmarkEnd w:id="4518"/>
      <w:bookmarkEnd w:id="4519"/>
      <w:bookmarkEnd w:id="4520"/>
      <w:bookmarkEnd w:id="4521"/>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23" w:name="_Toc88656267"/>
      <w:bookmarkStart w:id="4524" w:name="_Toc88657326"/>
    </w:p>
    <w:p w14:paraId="78953AD9" w14:textId="77777777" w:rsidR="005504FA" w:rsidRPr="00135FF5" w:rsidRDefault="005504FA" w:rsidP="00101AE6">
      <w:pPr>
        <w:pStyle w:val="Heading4"/>
        <w:keepNext w:val="0"/>
        <w:keepLines w:val="0"/>
        <w:widowControl w:val="0"/>
      </w:pPr>
      <w:bookmarkStart w:id="4525" w:name="_Toc105657389"/>
      <w:bookmarkStart w:id="4526" w:name="_Toc106108770"/>
      <w:bookmarkStart w:id="4527" w:name="_Toc112687863"/>
      <w:bookmarkStart w:id="4528" w:name="_Toc162517793"/>
      <w:r w:rsidRPr="00135FF5">
        <w:t>9.3.1.99</w:t>
      </w:r>
      <w:r w:rsidRPr="00135FF5">
        <w:tab/>
        <w:t>IAB-donor-CU-UP PSK Info</w:t>
      </w:r>
      <w:bookmarkEnd w:id="4525"/>
      <w:bookmarkEnd w:id="4526"/>
      <w:bookmarkEnd w:id="4527"/>
      <w:bookmarkEnd w:id="452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29" w:name="_Toc105657390"/>
      <w:bookmarkStart w:id="4530" w:name="_Toc106108771"/>
      <w:bookmarkStart w:id="4531" w:name="_Toc112687864"/>
      <w:bookmarkStart w:id="4532" w:name="_Toc162517794"/>
      <w:r w:rsidRPr="00792AD5">
        <w:lastRenderedPageBreak/>
        <w:t>9.3.1.</w:t>
      </w:r>
      <w:r w:rsidR="00257DD3">
        <w:t>100</w:t>
      </w:r>
      <w:r w:rsidRPr="00792AD5">
        <w:tab/>
        <w:t>ECGI Support List</w:t>
      </w:r>
      <w:bookmarkEnd w:id="4529"/>
      <w:bookmarkEnd w:id="4530"/>
      <w:bookmarkEnd w:id="4531"/>
      <w:bookmarkEnd w:id="453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33" w:name="_Toc105657391"/>
      <w:bookmarkStart w:id="4534" w:name="_Toc106108772"/>
      <w:bookmarkStart w:id="4535" w:name="_Toc112687865"/>
      <w:bookmarkStart w:id="4536" w:name="_Toc162517795"/>
      <w:r w:rsidRPr="00792AD5">
        <w:t>9.3.1.10</w:t>
      </w:r>
      <w:r w:rsidR="00257DD3">
        <w:t>1</w:t>
      </w:r>
      <w:r w:rsidRPr="00792AD5">
        <w:tab/>
        <w:t>ECGI</w:t>
      </w:r>
      <w:bookmarkEnd w:id="4533"/>
      <w:bookmarkEnd w:id="4534"/>
      <w:bookmarkEnd w:id="4535"/>
      <w:bookmarkEnd w:id="453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37" w:name="_Toc105657392"/>
      <w:bookmarkStart w:id="4538" w:name="_Toc106108773"/>
      <w:bookmarkStart w:id="4539" w:name="_Toc112687866"/>
      <w:bookmarkStart w:id="4540" w:name="_Toc162517796"/>
      <w:r>
        <w:t>9.3.1.</w:t>
      </w:r>
      <w:r>
        <w:rPr>
          <w:lang w:eastAsia="zh-CN"/>
        </w:rPr>
        <w:t>102</w:t>
      </w:r>
      <w:r>
        <w:tab/>
      </w:r>
      <w:bookmarkStart w:id="4541" w:name="OLE_LINK119"/>
      <w:r>
        <w:t>UE Slice Maximum Bit Rate List</w:t>
      </w:r>
      <w:bookmarkEnd w:id="4537"/>
      <w:bookmarkEnd w:id="4538"/>
      <w:bookmarkEnd w:id="4539"/>
      <w:bookmarkEnd w:id="4540"/>
      <w:bookmarkEnd w:id="454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42" w:name="_Toc105657393"/>
      <w:bookmarkStart w:id="4543" w:name="_Toc106108774"/>
      <w:bookmarkStart w:id="4544" w:name="_Toc112687867"/>
      <w:bookmarkStart w:id="4545" w:name="_Toc162517797"/>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42"/>
      <w:bookmarkEnd w:id="4543"/>
      <w:bookmarkEnd w:id="4544"/>
      <w:bookmarkEnd w:id="454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46" w:name="_Toc105657394"/>
      <w:bookmarkStart w:id="4547" w:name="_Toc106108775"/>
      <w:bookmarkStart w:id="4548" w:name="_Toc112687868"/>
      <w:bookmarkStart w:id="4549" w:name="_Toc162517798"/>
      <w:r w:rsidRPr="00D629EF">
        <w:t>9.3.1.</w:t>
      </w:r>
      <w:r>
        <w:t>104</w:t>
      </w:r>
      <w:r w:rsidRPr="00D629EF">
        <w:tab/>
      </w:r>
      <w:r>
        <w:t>UDC</w:t>
      </w:r>
      <w:r w:rsidRPr="00D629EF">
        <w:t xml:space="preserve"> Parameters</w:t>
      </w:r>
      <w:bookmarkEnd w:id="4546"/>
      <w:bookmarkEnd w:id="4547"/>
      <w:bookmarkEnd w:id="4548"/>
      <w:bookmarkEnd w:id="4549"/>
      <w:r w:rsidRPr="00D629EF">
        <w:t xml:space="preserve"> </w:t>
      </w:r>
    </w:p>
    <w:p w14:paraId="33CB21DF" w14:textId="77777777" w:rsidR="007C2226" w:rsidRPr="00D629EF" w:rsidRDefault="007C2226" w:rsidP="00101AE6">
      <w:pPr>
        <w:widowControl w:val="0"/>
      </w:pPr>
      <w:bookmarkStart w:id="4550" w:name="_Toc105657395"/>
      <w:bookmarkStart w:id="4551" w:name="_Toc106108776"/>
      <w:bookmarkStart w:id="455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lastRenderedPageBreak/>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53" w:name="_Toc162517799"/>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50"/>
      <w:bookmarkEnd w:id="4551"/>
      <w:bookmarkEnd w:id="4552"/>
      <w:bookmarkEnd w:id="455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54" w:name="_Toc105657396"/>
      <w:bookmarkStart w:id="4555" w:name="_Toc106108777"/>
      <w:bookmarkStart w:id="4556" w:name="_Toc112687870"/>
      <w:bookmarkStart w:id="4557" w:name="_Toc162517800"/>
      <w:r w:rsidRPr="008C3F37">
        <w:t>9.3.1.</w:t>
      </w:r>
      <w:r>
        <w:t>106</w:t>
      </w:r>
      <w:r w:rsidRPr="008C3F37">
        <w:tab/>
        <w:t>gNB-CU-CP MBS E1AP ID</w:t>
      </w:r>
      <w:bookmarkEnd w:id="4554"/>
      <w:bookmarkEnd w:id="4555"/>
      <w:bookmarkEnd w:id="4556"/>
      <w:bookmarkEnd w:id="455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58" w:name="_Toc105657397"/>
      <w:bookmarkStart w:id="4559" w:name="_Toc106108778"/>
      <w:bookmarkStart w:id="4560" w:name="_Toc112687871"/>
      <w:bookmarkStart w:id="4561" w:name="_Toc162517801"/>
      <w:r w:rsidRPr="008C3F37">
        <w:t>9.3.1.</w:t>
      </w:r>
      <w:r>
        <w:t>107</w:t>
      </w:r>
      <w:r w:rsidRPr="008C3F37">
        <w:tab/>
        <w:t>gNB-CU-UP MBS E1AP ID</w:t>
      </w:r>
      <w:bookmarkEnd w:id="4558"/>
      <w:bookmarkEnd w:id="4559"/>
      <w:bookmarkEnd w:id="4560"/>
      <w:bookmarkEnd w:id="456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62" w:name="_Toc105657398"/>
      <w:bookmarkStart w:id="4563" w:name="_Toc106108779"/>
      <w:bookmarkStart w:id="4564" w:name="_Toc112687872"/>
      <w:bookmarkStart w:id="4565" w:name="_Toc162517802"/>
      <w:r w:rsidRPr="008C3F37">
        <w:t>9.3.1.</w:t>
      </w:r>
      <w:r>
        <w:t>108</w:t>
      </w:r>
      <w:r w:rsidRPr="008C3F37">
        <w:tab/>
        <w:t>Global MBS Session ID</w:t>
      </w:r>
      <w:bookmarkEnd w:id="4562"/>
      <w:bookmarkEnd w:id="4563"/>
      <w:bookmarkEnd w:id="4564"/>
      <w:bookmarkEnd w:id="456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66" w:name="_Toc105657399"/>
      <w:bookmarkStart w:id="4567" w:name="_Toc106108780"/>
      <w:bookmarkStart w:id="4568" w:name="_Toc112687873"/>
      <w:bookmarkStart w:id="4569" w:name="_Toc162517803"/>
      <w:r w:rsidRPr="008C3F37">
        <w:t>9.3.1.</w:t>
      </w:r>
      <w:r>
        <w:t>109</w:t>
      </w:r>
      <w:r w:rsidRPr="008C3F37">
        <w:tab/>
        <w:t>DU Cell Reference</w:t>
      </w:r>
      <w:bookmarkEnd w:id="4566"/>
      <w:bookmarkEnd w:id="4567"/>
      <w:bookmarkEnd w:id="4568"/>
      <w:bookmarkEnd w:id="456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70" w:name="_Toc56620678"/>
      <w:bookmarkStart w:id="4571" w:name="_Toc105657400"/>
      <w:bookmarkStart w:id="4572" w:name="_Toc106108781"/>
      <w:bookmarkStart w:id="4573" w:name="_Toc112687874"/>
      <w:bookmarkStart w:id="4574" w:name="_Toc162517804"/>
      <w:r>
        <w:t>9.3.1.110</w:t>
      </w:r>
      <w:r w:rsidRPr="008C3F37">
        <w:tab/>
        <w:t>gNB-CU-UP MBS Support Information</w:t>
      </w:r>
      <w:bookmarkEnd w:id="4570"/>
      <w:bookmarkEnd w:id="4571"/>
      <w:bookmarkEnd w:id="4572"/>
      <w:bookmarkEnd w:id="4573"/>
      <w:bookmarkEnd w:id="457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75" w:name="_Toc105657401"/>
      <w:bookmarkStart w:id="4576" w:name="_Toc106108782"/>
      <w:bookmarkStart w:id="4577" w:name="_Toc112687875"/>
      <w:bookmarkStart w:id="4578" w:name="_Toc162517805"/>
      <w:r>
        <w:t>9.3.1.111</w:t>
      </w:r>
      <w:r w:rsidRPr="008C3F37">
        <w:tab/>
        <w:t>MBS Area Session ID</w:t>
      </w:r>
      <w:bookmarkEnd w:id="4575"/>
      <w:bookmarkEnd w:id="4576"/>
      <w:bookmarkEnd w:id="4577"/>
      <w:bookmarkEnd w:id="457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79" w:name="_Toc105657402"/>
      <w:bookmarkStart w:id="4580" w:name="_Toc106108783"/>
      <w:bookmarkStart w:id="4581" w:name="_Toc112687876"/>
      <w:bookmarkStart w:id="4582" w:name="_Toc162517806"/>
      <w:r>
        <w:t>9.3.1.112</w:t>
      </w:r>
      <w:r w:rsidRPr="008C3F37">
        <w:tab/>
      </w:r>
      <w:r w:rsidRPr="008C3F37">
        <w:rPr>
          <w:noProof/>
          <w:lang w:eastAsia="ja-JP"/>
        </w:rPr>
        <w:t>BC Bearer Context NG-U TNL Info at 5GC</w:t>
      </w:r>
      <w:bookmarkEnd w:id="4579"/>
      <w:bookmarkEnd w:id="4580"/>
      <w:bookmarkEnd w:id="4581"/>
      <w:bookmarkEnd w:id="458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83" w:name="_Toc105657403"/>
      <w:bookmarkStart w:id="4584" w:name="_Toc106108784"/>
      <w:bookmarkStart w:id="4585" w:name="_Toc112687877"/>
      <w:bookmarkStart w:id="4586" w:name="_Toc162517807"/>
      <w:r>
        <w:t>9.3.1.113</w:t>
      </w:r>
      <w:r w:rsidRPr="008C3F37">
        <w:tab/>
      </w:r>
      <w:r w:rsidRPr="008C3F37">
        <w:rPr>
          <w:bCs/>
          <w:noProof/>
          <w:lang w:eastAsia="ja-JP"/>
        </w:rPr>
        <w:t>MBS NG-U Information at 5GC</w:t>
      </w:r>
      <w:bookmarkEnd w:id="4583"/>
      <w:bookmarkEnd w:id="4584"/>
      <w:bookmarkEnd w:id="4585"/>
      <w:bookmarkEnd w:id="4586"/>
    </w:p>
    <w:p w14:paraId="31ACCD64" w14:textId="77777777" w:rsidR="00364B1C" w:rsidRPr="008C3F37" w:rsidRDefault="00364B1C" w:rsidP="00101AE6">
      <w:pPr>
        <w:widowControl w:val="0"/>
      </w:pPr>
      <w:bookmarkStart w:id="4587" w:name="_Toc105657404"/>
      <w:bookmarkStart w:id="4588" w:name="_Toc106108785"/>
      <w:bookmarkStart w:id="458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90" w:name="_Toc162517808"/>
      <w:r>
        <w:lastRenderedPageBreak/>
        <w:t>9.3.1.114</w:t>
      </w:r>
      <w:r w:rsidRPr="008C3F37">
        <w:tab/>
        <w:t>BC MRB Setup Configuration</w:t>
      </w:r>
      <w:bookmarkEnd w:id="4587"/>
      <w:bookmarkEnd w:id="4588"/>
      <w:bookmarkEnd w:id="4589"/>
      <w:bookmarkEnd w:id="4590"/>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r w:rsidRPr="00166A01">
              <w:rPr>
                <w:lang w:eastAsia="ja-JP"/>
              </w:rPr>
              <w:t>Assigned Criticality</w:t>
            </w:r>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r w:rsidRPr="00302D0E">
              <w:rPr>
                <w:b/>
                <w:bCs/>
              </w:rPr>
              <w:t>&gt;F1-U TNL Info to Add List</w:t>
            </w:r>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r w:rsidRPr="006565D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r>
              <w:rPr>
                <w:lang w:eastAsia="zh-CN"/>
              </w:rPr>
              <w:t>ignore</w:t>
            </w:r>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r w:rsidRPr="00302D0E">
              <w:rPr>
                <w:b/>
                <w:bCs/>
              </w:rPr>
              <w:t>&gt;&gt;F1-U TNL Info to Add Item</w:t>
            </w:r>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r w:rsidRPr="006565D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r>
              <w:t>9.3.1.139a</w:t>
            </w:r>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trPr>
        <w:tc>
          <w:tcPr>
            <w:tcW w:w="1970" w:type="pct"/>
          </w:tcPr>
          <w:p w14:paraId="5B6049F3" w14:textId="315B13D7" w:rsidR="00D13E9A" w:rsidRPr="006B7F1D" w:rsidRDefault="00D13E9A" w:rsidP="00D13E9A">
            <w:pPr>
              <w:pStyle w:val="TAL"/>
            </w:pPr>
            <w:r w:rsidRPr="00166A01">
              <w:t>maxnoofDUs</w:t>
            </w:r>
          </w:p>
        </w:tc>
        <w:tc>
          <w:tcPr>
            <w:tcW w:w="3030" w:type="pct"/>
          </w:tcPr>
          <w:p w14:paraId="1801D7F4" w14:textId="0E14DA9A" w:rsidR="00D13E9A" w:rsidRPr="006B7F1D" w:rsidRDefault="00D13E9A" w:rsidP="00D13E9A">
            <w:pPr>
              <w:pStyle w:val="TAL"/>
            </w:pPr>
            <w:r w:rsidRPr="00166A01">
              <w:t>Maximum no. of DUs in a RAN node. Value is 512.</w:t>
            </w:r>
          </w:p>
        </w:tc>
      </w:tr>
    </w:tbl>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91" w:name="_Toc105657405"/>
      <w:bookmarkStart w:id="4592" w:name="_Toc106108786"/>
      <w:bookmarkStart w:id="4593" w:name="_Toc112687879"/>
      <w:bookmarkStart w:id="4594" w:name="_Toc162517809"/>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91"/>
      <w:bookmarkEnd w:id="4592"/>
      <w:bookmarkEnd w:id="4593"/>
      <w:bookmarkEnd w:id="459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95" w:name="_Toc105657406"/>
      <w:bookmarkStart w:id="4596" w:name="_Toc106108787"/>
      <w:bookmarkStart w:id="4597" w:name="_Toc112687880"/>
      <w:bookmarkStart w:id="4598" w:name="_Toc162517810"/>
      <w:r>
        <w:t>9.3.1.116</w:t>
      </w:r>
      <w:r w:rsidRPr="008C3F37">
        <w:tab/>
      </w:r>
      <w:r w:rsidRPr="008C3F37">
        <w:rPr>
          <w:noProof/>
          <w:lang w:eastAsia="ja-JP"/>
        </w:rPr>
        <w:t>BC Bearer Context NG-U TNL Info at NG-RAN</w:t>
      </w:r>
      <w:bookmarkEnd w:id="4595"/>
      <w:bookmarkEnd w:id="4596"/>
      <w:bookmarkEnd w:id="4597"/>
      <w:bookmarkEnd w:id="459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lastRenderedPageBreak/>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99" w:name="_Toc105657407"/>
      <w:bookmarkStart w:id="4600" w:name="_Toc106108788"/>
      <w:bookmarkStart w:id="4601" w:name="_Toc112687881"/>
      <w:bookmarkStart w:id="4602" w:name="_Toc162517811"/>
      <w:r>
        <w:t>9.3.1.117</w:t>
      </w:r>
      <w:r w:rsidRPr="008C3F37">
        <w:tab/>
      </w:r>
      <w:r w:rsidRPr="008C3F37">
        <w:rPr>
          <w:bCs/>
          <w:noProof/>
          <w:lang w:eastAsia="ja-JP"/>
        </w:rPr>
        <w:t>MBS NG-U Information at NG-RAN</w:t>
      </w:r>
      <w:bookmarkEnd w:id="4599"/>
      <w:bookmarkEnd w:id="4600"/>
      <w:bookmarkEnd w:id="4601"/>
      <w:bookmarkEnd w:id="460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603" w:name="_Toc105657408"/>
      <w:bookmarkStart w:id="4604" w:name="_Toc106108789"/>
      <w:bookmarkStart w:id="4605" w:name="_Toc112687882"/>
      <w:bookmarkStart w:id="4606" w:name="_Toc162517812"/>
      <w:r>
        <w:t>9.3.1.118</w:t>
      </w:r>
      <w:r w:rsidRPr="008C3F37">
        <w:tab/>
      </w:r>
      <w:r w:rsidRPr="008C3F37">
        <w:rPr>
          <w:noProof/>
          <w:lang w:eastAsia="ja-JP"/>
        </w:rPr>
        <w:t>BC Bearer Context F1-U TNL Info at CU</w:t>
      </w:r>
      <w:bookmarkEnd w:id="4603"/>
      <w:bookmarkEnd w:id="4604"/>
      <w:bookmarkEnd w:id="4605"/>
      <w:bookmarkEnd w:id="460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607" w:name="_Toc105657409"/>
      <w:bookmarkStart w:id="4608" w:name="_Toc106108790"/>
      <w:bookmarkStart w:id="4609" w:name="_Toc112687883"/>
      <w:bookmarkStart w:id="4610" w:name="_Toc162517813"/>
      <w:r>
        <w:rPr>
          <w:lang w:val="fr-FR"/>
        </w:rPr>
        <w:t>9.3.1.119</w:t>
      </w:r>
      <w:r w:rsidRPr="0076581A">
        <w:rPr>
          <w:lang w:val="fr-FR"/>
        </w:rPr>
        <w:tab/>
      </w:r>
      <w:r w:rsidRPr="0076581A">
        <w:rPr>
          <w:noProof/>
          <w:lang w:val="fr-FR" w:eastAsia="ja-JP"/>
        </w:rPr>
        <w:t>BC Bearer Context F1-U TNL Info at DU</w:t>
      </w:r>
      <w:bookmarkEnd w:id="4607"/>
      <w:bookmarkEnd w:id="4608"/>
      <w:bookmarkEnd w:id="4609"/>
      <w:bookmarkEnd w:id="4610"/>
    </w:p>
    <w:p w14:paraId="010279E2" w14:textId="77777777" w:rsidR="009D7DFB" w:rsidRPr="008C3F37" w:rsidRDefault="009D7DFB" w:rsidP="00101AE6">
      <w:pPr>
        <w:widowControl w:val="0"/>
      </w:pPr>
      <w:r w:rsidRPr="008C3F37">
        <w:t xml:space="preserve">This IE contains CU F1-U TNL information for an MBS Session. It may also contain per Area Session ID F1-U TNL </w:t>
      </w:r>
      <w:r w:rsidRPr="008C3F37">
        <w:lastRenderedPageBreak/>
        <w:t>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11" w:name="_Toc105657410"/>
      <w:bookmarkStart w:id="4612" w:name="_Toc106108791"/>
      <w:bookmarkStart w:id="4613" w:name="_Toc112687884"/>
      <w:bookmarkStart w:id="4614" w:name="_Toc162517814"/>
      <w:r>
        <w:t>9.3.1.120</w:t>
      </w:r>
      <w:r w:rsidRPr="008C3F37">
        <w:tab/>
      </w:r>
      <w:bookmarkStart w:id="4615" w:name="OLE_LINK96"/>
      <w:bookmarkStart w:id="4616" w:name="OLE_LINK97"/>
      <w:r w:rsidRPr="008C3F37">
        <w:t>MC MRB Setup Configuration</w:t>
      </w:r>
      <w:bookmarkEnd w:id="4611"/>
      <w:bookmarkEnd w:id="4612"/>
      <w:bookmarkEnd w:id="4613"/>
      <w:bookmarkEnd w:id="4614"/>
      <w:bookmarkEnd w:id="4615"/>
      <w:bookmarkEnd w:id="461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17" w:name="_Toc105657411"/>
      <w:bookmarkStart w:id="4618" w:name="_Toc106108792"/>
      <w:bookmarkStart w:id="4619" w:name="_Toc112687885"/>
      <w:bookmarkStart w:id="4620" w:name="_Toc162517815"/>
      <w:r>
        <w:t>9.3.1.121</w:t>
      </w:r>
      <w:r w:rsidRPr="008C3F37">
        <w:tab/>
      </w:r>
      <w:r w:rsidRPr="008C3F37">
        <w:rPr>
          <w:noProof/>
          <w:lang w:eastAsia="ja-JP"/>
        </w:rPr>
        <w:t>MC Bearer Context NG-U TNL Info at NG-RAN</w:t>
      </w:r>
      <w:bookmarkEnd w:id="4617"/>
      <w:bookmarkEnd w:id="4618"/>
      <w:bookmarkEnd w:id="4619"/>
      <w:bookmarkEnd w:id="462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lastRenderedPageBreak/>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21" w:name="_Toc105657412"/>
      <w:bookmarkStart w:id="4622" w:name="_Toc106108793"/>
      <w:bookmarkStart w:id="4623" w:name="_Toc112687886"/>
      <w:bookmarkStart w:id="4624" w:name="_Toc162517816"/>
      <w:r>
        <w:t>9.3.1.122</w:t>
      </w:r>
      <w:r w:rsidRPr="008C3F37">
        <w:tab/>
      </w:r>
      <w:r w:rsidRPr="008C3F37">
        <w:rPr>
          <w:noProof/>
          <w:lang w:eastAsia="ja-JP"/>
        </w:rPr>
        <w:t>MC Bearer Context NG-U TNL Info at 5GC</w:t>
      </w:r>
      <w:bookmarkEnd w:id="4621"/>
      <w:bookmarkEnd w:id="4622"/>
      <w:bookmarkEnd w:id="4623"/>
      <w:bookmarkEnd w:id="462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25" w:name="_Toc105657413"/>
      <w:bookmarkStart w:id="4626" w:name="_Toc106108794"/>
      <w:bookmarkStart w:id="4627" w:name="_Toc112687887"/>
      <w:bookmarkStart w:id="4628" w:name="_Toc162517817"/>
      <w:r>
        <w:t>9.3.1.123</w:t>
      </w:r>
      <w:r w:rsidRPr="008C3F37">
        <w:tab/>
      </w:r>
      <w:r w:rsidRPr="008C3F37">
        <w:rPr>
          <w:noProof/>
          <w:lang w:eastAsia="ja-JP"/>
        </w:rPr>
        <w:t>MC Bearer Context NG-U TNL Info at NG-RAN Request</w:t>
      </w:r>
      <w:bookmarkEnd w:id="4625"/>
      <w:bookmarkEnd w:id="4626"/>
      <w:bookmarkEnd w:id="4627"/>
      <w:bookmarkEnd w:id="462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29" w:name="_Toc105657414"/>
      <w:bookmarkStart w:id="4630" w:name="_Toc106108795"/>
      <w:bookmarkStart w:id="4631" w:name="_Toc112687888"/>
      <w:bookmarkStart w:id="4632" w:name="_Toc162517818"/>
      <w:r>
        <w:t>9.3.1.124</w:t>
      </w:r>
      <w:r w:rsidRPr="008C3F37">
        <w:tab/>
      </w:r>
      <w:r w:rsidRPr="008C3F37">
        <w:rPr>
          <w:noProof/>
          <w:lang w:eastAsia="ja-JP"/>
        </w:rPr>
        <w:t>MC Bearer Context F1-U TNL Info at DU</w:t>
      </w:r>
      <w:bookmarkEnd w:id="4629"/>
      <w:bookmarkEnd w:id="4630"/>
      <w:bookmarkEnd w:id="4631"/>
      <w:bookmarkEnd w:id="463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33" w:name="_Toc105657415"/>
      <w:bookmarkStart w:id="4634" w:name="_Toc106108796"/>
      <w:bookmarkStart w:id="4635" w:name="_Toc112687889"/>
      <w:bookmarkStart w:id="4636" w:name="_Toc162517819"/>
      <w:r>
        <w:t>9.3.1.125</w:t>
      </w:r>
      <w:r w:rsidRPr="008C3F37">
        <w:tab/>
        <w:t>MBS Multicast F1-U Context Descriptor</w:t>
      </w:r>
      <w:bookmarkEnd w:id="4633"/>
      <w:bookmarkEnd w:id="4634"/>
      <w:bookmarkEnd w:id="4635"/>
      <w:bookmarkEnd w:id="463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lastRenderedPageBreak/>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37" w:name="_Toc105657416"/>
      <w:bookmarkStart w:id="4638" w:name="_Toc106108797"/>
      <w:bookmarkStart w:id="4639" w:name="_Toc112687890"/>
      <w:bookmarkStart w:id="4640" w:name="_Toc162517820"/>
      <w:r>
        <w:t>9.3.1.126</w:t>
      </w:r>
      <w:r w:rsidRPr="008C3F37">
        <w:tab/>
      </w:r>
      <w:r w:rsidR="00683EAD">
        <w:t>Void</w:t>
      </w:r>
      <w:bookmarkEnd w:id="4637"/>
      <w:bookmarkEnd w:id="4638"/>
      <w:bookmarkEnd w:id="4639"/>
      <w:bookmarkEnd w:id="464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41" w:name="_Toc105657417"/>
      <w:bookmarkStart w:id="4642" w:name="_Toc106108798"/>
      <w:bookmarkStart w:id="4643" w:name="_Toc112687891"/>
      <w:bookmarkStart w:id="4644" w:name="_Toc162517821"/>
      <w:r>
        <w:t>9.3.1.127</w:t>
      </w:r>
      <w:r w:rsidRPr="008C3F37">
        <w:tab/>
      </w:r>
      <w:r w:rsidRPr="008C3F37">
        <w:rPr>
          <w:noProof/>
          <w:lang w:eastAsia="ja-JP"/>
        </w:rPr>
        <w:t>MC Bearer Context NG-U TNL Info at NG-RAN Modify Response</w:t>
      </w:r>
      <w:bookmarkEnd w:id="4641"/>
      <w:bookmarkEnd w:id="4642"/>
      <w:bookmarkEnd w:id="4643"/>
      <w:bookmarkEnd w:id="464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45" w:name="_Toc97907928"/>
      <w:bookmarkStart w:id="4646" w:name="_Toc105657418"/>
      <w:bookmarkStart w:id="4647" w:name="_Toc106108799"/>
      <w:bookmarkStart w:id="4648" w:name="_Toc112687892"/>
      <w:bookmarkStart w:id="4649" w:name="_Toc162517822"/>
      <w:r w:rsidRPr="00D629EF">
        <w:t>9.3.1.</w:t>
      </w:r>
      <w:r>
        <w:t>128</w:t>
      </w:r>
      <w:r w:rsidRPr="00D629EF">
        <w:tab/>
        <w:t>Discard Timer</w:t>
      </w:r>
      <w:bookmarkEnd w:id="4645"/>
      <w:r>
        <w:t xml:space="preserve"> Extended</w:t>
      </w:r>
      <w:bookmarkEnd w:id="4646"/>
      <w:bookmarkEnd w:id="4647"/>
      <w:bookmarkEnd w:id="4648"/>
      <w:bookmarkEnd w:id="464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50" w:name="_Toc45652436"/>
      <w:bookmarkStart w:id="4651" w:name="_Toc45658868"/>
      <w:bookmarkStart w:id="4652" w:name="_Toc99123568"/>
      <w:bookmarkStart w:id="4653" w:name="_Toc99662373"/>
      <w:bookmarkStart w:id="4654" w:name="_Toc97891425"/>
      <w:bookmarkStart w:id="4655" w:name="_Toc45720688"/>
      <w:bookmarkStart w:id="4656" w:name="_Toc88652382"/>
      <w:bookmarkStart w:id="4657" w:name="_Toc45897955"/>
      <w:bookmarkStart w:id="4658" w:name="_Toc51746159"/>
      <w:bookmarkStart w:id="4659" w:name="_Toc64446423"/>
      <w:bookmarkStart w:id="4660" w:name="_Toc73982293"/>
      <w:bookmarkStart w:id="4661" w:name="_Toc45798566"/>
      <w:bookmarkStart w:id="4662" w:name="_Toc105657419"/>
      <w:bookmarkStart w:id="4663" w:name="_Toc106108800"/>
      <w:bookmarkStart w:id="4664" w:name="_Toc112687893"/>
      <w:bookmarkStart w:id="4665" w:name="_Toc162517823"/>
      <w:r>
        <w:t>9.3.1.129</w:t>
      </w:r>
      <w:r>
        <w:tab/>
        <w:t xml:space="preserve">MDT PLMN </w:t>
      </w:r>
      <w:r>
        <w:rPr>
          <w:rFonts w:eastAsia="SimSun" w:hint="eastAsia"/>
          <w:lang w:val="en-US" w:eastAsia="zh-CN"/>
        </w:rPr>
        <w:t xml:space="preserve">Modification </w:t>
      </w:r>
      <w:r>
        <w:t>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66" w:name="_Toc112687894"/>
      <w:bookmarkStart w:id="4667" w:name="_Toc162517824"/>
      <w:bookmarkStart w:id="4668" w:name="_Toc105657420"/>
      <w:bookmarkStart w:id="4669" w:name="_Toc106108801"/>
      <w:r w:rsidRPr="0057718A">
        <w:t>9.3.1.</w:t>
      </w:r>
      <w:r>
        <w:t>130</w:t>
      </w:r>
      <w:r w:rsidRPr="0057718A">
        <w:tab/>
      </w:r>
      <w:r>
        <w:t>MRB</w:t>
      </w:r>
      <w:r w:rsidRPr="0057718A">
        <w:t xml:space="preserve"> Progress</w:t>
      </w:r>
      <w:r>
        <w:t xml:space="preserve"> Information</w:t>
      </w:r>
      <w:bookmarkEnd w:id="4666"/>
      <w:bookmarkEnd w:id="4667"/>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70" w:name="_Toc112687895"/>
      <w:bookmarkStart w:id="4671" w:name="_Toc162517825"/>
      <w:r w:rsidRPr="00EA4459">
        <w:t>9.3.1.</w:t>
      </w:r>
      <w:r>
        <w:t>131</w:t>
      </w:r>
      <w:r w:rsidRPr="00EA4459">
        <w:tab/>
        <w:t>MRB Progress Information Type</w:t>
      </w:r>
      <w:bookmarkEnd w:id="4670"/>
      <w:bookmarkEnd w:id="467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72" w:name="_Toc112687896"/>
      <w:bookmarkStart w:id="4673" w:name="_Toc162517826"/>
      <w:r w:rsidRPr="00C6587B">
        <w:t>9.3</w:t>
      </w:r>
      <w:r w:rsidRPr="00393174">
        <w:t>.</w:t>
      </w:r>
      <w:r w:rsidRPr="00C6587B">
        <w:t>1</w:t>
      </w:r>
      <w:r w:rsidRPr="00393174">
        <w:t>.</w:t>
      </w:r>
      <w:r>
        <w:t>132</w:t>
      </w:r>
      <w:r w:rsidRPr="00393174">
        <w:tab/>
      </w:r>
      <w:r w:rsidRPr="00C6587B">
        <w:t>M</w:t>
      </w:r>
      <w:r>
        <w:t>C Forwarding Resource ID</w:t>
      </w:r>
      <w:bookmarkEnd w:id="4672"/>
      <w:bookmarkEnd w:id="467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74" w:name="_Toc112687897"/>
      <w:bookmarkStart w:id="4675" w:name="_Toc162517827"/>
      <w:r w:rsidRPr="00C6587B">
        <w:t>9.3</w:t>
      </w:r>
      <w:r w:rsidRPr="00393174">
        <w:t>.</w:t>
      </w:r>
      <w:r w:rsidRPr="00C6587B">
        <w:t>1</w:t>
      </w:r>
      <w:r w:rsidRPr="00393174">
        <w:t>.</w:t>
      </w:r>
      <w:r>
        <w:t>133</w:t>
      </w:r>
      <w:r w:rsidRPr="00393174">
        <w:tab/>
      </w:r>
      <w:r>
        <w:t>MBS Session Associated Information</w:t>
      </w:r>
      <w:bookmarkEnd w:id="4674"/>
      <w:bookmarkEnd w:id="467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76" w:name="_Toc112687898"/>
      <w:bookmarkStart w:id="4677" w:name="_Toc162517828"/>
      <w:r w:rsidRPr="00C6587B">
        <w:t>9.3</w:t>
      </w:r>
      <w:r w:rsidRPr="00393174">
        <w:t>.</w:t>
      </w:r>
      <w:r w:rsidRPr="00C6587B">
        <w:t>1</w:t>
      </w:r>
      <w:r w:rsidRPr="00393174">
        <w:t>.</w:t>
      </w:r>
      <w:r w:rsidR="00173FD4">
        <w:t>134</w:t>
      </w:r>
      <w:r w:rsidRPr="00393174">
        <w:tab/>
      </w:r>
      <w:r w:rsidRPr="00C6587B">
        <w:t>M</w:t>
      </w:r>
      <w:r>
        <w:t>C Forwarding Resource Request</w:t>
      </w:r>
      <w:bookmarkEnd w:id="4676"/>
      <w:bookmarkEnd w:id="467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78" w:name="_Toc112687899"/>
      <w:bookmarkStart w:id="4679" w:name="_Toc162517829"/>
      <w:r w:rsidRPr="00C6587B">
        <w:t>9.3</w:t>
      </w:r>
      <w:r w:rsidRPr="00393174">
        <w:t>.</w:t>
      </w:r>
      <w:r w:rsidRPr="00C6587B">
        <w:t>1</w:t>
      </w:r>
      <w:r w:rsidRPr="00393174">
        <w:t>.</w:t>
      </w:r>
      <w:r w:rsidR="00173FD4">
        <w:t>135</w:t>
      </w:r>
      <w:r w:rsidRPr="00393174">
        <w:tab/>
      </w:r>
      <w:r w:rsidRPr="00C6587B">
        <w:t>M</w:t>
      </w:r>
      <w:r>
        <w:t>C Forwarding Resource Indication</w:t>
      </w:r>
      <w:bookmarkEnd w:id="4678"/>
      <w:bookmarkEnd w:id="467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80" w:name="_Toc112687900"/>
      <w:bookmarkStart w:id="4681" w:name="_Toc162517830"/>
      <w:r w:rsidRPr="00C6587B">
        <w:t>9.3</w:t>
      </w:r>
      <w:r w:rsidRPr="00393174">
        <w:t>.</w:t>
      </w:r>
      <w:r w:rsidRPr="00C6587B">
        <w:t>1</w:t>
      </w:r>
      <w:r w:rsidRPr="00393174">
        <w:t>.</w:t>
      </w:r>
      <w:r w:rsidR="00173FD4">
        <w:t>136</w:t>
      </w:r>
      <w:r w:rsidRPr="00393174">
        <w:tab/>
      </w:r>
      <w:r w:rsidRPr="00C6587B">
        <w:t>M</w:t>
      </w:r>
      <w:r>
        <w:t>C Forwarding Resource Response</w:t>
      </w:r>
      <w:bookmarkEnd w:id="4680"/>
      <w:bookmarkEnd w:id="468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82" w:name="_Toc112687901"/>
      <w:bookmarkStart w:id="4683" w:name="_Toc162517831"/>
      <w:r w:rsidRPr="00C6587B">
        <w:lastRenderedPageBreak/>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82"/>
      <w:bookmarkEnd w:id="468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84" w:name="_Toc112687902"/>
      <w:bookmarkStart w:id="4685" w:name="_Toc162517832"/>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84"/>
      <w:bookmarkEnd w:id="468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86" w:name="_Toc112687903"/>
      <w:bookmarkStart w:id="4687" w:name="_Toc162517833"/>
      <w:r w:rsidRPr="00F85EA2">
        <w:t>9.3.</w:t>
      </w:r>
      <w:r>
        <w:t>1</w:t>
      </w:r>
      <w:r w:rsidRPr="00F85EA2">
        <w:t>.</w:t>
      </w:r>
      <w:r>
        <w:t>139</w:t>
      </w:r>
      <w:r w:rsidRPr="00F85EA2">
        <w:tab/>
        <w:t>Multicast F1-U</w:t>
      </w:r>
      <w:r>
        <w:t xml:space="preserve"> </w:t>
      </w:r>
      <w:r w:rsidRPr="00F85EA2">
        <w:t xml:space="preserve">Context </w:t>
      </w:r>
      <w:r>
        <w:t>ReferenceE1</w:t>
      </w:r>
      <w:bookmarkEnd w:id="4686"/>
      <w:bookmarkEnd w:id="468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42DD5CCC" w14:textId="77777777" w:rsidR="00D13E9A" w:rsidRPr="00166A01" w:rsidRDefault="00D13E9A" w:rsidP="00D13E9A">
      <w:pPr>
        <w:pStyle w:val="Heading4"/>
        <w:keepNext w:val="0"/>
        <w:keepLines w:val="0"/>
        <w:widowControl w:val="0"/>
      </w:pPr>
      <w:bookmarkStart w:id="4688" w:name="_Toc162517834"/>
      <w:r w:rsidRPr="00166A01">
        <w:t>9.3.1.139a</w:t>
      </w:r>
      <w:r w:rsidRPr="00166A01">
        <w:tab/>
        <w:t>Broadcast F1-U Context ReferenceE1</w:t>
      </w:r>
      <w:bookmarkEnd w:id="4688"/>
    </w:p>
    <w:p w14:paraId="413DDC5F" w14:textId="77777777" w:rsidR="00D13E9A" w:rsidRPr="00735EC6" w:rsidRDefault="00D13E9A" w:rsidP="00D13E9A">
      <w:pPr>
        <w:widowControl w:val="0"/>
      </w:pPr>
      <w:r w:rsidRPr="00166A01">
        <w:t xml:space="preserve">This IE contains a reference to a </w:t>
      </w:r>
      <w:bookmarkStart w:id="4689" w:name="OLE_LINK160"/>
      <w:bookmarkStart w:id="4690" w:name="OLE_LINK161"/>
      <w:r w:rsidRPr="00166A01">
        <w:t>Broadcast F1-U Context</w:t>
      </w:r>
      <w:bookmarkEnd w:id="4689"/>
      <w:bookmarkEnd w:id="4690"/>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4691" w:name="OLE_LINK157"/>
      <w:bookmarkStart w:id="4692" w:name="OLE_LINK156"/>
      <w:r>
        <w:rPr>
          <w:lang w:eastAsia="zh-CN"/>
        </w:rPr>
        <w:t xml:space="preserve">one </w:t>
      </w:r>
      <w:r>
        <w:t>Broadcast F1-U Context</w:t>
      </w:r>
      <w:bookmarkEnd w:id="4691"/>
      <w:bookmarkEnd w:id="4692"/>
      <w:r>
        <w:rPr>
          <w:lang w:eastAsia="zh-CN"/>
        </w:rPr>
        <w:t xml:space="preserve"> </w:t>
      </w:r>
      <w:bookmarkStart w:id="4693" w:name="OLE_LINK162"/>
      <w:bookmarkStart w:id="4694" w:name="OLE_LINK163"/>
      <w:r>
        <w:rPr>
          <w:lang w:eastAsia="zh-CN"/>
        </w:rPr>
        <w:t>corresponds to all F1-U tunnel(s) toward one gNB-DU for one MRB</w:t>
      </w:r>
      <w:bookmarkEnd w:id="4693"/>
      <w:bookmarkEnd w:id="4694"/>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pPr>
            <w:r w:rsidRPr="00166A01">
              <w:t>Semantics description</w:t>
            </w:r>
          </w:p>
        </w:tc>
      </w:tr>
      <w:tr w:rsidR="00D13E9A" w:rsidRPr="00166A01" w14:paraId="43953FC6" w14:textId="77777777" w:rsidTr="00D65091">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pPr>
            <w:r w:rsidRPr="00166A01">
              <w:t>This value is allocated to uniquely denote a Broadcast F1-U Context within an MBS-associated logical E1-connection.</w:t>
            </w:r>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95" w:name="_Toc98868321"/>
      <w:bookmarkStart w:id="4696" w:name="_Toc105174607"/>
      <w:bookmarkStart w:id="4697" w:name="_Toc106109444"/>
      <w:bookmarkStart w:id="4698" w:name="_Toc162517835"/>
      <w:bookmarkStart w:id="4699" w:name="_Toc112687904"/>
      <w:r w:rsidRPr="000007EC">
        <w:t>9.</w:t>
      </w:r>
      <w:r w:rsidRPr="000007EC">
        <w:rPr>
          <w:lang w:eastAsia="zh-CN"/>
        </w:rPr>
        <w:t>3</w:t>
      </w:r>
      <w:r w:rsidRPr="000007EC">
        <w:t>.1.</w:t>
      </w:r>
      <w:r>
        <w:rPr>
          <w:lang w:eastAsia="zh-CN"/>
        </w:rPr>
        <w:t>140</w:t>
      </w:r>
      <w:r w:rsidRPr="000007EC">
        <w:tab/>
        <w:t>MBS Session Associated Information</w:t>
      </w:r>
      <w:bookmarkEnd w:id="4695"/>
      <w:bookmarkEnd w:id="4696"/>
      <w:bookmarkEnd w:id="4697"/>
      <w:r>
        <w:rPr>
          <w:rFonts w:hint="eastAsia"/>
          <w:lang w:eastAsia="zh-CN"/>
        </w:rPr>
        <w:t xml:space="preserve"> Non-Support-to-Support</w:t>
      </w:r>
      <w:bookmarkEnd w:id="4698"/>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lastRenderedPageBreak/>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700" w:name="_Toc162517836"/>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00"/>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701" w:name="_Toc162517837"/>
      <w:r w:rsidRPr="00D629EF">
        <w:t>9.3.2</w:t>
      </w:r>
      <w:r w:rsidRPr="00D629EF">
        <w:tab/>
        <w:t>Transport Network Layer Related IEs</w:t>
      </w:r>
      <w:bookmarkEnd w:id="4491"/>
      <w:bookmarkEnd w:id="4492"/>
      <w:bookmarkEnd w:id="4493"/>
      <w:bookmarkEnd w:id="4494"/>
      <w:bookmarkEnd w:id="4495"/>
      <w:bookmarkEnd w:id="4513"/>
      <w:bookmarkEnd w:id="4514"/>
      <w:bookmarkEnd w:id="4515"/>
      <w:bookmarkEnd w:id="4522"/>
      <w:bookmarkEnd w:id="4523"/>
      <w:bookmarkEnd w:id="4524"/>
      <w:bookmarkEnd w:id="4668"/>
      <w:bookmarkEnd w:id="4669"/>
      <w:bookmarkEnd w:id="4699"/>
      <w:bookmarkEnd w:id="4701"/>
    </w:p>
    <w:p w14:paraId="43365089" w14:textId="77777777" w:rsidR="00A85C4E" w:rsidRPr="00D629EF" w:rsidRDefault="00A85C4E" w:rsidP="00101AE6">
      <w:pPr>
        <w:pStyle w:val="Heading4"/>
        <w:keepNext w:val="0"/>
        <w:keepLines w:val="0"/>
        <w:widowControl w:val="0"/>
      </w:pPr>
      <w:bookmarkStart w:id="4702" w:name="_Toc20955649"/>
      <w:bookmarkStart w:id="4703" w:name="_Toc29461091"/>
      <w:bookmarkStart w:id="4704" w:name="_Toc29505823"/>
      <w:bookmarkStart w:id="4705" w:name="_Toc36556348"/>
      <w:bookmarkStart w:id="4706" w:name="_Toc45881834"/>
      <w:bookmarkStart w:id="4707" w:name="_Toc51852475"/>
      <w:bookmarkStart w:id="4708" w:name="_Toc56620426"/>
      <w:bookmarkStart w:id="4709" w:name="_Toc64448066"/>
      <w:bookmarkStart w:id="4710" w:name="_Toc74152842"/>
      <w:bookmarkStart w:id="4711" w:name="_Toc88656268"/>
      <w:bookmarkStart w:id="4712" w:name="_Toc88657327"/>
      <w:bookmarkStart w:id="4713" w:name="_Toc105657421"/>
      <w:bookmarkStart w:id="4714" w:name="_Toc106108802"/>
      <w:bookmarkStart w:id="4715" w:name="_Toc112687905"/>
      <w:bookmarkStart w:id="4716" w:name="_Toc162517838"/>
      <w:r w:rsidRPr="00D629EF">
        <w:t>9.3.2.1</w:t>
      </w:r>
      <w:r w:rsidRPr="00D629EF">
        <w:tab/>
        <w:t>UP Transport Layer 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17" w:name="_Toc20955650"/>
      <w:bookmarkStart w:id="4718" w:name="_Toc29461092"/>
      <w:bookmarkStart w:id="4719" w:name="_Toc29505824"/>
      <w:bookmarkStart w:id="4720" w:name="_Toc36556349"/>
      <w:bookmarkStart w:id="4721" w:name="_Toc45881835"/>
      <w:bookmarkStart w:id="4722" w:name="_Toc51852476"/>
      <w:bookmarkStart w:id="4723" w:name="_Toc56620427"/>
      <w:bookmarkStart w:id="4724" w:name="_Toc64448067"/>
      <w:bookmarkStart w:id="4725" w:name="_Toc74152843"/>
      <w:bookmarkStart w:id="4726" w:name="_Toc88656269"/>
      <w:bookmarkStart w:id="4727" w:name="_Toc88657328"/>
      <w:bookmarkStart w:id="4728" w:name="_Toc105657422"/>
      <w:bookmarkStart w:id="4729" w:name="_Toc106108803"/>
      <w:bookmarkStart w:id="4730" w:name="_Toc112687906"/>
      <w:bookmarkStart w:id="4731" w:name="_Toc162517839"/>
      <w:r w:rsidRPr="00D629EF">
        <w:t>9.3.2.2</w:t>
      </w:r>
      <w:r w:rsidRPr="00D629EF">
        <w:tab/>
        <w:t>CP Transport Layer Information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lastRenderedPageBreak/>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32" w:name="_Toc20955651"/>
      <w:bookmarkStart w:id="4733" w:name="_Toc29461093"/>
      <w:bookmarkStart w:id="4734" w:name="_Toc29505825"/>
      <w:bookmarkStart w:id="4735" w:name="_Toc36556350"/>
      <w:bookmarkStart w:id="4736" w:name="_Toc45881836"/>
      <w:bookmarkStart w:id="4737" w:name="_Toc51852477"/>
      <w:bookmarkStart w:id="4738" w:name="_Toc56620428"/>
      <w:bookmarkStart w:id="4739" w:name="_Toc64448068"/>
      <w:bookmarkStart w:id="4740" w:name="_Toc74152844"/>
      <w:bookmarkStart w:id="4741" w:name="_Toc88656270"/>
      <w:bookmarkStart w:id="4742" w:name="_Toc88657329"/>
      <w:bookmarkStart w:id="4743" w:name="_Toc105657423"/>
      <w:bookmarkStart w:id="4744" w:name="_Toc106108804"/>
      <w:bookmarkStart w:id="4745" w:name="_Toc112687907"/>
      <w:bookmarkStart w:id="4746" w:name="_Toc162517840"/>
      <w:r w:rsidRPr="00D629EF">
        <w:t>9.3.2.3</w:t>
      </w:r>
      <w:r w:rsidRPr="00D629EF">
        <w:tab/>
        <w:t>GTP-TEID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47" w:name="_Toc20955652"/>
      <w:bookmarkStart w:id="4748" w:name="_Toc29461094"/>
      <w:bookmarkStart w:id="4749" w:name="_Toc29505826"/>
      <w:bookmarkStart w:id="4750" w:name="_Toc36556351"/>
      <w:bookmarkStart w:id="4751" w:name="_Toc45881837"/>
      <w:bookmarkStart w:id="4752" w:name="_Toc51852478"/>
      <w:bookmarkStart w:id="4753" w:name="_Toc56620429"/>
      <w:bookmarkStart w:id="4754" w:name="_Toc64448069"/>
      <w:bookmarkStart w:id="4755" w:name="_Toc74152845"/>
      <w:bookmarkStart w:id="4756" w:name="_Toc88656271"/>
      <w:bookmarkStart w:id="4757" w:name="_Toc88657330"/>
      <w:bookmarkStart w:id="4758" w:name="_Toc105657424"/>
      <w:bookmarkStart w:id="4759" w:name="_Toc106108805"/>
      <w:bookmarkStart w:id="4760" w:name="_Toc112687908"/>
      <w:bookmarkStart w:id="4761" w:name="_Toc162517841"/>
      <w:r w:rsidRPr="00D629EF">
        <w:t>9.3.2.4</w:t>
      </w:r>
      <w:r w:rsidRPr="00D629EF">
        <w:tab/>
        <w:t>Transport Layer Address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62" w:name="_Toc20955653"/>
      <w:bookmarkStart w:id="4763" w:name="_Toc29461095"/>
      <w:bookmarkStart w:id="4764" w:name="_Toc29505827"/>
      <w:bookmarkStart w:id="4765" w:name="_Toc36556352"/>
      <w:bookmarkStart w:id="4766" w:name="_Toc45881838"/>
      <w:bookmarkStart w:id="4767" w:name="_Toc51852479"/>
      <w:bookmarkStart w:id="4768" w:name="_Toc56620430"/>
      <w:bookmarkStart w:id="4769" w:name="_Toc64448070"/>
      <w:bookmarkStart w:id="4770" w:name="_Toc74152846"/>
      <w:bookmarkStart w:id="4771" w:name="_Toc88656272"/>
      <w:bookmarkStart w:id="4772" w:name="_Toc88657331"/>
      <w:bookmarkStart w:id="4773" w:name="_Toc105657425"/>
      <w:bookmarkStart w:id="4774" w:name="_Toc106108806"/>
      <w:bookmarkStart w:id="4775" w:name="_Toc112687909"/>
      <w:bookmarkStart w:id="4776" w:name="_Toc162517842"/>
      <w:r w:rsidRPr="00D629EF">
        <w:t>9.3.2.5</w:t>
      </w:r>
      <w:r w:rsidRPr="00D629EF">
        <w:tab/>
        <w:t>Data Forwarding Information Request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77" w:name="_Toc20955654"/>
      <w:bookmarkStart w:id="4778" w:name="_Toc29461096"/>
      <w:bookmarkStart w:id="4779" w:name="_Toc29505828"/>
      <w:bookmarkStart w:id="4780" w:name="_Toc36556353"/>
      <w:bookmarkStart w:id="4781" w:name="_Toc45881839"/>
      <w:bookmarkStart w:id="4782" w:name="_Toc51852480"/>
      <w:bookmarkStart w:id="4783" w:name="_Toc56620431"/>
      <w:bookmarkStart w:id="4784" w:name="_Toc64448071"/>
      <w:bookmarkStart w:id="4785" w:name="_Toc74152847"/>
      <w:bookmarkStart w:id="4786" w:name="_Toc88656273"/>
      <w:bookmarkStart w:id="4787" w:name="_Toc88657332"/>
      <w:bookmarkStart w:id="4788" w:name="_Toc105657426"/>
      <w:bookmarkStart w:id="4789" w:name="_Toc106108807"/>
      <w:bookmarkStart w:id="4790" w:name="_Toc112687910"/>
      <w:bookmarkStart w:id="4791" w:name="_Toc162517843"/>
      <w:r w:rsidRPr="00D629EF">
        <w:t>9.3.2.6</w:t>
      </w:r>
      <w:r w:rsidRPr="00D629EF">
        <w:tab/>
        <w:t>Data Forwarding Information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w:t>
            </w:r>
            <w:r>
              <w:lastRenderedPageBreak/>
              <w:t>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lastRenderedPageBreak/>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92" w:name="_Toc5694533"/>
      <w:bookmarkStart w:id="4793" w:name="_Toc29461097"/>
      <w:bookmarkStart w:id="4794" w:name="_Toc29505829"/>
      <w:bookmarkStart w:id="4795" w:name="_Toc36556354"/>
      <w:bookmarkStart w:id="4796" w:name="_Toc45881840"/>
      <w:bookmarkStart w:id="4797" w:name="_Toc51852481"/>
      <w:bookmarkStart w:id="4798" w:name="_Toc56620432"/>
      <w:bookmarkStart w:id="4799" w:name="_Toc64448072"/>
      <w:bookmarkStart w:id="4800" w:name="_Toc74152848"/>
      <w:bookmarkStart w:id="4801" w:name="_Toc88656274"/>
      <w:bookmarkStart w:id="4802" w:name="_Toc88657333"/>
      <w:bookmarkStart w:id="4803" w:name="_Toc105657427"/>
      <w:bookmarkStart w:id="4804" w:name="_Toc106108808"/>
      <w:bookmarkStart w:id="4805" w:name="_Toc112687911"/>
      <w:bookmarkStart w:id="4806" w:name="_Toc162517844"/>
      <w:r w:rsidRPr="00D629EF">
        <w:t>9.3.2.7</w:t>
      </w:r>
      <w:r w:rsidRPr="00D629EF">
        <w:tab/>
        <w:t>Transport Network Layer Address Info</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807"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807"/>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808" w:name="_Toc45881841"/>
      <w:bookmarkStart w:id="4809" w:name="_Toc51852482"/>
      <w:bookmarkStart w:id="4810" w:name="_Toc56620433"/>
      <w:bookmarkStart w:id="4811" w:name="_Toc64448073"/>
      <w:bookmarkStart w:id="4812" w:name="_Toc74152849"/>
      <w:bookmarkStart w:id="4813" w:name="_Toc88656275"/>
      <w:bookmarkStart w:id="4814" w:name="_Toc88657334"/>
      <w:bookmarkStart w:id="4815" w:name="_Toc105657428"/>
      <w:bookmarkStart w:id="4816" w:name="_Toc106108809"/>
      <w:bookmarkStart w:id="4817" w:name="_Toc112687912"/>
      <w:bookmarkStart w:id="4818" w:name="_Toc162517845"/>
      <w:r>
        <w:t>9.3.2.8</w:t>
      </w:r>
      <w:r>
        <w:tab/>
      </w:r>
      <w:r>
        <w:rPr>
          <w:lang w:val="en-US"/>
        </w:rPr>
        <w:t>URI</w:t>
      </w:r>
      <w:bookmarkEnd w:id="4808"/>
      <w:bookmarkEnd w:id="4809"/>
      <w:bookmarkEnd w:id="4810"/>
      <w:bookmarkEnd w:id="4811"/>
      <w:bookmarkEnd w:id="4812"/>
      <w:bookmarkEnd w:id="4813"/>
      <w:bookmarkEnd w:id="4814"/>
      <w:bookmarkEnd w:id="4815"/>
      <w:bookmarkEnd w:id="4816"/>
      <w:bookmarkEnd w:id="4817"/>
      <w:bookmarkEnd w:id="4818"/>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 xml:space="preserve">String representing URI (Uniform </w:t>
            </w:r>
            <w:r>
              <w:rPr>
                <w:szCs w:val="18"/>
                <w:lang w:val="en-US" w:eastAsia="ja-JP"/>
              </w:rPr>
              <w:lastRenderedPageBreak/>
              <w:t>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19" w:name="_Toc20955655"/>
      <w:bookmarkStart w:id="4820" w:name="_Toc29461098"/>
      <w:bookmarkStart w:id="4821" w:name="_Toc29505830"/>
      <w:bookmarkStart w:id="4822" w:name="_Toc36556355"/>
      <w:bookmarkStart w:id="4823" w:name="_Toc45881842"/>
      <w:bookmarkStart w:id="4824" w:name="_Toc51852483"/>
      <w:bookmarkStart w:id="4825" w:name="_Toc56620434"/>
      <w:bookmarkStart w:id="4826" w:name="_Toc64448074"/>
      <w:bookmarkStart w:id="4827" w:name="_Toc74152850"/>
      <w:bookmarkStart w:id="4828" w:name="_Toc88656276"/>
      <w:bookmarkStart w:id="4829" w:name="_Toc88657335"/>
      <w:bookmarkStart w:id="4830" w:name="_Toc105657429"/>
      <w:bookmarkStart w:id="4831" w:name="_Toc106108810"/>
      <w:bookmarkStart w:id="4832" w:name="_Toc112687913"/>
      <w:bookmarkStart w:id="4833" w:name="_Toc162517846"/>
      <w:r w:rsidRPr="00D629EF">
        <w:t>9.3.3</w:t>
      </w:r>
      <w:r w:rsidRPr="00D629EF">
        <w:rPr>
          <w:b/>
        </w:rPr>
        <w:tab/>
      </w:r>
      <w:r w:rsidRPr="00D629EF">
        <w:t>Container and List IE definitions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07444CD" w14:textId="77777777" w:rsidR="00032441" w:rsidRPr="00D629EF" w:rsidRDefault="00032441" w:rsidP="00101AE6">
      <w:pPr>
        <w:pStyle w:val="Heading4"/>
        <w:keepNext w:val="0"/>
        <w:keepLines w:val="0"/>
        <w:widowControl w:val="0"/>
      </w:pPr>
      <w:bookmarkStart w:id="4834" w:name="_Toc20955656"/>
      <w:bookmarkStart w:id="4835" w:name="_Toc29461099"/>
      <w:bookmarkStart w:id="4836" w:name="_Toc29505831"/>
      <w:bookmarkStart w:id="4837" w:name="_Toc36556356"/>
      <w:bookmarkStart w:id="4838" w:name="_Toc45881843"/>
      <w:bookmarkStart w:id="4839" w:name="_Toc51852484"/>
      <w:bookmarkStart w:id="4840" w:name="_Toc56620435"/>
      <w:bookmarkStart w:id="4841" w:name="_Toc64448075"/>
      <w:bookmarkStart w:id="4842" w:name="_Toc74152851"/>
      <w:bookmarkStart w:id="4843" w:name="_Toc88656277"/>
      <w:bookmarkStart w:id="4844" w:name="_Toc88657336"/>
      <w:bookmarkStart w:id="4845" w:name="_Toc105657430"/>
      <w:bookmarkStart w:id="4846" w:name="_Toc106108811"/>
      <w:bookmarkStart w:id="4847" w:name="_Toc112687914"/>
      <w:bookmarkStart w:id="4848" w:name="_Toc162517847"/>
      <w:r w:rsidRPr="00D629EF">
        <w:t>9.3.3.1</w:t>
      </w:r>
      <w:r w:rsidRPr="00D629EF">
        <w:tab/>
        <w:t>DRB To Setup List E-UTRAN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49" w:name="_Toc20955657"/>
      <w:bookmarkStart w:id="4850" w:name="_Toc29461100"/>
      <w:bookmarkStart w:id="4851" w:name="_Toc29505832"/>
      <w:bookmarkStart w:id="4852" w:name="_Toc36556357"/>
      <w:bookmarkStart w:id="4853" w:name="_Toc45881844"/>
      <w:bookmarkStart w:id="4854" w:name="_Toc51852485"/>
      <w:bookmarkStart w:id="4855" w:name="_Toc56620436"/>
      <w:bookmarkStart w:id="4856" w:name="_Toc64448076"/>
      <w:bookmarkStart w:id="4857" w:name="_Toc74152852"/>
      <w:bookmarkStart w:id="4858" w:name="_Toc88656278"/>
      <w:bookmarkStart w:id="4859" w:name="_Toc88657337"/>
      <w:bookmarkStart w:id="4860" w:name="_Toc105657431"/>
      <w:bookmarkStart w:id="4861" w:name="_Toc106108812"/>
      <w:bookmarkStart w:id="4862" w:name="_Toc112687915"/>
      <w:bookmarkStart w:id="4863" w:name="_Toc162517848"/>
      <w:r w:rsidRPr="00D629EF">
        <w:t>9.3.3.2</w:t>
      </w:r>
      <w:r w:rsidRPr="00D629EF">
        <w:tab/>
        <w:t>PDU Session Resource To Setup List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 xml:space="preserve">&gt;PDU Session Resource DL </w:t>
            </w:r>
            <w:r w:rsidRPr="00D629EF">
              <w:rPr>
                <w:rFonts w:ascii="Arial" w:eastAsia="Batang" w:hAnsi="Arial" w:cs="Arial"/>
                <w:sz w:val="18"/>
                <w:szCs w:val="18"/>
                <w:lang w:eastAsia="ja-JP"/>
              </w:rPr>
              <w:lastRenderedPageBreak/>
              <w:t>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 xml:space="preserve">This IE shall be present when at </w:t>
            </w:r>
            <w:r w:rsidRPr="00D629EF">
              <w:rPr>
                <w:lang w:eastAsia="ja-JP"/>
              </w:rPr>
              <w:lastRenderedPageBreak/>
              <w:t>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lastRenderedPageBreak/>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64" w:name="_Toc20955658"/>
      <w:bookmarkStart w:id="4865" w:name="_Toc29461101"/>
      <w:bookmarkStart w:id="4866" w:name="_Toc29505833"/>
      <w:bookmarkStart w:id="4867" w:name="_Toc36556358"/>
      <w:bookmarkStart w:id="4868" w:name="_Toc45881845"/>
      <w:bookmarkStart w:id="4869" w:name="_Toc51852486"/>
      <w:bookmarkStart w:id="4870" w:name="_Toc56620437"/>
      <w:bookmarkStart w:id="4871" w:name="_Toc64448077"/>
      <w:bookmarkStart w:id="4872" w:name="_Toc74152853"/>
      <w:bookmarkStart w:id="4873" w:name="_Toc88656279"/>
      <w:bookmarkStart w:id="4874" w:name="_Toc88657338"/>
      <w:bookmarkStart w:id="4875" w:name="_Toc105657432"/>
      <w:bookmarkStart w:id="4876" w:name="_Toc106108813"/>
      <w:bookmarkStart w:id="4877" w:name="_Toc112687916"/>
      <w:bookmarkStart w:id="4878" w:name="_Toc162517849"/>
      <w:r w:rsidRPr="00D629EF">
        <w:t>9.3.3.3</w:t>
      </w:r>
      <w:r w:rsidRPr="00D629EF">
        <w:tab/>
        <w:t>DRB Setup List E-UTRAN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79" w:name="_Toc20955659"/>
      <w:bookmarkStart w:id="4880" w:name="_Toc29461102"/>
      <w:bookmarkStart w:id="4881" w:name="_Toc29505834"/>
      <w:bookmarkStart w:id="4882" w:name="_Toc36556359"/>
      <w:bookmarkStart w:id="4883" w:name="_Toc45881846"/>
      <w:bookmarkStart w:id="4884" w:name="_Toc51852487"/>
      <w:bookmarkStart w:id="4885" w:name="_Toc56620438"/>
      <w:bookmarkStart w:id="4886" w:name="_Toc64448078"/>
      <w:bookmarkStart w:id="4887" w:name="_Toc74152854"/>
      <w:bookmarkStart w:id="4888" w:name="_Toc88656280"/>
      <w:bookmarkStart w:id="4889" w:name="_Toc88657339"/>
      <w:bookmarkStart w:id="4890" w:name="_Toc105657433"/>
      <w:bookmarkStart w:id="4891" w:name="_Toc106108814"/>
      <w:bookmarkStart w:id="4892" w:name="_Toc112687917"/>
      <w:bookmarkStart w:id="4893" w:name="_Toc162517850"/>
      <w:r w:rsidRPr="00D629EF">
        <w:t>9.3.3.4</w:t>
      </w:r>
      <w:r w:rsidRPr="00D629EF">
        <w:tab/>
        <w:t>DRB Failed List E-UTRAN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94" w:name="_Hlk138603892"/>
    </w:p>
    <w:p w14:paraId="3246592B" w14:textId="77777777" w:rsidR="00032441" w:rsidRPr="00D629EF" w:rsidRDefault="00032441" w:rsidP="00101AE6">
      <w:pPr>
        <w:pStyle w:val="Heading4"/>
        <w:keepNext w:val="0"/>
        <w:keepLines w:val="0"/>
        <w:widowControl w:val="0"/>
      </w:pPr>
      <w:bookmarkStart w:id="4895" w:name="_Toc20955660"/>
      <w:bookmarkStart w:id="4896" w:name="_Toc29461103"/>
      <w:bookmarkStart w:id="4897" w:name="_Toc29505835"/>
      <w:bookmarkStart w:id="4898" w:name="_Toc36556360"/>
      <w:bookmarkStart w:id="4899" w:name="_Toc45881847"/>
      <w:bookmarkStart w:id="4900" w:name="_Toc51852488"/>
      <w:bookmarkStart w:id="4901" w:name="_Toc56620439"/>
      <w:bookmarkStart w:id="4902" w:name="_Toc64448079"/>
      <w:bookmarkStart w:id="4903" w:name="_Toc74152855"/>
      <w:bookmarkStart w:id="4904" w:name="_Toc88656281"/>
      <w:bookmarkStart w:id="4905" w:name="_Toc88657340"/>
      <w:bookmarkStart w:id="4906" w:name="_Toc105657434"/>
      <w:bookmarkStart w:id="4907" w:name="_Toc106108815"/>
      <w:bookmarkStart w:id="4908" w:name="_Toc112687918"/>
      <w:bookmarkStart w:id="4909" w:name="_Toc162517851"/>
      <w:r w:rsidRPr="00D629EF">
        <w:t>9.3.3.5</w:t>
      </w:r>
      <w:r w:rsidRPr="00D629EF">
        <w:tab/>
        <w:t>PDU Session Resource Setup List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910" w:name="_Toc20955661"/>
      <w:bookmarkStart w:id="4911" w:name="_Toc29461104"/>
      <w:bookmarkStart w:id="4912" w:name="_Toc29505836"/>
      <w:bookmarkStart w:id="4913" w:name="_Toc36556361"/>
      <w:bookmarkStart w:id="4914" w:name="_Toc45881848"/>
      <w:bookmarkStart w:id="4915" w:name="_Toc51852489"/>
      <w:bookmarkStart w:id="4916" w:name="_Toc56620440"/>
      <w:bookmarkStart w:id="4917" w:name="_Toc64448080"/>
      <w:bookmarkStart w:id="4918" w:name="_Toc74152856"/>
      <w:bookmarkStart w:id="4919" w:name="_Toc88656282"/>
      <w:bookmarkStart w:id="4920" w:name="_Toc88657341"/>
      <w:bookmarkStart w:id="4921" w:name="_Toc105657435"/>
      <w:bookmarkStart w:id="4922" w:name="_Toc106108816"/>
      <w:bookmarkStart w:id="4923" w:name="_Toc112687919"/>
      <w:bookmarkStart w:id="4924" w:name="_Toc162517852"/>
      <w:bookmarkEnd w:id="4894"/>
      <w:r w:rsidRPr="00D629EF">
        <w:t>9.3.3.6</w:t>
      </w:r>
      <w:r w:rsidRPr="00D629EF">
        <w:tab/>
        <w:t>PDU Session Resource Failed List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25" w:name="_Toc20955662"/>
      <w:bookmarkStart w:id="4926" w:name="_Toc29461105"/>
      <w:bookmarkStart w:id="4927" w:name="_Toc29505837"/>
      <w:bookmarkStart w:id="4928" w:name="_Toc36556362"/>
      <w:bookmarkStart w:id="4929" w:name="_Toc45881849"/>
      <w:bookmarkStart w:id="4930" w:name="_Toc51852490"/>
      <w:bookmarkStart w:id="4931" w:name="_Toc56620441"/>
      <w:bookmarkStart w:id="4932" w:name="_Toc64448081"/>
      <w:bookmarkStart w:id="4933" w:name="_Toc74152857"/>
      <w:bookmarkStart w:id="4934" w:name="_Toc88656283"/>
      <w:bookmarkStart w:id="4935" w:name="_Toc88657342"/>
      <w:bookmarkStart w:id="4936" w:name="_Toc105657436"/>
      <w:bookmarkStart w:id="4937" w:name="_Toc106108817"/>
      <w:bookmarkStart w:id="4938" w:name="_Toc112687920"/>
      <w:bookmarkStart w:id="4939" w:name="_Toc162517853"/>
      <w:r w:rsidRPr="00D629EF">
        <w:t>9.3.3.7</w:t>
      </w:r>
      <w:r w:rsidRPr="00D629EF">
        <w:tab/>
        <w:t>DRB To Setup Modification List E-UTRAN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40" w:name="_Toc20955663"/>
      <w:bookmarkStart w:id="4941" w:name="_Toc29461106"/>
      <w:bookmarkStart w:id="4942" w:name="_Toc29505838"/>
      <w:bookmarkStart w:id="4943" w:name="_Toc36556363"/>
      <w:bookmarkStart w:id="4944" w:name="_Toc45881850"/>
      <w:bookmarkStart w:id="4945" w:name="_Toc51852491"/>
      <w:bookmarkStart w:id="4946" w:name="_Toc56620442"/>
      <w:bookmarkStart w:id="4947" w:name="_Toc64448082"/>
      <w:bookmarkStart w:id="4948" w:name="_Toc74152858"/>
      <w:bookmarkStart w:id="4949" w:name="_Toc88656284"/>
      <w:bookmarkStart w:id="4950" w:name="_Toc88657343"/>
      <w:bookmarkStart w:id="4951" w:name="_Toc105657437"/>
      <w:bookmarkStart w:id="4952" w:name="_Toc106108818"/>
      <w:bookmarkStart w:id="4953" w:name="_Toc112687921"/>
      <w:bookmarkStart w:id="4954" w:name="_Toc162517854"/>
      <w:r w:rsidRPr="00D629EF">
        <w:t>9.3.3.8</w:t>
      </w:r>
      <w:r w:rsidRPr="00D629EF">
        <w:tab/>
        <w:t>DRB To Modify List E-UTRAN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55" w:name="_Toc20955664"/>
      <w:bookmarkStart w:id="4956" w:name="_Toc29461107"/>
      <w:bookmarkStart w:id="4957" w:name="_Toc29505839"/>
      <w:bookmarkStart w:id="4958" w:name="_Toc36556364"/>
      <w:bookmarkStart w:id="4959" w:name="_Toc45881851"/>
      <w:bookmarkStart w:id="4960" w:name="_Toc51852492"/>
      <w:bookmarkStart w:id="4961" w:name="_Toc56620443"/>
      <w:bookmarkStart w:id="4962" w:name="_Toc64448083"/>
      <w:bookmarkStart w:id="4963" w:name="_Toc74152859"/>
      <w:bookmarkStart w:id="4964" w:name="_Toc88656285"/>
      <w:bookmarkStart w:id="4965" w:name="_Toc88657344"/>
      <w:bookmarkStart w:id="4966" w:name="_Toc105657438"/>
      <w:bookmarkStart w:id="4967" w:name="_Toc106108819"/>
      <w:bookmarkStart w:id="4968" w:name="_Toc112687922"/>
      <w:bookmarkStart w:id="4969" w:name="_Toc162517855"/>
      <w:r w:rsidRPr="00D629EF">
        <w:t>9.3.3.9</w:t>
      </w:r>
      <w:r w:rsidRPr="00D629EF">
        <w:tab/>
        <w:t>DRB To Remove List E-UTRAN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70" w:name="_Toc20955665"/>
      <w:bookmarkStart w:id="4971" w:name="_Toc29461108"/>
      <w:bookmarkStart w:id="4972" w:name="_Toc29505840"/>
      <w:bookmarkStart w:id="4973" w:name="_Toc36556365"/>
      <w:bookmarkStart w:id="4974" w:name="_Toc45881852"/>
      <w:bookmarkStart w:id="4975" w:name="_Toc51852493"/>
      <w:bookmarkStart w:id="4976" w:name="_Toc56620444"/>
      <w:bookmarkStart w:id="4977" w:name="_Toc64448084"/>
      <w:bookmarkStart w:id="4978" w:name="_Toc74152860"/>
      <w:bookmarkStart w:id="4979" w:name="_Toc88656286"/>
      <w:bookmarkStart w:id="4980" w:name="_Toc88657345"/>
      <w:bookmarkStart w:id="4981" w:name="_Toc105657439"/>
      <w:bookmarkStart w:id="4982" w:name="_Toc106108820"/>
      <w:bookmarkStart w:id="4983" w:name="_Toc112687923"/>
      <w:bookmarkStart w:id="4984" w:name="_Toc162517856"/>
      <w:r w:rsidRPr="00D629EF">
        <w:t>9.3.3.10</w:t>
      </w:r>
      <w:r w:rsidRPr="00D629EF">
        <w:tab/>
        <w:t>PDU Session Resource To Setup Modification List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85" w:name="_Toc20955666"/>
      <w:bookmarkStart w:id="4986" w:name="_Toc29461109"/>
      <w:bookmarkStart w:id="4987" w:name="_Toc29505841"/>
      <w:bookmarkStart w:id="4988" w:name="_Toc36556366"/>
      <w:bookmarkStart w:id="4989" w:name="_Toc45881853"/>
      <w:bookmarkStart w:id="4990" w:name="_Toc51852494"/>
      <w:bookmarkStart w:id="4991" w:name="_Toc56620445"/>
      <w:bookmarkStart w:id="4992" w:name="_Toc64448085"/>
      <w:bookmarkStart w:id="4993" w:name="_Toc74152861"/>
      <w:bookmarkStart w:id="4994" w:name="_Toc88656287"/>
      <w:bookmarkStart w:id="4995" w:name="_Toc88657346"/>
      <w:bookmarkStart w:id="4996" w:name="_Toc105657440"/>
      <w:bookmarkStart w:id="4997" w:name="_Toc106108821"/>
      <w:bookmarkStart w:id="4998" w:name="_Toc112687924"/>
      <w:bookmarkStart w:id="4999" w:name="_Toc162517857"/>
      <w:r w:rsidRPr="00D629EF">
        <w:t>9.3.3.11</w:t>
      </w:r>
      <w:r w:rsidRPr="00D629EF">
        <w:tab/>
        <w:t>PDU Session Resource To Modify List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000" w:name="_Toc20955667"/>
      <w:bookmarkStart w:id="5001" w:name="_Toc29461110"/>
      <w:bookmarkStart w:id="5002" w:name="_Toc29505842"/>
      <w:bookmarkStart w:id="5003" w:name="_Toc36556367"/>
      <w:bookmarkStart w:id="5004" w:name="_Toc45881854"/>
      <w:bookmarkStart w:id="5005" w:name="_Toc51852495"/>
      <w:bookmarkStart w:id="5006" w:name="_Toc56620446"/>
      <w:bookmarkStart w:id="5007" w:name="_Toc64448086"/>
      <w:bookmarkStart w:id="5008" w:name="_Toc74152862"/>
      <w:bookmarkStart w:id="5009" w:name="_Toc88656288"/>
      <w:bookmarkStart w:id="5010" w:name="_Toc88657347"/>
      <w:bookmarkStart w:id="5011" w:name="_Toc105657441"/>
      <w:bookmarkStart w:id="5012" w:name="_Toc106108822"/>
      <w:bookmarkStart w:id="5013" w:name="_Toc112687925"/>
      <w:bookmarkStart w:id="5014" w:name="_Toc162517858"/>
      <w:r w:rsidRPr="00D629EF">
        <w:t>9.3.3.12</w:t>
      </w:r>
      <w:r w:rsidRPr="00D629EF">
        <w:tab/>
        <w:t>PDU Session Resource To Remove 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015" w:name="_Toc20955668"/>
      <w:bookmarkStart w:id="5016" w:name="_Toc29461111"/>
      <w:bookmarkStart w:id="5017" w:name="_Toc29505843"/>
      <w:bookmarkStart w:id="5018" w:name="_Toc36556368"/>
      <w:bookmarkStart w:id="5019" w:name="_Toc45881855"/>
      <w:bookmarkStart w:id="5020" w:name="_Toc51852496"/>
      <w:bookmarkStart w:id="5021" w:name="_Toc56620447"/>
      <w:bookmarkStart w:id="5022" w:name="_Toc64448087"/>
      <w:bookmarkStart w:id="5023" w:name="_Toc74152863"/>
      <w:bookmarkStart w:id="5024" w:name="_Toc88656289"/>
      <w:bookmarkStart w:id="5025" w:name="_Toc88657348"/>
      <w:bookmarkStart w:id="5026" w:name="_Toc105657442"/>
      <w:bookmarkStart w:id="5027" w:name="_Toc106108823"/>
      <w:bookmarkStart w:id="5028" w:name="_Toc112687926"/>
      <w:bookmarkStart w:id="5029" w:name="_Toc162517859"/>
      <w:r w:rsidRPr="00D629EF">
        <w:t>9.3.3.13</w:t>
      </w:r>
      <w:r w:rsidRPr="00D629EF">
        <w:tab/>
        <w:t>DRB Setup Modification List E-UTRAN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30" w:name="_Toc20955669"/>
      <w:bookmarkStart w:id="5031" w:name="_Toc29461112"/>
      <w:bookmarkStart w:id="5032" w:name="_Toc29505844"/>
      <w:bookmarkStart w:id="5033" w:name="_Toc36556369"/>
      <w:bookmarkStart w:id="5034" w:name="_Toc45881856"/>
      <w:bookmarkStart w:id="5035" w:name="_Toc51852497"/>
      <w:bookmarkStart w:id="5036" w:name="_Toc56620448"/>
      <w:bookmarkStart w:id="5037" w:name="_Toc64448088"/>
      <w:bookmarkStart w:id="5038" w:name="_Toc74152864"/>
      <w:bookmarkStart w:id="5039" w:name="_Toc88656290"/>
      <w:bookmarkStart w:id="5040" w:name="_Toc88657349"/>
      <w:bookmarkStart w:id="5041" w:name="_Toc105657443"/>
      <w:bookmarkStart w:id="5042" w:name="_Toc106108824"/>
      <w:bookmarkStart w:id="5043" w:name="_Toc112687927"/>
      <w:bookmarkStart w:id="5044" w:name="_Toc162517860"/>
      <w:r w:rsidRPr="00D629EF">
        <w:t>9.3.3.14</w:t>
      </w:r>
      <w:r w:rsidRPr="00D629EF">
        <w:tab/>
        <w:t>DRB Failed Modification List E-UTRAN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45" w:name="_Toc20955670"/>
      <w:bookmarkStart w:id="5046" w:name="_Toc29461113"/>
      <w:bookmarkStart w:id="5047" w:name="_Toc29505845"/>
      <w:bookmarkStart w:id="5048" w:name="_Toc36556370"/>
      <w:bookmarkStart w:id="5049" w:name="_Toc45881857"/>
      <w:bookmarkStart w:id="5050" w:name="_Toc51852498"/>
      <w:bookmarkStart w:id="5051" w:name="_Toc56620449"/>
      <w:bookmarkStart w:id="5052" w:name="_Toc64448089"/>
      <w:bookmarkStart w:id="5053" w:name="_Toc74152865"/>
      <w:bookmarkStart w:id="5054" w:name="_Toc88656291"/>
      <w:bookmarkStart w:id="5055" w:name="_Toc88657350"/>
      <w:bookmarkStart w:id="5056" w:name="_Toc105657444"/>
      <w:bookmarkStart w:id="5057" w:name="_Toc106108825"/>
      <w:bookmarkStart w:id="5058" w:name="_Toc112687928"/>
      <w:bookmarkStart w:id="5059" w:name="_Toc162517861"/>
      <w:r w:rsidRPr="00D629EF">
        <w:t>9.3.3.15</w:t>
      </w:r>
      <w:r w:rsidRPr="00D629EF">
        <w:tab/>
        <w:t>DRB Modified List E-UTRAN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60" w:name="_Toc20955671"/>
      <w:bookmarkStart w:id="5061" w:name="_Toc29461114"/>
      <w:bookmarkStart w:id="5062" w:name="_Toc29505846"/>
      <w:bookmarkStart w:id="5063" w:name="_Toc36556371"/>
      <w:bookmarkStart w:id="5064" w:name="_Toc45881858"/>
      <w:bookmarkStart w:id="5065" w:name="_Toc51852499"/>
      <w:bookmarkStart w:id="5066" w:name="_Toc56620450"/>
      <w:bookmarkStart w:id="5067" w:name="_Toc64448090"/>
      <w:bookmarkStart w:id="5068" w:name="_Toc74152866"/>
      <w:bookmarkStart w:id="5069" w:name="_Toc88656292"/>
      <w:bookmarkStart w:id="5070" w:name="_Toc88657351"/>
      <w:bookmarkStart w:id="5071" w:name="_Toc105657445"/>
      <w:bookmarkStart w:id="5072" w:name="_Toc106108826"/>
      <w:bookmarkStart w:id="5073" w:name="_Toc112687929"/>
      <w:bookmarkStart w:id="5074" w:name="_Toc162517862"/>
      <w:r w:rsidRPr="00D629EF">
        <w:t>9.3.3.16</w:t>
      </w:r>
      <w:r w:rsidRPr="00D629EF">
        <w:tab/>
        <w:t>DRB Failed To Modify List E-UTRAN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75" w:name="_Toc20955672"/>
      <w:bookmarkStart w:id="5076" w:name="_Toc29461115"/>
      <w:bookmarkStart w:id="5077" w:name="_Toc29505847"/>
      <w:bookmarkStart w:id="5078" w:name="_Toc36556372"/>
      <w:bookmarkStart w:id="5079" w:name="_Toc45881859"/>
      <w:bookmarkStart w:id="5080" w:name="_Toc51852500"/>
      <w:bookmarkStart w:id="5081" w:name="_Toc56620451"/>
      <w:bookmarkStart w:id="5082" w:name="_Toc64448091"/>
      <w:bookmarkStart w:id="5083" w:name="_Toc74152867"/>
      <w:bookmarkStart w:id="5084" w:name="_Toc88656293"/>
      <w:bookmarkStart w:id="5085" w:name="_Toc88657352"/>
      <w:bookmarkStart w:id="5086" w:name="_Toc105657446"/>
      <w:bookmarkStart w:id="5087" w:name="_Toc106108827"/>
      <w:bookmarkStart w:id="5088" w:name="_Toc112687930"/>
      <w:bookmarkStart w:id="5089" w:name="_Toc162517863"/>
      <w:r w:rsidRPr="00D629EF">
        <w:t>9.3.3.17</w:t>
      </w:r>
      <w:r w:rsidRPr="00D629EF">
        <w:tab/>
        <w:t>PDU Session Resource Setup Modification List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90" w:name="_Toc20955673"/>
      <w:bookmarkStart w:id="5091" w:name="_Toc29461116"/>
      <w:bookmarkStart w:id="5092" w:name="_Toc29505848"/>
      <w:bookmarkStart w:id="5093" w:name="_Toc36556373"/>
      <w:bookmarkStart w:id="5094" w:name="_Toc45881860"/>
      <w:bookmarkStart w:id="5095" w:name="_Toc51852501"/>
      <w:bookmarkStart w:id="5096" w:name="_Toc56620452"/>
      <w:bookmarkStart w:id="5097" w:name="_Toc64448092"/>
      <w:bookmarkStart w:id="5098" w:name="_Toc74152868"/>
      <w:bookmarkStart w:id="5099" w:name="_Toc88656294"/>
      <w:bookmarkStart w:id="5100" w:name="_Toc88657353"/>
      <w:bookmarkStart w:id="5101" w:name="_Toc105657447"/>
      <w:bookmarkStart w:id="5102" w:name="_Toc106108828"/>
      <w:bookmarkStart w:id="5103" w:name="_Toc112687931"/>
      <w:bookmarkStart w:id="5104" w:name="_Toc162517864"/>
      <w:r w:rsidRPr="00D629EF">
        <w:t>9.3.3.18</w:t>
      </w:r>
      <w:r w:rsidRPr="00D629EF">
        <w:tab/>
        <w:t>PDU Session Resource Failed Modification List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105" w:name="_Toc20955674"/>
      <w:bookmarkStart w:id="5106" w:name="_Toc29461117"/>
      <w:bookmarkStart w:id="5107" w:name="_Toc29505849"/>
      <w:bookmarkStart w:id="5108" w:name="_Toc36556374"/>
      <w:bookmarkStart w:id="5109" w:name="_Toc45881861"/>
      <w:bookmarkStart w:id="5110" w:name="_Toc51852502"/>
      <w:bookmarkStart w:id="5111" w:name="_Toc56620453"/>
      <w:bookmarkStart w:id="5112" w:name="_Toc64448093"/>
      <w:bookmarkStart w:id="5113" w:name="_Toc74152869"/>
      <w:bookmarkStart w:id="5114" w:name="_Toc88656295"/>
      <w:bookmarkStart w:id="5115" w:name="_Toc88657354"/>
      <w:bookmarkStart w:id="5116" w:name="_Toc105657448"/>
      <w:bookmarkStart w:id="5117" w:name="_Toc106108829"/>
      <w:bookmarkStart w:id="5118" w:name="_Toc112687932"/>
      <w:bookmarkStart w:id="5119" w:name="_Toc162517865"/>
      <w:r w:rsidRPr="00D629EF">
        <w:t>9.3.3.19</w:t>
      </w:r>
      <w:r w:rsidRPr="00D629EF">
        <w:tab/>
        <w:t>PDU Session Resource Modified List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20" w:name="_Toc20955675"/>
      <w:bookmarkStart w:id="5121" w:name="_Toc29461118"/>
      <w:bookmarkStart w:id="5122" w:name="_Toc29505850"/>
      <w:bookmarkStart w:id="5123" w:name="_Toc36556375"/>
      <w:bookmarkStart w:id="5124" w:name="_Toc45881862"/>
      <w:bookmarkStart w:id="5125" w:name="_Toc51852503"/>
      <w:bookmarkStart w:id="5126" w:name="_Toc56620454"/>
      <w:bookmarkStart w:id="5127" w:name="_Toc64448094"/>
      <w:bookmarkStart w:id="5128" w:name="_Toc74152870"/>
      <w:bookmarkStart w:id="5129" w:name="_Toc88656296"/>
      <w:bookmarkStart w:id="5130" w:name="_Toc88657355"/>
      <w:bookmarkStart w:id="5131" w:name="_Toc105657449"/>
      <w:bookmarkStart w:id="5132" w:name="_Toc106108830"/>
      <w:bookmarkStart w:id="5133" w:name="_Toc112687933"/>
      <w:bookmarkStart w:id="5134" w:name="_Toc162517866"/>
      <w:r w:rsidRPr="00D629EF">
        <w:t>9.3.3.20</w:t>
      </w:r>
      <w:r w:rsidRPr="00D629EF">
        <w:tab/>
        <w:t>PDU Session Resource Failed To Modify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35" w:name="_Toc20955676"/>
      <w:bookmarkStart w:id="5136" w:name="_Toc29461119"/>
      <w:bookmarkStart w:id="5137" w:name="_Toc29505851"/>
      <w:bookmarkStart w:id="5138" w:name="_Toc36556376"/>
      <w:bookmarkStart w:id="5139" w:name="_Toc45881863"/>
      <w:bookmarkStart w:id="5140" w:name="_Toc51852504"/>
      <w:bookmarkStart w:id="5141" w:name="_Toc56620455"/>
      <w:bookmarkStart w:id="5142" w:name="_Toc64448095"/>
      <w:bookmarkStart w:id="5143" w:name="_Toc74152871"/>
      <w:bookmarkStart w:id="5144" w:name="_Toc88656297"/>
      <w:bookmarkStart w:id="5145" w:name="_Toc88657356"/>
      <w:bookmarkStart w:id="5146" w:name="_Toc105657450"/>
      <w:bookmarkStart w:id="5147" w:name="_Toc106108831"/>
      <w:bookmarkStart w:id="5148" w:name="_Toc112687934"/>
      <w:bookmarkStart w:id="5149" w:name="_Toc162517867"/>
      <w:r w:rsidRPr="00D629EF">
        <w:t>9.3.3.21</w:t>
      </w:r>
      <w:r w:rsidRPr="00D629EF">
        <w:tab/>
        <w:t>DRB Required To Modify List E-UTRAN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50" w:name="_Toc20955677"/>
      <w:bookmarkStart w:id="5151" w:name="_Toc29461120"/>
      <w:bookmarkStart w:id="5152" w:name="_Toc29505852"/>
      <w:bookmarkStart w:id="5153" w:name="_Toc36556377"/>
      <w:bookmarkStart w:id="5154" w:name="_Toc45881864"/>
      <w:bookmarkStart w:id="5155" w:name="_Toc51852505"/>
      <w:bookmarkStart w:id="5156" w:name="_Toc56620456"/>
      <w:bookmarkStart w:id="5157" w:name="_Toc64448096"/>
      <w:bookmarkStart w:id="5158" w:name="_Toc74152872"/>
      <w:bookmarkStart w:id="5159" w:name="_Toc88656298"/>
      <w:bookmarkStart w:id="5160" w:name="_Toc88657357"/>
      <w:bookmarkStart w:id="5161" w:name="_Toc105657451"/>
      <w:bookmarkStart w:id="5162" w:name="_Toc106108832"/>
      <w:bookmarkStart w:id="5163" w:name="_Toc112687935"/>
      <w:bookmarkStart w:id="5164" w:name="_Toc162517868"/>
      <w:r w:rsidRPr="00D629EF">
        <w:t>9.3.3.22</w:t>
      </w:r>
      <w:r w:rsidRPr="00D629EF">
        <w:tab/>
        <w:t>DRB Required To Remove List E-UTRAN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65" w:name="_Toc20955678"/>
      <w:bookmarkStart w:id="5166" w:name="_Toc29461121"/>
      <w:bookmarkStart w:id="5167" w:name="_Toc29505853"/>
      <w:bookmarkStart w:id="5168" w:name="_Toc36556378"/>
      <w:bookmarkStart w:id="5169" w:name="_Toc45881865"/>
      <w:bookmarkStart w:id="5170" w:name="_Toc51852506"/>
      <w:bookmarkStart w:id="5171" w:name="_Toc56620457"/>
      <w:bookmarkStart w:id="5172" w:name="_Toc64448097"/>
      <w:bookmarkStart w:id="5173" w:name="_Toc74152873"/>
      <w:bookmarkStart w:id="5174" w:name="_Toc88656299"/>
      <w:bookmarkStart w:id="5175" w:name="_Toc88657358"/>
      <w:bookmarkStart w:id="5176" w:name="_Toc105657452"/>
      <w:bookmarkStart w:id="5177" w:name="_Toc106108833"/>
      <w:bookmarkStart w:id="5178" w:name="_Toc112687936"/>
      <w:bookmarkStart w:id="5179" w:name="_Toc162517869"/>
      <w:r w:rsidRPr="00D629EF">
        <w:t>9.3.3.23</w:t>
      </w:r>
      <w:r w:rsidRPr="00D629EF">
        <w:tab/>
        <w:t>PDU Session Resource Required To Modify List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80" w:name="_Toc20955679"/>
      <w:bookmarkStart w:id="5181" w:name="_Toc29461122"/>
      <w:bookmarkStart w:id="5182" w:name="_Toc29505854"/>
      <w:bookmarkStart w:id="5183" w:name="_Toc36556379"/>
      <w:bookmarkStart w:id="5184" w:name="_Toc45881866"/>
      <w:bookmarkStart w:id="5185" w:name="_Toc51852507"/>
      <w:bookmarkStart w:id="5186" w:name="_Toc56620458"/>
      <w:bookmarkStart w:id="5187" w:name="_Toc64448098"/>
      <w:bookmarkStart w:id="5188" w:name="_Toc74152874"/>
      <w:bookmarkStart w:id="5189" w:name="_Toc88656300"/>
      <w:bookmarkStart w:id="5190" w:name="_Toc88657359"/>
      <w:bookmarkStart w:id="5191" w:name="_Toc105657453"/>
      <w:bookmarkStart w:id="5192" w:name="_Toc106108834"/>
      <w:bookmarkStart w:id="5193" w:name="_Toc112687937"/>
      <w:bookmarkStart w:id="5194" w:name="_Toc162517870"/>
      <w:r w:rsidRPr="00D629EF">
        <w:t>9.3.3.24</w:t>
      </w:r>
      <w:r w:rsidRPr="00D629EF">
        <w:tab/>
        <w:t>DRB Confirm Modified List E-UTRAN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95" w:name="_Toc20955680"/>
      <w:bookmarkStart w:id="5196" w:name="_Toc29461123"/>
      <w:bookmarkStart w:id="5197" w:name="_Toc29505855"/>
      <w:bookmarkStart w:id="5198" w:name="_Toc36556380"/>
      <w:bookmarkStart w:id="5199" w:name="_Toc45881867"/>
      <w:bookmarkStart w:id="5200" w:name="_Toc51852508"/>
      <w:bookmarkStart w:id="5201" w:name="_Toc56620459"/>
      <w:bookmarkStart w:id="5202" w:name="_Toc64448099"/>
      <w:bookmarkStart w:id="5203" w:name="_Toc74152875"/>
      <w:bookmarkStart w:id="5204" w:name="_Toc88656301"/>
      <w:bookmarkStart w:id="5205" w:name="_Toc88657360"/>
      <w:bookmarkStart w:id="5206" w:name="_Toc105657454"/>
      <w:bookmarkStart w:id="5207" w:name="_Toc106108835"/>
      <w:bookmarkStart w:id="5208" w:name="_Toc112687938"/>
      <w:bookmarkStart w:id="5209" w:name="_Toc162517871"/>
      <w:r w:rsidRPr="00D629EF">
        <w:t>9.3.3.25</w:t>
      </w:r>
      <w:r w:rsidRPr="00D629EF">
        <w:tab/>
        <w:t>PDU Session Resource Confirm Modified List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210" w:name="_Toc105657455"/>
      <w:bookmarkStart w:id="5211" w:name="_Toc106108836"/>
      <w:bookmarkStart w:id="5212" w:name="_Toc112687939"/>
      <w:bookmarkStart w:id="5213" w:name="_Toc162517872"/>
      <w:r w:rsidRPr="008C3F37">
        <w:t>9.3.3.</w:t>
      </w:r>
      <w:r>
        <w:t>26</w:t>
      </w:r>
      <w:r w:rsidRPr="008C3F37">
        <w:tab/>
        <w:t>BC Bearer Context To Setup</w:t>
      </w:r>
      <w:bookmarkEnd w:id="5210"/>
      <w:bookmarkEnd w:id="5211"/>
      <w:bookmarkEnd w:id="5212"/>
      <w:bookmarkEnd w:id="5213"/>
    </w:p>
    <w:p w14:paraId="59A34472" w14:textId="77777777" w:rsidR="00364B1C" w:rsidRPr="008C3F37" w:rsidRDefault="00364B1C" w:rsidP="00101AE6">
      <w:pPr>
        <w:widowControl w:val="0"/>
      </w:pPr>
      <w:bookmarkStart w:id="5214" w:name="_Toc105657456"/>
      <w:bookmarkStart w:id="5215" w:name="_Toc106108837"/>
      <w:bookmarkStart w:id="521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17" w:name="_Toc162517873"/>
      <w:r w:rsidRPr="008C3F37">
        <w:t>9.3.3.</w:t>
      </w:r>
      <w:r>
        <w:t>27</w:t>
      </w:r>
      <w:r w:rsidRPr="008C3F37">
        <w:tab/>
        <w:t>BC Bearer Context To Setup Response</w:t>
      </w:r>
      <w:bookmarkEnd w:id="5214"/>
      <w:bookmarkEnd w:id="5215"/>
      <w:bookmarkEnd w:id="5216"/>
      <w:bookmarkEnd w:id="5217"/>
    </w:p>
    <w:p w14:paraId="7D12FD1F" w14:textId="77777777" w:rsidR="003E28A6" w:rsidRPr="00166A01" w:rsidRDefault="009D7DFB" w:rsidP="003E28A6">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D65091">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D65091">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D65091">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D65091">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D65091">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D65091">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D65091">
            <w:pPr>
              <w:pStyle w:val="TAH"/>
              <w:keepNext w:val="0"/>
              <w:keepLines w:val="0"/>
              <w:widowControl w:val="0"/>
              <w:rPr>
                <w:lang w:eastAsia="ja-JP"/>
              </w:rPr>
            </w:pPr>
            <w:r w:rsidRPr="00166A01">
              <w:rPr>
                <w:lang w:eastAsia="ja-JP"/>
              </w:rPr>
              <w:t>Assigned Criticality</w:t>
            </w:r>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D65091">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D65091">
            <w:pPr>
              <w:pStyle w:val="TAL"/>
            </w:pPr>
            <w:bookmarkStart w:id="5218" w:name="OLE_LINK87"/>
            <w:bookmarkStart w:id="5219" w:name="OLE_LINK88"/>
            <w:r w:rsidRPr="00166A01">
              <w:rPr>
                <w:b/>
              </w:rPr>
              <w:t>BC MRB Setup Response List</w:t>
            </w:r>
            <w:bookmarkEnd w:id="5218"/>
            <w:bookmarkEnd w:id="5219"/>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D65091">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D65091">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D65091">
            <w:pPr>
              <w:pStyle w:val="TAL"/>
              <w:rPr>
                <w:noProof/>
                <w:lang w:eastAsia="ja-JP"/>
              </w:rPr>
            </w:pPr>
            <w:r w:rsidRPr="00166A01">
              <w:rPr>
                <w:noProof/>
                <w:lang w:eastAsia="ja-JP"/>
              </w:rPr>
              <w:t>QoS Flow List</w:t>
            </w:r>
          </w:p>
          <w:p w14:paraId="57E2C171"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D65091">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D65091">
            <w:pPr>
              <w:pStyle w:val="TAL"/>
              <w:rPr>
                <w:noProof/>
                <w:lang w:eastAsia="ja-JP"/>
              </w:rPr>
            </w:pPr>
            <w:r w:rsidRPr="00166A01">
              <w:rPr>
                <w:noProof/>
                <w:lang w:eastAsia="ja-JP"/>
              </w:rPr>
              <w:t xml:space="preserve">Flow Failed List </w:t>
            </w:r>
          </w:p>
          <w:p w14:paraId="774154F1"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D65091">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D65091">
            <w:pPr>
              <w:pStyle w:val="TAL"/>
              <w:rPr>
                <w:noProof/>
                <w:lang w:eastAsia="zh-CN"/>
              </w:rPr>
            </w:pPr>
            <w:r w:rsidRPr="00166A01">
              <w:rPr>
                <w:noProof/>
                <w:lang w:eastAsia="ja-JP"/>
              </w:rPr>
              <w:t>9.3.1.118</w:t>
            </w:r>
          </w:p>
          <w:p w14:paraId="0A91DED3" w14:textId="77777777" w:rsidR="003E28A6" w:rsidRPr="00166A01" w:rsidRDefault="003E28A6" w:rsidP="00D65091">
            <w:pPr>
              <w:pStyle w:val="TAL"/>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D65091">
            <w:pPr>
              <w:widowControl w:val="0"/>
              <w:spacing w:after="0"/>
              <w:rPr>
                <w:rFonts w:ascii="Arial" w:hAnsi="Arial"/>
                <w:noProof/>
                <w:sz w:val="18"/>
                <w:lang w:eastAsia="ja-JP"/>
              </w:rPr>
            </w:pPr>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p>
          <w:p w14:paraId="2DD05B25" w14:textId="77777777" w:rsidR="003E28A6" w:rsidRPr="00166A01" w:rsidRDefault="003E28A6" w:rsidP="00D65091">
            <w:pPr>
              <w:pStyle w:val="TAL"/>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D65091">
            <w:pPr>
              <w:pStyle w:val="TAC"/>
              <w:keepNext w:val="0"/>
              <w:keepLines w:val="0"/>
              <w:widowControl w:val="0"/>
              <w:rPr>
                <w:lang w:eastAsia="zh-CN"/>
              </w:rPr>
            </w:pPr>
          </w:p>
        </w:tc>
      </w:tr>
      <w:tr w:rsidR="003E28A6" w:rsidRPr="00166A01" w14:paraId="18ED2977" w14:textId="77777777" w:rsidTr="00D65091">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3E28A6">
            <w:pPr>
              <w:pStyle w:val="TAL"/>
              <w:ind w:left="113"/>
              <w:rPr>
                <w:noProof/>
                <w:lang w:eastAsia="ja-JP"/>
              </w:rPr>
            </w:pPr>
            <w:r w:rsidRPr="00302D0E">
              <w:rPr>
                <w:b/>
                <w:bCs/>
                <w:noProof/>
                <w:lang w:eastAsia="ja-JP"/>
              </w:rPr>
              <w:t>&gt;F1-U TNL Info Added List</w:t>
            </w:r>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3E28A6">
            <w:pPr>
              <w:pStyle w:val="TAL"/>
              <w:rPr>
                <w:lang w:eastAsia="ja-JP"/>
              </w:rPr>
            </w:pPr>
            <w:r w:rsidRPr="00225E9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3E28A6">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3E28A6">
            <w:pPr>
              <w:pStyle w:val="TAC"/>
              <w:keepNext w:val="0"/>
              <w:keepLines w:val="0"/>
              <w:widowControl w:val="0"/>
              <w:rPr>
                <w:lang w:eastAsia="zh-CN"/>
              </w:rPr>
            </w:pPr>
            <w:r>
              <w:rPr>
                <w:lang w:eastAsia="zh-CN"/>
              </w:rPr>
              <w:t>ignore</w:t>
            </w:r>
          </w:p>
        </w:tc>
      </w:tr>
      <w:tr w:rsidR="003E28A6" w:rsidRPr="00166A01" w14:paraId="5B766909" w14:textId="77777777" w:rsidTr="00D65091">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3E28A6">
            <w:pPr>
              <w:pStyle w:val="TAL"/>
              <w:ind w:left="227"/>
              <w:rPr>
                <w:noProof/>
                <w:lang w:eastAsia="ja-JP"/>
              </w:rPr>
            </w:pPr>
            <w:r w:rsidRPr="00302D0E">
              <w:rPr>
                <w:b/>
                <w:bCs/>
                <w:noProof/>
                <w:lang w:eastAsia="ja-JP"/>
              </w:rPr>
              <w:t>&gt;&gt;F1-U TNL Info Added Item</w:t>
            </w:r>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3E28A6">
            <w:pPr>
              <w:pStyle w:val="TAL"/>
              <w:rPr>
                <w:lang w:eastAsia="ja-JP"/>
              </w:rPr>
            </w:pPr>
            <w:r w:rsidRPr="00225E9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3E28A6">
            <w:pPr>
              <w:pStyle w:val="TAC"/>
              <w:keepNext w:val="0"/>
              <w:keepLines w:val="0"/>
              <w:widowControl w:val="0"/>
              <w:rPr>
                <w:lang w:eastAsia="zh-CN"/>
              </w:rPr>
            </w:pPr>
          </w:p>
        </w:tc>
      </w:tr>
      <w:tr w:rsidR="003E28A6" w:rsidRPr="00166A01" w14:paraId="5E3DF60D" w14:textId="77777777" w:rsidTr="00D65091">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3E28A6">
            <w:pPr>
              <w:pStyle w:val="TAL"/>
              <w:ind w:left="340"/>
              <w:rPr>
                <w:noProof/>
                <w:lang w:eastAsia="ja-JP"/>
              </w:rPr>
            </w:pPr>
            <w:r>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3E28A6">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3E28A6">
            <w:pPr>
              <w:pStyle w:val="TAL"/>
              <w:rPr>
                <w:noProof/>
                <w:lang w:eastAsia="ja-JP"/>
              </w:rPr>
            </w:pPr>
            <w:r>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3E28A6">
            <w:pPr>
              <w:pStyle w:val="TAC"/>
              <w:keepNext w:val="0"/>
              <w:keepLines w:val="0"/>
              <w:widowControl w:val="0"/>
              <w:rPr>
                <w:lang w:eastAsia="zh-CN"/>
              </w:rPr>
            </w:pPr>
          </w:p>
        </w:tc>
      </w:tr>
      <w:tr w:rsidR="003E28A6" w:rsidRPr="00166A01" w14:paraId="1B196A2B" w14:textId="77777777" w:rsidTr="00D65091">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3E28A6">
            <w:pPr>
              <w:pStyle w:val="TAL"/>
              <w:ind w:left="340"/>
              <w:rPr>
                <w:noProof/>
                <w:lang w:eastAsia="ja-JP"/>
              </w:rPr>
            </w:pPr>
            <w:r>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3E28A6">
            <w:pPr>
              <w:pStyle w:val="TAL"/>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3E28A6">
            <w:pPr>
              <w:pStyle w:val="TAL"/>
              <w:rPr>
                <w:noProof/>
                <w:lang w:eastAsia="ja-JP"/>
              </w:rPr>
            </w:pPr>
            <w:r>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3E28A6">
            <w:pPr>
              <w:pStyle w:val="TAC"/>
              <w:keepNext w:val="0"/>
              <w:keepLines w:val="0"/>
              <w:widowControl w:val="0"/>
              <w:rPr>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3E28A6">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3E28A6">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3E28A6">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3E28A6">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3E28A6">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3E28A6">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3E28A6">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3E28A6">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3E28A6">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3E28A6">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3E28A6">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3E28A6">
            <w:pPr>
              <w:pStyle w:val="TAL"/>
              <w:rPr>
                <w:noProof/>
                <w:lang w:eastAsia="ja-JP"/>
              </w:rPr>
            </w:pPr>
            <w:r w:rsidRPr="00166A01">
              <w:t>BC MRB Setup Configuration</w:t>
            </w:r>
          </w:p>
          <w:p w14:paraId="2EAB4E62" w14:textId="77777777" w:rsidR="003E28A6" w:rsidRPr="00166A01" w:rsidRDefault="003E28A6" w:rsidP="003E28A6">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3E28A6">
            <w:pPr>
              <w:pStyle w:val="TAC"/>
              <w:keepNext w:val="0"/>
              <w:keepLines w:val="0"/>
              <w:widowControl w:val="0"/>
              <w:rPr>
                <w:lang w:eastAsia="zh-CN"/>
              </w:rPr>
            </w:pPr>
          </w:p>
        </w:tc>
      </w:tr>
    </w:tbl>
    <w:p w14:paraId="305865F7"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trPr>
        <w:tc>
          <w:tcPr>
            <w:tcW w:w="1970" w:type="pct"/>
          </w:tcPr>
          <w:p w14:paraId="61A34AA8" w14:textId="689D2D08" w:rsidR="003E28A6" w:rsidRPr="008C3F37" w:rsidRDefault="003E28A6" w:rsidP="003E28A6">
            <w:pPr>
              <w:pStyle w:val="TAL"/>
              <w:keepNext w:val="0"/>
              <w:keepLines w:val="0"/>
              <w:widowControl w:val="0"/>
            </w:pPr>
            <w:r w:rsidRPr="00166A01">
              <w:t>maxnoofDUs</w:t>
            </w:r>
          </w:p>
        </w:tc>
        <w:tc>
          <w:tcPr>
            <w:tcW w:w="3030" w:type="pct"/>
          </w:tcPr>
          <w:p w14:paraId="50740232" w14:textId="70D5879C" w:rsidR="003E28A6" w:rsidRPr="008C3F37" w:rsidRDefault="003E28A6" w:rsidP="003E28A6">
            <w:pPr>
              <w:pStyle w:val="TAL"/>
              <w:keepNext w:val="0"/>
              <w:keepLines w:val="0"/>
              <w:widowControl w:val="0"/>
            </w:pPr>
            <w:r w:rsidRPr="00166A01">
              <w:t>Maximum no. of DUs in a RAN node. Value is 512.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20" w:name="_Toc105657457"/>
      <w:bookmarkStart w:id="5221" w:name="_Toc106108838"/>
      <w:bookmarkStart w:id="5222" w:name="_Toc112687941"/>
      <w:bookmarkStart w:id="5223" w:name="_Toc162517874"/>
      <w:r w:rsidRPr="008C3F37">
        <w:t>9.3.3.</w:t>
      </w:r>
      <w:r>
        <w:t>28</w:t>
      </w:r>
      <w:r w:rsidRPr="008C3F37">
        <w:tab/>
        <w:t>BC Bearer Context To Modify</w:t>
      </w:r>
      <w:bookmarkEnd w:id="5220"/>
      <w:bookmarkEnd w:id="5221"/>
      <w:bookmarkEnd w:id="5222"/>
      <w:bookmarkEnd w:id="5223"/>
    </w:p>
    <w:p w14:paraId="322A4D74" w14:textId="77777777" w:rsidR="003E28A6" w:rsidRPr="00166A01" w:rsidRDefault="00ED065C" w:rsidP="003E28A6">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D65091">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D65091">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D65091">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D65091">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D65091">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D65091">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D65091">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D65091">
            <w:pPr>
              <w:pStyle w:val="TAH"/>
              <w:rPr>
                <w:lang w:eastAsia="ja-JP"/>
              </w:rPr>
            </w:pPr>
            <w:r>
              <w:rPr>
                <w:rFonts w:hint="eastAsia"/>
                <w:lang w:eastAsia="ja-JP"/>
              </w:rPr>
              <w:t>Assigned Criticality</w:t>
            </w:r>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D65091">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D65091">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D65091">
            <w:pPr>
              <w:pStyle w:val="TAL"/>
              <w:rPr>
                <w:noProof/>
                <w:lang w:eastAsia="ja-JP"/>
              </w:rPr>
            </w:pPr>
            <w:r w:rsidRPr="004653E6">
              <w:rPr>
                <w:noProof/>
                <w:lang w:eastAsia="ja-JP"/>
              </w:rPr>
              <w:t>BC Bearer Context NG-U TNL Info at 5GC</w:t>
            </w:r>
          </w:p>
          <w:p w14:paraId="0BA5D915" w14:textId="77777777" w:rsidR="003E28A6" w:rsidRPr="004653E6" w:rsidRDefault="003E28A6" w:rsidP="00D65091">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D65091">
            <w:pPr>
              <w:pStyle w:val="TAC"/>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D65091">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D65091">
            <w:pPr>
              <w:pStyle w:val="TAL"/>
            </w:pPr>
            <w:r w:rsidRPr="004653E6">
              <w:t>BC MRB Setup Configuration</w:t>
            </w:r>
          </w:p>
          <w:p w14:paraId="27475708" w14:textId="77777777" w:rsidR="003E28A6" w:rsidRPr="004653E6" w:rsidRDefault="003E28A6" w:rsidP="00D65091">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D65091">
            <w:pPr>
              <w:pStyle w:val="TAC"/>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D65091">
            <w:pPr>
              <w:pStyle w:val="TAL"/>
              <w:rPr>
                <w:b/>
                <w:bCs/>
                <w:noProof/>
                <w:lang w:eastAsia="ja-JP"/>
              </w:rPr>
            </w:pPr>
            <w:bookmarkStart w:id="5224"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D65091">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D6509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D65091">
            <w:pPr>
              <w:pStyle w:val="TAC"/>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D65091">
            <w:pPr>
              <w:pStyle w:val="TAL"/>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D65091">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D65091">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D65091">
            <w:pPr>
              <w:pStyle w:val="TAC"/>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D65091">
            <w:pPr>
              <w:pStyle w:val="TAL"/>
              <w:ind w:left="113"/>
            </w:pPr>
            <w:bookmarkStart w:id="5225"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D65091">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D65091">
            <w:pPr>
              <w:pStyle w:val="TAL"/>
              <w:rPr>
                <w:lang w:eastAsia="zh-CN"/>
              </w:rPr>
            </w:pPr>
            <w:bookmarkStart w:id="5226" w:name="OLE_LINK112"/>
            <w:bookmarkStart w:id="5227" w:name="OLE_LINK113"/>
            <w:bookmarkStart w:id="5228" w:name="OLE_LINK25"/>
            <w:bookmarkStart w:id="5229" w:name="OLE_LINK26"/>
            <w:bookmarkStart w:id="5230" w:name="OLE_LINK29"/>
            <w:bookmarkStart w:id="5231" w:name="OLE_LINK30"/>
            <w:bookmarkStart w:id="5232" w:name="OLE_LINK72"/>
            <w:bookmarkStart w:id="5233" w:name="OLE_LINK73"/>
            <w:r>
              <w:rPr>
                <w:rFonts w:hint="eastAsia"/>
                <w:lang w:eastAsia="zh-CN"/>
              </w:rPr>
              <w:t xml:space="preserve">Indicate the F1-U TNL Info at DU if there is only one gNB-DU within the gNB-CU </w:t>
            </w:r>
            <w:bookmarkEnd w:id="5226"/>
            <w:bookmarkEnd w:id="5227"/>
            <w:r>
              <w:rPr>
                <w:rFonts w:hint="eastAsia"/>
                <w:lang w:eastAsia="zh-CN"/>
              </w:rPr>
              <w:t>supporting the MBS service.</w:t>
            </w:r>
          </w:p>
          <w:p w14:paraId="50AF2704" w14:textId="77777777" w:rsidR="003E28A6" w:rsidRPr="004653E6" w:rsidRDefault="003E28A6" w:rsidP="00D65091">
            <w:pPr>
              <w:pStyle w:val="TAL"/>
              <w:rPr>
                <w:lang w:eastAsia="zh-CN"/>
              </w:rPr>
            </w:pPr>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bookmarkEnd w:id="5228"/>
            <w:bookmarkEnd w:id="5229"/>
            <w:bookmarkEnd w:id="5230"/>
            <w:bookmarkEnd w:id="5231"/>
            <w:bookmarkEnd w:id="5232"/>
            <w:bookmarkEnd w:id="5233"/>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D65091">
            <w:pPr>
              <w:pStyle w:val="TAC"/>
            </w:pPr>
          </w:p>
        </w:tc>
      </w:tr>
      <w:bookmarkEnd w:id="5224"/>
      <w:bookmarkEnd w:id="5225"/>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D65091">
            <w:pPr>
              <w:pStyle w:val="TAL"/>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D65091">
            <w:pPr>
              <w:pStyle w:val="TAL"/>
              <w:rPr>
                <w:noProof/>
                <w:lang w:eastAsia="ja-JP"/>
              </w:rPr>
            </w:pPr>
            <w:r w:rsidRPr="004653E6">
              <w:rPr>
                <w:noProof/>
                <w:lang w:eastAsia="ja-JP"/>
              </w:rPr>
              <w:t>PDCP Configuration</w:t>
            </w:r>
          </w:p>
          <w:p w14:paraId="3479E9AE" w14:textId="77777777" w:rsidR="003E28A6" w:rsidRPr="004653E6" w:rsidRDefault="003E28A6" w:rsidP="00D65091">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D65091">
            <w:pPr>
              <w:pStyle w:val="TAC"/>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D65091">
            <w:pPr>
              <w:pStyle w:val="TAL"/>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D65091">
            <w:pPr>
              <w:pStyle w:val="TAL"/>
              <w:rPr>
                <w:noProof/>
                <w:lang w:eastAsia="ja-JP"/>
              </w:rPr>
            </w:pPr>
            <w:r w:rsidRPr="004653E6">
              <w:rPr>
                <w:noProof/>
                <w:lang w:eastAsia="ja-JP"/>
              </w:rPr>
              <w:t>QoS Flow QoS Parameters List</w:t>
            </w:r>
          </w:p>
          <w:p w14:paraId="448999B8" w14:textId="77777777" w:rsidR="003E28A6" w:rsidRPr="004653E6" w:rsidRDefault="003E28A6" w:rsidP="00D65091">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D65091">
            <w:pPr>
              <w:pStyle w:val="TAC"/>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D65091">
            <w:pPr>
              <w:pStyle w:val="TAL"/>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D65091">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D65091">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D65091">
            <w:pPr>
              <w:pStyle w:val="TAC"/>
            </w:pPr>
          </w:p>
        </w:tc>
      </w:tr>
      <w:tr w:rsidR="003E28A6" w:rsidRPr="004653E6" w14:paraId="359646E9" w14:textId="77777777" w:rsidTr="00D65091">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3E28A6">
            <w:pPr>
              <w:pStyle w:val="TAL"/>
              <w:ind w:left="113"/>
            </w:pPr>
            <w:r w:rsidRPr="00302D0E">
              <w:rPr>
                <w:b/>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3E28A6">
            <w:pPr>
              <w:pStyle w:val="TAC"/>
            </w:pPr>
            <w:r w:rsidRPr="00225E9C">
              <w:t>ignore</w:t>
            </w:r>
          </w:p>
        </w:tc>
      </w:tr>
      <w:tr w:rsidR="003E28A6" w:rsidRPr="004653E6" w14:paraId="0A3930C7" w14:textId="77777777" w:rsidTr="00D65091">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3E28A6">
            <w:pPr>
              <w:pStyle w:val="TAL"/>
              <w:ind w:left="227"/>
            </w:pPr>
            <w:r w:rsidRPr="00302D0E">
              <w:rPr>
                <w:b/>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3E28A6">
            <w:pPr>
              <w:pStyle w:val="TAC"/>
            </w:pPr>
          </w:p>
        </w:tc>
      </w:tr>
      <w:tr w:rsidR="003E28A6" w:rsidRPr="004653E6" w14:paraId="4A819D3F" w14:textId="77777777" w:rsidTr="00D65091">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3E28A6">
            <w:pPr>
              <w:pStyle w:val="TAC"/>
            </w:pPr>
          </w:p>
        </w:tc>
      </w:tr>
      <w:tr w:rsidR="003E28A6" w:rsidRPr="004653E6" w14:paraId="51481412" w14:textId="77777777" w:rsidTr="00D65091">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3E28A6">
            <w:pPr>
              <w:pStyle w:val="TAL"/>
              <w:ind w:left="340"/>
            </w:pPr>
            <w:r w:rsidRPr="00166A01">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3E28A6">
            <w:pPr>
              <w:pStyle w:val="TAL"/>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3E28A6">
            <w:pPr>
              <w:pStyle w:val="TAL"/>
            </w:pPr>
            <w:r w:rsidRPr="00166A01">
              <w:t>9.3.1.119</w:t>
            </w:r>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3E28A6">
            <w:pPr>
              <w:pStyle w:val="TAC"/>
            </w:pPr>
          </w:p>
        </w:tc>
      </w:tr>
      <w:tr w:rsidR="003E28A6" w:rsidRPr="004653E6" w14:paraId="4F2A40B9" w14:textId="77777777" w:rsidTr="00D65091">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3E28A6">
            <w:pPr>
              <w:pStyle w:val="TAL"/>
              <w:ind w:left="113"/>
            </w:pPr>
            <w:r w:rsidRPr="00302D0E">
              <w:rPr>
                <w:b/>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3E28A6">
            <w:pPr>
              <w:pStyle w:val="TAC"/>
            </w:pPr>
            <w:r w:rsidRPr="00225E9C">
              <w:t>ignore</w:t>
            </w:r>
          </w:p>
        </w:tc>
      </w:tr>
      <w:tr w:rsidR="003E28A6" w:rsidRPr="004653E6" w14:paraId="63B90C5A" w14:textId="77777777" w:rsidTr="00D65091">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3E28A6">
            <w:pPr>
              <w:pStyle w:val="TAL"/>
              <w:ind w:left="227"/>
            </w:pPr>
            <w:r w:rsidRPr="00302D0E">
              <w:rPr>
                <w:b/>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3E28A6">
            <w:pPr>
              <w:pStyle w:val="TAC"/>
            </w:pPr>
          </w:p>
        </w:tc>
      </w:tr>
      <w:tr w:rsidR="003E28A6" w:rsidRPr="004653E6" w14:paraId="17F93EC6" w14:textId="77777777" w:rsidTr="00D65091">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3E28A6">
            <w:pPr>
              <w:pStyle w:val="TAC"/>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3E28A6">
            <w:pPr>
              <w:pStyle w:val="TAL"/>
              <w:rPr>
                <w:b/>
                <w:bCs/>
                <w:noProof/>
                <w:lang w:eastAsia="ja-JP"/>
              </w:rPr>
            </w:pPr>
            <w:r w:rsidRPr="004653E6">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3E28A6">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3E28A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3E28A6">
            <w:pPr>
              <w:pStyle w:val="TAC"/>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3E28A6">
            <w:pPr>
              <w:pStyle w:val="TAL"/>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3E28A6">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3E28A6">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3E28A6">
            <w:pPr>
              <w:pStyle w:val="TAC"/>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trPr>
        <w:tc>
          <w:tcPr>
            <w:tcW w:w="3686" w:type="dxa"/>
          </w:tcPr>
          <w:p w14:paraId="4B51232D" w14:textId="0EFC921F" w:rsidR="003E28A6" w:rsidRPr="008C3F37" w:rsidRDefault="003E28A6" w:rsidP="003E28A6">
            <w:pPr>
              <w:pStyle w:val="TAL"/>
              <w:keepNext w:val="0"/>
              <w:keepLines w:val="0"/>
              <w:widowControl w:val="0"/>
            </w:pPr>
            <w:r w:rsidRPr="00166A01">
              <w:t>maxnoofDUs</w:t>
            </w:r>
          </w:p>
        </w:tc>
        <w:tc>
          <w:tcPr>
            <w:tcW w:w="5670" w:type="dxa"/>
          </w:tcPr>
          <w:p w14:paraId="02BF4DB1" w14:textId="0A7E69C9" w:rsidR="003E28A6" w:rsidRPr="008C3F37" w:rsidRDefault="003E28A6" w:rsidP="003E28A6">
            <w:pPr>
              <w:pStyle w:val="TAL"/>
              <w:keepNext w:val="0"/>
              <w:keepLines w:val="0"/>
              <w:widowControl w:val="0"/>
            </w:pPr>
            <w:r w:rsidRPr="00166A01">
              <w:t>Maximum no. of DUs in a RAN node. Value is 51</w:t>
            </w:r>
            <w:r w:rsidRPr="00166A01">
              <w:rPr>
                <w:lang w:eastAsia="zh-CN"/>
              </w:rPr>
              <w:t>2</w:t>
            </w:r>
            <w:r w:rsidRPr="00166A01">
              <w:t>.</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34" w:name="_Toc105657458"/>
      <w:bookmarkStart w:id="5235" w:name="_Toc106108839"/>
      <w:bookmarkStart w:id="5236" w:name="_Toc112687942"/>
      <w:bookmarkStart w:id="5237" w:name="_Toc162517875"/>
      <w:r w:rsidRPr="008C3F37">
        <w:t>9.3.3.</w:t>
      </w:r>
      <w:r>
        <w:t>29</w:t>
      </w:r>
      <w:r w:rsidRPr="008C3F37">
        <w:tab/>
        <w:t>BC Bearer Context To Modify Response</w:t>
      </w:r>
      <w:bookmarkEnd w:id="5234"/>
      <w:bookmarkEnd w:id="5235"/>
      <w:bookmarkEnd w:id="5236"/>
      <w:bookmarkEnd w:id="5237"/>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r w:rsidRPr="00166A01">
              <w:rPr>
                <w:lang w:eastAsia="ja-JP"/>
              </w:rPr>
              <w:t>Assigned Criticality</w:t>
            </w:r>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33331E0D" w14:textId="77777777" w:rsidR="003E28A6" w:rsidRPr="00696911" w:rsidRDefault="003E28A6" w:rsidP="00D65091">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b/>
                <w:noProof/>
                <w:lang w:eastAsia="zh-CN"/>
              </w:rPr>
            </w:pPr>
            <w:bookmarkStart w:id="5238" w:name="OLE_LINK56"/>
            <w:bookmarkStart w:id="5239" w:name="OLE_LINK57"/>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
                <w:iCs/>
                <w:lang w:eastAsia="zh-CN"/>
              </w:rPr>
            </w:pPr>
            <w:r w:rsidRPr="00166A01">
              <w:rPr>
                <w:i/>
                <w:iCs/>
                <w:lang w:eastAsia="zh-CN"/>
              </w:rPr>
              <w:t>0..1</w:t>
            </w:r>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lang w:eastAsia="zh-CN"/>
              </w:rPr>
            </w:pPr>
            <w:r w:rsidRPr="00166A01">
              <w:rPr>
                <w:lang w:eastAsia="zh-CN"/>
              </w:rPr>
              <w:t>ignore</w:t>
            </w:r>
          </w:p>
        </w:tc>
      </w:tr>
      <w:tr w:rsidR="003E28A6" w:rsidRPr="00166A01" w14:paraId="693AA619" w14:textId="77777777" w:rsidTr="00D65091">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b/>
                <w:noProof/>
                <w:lang w:eastAsia="zh-CN"/>
              </w:rPr>
            </w:pPr>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
                <w:iCs/>
                <w:lang w:eastAsia="ja-JP"/>
              </w:rPr>
            </w:pPr>
            <w:r>
              <w:rPr>
                <w:i/>
                <w:iCs/>
                <w:lang w:eastAsia="ja-JP"/>
              </w:rPr>
              <w:t>1..&lt;maxnoofDUs</w:t>
            </w:r>
            <w:r w:rsidRPr="00166A01">
              <w:rPr>
                <w:i/>
                <w:iCs/>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lang w:eastAsia="zh-CN"/>
              </w:rPr>
            </w:pPr>
          </w:p>
        </w:tc>
      </w:tr>
      <w:tr w:rsidR="003E28A6" w:rsidRPr="00166A01" w14:paraId="67973546" w14:textId="77777777" w:rsidTr="00D65091">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lang w:eastAsia="zh-CN"/>
              </w:rPr>
            </w:pPr>
          </w:p>
        </w:tc>
      </w:tr>
      <w:tr w:rsidR="003E28A6" w:rsidRPr="00166A01" w14:paraId="5D1C0A58" w14:textId="77777777" w:rsidTr="00D65091">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lang w:eastAsia="zh-CN"/>
              </w:rPr>
            </w:pPr>
          </w:p>
        </w:tc>
      </w:tr>
      <w:bookmarkEnd w:id="5238"/>
      <w:bookmarkEnd w:id="5239"/>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trPr>
        <w:tc>
          <w:tcPr>
            <w:tcW w:w="1970" w:type="pct"/>
          </w:tcPr>
          <w:p w14:paraId="5291244D" w14:textId="562D9A41" w:rsidR="003E28A6" w:rsidRPr="008C3F37" w:rsidRDefault="003E28A6" w:rsidP="003E28A6">
            <w:pPr>
              <w:pStyle w:val="TAL"/>
              <w:keepNext w:val="0"/>
              <w:keepLines w:val="0"/>
              <w:widowControl w:val="0"/>
            </w:pPr>
            <w:r w:rsidRPr="00166A01">
              <w:t>maxnoofDUs</w:t>
            </w:r>
          </w:p>
        </w:tc>
        <w:tc>
          <w:tcPr>
            <w:tcW w:w="3030" w:type="pct"/>
          </w:tcPr>
          <w:p w14:paraId="252A854D" w14:textId="2E838DB9" w:rsidR="003E28A6" w:rsidRPr="008C3F37" w:rsidRDefault="003E28A6" w:rsidP="003E28A6">
            <w:pPr>
              <w:pStyle w:val="TAL"/>
              <w:keepNext w:val="0"/>
              <w:keepLines w:val="0"/>
              <w:widowControl w:val="0"/>
            </w:pPr>
            <w:r w:rsidRPr="00166A01">
              <w:t>Maximum no. of DUs in a RAN node. Value is 51</w:t>
            </w:r>
            <w:r>
              <w:rPr>
                <w:rFonts w:hint="eastAsia"/>
                <w:lang w:eastAsia="zh-CN"/>
              </w:rPr>
              <w:t>2</w:t>
            </w:r>
            <w:r w:rsidRPr="00166A01">
              <w:t>.</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40" w:name="_Toc105657459"/>
      <w:bookmarkStart w:id="5241" w:name="_Toc106108840"/>
      <w:bookmarkStart w:id="5242" w:name="_Toc112687943"/>
      <w:bookmarkStart w:id="5243" w:name="_Toc162517876"/>
      <w:bookmarkStart w:id="5244" w:name="OLE_LINK136"/>
      <w:r>
        <w:t>9.3.3.30</w:t>
      </w:r>
      <w:r w:rsidRPr="008C3F37">
        <w:tab/>
      </w:r>
      <w:r>
        <w:rPr>
          <w:rFonts w:hint="eastAsia"/>
          <w:lang w:eastAsia="zh-CN"/>
        </w:rPr>
        <w:t>B</w:t>
      </w:r>
      <w:r w:rsidRPr="008C3F37">
        <w:t>C Bearer Context To Modify Required</w:t>
      </w:r>
      <w:bookmarkEnd w:id="5240"/>
      <w:bookmarkEnd w:id="5241"/>
      <w:bookmarkEnd w:id="5242"/>
      <w:bookmarkEnd w:id="5243"/>
    </w:p>
    <w:bookmarkEnd w:id="5244"/>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45" w:name="_Toc105657460"/>
      <w:bookmarkStart w:id="5246" w:name="_Toc106108841"/>
      <w:bookmarkStart w:id="5247" w:name="_Toc112687944"/>
      <w:bookmarkStart w:id="5248" w:name="_Toc162517877"/>
      <w:r>
        <w:t>9.3.3.31</w:t>
      </w:r>
      <w:r w:rsidRPr="008C3F37">
        <w:tab/>
      </w:r>
      <w:r>
        <w:rPr>
          <w:rFonts w:hint="eastAsia"/>
          <w:lang w:eastAsia="zh-CN"/>
        </w:rPr>
        <w:t>B</w:t>
      </w:r>
      <w:r w:rsidRPr="008C3F37">
        <w:t>C Bearer Context To Modify Confirm</w:t>
      </w:r>
      <w:bookmarkEnd w:id="5245"/>
      <w:bookmarkEnd w:id="5246"/>
      <w:bookmarkEnd w:id="5247"/>
      <w:bookmarkEnd w:id="5248"/>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49" w:name="_Toc105657461"/>
      <w:bookmarkStart w:id="5250" w:name="_Toc106108842"/>
      <w:bookmarkStart w:id="5251" w:name="_Toc112687945"/>
      <w:bookmarkStart w:id="5252" w:name="_Toc162517878"/>
      <w:r w:rsidRPr="008C3F37">
        <w:t>9.3.3.</w:t>
      </w:r>
      <w:r>
        <w:t>32</w:t>
      </w:r>
      <w:r w:rsidRPr="008C3F37">
        <w:tab/>
        <w:t>MC Bearer Context To Setup</w:t>
      </w:r>
      <w:bookmarkEnd w:id="5249"/>
      <w:bookmarkEnd w:id="5250"/>
      <w:bookmarkEnd w:id="5251"/>
      <w:bookmarkEnd w:id="5252"/>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253"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254" w:name="_Hlk144733522"/>
            <w:r w:rsidRPr="00D629EF">
              <w:rPr>
                <w:noProof/>
                <w:lang w:eastAsia="ja-JP"/>
              </w:rPr>
              <w:t>9.3.1.54</w:t>
            </w:r>
            <w:bookmarkEnd w:id="5253"/>
            <w:bookmarkEnd w:id="5254"/>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55" w:name="_Toc105657462"/>
      <w:bookmarkStart w:id="5256" w:name="_Toc106108843"/>
      <w:bookmarkStart w:id="5257" w:name="_Toc112687946"/>
      <w:bookmarkStart w:id="5258" w:name="_Toc162517879"/>
      <w:r w:rsidRPr="008C3F37">
        <w:t>9.3.3.</w:t>
      </w:r>
      <w:r>
        <w:t>33</w:t>
      </w:r>
      <w:r w:rsidRPr="008C3F37">
        <w:tab/>
        <w:t>MC Bearer Context To Setup Response</w:t>
      </w:r>
      <w:bookmarkEnd w:id="5255"/>
      <w:bookmarkEnd w:id="5256"/>
      <w:bookmarkEnd w:id="5257"/>
      <w:bookmarkEnd w:id="5258"/>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59" w:name="_Toc105657463"/>
      <w:bookmarkStart w:id="5260" w:name="_Toc106108844"/>
      <w:bookmarkStart w:id="5261" w:name="_Toc112687947"/>
      <w:bookmarkStart w:id="5262" w:name="_Toc162517880"/>
      <w:r w:rsidRPr="008C3F37">
        <w:t>9.3.3.</w:t>
      </w:r>
      <w:r>
        <w:t>34</w:t>
      </w:r>
      <w:r w:rsidRPr="008C3F37">
        <w:tab/>
        <w:t>MC Bearer Context To Modify</w:t>
      </w:r>
      <w:bookmarkEnd w:id="5259"/>
      <w:bookmarkEnd w:id="5260"/>
      <w:bookmarkEnd w:id="5261"/>
      <w:bookmarkEnd w:id="5262"/>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63" w:name="_Toc105657464"/>
      <w:bookmarkStart w:id="5264" w:name="_Toc106108845"/>
      <w:bookmarkStart w:id="5265" w:name="_Toc112687948"/>
      <w:bookmarkStart w:id="5266" w:name="_Toc162517881"/>
      <w:r w:rsidRPr="008C3F37">
        <w:t>9.3.3.</w:t>
      </w:r>
      <w:r>
        <w:t>35</w:t>
      </w:r>
      <w:r w:rsidRPr="008C3F37">
        <w:tab/>
        <w:t>MC Bearer Context To Modify Response</w:t>
      </w:r>
      <w:bookmarkEnd w:id="5263"/>
      <w:bookmarkEnd w:id="5264"/>
      <w:bookmarkEnd w:id="5265"/>
      <w:bookmarkEnd w:id="5266"/>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67" w:name="_Toc105657465"/>
      <w:bookmarkStart w:id="5268" w:name="_Toc106108846"/>
      <w:bookmarkStart w:id="5269" w:name="_Toc112687949"/>
      <w:bookmarkStart w:id="5270" w:name="_Toc162517882"/>
      <w:r w:rsidRPr="008C3F37">
        <w:t>9.3.3.</w:t>
      </w:r>
      <w:r>
        <w:t>36</w:t>
      </w:r>
      <w:r w:rsidRPr="008C3F37">
        <w:tab/>
        <w:t>MC Bearer Context To Modify Required</w:t>
      </w:r>
      <w:bookmarkEnd w:id="5267"/>
      <w:bookmarkEnd w:id="5268"/>
      <w:bookmarkEnd w:id="5269"/>
      <w:bookmarkEnd w:id="5270"/>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71" w:name="OLE_LINK142"/>
      <w:bookmarkStart w:id="5272" w:name="_Toc105657466"/>
      <w:bookmarkStart w:id="5273" w:name="_Toc106108847"/>
      <w:bookmarkStart w:id="5274" w:name="_Toc112687950"/>
      <w:bookmarkStart w:id="5275" w:name="_Toc162517883"/>
      <w:bookmarkStart w:id="5276" w:name="OLE_LINK149"/>
      <w:r w:rsidRPr="008C3F37">
        <w:t>9.3.3.</w:t>
      </w:r>
      <w:bookmarkEnd w:id="5271"/>
      <w:r>
        <w:t>37</w:t>
      </w:r>
      <w:r w:rsidRPr="008C3F37">
        <w:tab/>
      </w:r>
      <w:bookmarkStart w:id="5277" w:name="OLE_LINK138"/>
      <w:bookmarkStart w:id="5278" w:name="OLE_LINK139"/>
      <w:r w:rsidRPr="008C3F37">
        <w:t>MC Bearer Context To Modify Confirm</w:t>
      </w:r>
      <w:bookmarkEnd w:id="5272"/>
      <w:bookmarkEnd w:id="5273"/>
      <w:bookmarkEnd w:id="5274"/>
      <w:bookmarkEnd w:id="5275"/>
      <w:bookmarkEnd w:id="5277"/>
      <w:bookmarkEnd w:id="5278"/>
    </w:p>
    <w:bookmarkEnd w:id="5276"/>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79" w:name="OLE_LINK150"/>
            <w:bookmarkStart w:id="5280" w:name="OLE_LINK151"/>
            <w:bookmarkStart w:id="5281" w:name="OLE_LINK152"/>
            <w:r w:rsidRPr="008C3F37">
              <w:t>MBS Multicast F1-U Context Descriptor</w:t>
            </w:r>
            <w:bookmarkEnd w:id="5279"/>
            <w:bookmarkEnd w:id="5280"/>
            <w:bookmarkEnd w:id="5281"/>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82" w:name="_Toc20955681"/>
      <w:bookmarkStart w:id="5283" w:name="_Toc29461124"/>
      <w:bookmarkStart w:id="5284" w:name="_Toc29505856"/>
      <w:bookmarkStart w:id="5285" w:name="_Toc36556381"/>
      <w:bookmarkStart w:id="5286" w:name="_Toc45881868"/>
      <w:bookmarkStart w:id="5287" w:name="_Toc51852509"/>
      <w:bookmarkStart w:id="5288" w:name="_Toc56620460"/>
      <w:bookmarkStart w:id="5289" w:name="_Toc64448100"/>
      <w:bookmarkStart w:id="5290" w:name="_Toc74152876"/>
      <w:bookmarkStart w:id="5291" w:name="_Toc88656302"/>
      <w:bookmarkStart w:id="5292" w:name="_Toc88657361"/>
      <w:bookmarkStart w:id="5293" w:name="_Toc105657467"/>
      <w:bookmarkStart w:id="5294" w:name="_Toc106108848"/>
      <w:bookmarkStart w:id="5295" w:name="_Toc112687951"/>
      <w:bookmarkStart w:id="5296" w:name="_Toc162517884"/>
      <w:r w:rsidRPr="00D629EF">
        <w:t>9.4</w:t>
      </w:r>
      <w:r w:rsidRPr="00D629EF">
        <w:tab/>
        <w:t>Message and Information Element Abstract Syntax (with ASN.1)</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13D2C19" w14:textId="77777777" w:rsidR="00A85C4E" w:rsidRPr="00D629EF" w:rsidRDefault="00A85C4E" w:rsidP="00423AF0">
      <w:pPr>
        <w:pStyle w:val="Heading3"/>
      </w:pPr>
      <w:bookmarkStart w:id="5297" w:name="_Toc20955682"/>
      <w:bookmarkStart w:id="5298" w:name="_Toc29461125"/>
      <w:bookmarkStart w:id="5299" w:name="_Toc29505857"/>
      <w:bookmarkStart w:id="5300" w:name="_Toc36556382"/>
      <w:bookmarkStart w:id="5301" w:name="_Toc45881869"/>
      <w:bookmarkStart w:id="5302" w:name="_Toc51852510"/>
      <w:bookmarkStart w:id="5303" w:name="_Toc56620461"/>
      <w:bookmarkStart w:id="5304" w:name="_Toc64448101"/>
      <w:bookmarkStart w:id="5305" w:name="_Toc74152877"/>
      <w:bookmarkStart w:id="5306" w:name="_Toc88656303"/>
      <w:bookmarkStart w:id="5307" w:name="_Toc88657362"/>
      <w:bookmarkStart w:id="5308" w:name="_Toc105657468"/>
      <w:bookmarkStart w:id="5309" w:name="_Toc106108849"/>
      <w:bookmarkStart w:id="5310" w:name="_Toc112687952"/>
      <w:bookmarkStart w:id="5311" w:name="_Toc162517885"/>
      <w:r w:rsidRPr="00D629EF">
        <w:t>9.4.1</w:t>
      </w:r>
      <w:r w:rsidRPr="00D629EF">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312" w:name="_Toc64448102"/>
      <w:bookmarkStart w:id="5313" w:name="_Toc74152878"/>
      <w:bookmarkStart w:id="5314" w:name="_Toc88656304"/>
      <w:bookmarkStart w:id="5315" w:name="_Toc88657363"/>
      <w:bookmarkStart w:id="5316" w:name="_Toc105657469"/>
      <w:bookmarkStart w:id="5317" w:name="_Toc106108850"/>
      <w:bookmarkStart w:id="5318" w:name="_Toc112687953"/>
      <w:bookmarkStart w:id="5319" w:name="_Toc162517886"/>
      <w:r w:rsidRPr="00D629EF">
        <w:t>9.4.2</w:t>
      </w:r>
      <w:r w:rsidRPr="00D629EF">
        <w:tab/>
        <w:t>Usage of private message mechanism for non-standard use</w:t>
      </w:r>
      <w:bookmarkEnd w:id="5312"/>
      <w:bookmarkEnd w:id="5313"/>
      <w:bookmarkEnd w:id="5314"/>
      <w:bookmarkEnd w:id="5315"/>
      <w:bookmarkEnd w:id="5316"/>
      <w:bookmarkEnd w:id="5317"/>
      <w:bookmarkEnd w:id="5318"/>
      <w:bookmarkEnd w:id="531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46158E">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320" w:name="_Toc64448103"/>
      <w:bookmarkStart w:id="5321" w:name="_Toc74152879"/>
      <w:bookmarkStart w:id="5322" w:name="_Toc88656305"/>
      <w:bookmarkStart w:id="5323" w:name="_Toc88657364"/>
      <w:bookmarkStart w:id="5324" w:name="_Toc105657470"/>
      <w:bookmarkStart w:id="5325" w:name="_Toc106108851"/>
      <w:bookmarkStart w:id="5326" w:name="_Toc112687954"/>
      <w:bookmarkStart w:id="5327" w:name="_Toc162517887"/>
      <w:r w:rsidRPr="00D629EF">
        <w:t>9.4.3</w:t>
      </w:r>
      <w:r w:rsidRPr="00D629EF">
        <w:tab/>
        <w:t>Elementary Procedure Definitions</w:t>
      </w:r>
      <w:bookmarkEnd w:id="5320"/>
      <w:bookmarkEnd w:id="5321"/>
      <w:bookmarkEnd w:id="5322"/>
      <w:bookmarkEnd w:id="5323"/>
      <w:bookmarkEnd w:id="5324"/>
      <w:bookmarkEnd w:id="5325"/>
      <w:bookmarkEnd w:id="5326"/>
      <w:bookmarkEnd w:id="5327"/>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328"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328"/>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329" w:name="_Toc20955683"/>
      <w:bookmarkStart w:id="5330" w:name="_Toc29461126"/>
      <w:bookmarkStart w:id="5331" w:name="_Toc29505858"/>
      <w:bookmarkStart w:id="5332" w:name="_Toc36556383"/>
      <w:bookmarkStart w:id="5333" w:name="_Toc45881870"/>
      <w:bookmarkStart w:id="5334" w:name="_Toc51852511"/>
      <w:bookmarkStart w:id="5335" w:name="_Toc56620462"/>
      <w:bookmarkStart w:id="5336" w:name="_Toc64448104"/>
      <w:bookmarkStart w:id="5337" w:name="_Toc74152880"/>
      <w:bookmarkStart w:id="5338" w:name="_Toc88656306"/>
      <w:bookmarkStart w:id="5339" w:name="_Toc88657365"/>
      <w:bookmarkStart w:id="5340" w:name="_Toc105657471"/>
      <w:bookmarkStart w:id="5341" w:name="_Toc106108852"/>
      <w:bookmarkStart w:id="5342" w:name="_Toc112687955"/>
      <w:bookmarkStart w:id="5343" w:name="_Toc162517888"/>
      <w:r w:rsidRPr="00D629EF">
        <w:t>9.4.4</w:t>
      </w:r>
      <w:r w:rsidRPr="00D629EF">
        <w:tab/>
        <w:t>PDU Definitions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6CF26A5" w14:textId="77777777" w:rsidR="00A85C4E" w:rsidRPr="00D629EF" w:rsidRDefault="00A85C4E" w:rsidP="008B1AD4">
      <w:pPr>
        <w:pStyle w:val="PL"/>
        <w:spacing w:line="0" w:lineRule="atLeast"/>
        <w:rPr>
          <w:noProof w:val="0"/>
          <w:snapToGrid w:val="0"/>
        </w:rPr>
      </w:pPr>
      <w:bookmarkStart w:id="534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45" w:name="OLE_LINK75"/>
      <w:bookmarkStart w:id="5346" w:name="OLE_LINK76"/>
      <w:bookmarkStart w:id="5347" w:name="OLE_LINK77"/>
      <w:bookmarkStart w:id="5348" w:name="OLE_LINK78"/>
      <w:r w:rsidRPr="008C3F37">
        <w:rPr>
          <w:snapToGrid w:val="0"/>
        </w:rPr>
        <w:t>BCBearerContextToSetup</w:t>
      </w:r>
      <w:bookmarkEnd w:id="5345"/>
      <w:bookmarkEnd w:id="5346"/>
      <w:bookmarkEnd w:id="5347"/>
      <w:bookmarkEnd w:id="534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49" w:name="OLE_LINK122"/>
      <w:bookmarkStart w:id="5350" w:name="OLE_LINK121"/>
      <w:r>
        <w:rPr>
          <w:snapToGrid w:val="0"/>
        </w:rPr>
        <w:t>id-</w:t>
      </w:r>
      <w:r>
        <w:rPr>
          <w:snapToGrid w:val="0"/>
          <w:lang w:eastAsia="zh-CN"/>
        </w:rPr>
        <w:t>UESliceMaximumBitRateList</w:t>
      </w:r>
      <w:bookmarkEnd w:id="5349"/>
      <w:bookmarkEnd w:id="535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4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51" w:name="OLE_LINK64"/>
      <w:bookmarkStart w:id="5352" w:name="OLE_LINK63"/>
      <w:r>
        <w:rPr>
          <w:snapToGrid w:val="0"/>
        </w:rPr>
        <w:t>{ ID id-</w:t>
      </w:r>
      <w:bookmarkStart w:id="5353" w:name="OLE_LINK123"/>
      <w:r>
        <w:rPr>
          <w:snapToGrid w:val="0"/>
          <w:lang w:eastAsia="zh-CN"/>
        </w:rPr>
        <w:t>UESliceMaximumBitRateList</w:t>
      </w:r>
      <w:bookmarkEnd w:id="535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51"/>
      <w:bookmarkEnd w:id="535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54" w:name="OLE_LINK177"/>
      <w:bookmarkStart w:id="5355" w:name="OLE_LINK125"/>
      <w:r>
        <w:rPr>
          <w:snapToGrid w:val="0"/>
          <w:lang w:eastAsia="zh-CN"/>
        </w:rPr>
        <w:t>UESliceMaximumBitRate</w:t>
      </w:r>
      <w:bookmarkEnd w:id="5354"/>
      <w:r>
        <w:rPr>
          <w:snapToGrid w:val="0"/>
          <w:lang w:eastAsia="zh-CN"/>
        </w:rPr>
        <w:t>List</w:t>
      </w:r>
      <w:bookmarkEnd w:id="535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356" w:name="_Hlk522991932"/>
      <w:r w:rsidRPr="00A01DD0">
        <w:rPr>
          <w:rFonts w:eastAsia="DengXian"/>
          <w:snapToGrid w:val="0"/>
          <w:lang w:eastAsia="zh-CN"/>
        </w:rPr>
        <w:t>ProtocolIE-Container</w:t>
      </w:r>
      <w:r w:rsidRPr="00A01DD0">
        <w:rPr>
          <w:noProof w:val="0"/>
          <w:snapToGrid w:val="0"/>
        </w:rPr>
        <w:t xml:space="preserve"> {{</w:t>
      </w:r>
      <w:bookmarkEnd w:id="5356"/>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357"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357"/>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358"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5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5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5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60"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60"/>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61" w:name="_Toc20955684"/>
      <w:bookmarkStart w:id="5362" w:name="_Toc29461127"/>
      <w:bookmarkStart w:id="5363" w:name="_Toc29505859"/>
      <w:bookmarkStart w:id="5364" w:name="_Toc36556384"/>
      <w:bookmarkStart w:id="5365" w:name="_Toc45881871"/>
      <w:bookmarkStart w:id="5366" w:name="_Toc51852512"/>
      <w:bookmarkStart w:id="5367" w:name="_Toc56620463"/>
      <w:bookmarkStart w:id="5368" w:name="_Toc64448105"/>
      <w:bookmarkStart w:id="5369" w:name="_Toc74152881"/>
      <w:bookmarkStart w:id="5370" w:name="_Toc88656307"/>
      <w:bookmarkStart w:id="5371" w:name="_Toc88657366"/>
      <w:bookmarkStart w:id="5372" w:name="_Toc105657472"/>
      <w:bookmarkStart w:id="5373" w:name="_Toc106108853"/>
      <w:bookmarkStart w:id="5374" w:name="_Toc112687956"/>
      <w:bookmarkStart w:id="5375" w:name="_Toc162517889"/>
      <w:r w:rsidRPr="00D629EF">
        <w:t>9.4.5</w:t>
      </w:r>
      <w:r w:rsidRPr="00D629EF">
        <w:tab/>
        <w:t>Information Element Definitions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76" w:name="_Hlk56618322"/>
      <w:r>
        <w:rPr>
          <w:snapToGrid w:val="0"/>
        </w:rPr>
        <w:t>id-MCG-OfferedGBRQoSFlowInfo</w:t>
      </w:r>
      <w:bookmarkEnd w:id="5376"/>
      <w:r>
        <w:rPr>
          <w:snapToGrid w:val="0"/>
        </w:rPr>
        <w:t>,</w:t>
      </w:r>
    </w:p>
    <w:p w14:paraId="211E4D0A" w14:textId="77777777" w:rsidR="00213E46" w:rsidRDefault="00213E46" w:rsidP="00213E46">
      <w:pPr>
        <w:pStyle w:val="PL"/>
        <w:spacing w:line="0" w:lineRule="atLeast"/>
        <w:rPr>
          <w:snapToGrid w:val="0"/>
        </w:rPr>
      </w:pPr>
      <w:r>
        <w:rPr>
          <w:snapToGrid w:val="0"/>
        </w:rPr>
        <w:tab/>
      </w:r>
      <w:bookmarkStart w:id="5377" w:name="_Hlk56618347"/>
      <w:r>
        <w:rPr>
          <w:snapToGrid w:val="0"/>
        </w:rPr>
        <w:t>id-Number-of-tunnels</w:t>
      </w:r>
      <w:bookmarkEnd w:id="5377"/>
      <w:r>
        <w:rPr>
          <w:snapToGrid w:val="0"/>
        </w:rPr>
        <w:t>,</w:t>
      </w:r>
    </w:p>
    <w:p w14:paraId="227E3B79" w14:textId="77777777" w:rsidR="0081390E" w:rsidRDefault="0081390E" w:rsidP="0081390E">
      <w:pPr>
        <w:pStyle w:val="PL"/>
        <w:spacing w:line="0" w:lineRule="atLeast"/>
        <w:rPr>
          <w:snapToGrid w:val="0"/>
        </w:rPr>
      </w:pPr>
      <w:r>
        <w:rPr>
          <w:snapToGrid w:val="0"/>
        </w:rPr>
        <w:tab/>
      </w:r>
      <w:bookmarkStart w:id="5378" w:name="_Hlk56618382"/>
      <w:r w:rsidRPr="00EB2B46">
        <w:rPr>
          <w:snapToGrid w:val="0"/>
        </w:rPr>
        <w:t>id-DataForwardingtoE-UTRANInformationList</w:t>
      </w:r>
      <w:bookmarkEnd w:id="537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snapToGrid w:val="0"/>
        </w:rPr>
      </w:pPr>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60109C38" w14:textId="77777777" w:rsidR="003E28A6" w:rsidRPr="002934AF"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7845F45F" w14:textId="77777777" w:rsidR="003E28A6" w:rsidRPr="00D55812" w:rsidRDefault="003E28A6" w:rsidP="003E28A6">
      <w:pPr>
        <w:pStyle w:val="PL"/>
        <w:rPr>
          <w:snapToGrid w:val="0"/>
        </w:rPr>
      </w:pPr>
      <w:bookmarkStart w:id="5379" w:name="OLE_LINK60"/>
      <w:bookmarkStart w:id="5380" w:name="OLE_LINK61"/>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2EBCCD29" w14:textId="77777777" w:rsidR="003E28A6" w:rsidRPr="007A6AAE"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379"/>
    <w:bookmarkEnd w:id="5380"/>
    <w:p w14:paraId="1C17600F" w14:textId="77777777" w:rsidR="003E28A6" w:rsidRDefault="003E28A6" w:rsidP="003E28A6">
      <w:pPr>
        <w:pStyle w:val="PL"/>
        <w:rPr>
          <w:snapToGrid w:val="0"/>
        </w:rPr>
      </w:pPr>
      <w:r w:rsidRPr="00DD7BC8">
        <w:rPr>
          <w:snapToGrid w:val="0"/>
        </w:rPr>
        <w:tab/>
        <w:t>id-F1U-TNL-InfoTo</w:t>
      </w:r>
      <w:r>
        <w:rPr>
          <w:rFonts w:hint="eastAsia"/>
          <w:snapToGrid w:val="0"/>
        </w:rPr>
        <w:t>Release</w:t>
      </w:r>
      <w:r w:rsidRPr="00DD7BC8">
        <w:rPr>
          <w:snapToGrid w:val="0"/>
        </w:rPr>
        <w:t>-List,</w:t>
      </w:r>
    </w:p>
    <w:p w14:paraId="47CCE1D6" w14:textId="77777777" w:rsidR="003E28A6" w:rsidRPr="00D55812" w:rsidRDefault="003E28A6" w:rsidP="003E28A6">
      <w:pPr>
        <w:pStyle w:val="PL"/>
        <w:rPr>
          <w:snapToGrid w:val="0"/>
        </w:rPr>
      </w:pPr>
      <w:r>
        <w:rPr>
          <w:snapToGrid w:val="0"/>
        </w:rPr>
        <w:tab/>
        <w:t>id-BroadcastF1U</w:t>
      </w:r>
      <w:r>
        <w:rPr>
          <w:rFonts w:hint="eastAsia"/>
          <w:snapToGrid w:val="0"/>
        </w:rPr>
        <w:t>-</w:t>
      </w:r>
      <w:r>
        <w:rPr>
          <w:snapToGrid w:val="0"/>
        </w:rPr>
        <w:t>ContextReferenceE1,</w:t>
      </w:r>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47D2354E" w14:textId="77777777" w:rsidR="003E28A6" w:rsidRPr="00D26101" w:rsidRDefault="00907EC8" w:rsidP="003E28A6">
      <w:pPr>
        <w:pStyle w:val="PL"/>
        <w:rPr>
          <w:rFonts w:cs="Arial"/>
          <w:szCs w:val="18"/>
          <w:lang w:eastAsia="ja-JP"/>
        </w:rPr>
      </w:pPr>
      <w:r>
        <w:rPr>
          <w:snapToGrid w:val="0"/>
        </w:rPr>
        <w:tab/>
      </w:r>
      <w:r>
        <w:rPr>
          <w:rFonts w:cs="Arial"/>
          <w:szCs w:val="18"/>
          <w:lang w:eastAsia="ja-JP"/>
        </w:rPr>
        <w:t>maxnoofSMBRValues</w:t>
      </w:r>
      <w:r w:rsidR="003E28A6" w:rsidRPr="00D26101">
        <w:rPr>
          <w:rFonts w:cs="Arial"/>
          <w:szCs w:val="18"/>
          <w:lang w:eastAsia="ja-JP"/>
        </w:rPr>
        <w:t>,</w:t>
      </w:r>
    </w:p>
    <w:p w14:paraId="03A0A5FD" w14:textId="6653C301" w:rsidR="00E12DB6" w:rsidRDefault="003E28A6" w:rsidP="003E28A6">
      <w:pPr>
        <w:pStyle w:val="PL"/>
        <w:spacing w:line="0" w:lineRule="atLeast"/>
        <w:rPr>
          <w:noProof w:val="0"/>
          <w:snapToGrid w:val="0"/>
        </w:rPr>
      </w:pPr>
      <w:r w:rsidRPr="00D26101">
        <w:rPr>
          <w:rFonts w:cs="Arial"/>
          <w:szCs w:val="18"/>
          <w:lang w:eastAsia="ja-JP"/>
        </w:rPr>
        <w:tab/>
        <w:t>maxnoofDUs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snapToGrid w:val="0"/>
          <w:lang w:eastAsia="zh-CN"/>
        </w:rPr>
      </w:pPr>
      <w:bookmarkStart w:id="5381" w:name="OLE_LINK65"/>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381"/>
    <w:p w14:paraId="569D9BFE" w14:textId="77777777" w:rsidR="003E28A6" w:rsidRDefault="003E28A6" w:rsidP="003E28A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snapToGrid w:val="0"/>
          <w:lang w:eastAsia="zh-CN"/>
        </w:rPr>
      </w:pPr>
      <w:bookmarkStart w:id="5382"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382"/>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8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8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84" w:name="OLE_LINK23"/>
      <w:bookmarkStart w:id="5385" w:name="OLE_LINK24"/>
      <w:r>
        <w:rPr>
          <w:snapToGrid w:val="0"/>
        </w:rPr>
        <w:tab/>
      </w:r>
      <w:r>
        <w:rPr>
          <w:snapToGrid w:val="0"/>
        </w:rPr>
        <w:tab/>
      </w:r>
      <w:r>
        <w:rPr>
          <w:snapToGrid w:val="0"/>
        </w:rPr>
        <w:tab/>
      </w:r>
      <w:r>
        <w:rPr>
          <w:snapToGrid w:val="0"/>
        </w:rPr>
        <w:tab/>
      </w:r>
      <w:r w:rsidRPr="00D629EF">
        <w:rPr>
          <w:noProof w:val="0"/>
          <w:snapToGrid w:val="0"/>
        </w:rPr>
        <w:t>UP-TNL-Information</w:t>
      </w:r>
      <w:bookmarkEnd w:id="5384"/>
      <w:bookmarkEnd w:id="5385"/>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86"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86"/>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87"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87"/>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88"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88"/>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3D2A6EB1" w14:textId="77777777" w:rsidR="00495632" w:rsidRPr="008C3F37" w:rsidRDefault="00495632" w:rsidP="00495632">
      <w:pPr>
        <w:pStyle w:val="PL"/>
        <w:rPr>
          <w:noProof w:val="0"/>
          <w:snapToGrid w:val="0"/>
        </w:rPr>
      </w:pPr>
    </w:p>
    <w:p w14:paraId="1FE55219"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3B8B3BBC" w14:textId="77777777" w:rsidR="00495632" w:rsidRDefault="00495632" w:rsidP="00495632">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677F6D0B" w14:textId="77777777" w:rsidR="00495632" w:rsidRPr="00FD0CA7" w:rsidRDefault="00495632" w:rsidP="00495632">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1E871F5B"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40CAB02A" w14:textId="77777777" w:rsidR="00495632" w:rsidRPr="008C3F37" w:rsidRDefault="00495632" w:rsidP="00495632">
      <w:pPr>
        <w:pStyle w:val="PL"/>
        <w:rPr>
          <w:snapToGrid w:val="0"/>
        </w:rPr>
      </w:pPr>
      <w:r w:rsidRPr="008C3F37">
        <w:rPr>
          <w:snapToGrid w:val="0"/>
        </w:rPr>
        <w:tab/>
        <w:t>...</w:t>
      </w:r>
    </w:p>
    <w:p w14:paraId="3AD50763" w14:textId="77777777" w:rsidR="00495632" w:rsidRPr="008C3F37" w:rsidRDefault="00495632" w:rsidP="00495632">
      <w:pPr>
        <w:pStyle w:val="PL"/>
        <w:rPr>
          <w:snapToGrid w:val="0"/>
        </w:rPr>
      </w:pPr>
      <w:r w:rsidRPr="008C3F37">
        <w:rPr>
          <w:snapToGrid w:val="0"/>
        </w:rPr>
        <w:t>}</w:t>
      </w:r>
    </w:p>
    <w:p w14:paraId="1989296C" w14:textId="77777777" w:rsidR="00495632" w:rsidRPr="008C3F37" w:rsidRDefault="00495632" w:rsidP="00495632">
      <w:pPr>
        <w:pStyle w:val="PL"/>
        <w:rPr>
          <w:noProof w:val="0"/>
          <w:snapToGrid w:val="0"/>
        </w:rPr>
      </w:pPr>
    </w:p>
    <w:p w14:paraId="3E06E083"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28DFD7FC" w14:textId="77777777" w:rsidR="00495632" w:rsidRPr="008C3F37" w:rsidRDefault="00495632" w:rsidP="00495632">
      <w:pPr>
        <w:pStyle w:val="PL"/>
        <w:rPr>
          <w:snapToGrid w:val="0"/>
        </w:rPr>
      </w:pPr>
      <w:r w:rsidRPr="008C3F37">
        <w:rPr>
          <w:snapToGrid w:val="0"/>
        </w:rPr>
        <w:tab/>
        <w:t>...</w:t>
      </w:r>
    </w:p>
    <w:p w14:paraId="2E6DA295" w14:textId="77777777" w:rsidR="00495632" w:rsidRPr="008C3F37" w:rsidRDefault="00495632" w:rsidP="00495632">
      <w:pPr>
        <w:pStyle w:val="PL"/>
        <w:rPr>
          <w:snapToGrid w:val="0"/>
        </w:rPr>
      </w:pPr>
      <w:r w:rsidRPr="008C3F37">
        <w:rPr>
          <w:snapToGrid w:val="0"/>
        </w:rPr>
        <w:t>}</w:t>
      </w:r>
    </w:p>
    <w:p w14:paraId="3F030545" w14:textId="77777777" w:rsidR="00495632" w:rsidRPr="008C3F37" w:rsidRDefault="00495632" w:rsidP="00495632">
      <w:pPr>
        <w:pStyle w:val="PL"/>
        <w:rPr>
          <w:noProof w:val="0"/>
          <w:snapToGrid w:val="0"/>
        </w:rPr>
      </w:pPr>
    </w:p>
    <w:p w14:paraId="71EE0B6B" w14:textId="77777777" w:rsidR="00495632" w:rsidRPr="00457CC3" w:rsidRDefault="00495632" w:rsidP="00495632">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54390287" w14:textId="77777777" w:rsidR="00495632" w:rsidRPr="008C3F37" w:rsidRDefault="00495632" w:rsidP="00495632">
      <w:pPr>
        <w:pStyle w:val="PL"/>
        <w:rPr>
          <w:noProof w:val="0"/>
          <w:snapToGrid w:val="0"/>
        </w:rPr>
      </w:pPr>
    </w:p>
    <w:p w14:paraId="2A22DC39" w14:textId="77777777" w:rsidR="00495632" w:rsidRPr="008C3F37" w:rsidRDefault="00495632" w:rsidP="00495632">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16672EC2"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F7976DC"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41D19A1B" w14:textId="77777777" w:rsidR="00495632" w:rsidRPr="008C3F37" w:rsidRDefault="00495632" w:rsidP="00495632">
      <w:pPr>
        <w:pStyle w:val="PL"/>
        <w:rPr>
          <w:snapToGrid w:val="0"/>
        </w:rPr>
      </w:pPr>
      <w:r w:rsidRPr="008C3F37">
        <w:rPr>
          <w:snapToGrid w:val="0"/>
        </w:rPr>
        <w:tab/>
        <w:t>...</w:t>
      </w:r>
    </w:p>
    <w:p w14:paraId="2111E2E4" w14:textId="77777777" w:rsidR="00495632" w:rsidRPr="008C3F37" w:rsidRDefault="00495632" w:rsidP="00495632">
      <w:pPr>
        <w:pStyle w:val="PL"/>
        <w:rPr>
          <w:snapToGrid w:val="0"/>
        </w:rPr>
      </w:pPr>
      <w:r w:rsidRPr="008C3F37">
        <w:rPr>
          <w:snapToGrid w:val="0"/>
        </w:rPr>
        <w:t>}</w:t>
      </w:r>
    </w:p>
    <w:p w14:paraId="4639F994" w14:textId="77777777" w:rsidR="00495632" w:rsidRPr="008C3F37" w:rsidRDefault="00495632" w:rsidP="00495632">
      <w:pPr>
        <w:pStyle w:val="PL"/>
        <w:rPr>
          <w:noProof w:val="0"/>
          <w:snapToGrid w:val="0"/>
        </w:rPr>
      </w:pPr>
    </w:p>
    <w:p w14:paraId="392877CF" w14:textId="77777777" w:rsidR="00495632" w:rsidRPr="008C3F37" w:rsidRDefault="00495632" w:rsidP="00495632">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60892041" w14:textId="77777777" w:rsidR="00495632" w:rsidRPr="008C3F37" w:rsidRDefault="00495632" w:rsidP="00495632">
      <w:pPr>
        <w:pStyle w:val="PL"/>
        <w:rPr>
          <w:snapToGrid w:val="0"/>
        </w:rPr>
      </w:pPr>
      <w:r w:rsidRPr="008C3F37">
        <w:rPr>
          <w:snapToGrid w:val="0"/>
        </w:rPr>
        <w:tab/>
        <w:t>...</w:t>
      </w:r>
    </w:p>
    <w:p w14:paraId="07A75893" w14:textId="77777777" w:rsidR="00495632" w:rsidRPr="008C3F37" w:rsidRDefault="00495632" w:rsidP="00495632">
      <w:pPr>
        <w:pStyle w:val="PL"/>
        <w:rPr>
          <w:snapToGrid w:val="0"/>
        </w:rPr>
      </w:pPr>
      <w:r w:rsidRPr="008C3F37">
        <w:rPr>
          <w:snapToGrid w:val="0"/>
        </w:rPr>
        <w:t>}</w:t>
      </w:r>
    </w:p>
    <w:p w14:paraId="39FDB5A7" w14:textId="77777777" w:rsidR="00495632" w:rsidRDefault="00495632" w:rsidP="00495632">
      <w:pPr>
        <w:pStyle w:val="PL"/>
        <w:rPr>
          <w:snapToGrid w:val="0"/>
          <w:lang w:eastAsia="zh-CN"/>
        </w:rPr>
      </w:pPr>
    </w:p>
    <w:p w14:paraId="552E8EA0"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6226A7C" w14:textId="77777777" w:rsidR="00495632" w:rsidRPr="008C3F37" w:rsidRDefault="00495632" w:rsidP="00495632">
      <w:pPr>
        <w:pStyle w:val="PL"/>
        <w:rPr>
          <w:noProof w:val="0"/>
          <w:snapToGrid w:val="0"/>
        </w:rPr>
      </w:pPr>
    </w:p>
    <w:p w14:paraId="215C1980"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654B001D"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95056B8" w14:textId="77777777" w:rsidR="00495632" w:rsidRPr="008C3F37" w:rsidRDefault="00495632" w:rsidP="00495632">
      <w:pPr>
        <w:pStyle w:val="PL"/>
        <w:rPr>
          <w:noProof w:val="0"/>
          <w:snapToGrid w:val="0"/>
        </w:rPr>
      </w:pPr>
      <w:bookmarkStart w:id="5389"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389"/>
    <w:p w14:paraId="6A1B7FD2"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3C039739" w14:textId="77777777" w:rsidR="00495632" w:rsidRPr="008C3F37" w:rsidRDefault="00495632" w:rsidP="00495632">
      <w:pPr>
        <w:pStyle w:val="PL"/>
        <w:rPr>
          <w:snapToGrid w:val="0"/>
        </w:rPr>
      </w:pPr>
      <w:r w:rsidRPr="008C3F37">
        <w:rPr>
          <w:snapToGrid w:val="0"/>
        </w:rPr>
        <w:tab/>
        <w:t>...</w:t>
      </w:r>
    </w:p>
    <w:p w14:paraId="70CD29D0" w14:textId="77777777" w:rsidR="00495632" w:rsidRPr="008C3F37" w:rsidRDefault="00495632" w:rsidP="00495632">
      <w:pPr>
        <w:pStyle w:val="PL"/>
        <w:rPr>
          <w:snapToGrid w:val="0"/>
        </w:rPr>
      </w:pPr>
      <w:r w:rsidRPr="008C3F37">
        <w:rPr>
          <w:snapToGrid w:val="0"/>
        </w:rPr>
        <w:t>}</w:t>
      </w:r>
    </w:p>
    <w:p w14:paraId="09CA150A" w14:textId="77777777" w:rsidR="00495632" w:rsidRPr="008C3F37" w:rsidRDefault="00495632" w:rsidP="00495632">
      <w:pPr>
        <w:pStyle w:val="PL"/>
        <w:rPr>
          <w:noProof w:val="0"/>
          <w:snapToGrid w:val="0"/>
        </w:rPr>
      </w:pPr>
    </w:p>
    <w:p w14:paraId="2895D981"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17C5FE89" w14:textId="77777777" w:rsidR="00495632" w:rsidRPr="008C3F37" w:rsidRDefault="00495632" w:rsidP="00495632">
      <w:pPr>
        <w:pStyle w:val="PL"/>
        <w:rPr>
          <w:snapToGrid w:val="0"/>
        </w:rPr>
      </w:pPr>
      <w:r w:rsidRPr="008C3F37">
        <w:rPr>
          <w:snapToGrid w:val="0"/>
        </w:rPr>
        <w:tab/>
        <w:t>...</w:t>
      </w:r>
    </w:p>
    <w:p w14:paraId="21C28AFD" w14:textId="77777777" w:rsidR="00495632" w:rsidRPr="008C3F37" w:rsidRDefault="00495632" w:rsidP="00495632">
      <w:pPr>
        <w:pStyle w:val="PL"/>
        <w:rPr>
          <w:snapToGrid w:val="0"/>
        </w:rPr>
      </w:pPr>
      <w:r w:rsidRPr="008C3F37">
        <w:rPr>
          <w:snapToGrid w:val="0"/>
        </w:rPr>
        <w:t>}</w:t>
      </w:r>
    </w:p>
    <w:p w14:paraId="3F5ACEBF" w14:textId="77777777" w:rsidR="00495632" w:rsidRPr="008C3F37" w:rsidRDefault="00495632" w:rsidP="00495632">
      <w:pPr>
        <w:pStyle w:val="PL"/>
        <w:rPr>
          <w:noProof w:val="0"/>
          <w:snapToGrid w:val="0"/>
        </w:rPr>
      </w:pPr>
    </w:p>
    <w:p w14:paraId="19BA5021" w14:textId="77777777" w:rsidR="00495632" w:rsidRPr="00457CC3" w:rsidRDefault="00495632" w:rsidP="00495632">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BA0B431" w14:textId="77777777" w:rsidR="00495632" w:rsidRPr="008C3F37" w:rsidRDefault="00495632" w:rsidP="00495632">
      <w:pPr>
        <w:pStyle w:val="PL"/>
        <w:rPr>
          <w:noProof w:val="0"/>
          <w:snapToGrid w:val="0"/>
        </w:rPr>
      </w:pPr>
    </w:p>
    <w:p w14:paraId="7F2D8A19" w14:textId="77777777" w:rsidR="00495632" w:rsidRPr="008C3F37" w:rsidRDefault="00495632" w:rsidP="00495632">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1117DA2B"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B196B7A" w14:textId="77777777" w:rsidR="00495632" w:rsidRPr="00495632" w:rsidRDefault="00495632" w:rsidP="00495632">
      <w:pPr>
        <w:pStyle w:val="PL"/>
        <w:rPr>
          <w:snapToGrid w:val="0"/>
        </w:rPr>
      </w:pPr>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p>
    <w:p w14:paraId="793D0893"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357EE6C4" w14:textId="77777777" w:rsidR="00495632" w:rsidRPr="008C3F37" w:rsidRDefault="00495632" w:rsidP="00495632">
      <w:pPr>
        <w:pStyle w:val="PL"/>
        <w:rPr>
          <w:snapToGrid w:val="0"/>
        </w:rPr>
      </w:pPr>
      <w:r w:rsidRPr="008C3F37">
        <w:rPr>
          <w:snapToGrid w:val="0"/>
        </w:rPr>
        <w:tab/>
        <w:t>...</w:t>
      </w:r>
    </w:p>
    <w:p w14:paraId="6067AE50" w14:textId="77777777" w:rsidR="00495632" w:rsidRPr="008C3F37" w:rsidRDefault="00495632" w:rsidP="00495632">
      <w:pPr>
        <w:pStyle w:val="PL"/>
        <w:rPr>
          <w:snapToGrid w:val="0"/>
        </w:rPr>
      </w:pPr>
      <w:r w:rsidRPr="008C3F37">
        <w:rPr>
          <w:snapToGrid w:val="0"/>
        </w:rPr>
        <w:t>}</w:t>
      </w:r>
    </w:p>
    <w:p w14:paraId="04972D59" w14:textId="77777777" w:rsidR="00495632" w:rsidRPr="008C3F37" w:rsidRDefault="00495632" w:rsidP="00495632">
      <w:pPr>
        <w:pStyle w:val="PL"/>
        <w:rPr>
          <w:noProof w:val="0"/>
          <w:snapToGrid w:val="0"/>
        </w:rPr>
      </w:pPr>
    </w:p>
    <w:p w14:paraId="36B37398" w14:textId="77777777" w:rsidR="00495632" w:rsidRPr="008C3F37" w:rsidRDefault="00495632" w:rsidP="00495632">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1D6653E8" w14:textId="77777777" w:rsidR="00495632" w:rsidRPr="008C3F37" w:rsidRDefault="00495632" w:rsidP="00495632">
      <w:pPr>
        <w:pStyle w:val="PL"/>
        <w:rPr>
          <w:snapToGrid w:val="0"/>
        </w:rPr>
      </w:pPr>
      <w:r w:rsidRPr="008C3F37">
        <w:rPr>
          <w:snapToGrid w:val="0"/>
        </w:rPr>
        <w:tab/>
        <w:t>...</w:t>
      </w:r>
    </w:p>
    <w:p w14:paraId="79AD9BE8" w14:textId="77777777" w:rsidR="00495632" w:rsidRPr="008C3F37" w:rsidRDefault="00495632" w:rsidP="00495632">
      <w:pPr>
        <w:pStyle w:val="PL"/>
        <w:rPr>
          <w:snapToGrid w:val="0"/>
        </w:rPr>
      </w:pPr>
      <w:r w:rsidRPr="008C3F37">
        <w:rPr>
          <w:snapToGrid w:val="0"/>
        </w:rPr>
        <w:t>}</w:t>
      </w:r>
    </w:p>
    <w:p w14:paraId="14430F11" w14:textId="77777777" w:rsidR="00495632" w:rsidRPr="008C3F37" w:rsidRDefault="00495632" w:rsidP="00495632">
      <w:pPr>
        <w:pStyle w:val="PL"/>
        <w:rPr>
          <w:noProof w:val="0"/>
          <w:snapToGrid w:val="0"/>
        </w:rPr>
      </w:pPr>
    </w:p>
    <w:p w14:paraId="6BA5B559" w14:textId="77777777" w:rsidR="00495632" w:rsidRPr="009D3959"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4F2AFDAF" w14:textId="77777777" w:rsidR="00495632" w:rsidRPr="008C3F37" w:rsidRDefault="00495632" w:rsidP="00495632">
      <w:pPr>
        <w:pStyle w:val="PL"/>
        <w:rPr>
          <w:noProof w:val="0"/>
          <w:snapToGrid w:val="0"/>
        </w:rPr>
      </w:pPr>
    </w:p>
    <w:p w14:paraId="3F530136" w14:textId="77777777" w:rsidR="00495632" w:rsidRPr="008C3F37"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6E6237E6"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907771A"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3E7106B9" w14:textId="77777777" w:rsidR="00495632" w:rsidRPr="008C3F37" w:rsidRDefault="00495632" w:rsidP="00495632">
      <w:pPr>
        <w:pStyle w:val="PL"/>
        <w:rPr>
          <w:snapToGrid w:val="0"/>
        </w:rPr>
      </w:pPr>
      <w:r w:rsidRPr="008C3F37">
        <w:rPr>
          <w:snapToGrid w:val="0"/>
        </w:rPr>
        <w:tab/>
        <w:t>...</w:t>
      </w:r>
    </w:p>
    <w:p w14:paraId="111BBEBA" w14:textId="77777777" w:rsidR="00495632" w:rsidRPr="008C3F37" w:rsidRDefault="00495632" w:rsidP="00495632">
      <w:pPr>
        <w:pStyle w:val="PL"/>
        <w:rPr>
          <w:snapToGrid w:val="0"/>
        </w:rPr>
      </w:pPr>
      <w:r w:rsidRPr="008C3F37">
        <w:rPr>
          <w:snapToGrid w:val="0"/>
        </w:rPr>
        <w:t>}</w:t>
      </w:r>
    </w:p>
    <w:p w14:paraId="70709F0A" w14:textId="77777777" w:rsidR="00495632" w:rsidRPr="008C3F37" w:rsidRDefault="00495632" w:rsidP="00495632">
      <w:pPr>
        <w:pStyle w:val="PL"/>
        <w:rPr>
          <w:noProof w:val="0"/>
          <w:snapToGrid w:val="0"/>
        </w:rPr>
      </w:pPr>
    </w:p>
    <w:p w14:paraId="2B9228B0" w14:textId="77777777" w:rsidR="00495632" w:rsidRPr="008C3F37" w:rsidRDefault="00495632" w:rsidP="00495632">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212FAAB3" w14:textId="77777777" w:rsidR="00495632" w:rsidRPr="008C3F37" w:rsidRDefault="00495632" w:rsidP="00495632">
      <w:pPr>
        <w:pStyle w:val="PL"/>
        <w:rPr>
          <w:snapToGrid w:val="0"/>
        </w:rPr>
      </w:pPr>
      <w:r w:rsidRPr="008C3F37">
        <w:rPr>
          <w:snapToGrid w:val="0"/>
        </w:rPr>
        <w:tab/>
        <w:t>...</w:t>
      </w:r>
    </w:p>
    <w:p w14:paraId="3CB468CC" w14:textId="77777777" w:rsidR="00495632" w:rsidRPr="008C3F37" w:rsidRDefault="00495632" w:rsidP="00495632">
      <w:pPr>
        <w:pStyle w:val="PL"/>
        <w:rPr>
          <w:snapToGrid w:val="0"/>
        </w:rPr>
      </w:pPr>
      <w:r w:rsidRPr="008C3F37">
        <w:rPr>
          <w:snapToGrid w:val="0"/>
        </w:rPr>
        <w:t>}</w:t>
      </w:r>
    </w:p>
    <w:p w14:paraId="702536CB" w14:textId="77777777" w:rsidR="00495632" w:rsidRPr="008C3F37" w:rsidRDefault="00495632" w:rsidP="00495632">
      <w:pPr>
        <w:pStyle w:val="PL"/>
        <w:rPr>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390"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390"/>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9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9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92" w:name="OLE_LINK126"/>
      <w:bookmarkStart w:id="5393" w:name="OLE_LINK127"/>
      <w:bookmarkStart w:id="5394" w:name="OLE_LINK68"/>
      <w:bookmarkStart w:id="5395" w:name="OLE_LINK67"/>
      <w:r>
        <w:rPr>
          <w:snapToGrid w:val="0"/>
          <w:lang w:eastAsia="zh-CN"/>
        </w:rPr>
        <w:t>UESliceMaximumBitRate</w:t>
      </w:r>
      <w:bookmarkEnd w:id="5392"/>
      <w:r>
        <w:rPr>
          <w:snapToGrid w:val="0"/>
          <w:lang w:eastAsia="zh-CN"/>
        </w:rPr>
        <w:t>List</w:t>
      </w:r>
      <w:bookmarkEnd w:id="5393"/>
      <w:r>
        <w:rPr>
          <w:snapToGrid w:val="0"/>
        </w:rPr>
        <w:t xml:space="preserve"> ::= SEQUENCE (SIZE(1.. </w:t>
      </w:r>
      <w:r>
        <w:rPr>
          <w:rFonts w:cs="Arial"/>
          <w:szCs w:val="18"/>
          <w:lang w:eastAsia="ja-JP"/>
        </w:rPr>
        <w:t>maxnoofSMBRValues</w:t>
      </w:r>
      <w:r>
        <w:rPr>
          <w:snapToGrid w:val="0"/>
        </w:rPr>
        <w:t xml:space="preserve">)) OF </w:t>
      </w:r>
      <w:bookmarkStart w:id="5396" w:name="OLE_LINK131"/>
      <w:bookmarkStart w:id="5397" w:name="OLE_LINK130"/>
      <w:r>
        <w:rPr>
          <w:snapToGrid w:val="0"/>
          <w:lang w:eastAsia="zh-CN"/>
        </w:rPr>
        <w:t>UESliceMaximumBitRate</w:t>
      </w:r>
      <w:r>
        <w:rPr>
          <w:snapToGrid w:val="0"/>
        </w:rPr>
        <w:t>Item</w:t>
      </w:r>
      <w:bookmarkEnd w:id="5396"/>
      <w:bookmarkEnd w:id="5397"/>
    </w:p>
    <w:p w14:paraId="00BCAFEB" w14:textId="77777777" w:rsidR="00907EC8" w:rsidRDefault="00907EC8" w:rsidP="00907EC8">
      <w:pPr>
        <w:pStyle w:val="PL"/>
        <w:rPr>
          <w:snapToGrid w:val="0"/>
        </w:rPr>
      </w:pPr>
      <w:bookmarkStart w:id="5398" w:name="OLE_LINK134"/>
      <w:r>
        <w:rPr>
          <w:snapToGrid w:val="0"/>
          <w:lang w:eastAsia="zh-CN"/>
        </w:rPr>
        <w:t>UESliceMaximumBitRate</w:t>
      </w:r>
      <w:r>
        <w:rPr>
          <w:snapToGrid w:val="0"/>
        </w:rPr>
        <w:t>Item</w:t>
      </w:r>
      <w:bookmarkEnd w:id="5398"/>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99" w:name="OLE_LINK135"/>
      <w:r w:rsidRPr="004F4B56">
        <w:rPr>
          <w:snapToGrid w:val="0"/>
          <w:lang w:val="fr-FR" w:eastAsia="zh-CN"/>
        </w:rPr>
        <w:t>UESliceMaximumBitRate</w:t>
      </w:r>
      <w:r w:rsidRPr="004F4B56">
        <w:rPr>
          <w:snapToGrid w:val="0"/>
          <w:lang w:val="fr-FR"/>
        </w:rPr>
        <w:t>Item</w:t>
      </w:r>
      <w:bookmarkEnd w:id="5399"/>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94"/>
      <w:bookmarkEnd w:id="5395"/>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400" w:name="_Toc20955685"/>
      <w:bookmarkStart w:id="5401" w:name="_Toc29461128"/>
      <w:bookmarkStart w:id="5402" w:name="_Toc29505860"/>
      <w:bookmarkStart w:id="5403" w:name="_Toc36556385"/>
      <w:bookmarkStart w:id="5404" w:name="_Toc45881872"/>
      <w:bookmarkStart w:id="5405" w:name="_Toc51852513"/>
      <w:bookmarkStart w:id="5406" w:name="_Toc56620464"/>
      <w:bookmarkStart w:id="5407" w:name="_Toc64448106"/>
      <w:bookmarkStart w:id="5408" w:name="_Toc74152882"/>
      <w:bookmarkStart w:id="5409" w:name="_Toc88656308"/>
      <w:bookmarkStart w:id="5410" w:name="_Toc88657367"/>
      <w:bookmarkStart w:id="5411" w:name="_Toc105657473"/>
      <w:bookmarkStart w:id="5412" w:name="_Toc106108854"/>
      <w:bookmarkStart w:id="5413" w:name="_Toc112687957"/>
      <w:bookmarkStart w:id="5414" w:name="_Toc162517890"/>
      <w:r w:rsidRPr="00D629EF">
        <w:t>9.4.6</w:t>
      </w:r>
      <w:r w:rsidRPr="00D629EF">
        <w:tab/>
        <w:t>Common Definitions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415" w:name="_Toc20955686"/>
      <w:bookmarkStart w:id="5416" w:name="_Toc29461129"/>
      <w:bookmarkStart w:id="5417" w:name="_Toc29505861"/>
      <w:bookmarkStart w:id="5418" w:name="_Toc36556386"/>
      <w:bookmarkStart w:id="5419" w:name="_Toc45881873"/>
      <w:bookmarkStart w:id="5420" w:name="_Toc51852514"/>
      <w:bookmarkStart w:id="5421" w:name="_Toc56620465"/>
      <w:bookmarkStart w:id="5422" w:name="_Toc64448107"/>
      <w:bookmarkStart w:id="5423" w:name="_Toc74152883"/>
      <w:bookmarkStart w:id="5424" w:name="_Toc88656309"/>
      <w:bookmarkStart w:id="5425" w:name="_Toc88657368"/>
      <w:bookmarkStart w:id="5426" w:name="_Toc105657474"/>
      <w:bookmarkStart w:id="5427" w:name="_Toc106108855"/>
      <w:bookmarkStart w:id="5428" w:name="_Toc112687958"/>
      <w:bookmarkStart w:id="5429" w:name="_Toc162517891"/>
      <w:r w:rsidRPr="00D629EF">
        <w:t>9.4.7</w:t>
      </w:r>
      <w:r w:rsidRPr="00D629EF">
        <w:tab/>
        <w:t>Constant Definitions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43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430"/>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43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31"/>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8020F6C" w:rsidR="00495632" w:rsidRDefault="00495632" w:rsidP="00495632">
      <w:pPr>
        <w:pStyle w:val="PL"/>
        <w:rPr>
          <w:snapToGrid w:val="0"/>
          <w:lang w:eastAsia="zh-CN"/>
        </w:rPr>
      </w:pPr>
      <w:bookmarkStart w:id="5432" w:name="OLE_LINK70"/>
      <w:bookmarkStart w:id="543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7FC3A56A" w14:textId="60AEB896" w:rsidR="00495632" w:rsidRDefault="00495632" w:rsidP="00495632">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w:t>
      </w:r>
      <w:r w:rsidR="008B032E">
        <w:rPr>
          <w:snapToGrid w:val="0"/>
          <w:lang w:eastAsia="zh-CN"/>
        </w:rPr>
        <w:t>r</w:t>
      </w:r>
      <w:r>
        <w:rPr>
          <w:rFonts w:hint="eastAsia"/>
          <w:snapToGrid w:val="0"/>
          <w:lang w:eastAsia="zh-CN"/>
        </w:rPr>
        <w:t>otocolIE-ID ::=</w:t>
      </w:r>
      <w:r>
        <w:rPr>
          <w:snapToGrid w:val="0"/>
          <w:lang w:eastAsia="zh-CN"/>
        </w:rPr>
        <w:t xml:space="preserve"> 209</w:t>
      </w:r>
    </w:p>
    <w:p w14:paraId="0FADCD92" w14:textId="7C14F8FE" w:rsidR="00495632" w:rsidRPr="00A17D31" w:rsidRDefault="00495632" w:rsidP="00495632">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19B40979" w14:textId="581839AB" w:rsidR="00495632" w:rsidRPr="00A17D31" w:rsidRDefault="00495632" w:rsidP="00495632">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432"/>
    <w:bookmarkEnd w:id="5433"/>
    <w:p w14:paraId="2ADC199C" w14:textId="17198CB2" w:rsidR="00495632" w:rsidRPr="00A17D31" w:rsidRDefault="00495632" w:rsidP="00495632">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16EFE140" w14:textId="487E645B" w:rsidR="00ED065C" w:rsidRPr="00D13E9A" w:rsidRDefault="00495632" w:rsidP="00495632">
      <w:pPr>
        <w:pStyle w:val="PL"/>
        <w:spacing w:line="0" w:lineRule="atLeast"/>
        <w:rPr>
          <w:noProof w:val="0"/>
          <w:snapToGrid w:val="0"/>
          <w:lang w:val="it-IT" w:eastAsia="zh-CN"/>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434" w:name="_Toc20955687"/>
      <w:bookmarkStart w:id="5435" w:name="_Toc29461130"/>
      <w:bookmarkStart w:id="5436" w:name="_Toc29505862"/>
      <w:bookmarkStart w:id="5437" w:name="_Toc36556387"/>
      <w:bookmarkStart w:id="5438" w:name="_Toc45881874"/>
      <w:bookmarkStart w:id="5439" w:name="_Toc51852515"/>
      <w:bookmarkStart w:id="5440" w:name="_Toc56620466"/>
      <w:bookmarkStart w:id="5441" w:name="_Toc64448108"/>
      <w:bookmarkStart w:id="5442" w:name="_Toc74152884"/>
      <w:bookmarkStart w:id="5443" w:name="_Toc88656310"/>
      <w:bookmarkStart w:id="5444" w:name="_Toc88657369"/>
      <w:bookmarkStart w:id="5445" w:name="_Toc105657475"/>
      <w:bookmarkStart w:id="5446" w:name="_Toc106108856"/>
      <w:bookmarkStart w:id="5447" w:name="_Toc112687959"/>
      <w:bookmarkStart w:id="5448" w:name="_Toc162517892"/>
      <w:r w:rsidRPr="00D629EF">
        <w:t>9.4.8</w:t>
      </w:r>
      <w:r w:rsidRPr="00D629EF">
        <w:tab/>
        <w:t>Container Definitions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46158E">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49" w:name="_Toc20955688"/>
      <w:bookmarkStart w:id="5450" w:name="_Toc29461131"/>
      <w:bookmarkStart w:id="5451" w:name="_Toc29505863"/>
      <w:bookmarkStart w:id="5452" w:name="_Toc36556388"/>
      <w:bookmarkStart w:id="5453" w:name="_Toc45881875"/>
      <w:bookmarkStart w:id="5454" w:name="_Toc51852516"/>
      <w:bookmarkStart w:id="5455" w:name="_Toc56620467"/>
      <w:bookmarkStart w:id="5456" w:name="_Toc64448109"/>
      <w:bookmarkStart w:id="5457" w:name="_Toc74152885"/>
      <w:bookmarkStart w:id="5458" w:name="_Toc88656311"/>
      <w:bookmarkStart w:id="5459" w:name="_Toc88657370"/>
      <w:bookmarkStart w:id="5460" w:name="_Toc105657476"/>
      <w:bookmarkStart w:id="5461" w:name="_Toc106108857"/>
      <w:bookmarkStart w:id="5462" w:name="_Toc112687960"/>
      <w:bookmarkStart w:id="5463" w:name="_Toc162517893"/>
      <w:r w:rsidRPr="00D629EF">
        <w:t>10</w:t>
      </w:r>
      <w:r w:rsidRPr="00D629EF">
        <w:tab/>
        <w:t>Handling of unknown, unforeseen and erroneous protocol data</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6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6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65" w:name="historyclause"/>
      <w:r w:rsidRPr="00D629EF">
        <w:br w:type="page"/>
      </w:r>
      <w:bookmarkStart w:id="5466" w:name="_Toc20955689"/>
      <w:bookmarkStart w:id="5467" w:name="_Toc29461132"/>
      <w:bookmarkStart w:id="5468" w:name="_Toc29505864"/>
      <w:bookmarkStart w:id="5469" w:name="_Toc36556389"/>
      <w:bookmarkStart w:id="5470" w:name="_Toc45881876"/>
      <w:bookmarkStart w:id="5471" w:name="_Toc51852517"/>
      <w:bookmarkStart w:id="5472" w:name="_Toc56620468"/>
      <w:bookmarkStart w:id="5473" w:name="_Toc64448110"/>
      <w:bookmarkStart w:id="5474" w:name="_Toc74152886"/>
      <w:bookmarkStart w:id="5475" w:name="_Toc88656312"/>
      <w:bookmarkStart w:id="5476" w:name="_Toc88657371"/>
      <w:bookmarkStart w:id="5477" w:name="_Toc105657477"/>
      <w:bookmarkStart w:id="5478" w:name="_Toc106108858"/>
      <w:bookmarkStart w:id="5479" w:name="_Toc112687961"/>
      <w:bookmarkStart w:id="5480" w:name="_Toc162517894"/>
      <w:r w:rsidRPr="00D629EF">
        <w:t>Annex A (informative):</w:t>
      </w:r>
      <w:r w:rsidRPr="00D629EF">
        <w:br/>
        <w:t>Change History</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465"/>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AE6B7B">
        <w:tc>
          <w:tcPr>
            <w:tcW w:w="418" w:type="pct"/>
            <w:shd w:val="solid" w:color="FFFFFF" w:fill="auto"/>
            <w:vAlign w:val="center"/>
          </w:tcPr>
          <w:p w14:paraId="3172F6EE" w14:textId="479BCC4F"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277D0FE" w14:textId="0DFDD4C5"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9997384" w14:textId="4A0F9329" w:rsidR="00237AEA" w:rsidRPr="00B22759" w:rsidRDefault="00237AEA" w:rsidP="00237AEA">
            <w:pPr>
              <w:pStyle w:val="TAC"/>
              <w:keepNext w:val="0"/>
              <w:keepLines w:val="0"/>
              <w:widowControl w:val="0"/>
              <w:rPr>
                <w:rFonts w:cs="Arial"/>
                <w:sz w:val="16"/>
                <w:szCs w:val="16"/>
              </w:rPr>
            </w:pPr>
            <w:r w:rsidRPr="00EF319B">
              <w:rPr>
                <w:rFonts w:cs="Arial"/>
                <w:color w:val="000000"/>
                <w:sz w:val="16"/>
                <w:szCs w:val="16"/>
              </w:rPr>
              <w:t>RP-240644</w:t>
            </w:r>
          </w:p>
        </w:tc>
        <w:tc>
          <w:tcPr>
            <w:tcW w:w="292" w:type="pct"/>
            <w:shd w:val="solid" w:color="FFFFFF" w:fill="auto"/>
            <w:vAlign w:val="center"/>
          </w:tcPr>
          <w:p w14:paraId="3EF18797" w14:textId="178737D2" w:rsidR="00237AEA" w:rsidRDefault="00237AEA" w:rsidP="00237AEA">
            <w:pPr>
              <w:pStyle w:val="TAL"/>
              <w:keepNext w:val="0"/>
              <w:keepLines w:val="0"/>
              <w:widowControl w:val="0"/>
              <w:jc w:val="center"/>
              <w:rPr>
                <w:rFonts w:cs="Arial"/>
                <w:color w:val="000000"/>
                <w:sz w:val="16"/>
              </w:rPr>
            </w:pPr>
            <w:r w:rsidRPr="00EF319B">
              <w:rPr>
                <w:rFonts w:cs="Arial"/>
                <w:color w:val="000000"/>
                <w:sz w:val="16"/>
                <w:szCs w:val="16"/>
              </w:rPr>
              <w:t>0093</w:t>
            </w:r>
          </w:p>
        </w:tc>
        <w:tc>
          <w:tcPr>
            <w:tcW w:w="219" w:type="pct"/>
            <w:shd w:val="solid" w:color="FFFFFF" w:fill="auto"/>
            <w:vAlign w:val="center"/>
          </w:tcPr>
          <w:p w14:paraId="52EB7044" w14:textId="62BB2C91" w:rsidR="00237AEA" w:rsidRDefault="00237AEA" w:rsidP="00237AEA">
            <w:pPr>
              <w:pStyle w:val="TAR"/>
              <w:keepNext w:val="0"/>
              <w:keepLines w:val="0"/>
              <w:widowControl w:val="0"/>
              <w:jc w:val="center"/>
              <w:rPr>
                <w:rFonts w:cs="Arial"/>
                <w:color w:val="000000"/>
                <w:sz w:val="16"/>
              </w:rPr>
            </w:pPr>
            <w:r w:rsidRPr="00EF319B">
              <w:rPr>
                <w:rFonts w:cs="Arial"/>
                <w:color w:val="000000"/>
                <w:sz w:val="16"/>
                <w:szCs w:val="16"/>
              </w:rPr>
              <w:t>2</w:t>
            </w:r>
          </w:p>
        </w:tc>
        <w:tc>
          <w:tcPr>
            <w:tcW w:w="219" w:type="pct"/>
            <w:shd w:val="solid" w:color="FFFFFF" w:fill="auto"/>
            <w:vAlign w:val="center"/>
          </w:tcPr>
          <w:p w14:paraId="2D3EB453" w14:textId="2241FC4E" w:rsidR="00237AEA" w:rsidRDefault="00237AEA" w:rsidP="00237AEA">
            <w:pPr>
              <w:pStyle w:val="TAC"/>
              <w:keepNext w:val="0"/>
              <w:keepLines w:val="0"/>
              <w:widowControl w:val="0"/>
              <w:rPr>
                <w:rFonts w:cs="Arial"/>
                <w:color w:val="000000"/>
                <w:sz w:val="16"/>
              </w:rPr>
            </w:pPr>
            <w:r w:rsidRPr="00EF319B">
              <w:rPr>
                <w:rFonts w:cs="Arial"/>
                <w:color w:val="000000"/>
                <w:sz w:val="16"/>
                <w:szCs w:val="16"/>
              </w:rPr>
              <w:t>F</w:t>
            </w:r>
          </w:p>
        </w:tc>
        <w:tc>
          <w:tcPr>
            <w:tcW w:w="2471" w:type="pct"/>
            <w:shd w:val="solid" w:color="FFFFFF" w:fill="auto"/>
            <w:vAlign w:val="center"/>
          </w:tcPr>
          <w:p w14:paraId="5998A2E7" w14:textId="29C05751" w:rsidR="00237AEA" w:rsidRPr="00FE35A6" w:rsidRDefault="00237AEA" w:rsidP="00237AEA">
            <w:pPr>
              <w:pStyle w:val="TAL"/>
              <w:keepNext w:val="0"/>
              <w:keepLines w:val="0"/>
              <w:widowControl w:val="0"/>
              <w:rPr>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4FAE4E16" w14:textId="70B147C8" w:rsidR="00237AEA" w:rsidRDefault="00237AEA" w:rsidP="00237AEA">
            <w:pPr>
              <w:pStyle w:val="TAC"/>
              <w:keepNext w:val="0"/>
              <w:keepLines w:val="0"/>
              <w:widowControl w:val="0"/>
              <w:rPr>
                <w:rFonts w:cs="Arial"/>
                <w:color w:val="000000"/>
                <w:sz w:val="16"/>
                <w:szCs w:val="16"/>
              </w:rPr>
            </w:pPr>
            <w:r>
              <w:rPr>
                <w:rFonts w:cs="Arial"/>
                <w:color w:val="000000"/>
                <w:sz w:val="16"/>
                <w:szCs w:val="16"/>
              </w:rPr>
              <w:t>17.8.0</w:t>
            </w:r>
          </w:p>
        </w:tc>
      </w:tr>
    </w:tbl>
    <w:p w14:paraId="5703FB3D" w14:textId="77777777" w:rsidR="00D4104A" w:rsidRPr="00D629EF" w:rsidRDefault="00D4104A" w:rsidP="00A85C4E"/>
    <w:sectPr w:rsidR="00D4104A" w:rsidRPr="00D629EF" w:rsidSect="0046158E">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846B3" w14:textId="77777777" w:rsidR="0046158E" w:rsidRDefault="0046158E">
      <w:r>
        <w:separator/>
      </w:r>
    </w:p>
  </w:endnote>
  <w:endnote w:type="continuationSeparator" w:id="0">
    <w:p w14:paraId="72E75BA9" w14:textId="77777777" w:rsidR="0046158E" w:rsidRDefault="004615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20F77F" w14:textId="77777777" w:rsidR="0046158E" w:rsidRDefault="0046158E">
      <w:r>
        <w:separator/>
      </w:r>
    </w:p>
  </w:footnote>
  <w:footnote w:type="continuationSeparator" w:id="0">
    <w:p w14:paraId="76F9AE06" w14:textId="77777777" w:rsidR="0046158E" w:rsidRDefault="004615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76B4D79B"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139C">
      <w:rPr>
        <w:rFonts w:ascii="Arial" w:hAnsi="Arial" w:cs="Arial"/>
        <w:b/>
        <w:noProof/>
        <w:sz w:val="18"/>
        <w:szCs w:val="18"/>
      </w:rPr>
      <w:t>3GPP TS 37.483 V17.8.0 (2024-03)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781EAE7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139C">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5D05184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B7B">
      <w:rPr>
        <w:rFonts w:ascii="Arial" w:hAnsi="Arial" w:cs="Arial"/>
        <w:b/>
        <w:noProof/>
        <w:sz w:val="18"/>
        <w:szCs w:val="18"/>
      </w:rPr>
      <w:t>3GPP TS 37.483 V17.8.0 (2024-03)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11D97E7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B7B">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58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39C"/>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7B6"/>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032E"/>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E6B7B"/>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4338"/>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179</TotalTime>
  <Pages>163</Pages>
  <Words>92962</Words>
  <Characters>529884</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1108</cp:lastModifiedBy>
  <cp:revision>38</cp:revision>
  <cp:lastPrinted>2017-12-03T16:24:00Z</cp:lastPrinted>
  <dcterms:created xsi:type="dcterms:W3CDTF">2023-06-23T08:18:00Z</dcterms:created>
  <dcterms:modified xsi:type="dcterms:W3CDTF">2024-03-28T10:41:00Z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