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D0F0EF1" w14:textId="77777777" w:rsidTr="00EA465F">
        <w:tc>
          <w:tcPr>
            <w:tcW w:w="10423" w:type="dxa"/>
            <w:gridSpan w:val="2"/>
            <w:shd w:val="clear" w:color="auto" w:fill="auto"/>
          </w:tcPr>
          <w:p w14:paraId="3D59E766" w14:textId="0B9F3D87"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w:t>
            </w:r>
            <w:r w:rsidR="00EC769B">
              <w:rPr>
                <w:sz w:val="64"/>
              </w:rPr>
              <w:t>71</w:t>
            </w:r>
            <w:r w:rsidR="008D7568" w:rsidRPr="00133525">
              <w:rPr>
                <w:sz w:val="64"/>
              </w:rPr>
              <w:t xml:space="preserve"> </w:t>
            </w:r>
            <w:bookmarkStart w:id="3" w:name="specVersion"/>
            <w:r w:rsidR="007F699C" w:rsidRPr="00EA465F">
              <w:t>V</w:t>
            </w:r>
            <w:r w:rsidR="007F699C">
              <w:t>1</w:t>
            </w:r>
            <w:r w:rsidR="00710D8D">
              <w:t>8</w:t>
            </w:r>
            <w:r w:rsidRPr="00EA465F">
              <w:t>.</w:t>
            </w:r>
            <w:r w:rsidR="006659D0">
              <w:t>1</w:t>
            </w:r>
            <w:r w:rsidRPr="00EA465F">
              <w:t>.</w:t>
            </w:r>
            <w:bookmarkEnd w:id="3"/>
            <w:r w:rsidR="00DF5582">
              <w:t>0</w:t>
            </w:r>
            <w:r w:rsidR="009D1D1A" w:rsidRPr="00EA465F">
              <w:t xml:space="preserve"> </w:t>
            </w:r>
            <w:r w:rsidRPr="00EA465F">
              <w:rPr>
                <w:sz w:val="32"/>
              </w:rPr>
              <w:t>(</w:t>
            </w:r>
            <w:bookmarkStart w:id="4" w:name="issueDate"/>
            <w:r w:rsidR="006659D0" w:rsidRPr="00EA465F">
              <w:rPr>
                <w:sz w:val="32"/>
              </w:rPr>
              <w:t>20</w:t>
            </w:r>
            <w:r w:rsidR="006659D0">
              <w:rPr>
                <w:sz w:val="32"/>
              </w:rPr>
              <w:t>24</w:t>
            </w:r>
            <w:r w:rsidRPr="00EA465F">
              <w:rPr>
                <w:sz w:val="32"/>
              </w:rPr>
              <w:t>-</w:t>
            </w:r>
            <w:bookmarkEnd w:id="4"/>
            <w:r w:rsidR="006659D0">
              <w:rPr>
                <w:sz w:val="32"/>
              </w:rPr>
              <w:t>03</w:t>
            </w:r>
            <w:r w:rsidRPr="00EA465F">
              <w:rPr>
                <w:sz w:val="32"/>
              </w:rPr>
              <w:t>)</w:t>
            </w:r>
          </w:p>
        </w:tc>
      </w:tr>
      <w:tr w:rsidR="004F0988" w14:paraId="283ECBEA" w14:textId="77777777" w:rsidTr="00EA465F">
        <w:trPr>
          <w:trHeight w:hRule="exact" w:val="1134"/>
        </w:trPr>
        <w:tc>
          <w:tcPr>
            <w:tcW w:w="10423" w:type="dxa"/>
            <w:gridSpan w:val="2"/>
            <w:shd w:val="clear" w:color="auto" w:fill="auto"/>
          </w:tcPr>
          <w:p w14:paraId="05BD1A0E"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429D5125" w14:textId="77777777" w:rsidR="00BA4B8D" w:rsidRDefault="00BA4B8D" w:rsidP="00BA4B8D">
            <w:pPr>
              <w:pStyle w:val="Guidance"/>
            </w:pPr>
          </w:p>
        </w:tc>
      </w:tr>
      <w:tr w:rsidR="004F0988" w14:paraId="549AAE0A" w14:textId="77777777" w:rsidTr="00EA465F">
        <w:trPr>
          <w:trHeight w:hRule="exact" w:val="3686"/>
        </w:trPr>
        <w:tc>
          <w:tcPr>
            <w:tcW w:w="10423" w:type="dxa"/>
            <w:gridSpan w:val="2"/>
            <w:shd w:val="clear" w:color="auto" w:fill="auto"/>
          </w:tcPr>
          <w:p w14:paraId="0C2190D3" w14:textId="77777777" w:rsidR="004F0988" w:rsidRPr="00EA465F" w:rsidRDefault="004F0988" w:rsidP="00133525">
            <w:pPr>
              <w:pStyle w:val="ZT"/>
              <w:framePr w:wrap="auto" w:hAnchor="text" w:yAlign="inline"/>
            </w:pPr>
            <w:r w:rsidRPr="00EA465F">
              <w:t>3rd Generation Partnership Project;</w:t>
            </w:r>
          </w:p>
          <w:p w14:paraId="7EBDA6B2"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CB0F5C5" w14:textId="77777777" w:rsidR="004F0988" w:rsidRPr="00EA465F" w:rsidRDefault="00EA465F" w:rsidP="00133525">
            <w:pPr>
              <w:pStyle w:val="ZT"/>
              <w:framePr w:wrap="auto" w:hAnchor="text" w:yAlign="inline"/>
            </w:pPr>
            <w:r w:rsidRPr="00EA465F">
              <w:t>NR</w:t>
            </w:r>
            <w:r w:rsidR="004F0988" w:rsidRPr="00EA465F">
              <w:t>;</w:t>
            </w:r>
          </w:p>
          <w:p w14:paraId="3BD17131" w14:textId="3276D328" w:rsidR="00062023" w:rsidRPr="00EA465F" w:rsidRDefault="002F1EE2" w:rsidP="00133525">
            <w:pPr>
              <w:pStyle w:val="ZT"/>
              <w:framePr w:wrap="auto" w:hAnchor="text" w:yAlign="inline"/>
            </w:pPr>
            <w:r w:rsidRPr="002F1EE2">
              <w:t>Study on NR frequency range 2 (FR2) Over-the-Air (OTA) testing enhancements</w:t>
            </w:r>
            <w:r w:rsidR="00062023" w:rsidRPr="00EA465F">
              <w:t>;</w:t>
            </w:r>
          </w:p>
          <w:bookmarkEnd w:id="6"/>
          <w:p w14:paraId="6CF02A7B" w14:textId="0297B6E1"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bookmarkStart w:id="7" w:name="specRelease"/>
            <w:r w:rsidR="004F0988" w:rsidRPr="00EA465F">
              <w:rPr>
                <w:rStyle w:val="ZGSM"/>
              </w:rPr>
              <w:t>1</w:t>
            </w:r>
            <w:bookmarkEnd w:id="7"/>
            <w:r w:rsidR="002F1EE2">
              <w:rPr>
                <w:rStyle w:val="ZGSM"/>
              </w:rPr>
              <w:t>8</w:t>
            </w:r>
            <w:r w:rsidR="004F0988" w:rsidRPr="00EA465F">
              <w:t>)</w:t>
            </w:r>
          </w:p>
        </w:tc>
      </w:tr>
      <w:tr w:rsidR="00BF128E" w14:paraId="01CD2E22" w14:textId="77777777" w:rsidTr="00EA465F">
        <w:tc>
          <w:tcPr>
            <w:tcW w:w="10423" w:type="dxa"/>
            <w:gridSpan w:val="2"/>
            <w:shd w:val="clear" w:color="auto" w:fill="auto"/>
          </w:tcPr>
          <w:p w14:paraId="4D138B2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356B15" w14:textId="77777777" w:rsidTr="00EA465F">
        <w:trPr>
          <w:trHeight w:hRule="exact" w:val="1531"/>
        </w:trPr>
        <w:tc>
          <w:tcPr>
            <w:tcW w:w="4883" w:type="dxa"/>
            <w:shd w:val="clear" w:color="auto" w:fill="auto"/>
          </w:tcPr>
          <w:p w14:paraId="376F8A38" w14:textId="77777777" w:rsidR="00D57972" w:rsidRDefault="00B07B3A">
            <w:r>
              <w:rPr>
                <w:i/>
                <w:noProof/>
              </w:rPr>
              <w:drawing>
                <wp:inline distT="0" distB="0" distL="0" distR="0" wp14:anchorId="12897E0E" wp14:editId="3FB5A42C">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4D166534" w14:textId="77777777" w:rsidR="00D57972" w:rsidRDefault="00B07B3A" w:rsidP="00133525">
            <w:pPr>
              <w:jc w:val="right"/>
            </w:pPr>
            <w:bookmarkStart w:id="8" w:name="logos"/>
            <w:r>
              <w:rPr>
                <w:noProof/>
              </w:rPr>
              <w:drawing>
                <wp:inline distT="0" distB="0" distL="0" distR="0" wp14:anchorId="3667F198" wp14:editId="4CAC243E">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8"/>
          </w:p>
        </w:tc>
      </w:tr>
      <w:tr w:rsidR="00C074DD" w14:paraId="68E8CE9C" w14:textId="77777777" w:rsidTr="00EA465F">
        <w:trPr>
          <w:trHeight w:hRule="exact" w:val="5783"/>
        </w:trPr>
        <w:tc>
          <w:tcPr>
            <w:tcW w:w="10423" w:type="dxa"/>
            <w:gridSpan w:val="2"/>
            <w:shd w:val="clear" w:color="auto" w:fill="auto"/>
          </w:tcPr>
          <w:p w14:paraId="6F59F3BF" w14:textId="77777777" w:rsidR="00C074DD" w:rsidRPr="00C074DD" w:rsidRDefault="00C074DD" w:rsidP="00C074DD">
            <w:pPr>
              <w:pStyle w:val="Guidance"/>
              <w:rPr>
                <w:b/>
              </w:rPr>
            </w:pPr>
          </w:p>
        </w:tc>
      </w:tr>
      <w:tr w:rsidR="00C074DD" w14:paraId="7BDE6B19" w14:textId="77777777" w:rsidTr="00EA465F">
        <w:trPr>
          <w:trHeight w:hRule="exact" w:val="964"/>
        </w:trPr>
        <w:tc>
          <w:tcPr>
            <w:tcW w:w="10423" w:type="dxa"/>
            <w:gridSpan w:val="2"/>
            <w:shd w:val="clear" w:color="auto" w:fill="auto"/>
          </w:tcPr>
          <w:p w14:paraId="464B29F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4C96974A" w14:textId="77777777" w:rsidR="00C074DD" w:rsidRPr="004D3578" w:rsidRDefault="00C074DD" w:rsidP="00C074DD">
            <w:pPr>
              <w:pStyle w:val="ZV"/>
              <w:framePr w:w="0" w:wrap="auto" w:vAnchor="margin" w:hAnchor="text" w:yAlign="inline"/>
            </w:pPr>
          </w:p>
          <w:p w14:paraId="4836DD8E" w14:textId="77777777" w:rsidR="00C074DD" w:rsidRPr="00133525" w:rsidRDefault="00C074DD" w:rsidP="00C074DD">
            <w:pPr>
              <w:rPr>
                <w:sz w:val="16"/>
              </w:rPr>
            </w:pPr>
          </w:p>
        </w:tc>
      </w:tr>
      <w:bookmarkEnd w:id="0"/>
    </w:tbl>
    <w:p w14:paraId="1EBF881C" w14:textId="77777777" w:rsidR="00080512" w:rsidRPr="004D3578" w:rsidRDefault="00080512">
      <w:pPr>
        <w:sectPr w:rsidR="00080512" w:rsidRPr="004D3578" w:rsidSect="00A60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633296C" w14:textId="77777777" w:rsidTr="00133525">
        <w:trPr>
          <w:trHeight w:hRule="exact" w:val="5670"/>
        </w:trPr>
        <w:tc>
          <w:tcPr>
            <w:tcW w:w="10423" w:type="dxa"/>
            <w:shd w:val="clear" w:color="auto" w:fill="auto"/>
          </w:tcPr>
          <w:p w14:paraId="34D54E8C" w14:textId="77777777" w:rsidR="00E16509" w:rsidRDefault="00E16509" w:rsidP="00E16509">
            <w:pPr>
              <w:pStyle w:val="Guidance"/>
            </w:pPr>
            <w:bookmarkStart w:id="10" w:name="page2"/>
          </w:p>
        </w:tc>
      </w:tr>
      <w:tr w:rsidR="00E16509" w14:paraId="285C4EBD" w14:textId="77777777" w:rsidTr="00C074DD">
        <w:trPr>
          <w:trHeight w:hRule="exact" w:val="5387"/>
        </w:trPr>
        <w:tc>
          <w:tcPr>
            <w:tcW w:w="10423" w:type="dxa"/>
            <w:shd w:val="clear" w:color="auto" w:fill="auto"/>
          </w:tcPr>
          <w:p w14:paraId="23C908E6"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673259" w14:textId="77777777" w:rsidR="00E16509" w:rsidRPr="004D3578" w:rsidRDefault="00E16509" w:rsidP="00133525">
            <w:pPr>
              <w:pStyle w:val="FP"/>
              <w:pBdr>
                <w:bottom w:val="single" w:sz="6" w:space="1" w:color="auto"/>
              </w:pBdr>
              <w:ind w:left="2835" w:right="2835"/>
              <w:jc w:val="center"/>
            </w:pPr>
            <w:r w:rsidRPr="004D3578">
              <w:t>Postal address</w:t>
            </w:r>
          </w:p>
          <w:p w14:paraId="7C037584" w14:textId="77777777" w:rsidR="00E16509" w:rsidRPr="00133525" w:rsidRDefault="00E16509" w:rsidP="00133525">
            <w:pPr>
              <w:pStyle w:val="FP"/>
              <w:ind w:left="2835" w:right="2835"/>
              <w:jc w:val="center"/>
              <w:rPr>
                <w:rFonts w:ascii="Arial" w:hAnsi="Arial"/>
                <w:sz w:val="18"/>
              </w:rPr>
            </w:pPr>
          </w:p>
          <w:p w14:paraId="2BC04C7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41CF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C598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5721C3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B074D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80462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D1060BE" w14:textId="77777777" w:rsidR="00E16509" w:rsidRDefault="00E16509" w:rsidP="00133525"/>
        </w:tc>
      </w:tr>
      <w:tr w:rsidR="00E16509" w14:paraId="1EF512EC" w14:textId="77777777" w:rsidTr="00C074DD">
        <w:tc>
          <w:tcPr>
            <w:tcW w:w="10423" w:type="dxa"/>
            <w:shd w:val="clear" w:color="auto" w:fill="auto"/>
            <w:vAlign w:val="bottom"/>
          </w:tcPr>
          <w:p w14:paraId="784569E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9FD64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908D763" w14:textId="77777777" w:rsidR="00E16509" w:rsidRPr="004D3578" w:rsidRDefault="00E16509" w:rsidP="00133525">
            <w:pPr>
              <w:pStyle w:val="FP"/>
              <w:jc w:val="center"/>
              <w:rPr>
                <w:noProof/>
              </w:rPr>
            </w:pPr>
          </w:p>
          <w:p w14:paraId="533BC555" w14:textId="5FC604C0" w:rsidR="00E16509" w:rsidRPr="00133525" w:rsidRDefault="00E16509" w:rsidP="00133525">
            <w:pPr>
              <w:pStyle w:val="FP"/>
              <w:jc w:val="center"/>
              <w:rPr>
                <w:noProof/>
                <w:sz w:val="18"/>
              </w:rPr>
            </w:pPr>
            <w:r w:rsidRPr="00133525">
              <w:rPr>
                <w:noProof/>
                <w:sz w:val="18"/>
              </w:rPr>
              <w:t xml:space="preserve">© </w:t>
            </w:r>
            <w:bookmarkStart w:id="13" w:name="MCCQCTEMPBM_00000026"/>
            <w:r w:rsidR="006659D0" w:rsidRPr="00EA465F">
              <w:rPr>
                <w:noProof/>
                <w:sz w:val="18"/>
              </w:rPr>
              <w:t>20</w:t>
            </w:r>
            <w:r w:rsidR="006659D0">
              <w:rPr>
                <w:noProof/>
                <w:sz w:val="18"/>
              </w:rPr>
              <w:t>24</w:t>
            </w:r>
            <w:r w:rsidRPr="00133525">
              <w:rPr>
                <w:noProof/>
                <w:sz w:val="18"/>
              </w:rPr>
              <w:t>, 3GPP Organizational Partners (ARIB, ATIS, CCSA, ETSI, TSDSI, TTA, TTC).</w:t>
            </w:r>
            <w:bookmarkStart w:id="14" w:name="copyrightaddon"/>
            <w:bookmarkEnd w:id="14"/>
          </w:p>
          <w:p w14:paraId="370E3BF3" w14:textId="77777777" w:rsidR="00E16509" w:rsidRPr="00133525" w:rsidRDefault="00E16509" w:rsidP="00133525">
            <w:pPr>
              <w:pStyle w:val="FP"/>
              <w:jc w:val="center"/>
              <w:rPr>
                <w:noProof/>
                <w:sz w:val="18"/>
              </w:rPr>
            </w:pPr>
            <w:r w:rsidRPr="00133525">
              <w:rPr>
                <w:noProof/>
                <w:sz w:val="18"/>
              </w:rPr>
              <w:t>All rights reserved.</w:t>
            </w:r>
          </w:p>
          <w:p w14:paraId="381EAC99" w14:textId="77777777" w:rsidR="00E16509" w:rsidRPr="00133525" w:rsidRDefault="00E16509" w:rsidP="00E16509">
            <w:pPr>
              <w:pStyle w:val="FP"/>
              <w:rPr>
                <w:noProof/>
                <w:sz w:val="18"/>
              </w:rPr>
            </w:pPr>
          </w:p>
          <w:p w14:paraId="0BD042D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FA058F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580E98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3"/>
          </w:p>
          <w:p w14:paraId="4D8C6B16" w14:textId="77777777" w:rsidR="00E16509" w:rsidRDefault="00E16509" w:rsidP="00133525"/>
        </w:tc>
      </w:tr>
      <w:bookmarkEnd w:id="10"/>
    </w:tbl>
    <w:p w14:paraId="3AE398BD" w14:textId="77777777" w:rsidR="00080512" w:rsidRPr="004D3578" w:rsidRDefault="00080512">
      <w:pPr>
        <w:pStyle w:val="TT"/>
      </w:pPr>
      <w:r w:rsidRPr="004D3578">
        <w:br w:type="page"/>
      </w:r>
      <w:bookmarkStart w:id="15" w:name="tableOfContents"/>
      <w:bookmarkEnd w:id="15"/>
      <w:r w:rsidRPr="004D3578">
        <w:lastRenderedPageBreak/>
        <w:t>Contents</w:t>
      </w:r>
    </w:p>
    <w:p w14:paraId="2F070B1D" w14:textId="5FC017E7" w:rsidR="00A104A5" w:rsidRDefault="00A104A5">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_Toc162015533 \h </w:instrText>
      </w:r>
      <w:r>
        <w:fldChar w:fldCharType="separate"/>
      </w:r>
      <w:r>
        <w:t>7</w:t>
      </w:r>
      <w:r>
        <w:fldChar w:fldCharType="end"/>
      </w:r>
    </w:p>
    <w:p w14:paraId="3C421188" w14:textId="4AD40BAA" w:rsidR="00A104A5" w:rsidRDefault="00A104A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_Toc162015534 \h </w:instrText>
      </w:r>
      <w:r>
        <w:fldChar w:fldCharType="separate"/>
      </w:r>
      <w:r>
        <w:t>9</w:t>
      </w:r>
      <w:r>
        <w:fldChar w:fldCharType="end"/>
      </w:r>
    </w:p>
    <w:p w14:paraId="4DA75883" w14:textId="6126334B" w:rsidR="00A104A5" w:rsidRDefault="00A104A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_Toc162015535 \h </w:instrText>
      </w:r>
      <w:r>
        <w:fldChar w:fldCharType="separate"/>
      </w:r>
      <w:r>
        <w:t>9</w:t>
      </w:r>
      <w:r>
        <w:fldChar w:fldCharType="end"/>
      </w:r>
    </w:p>
    <w:p w14:paraId="27FB65B8" w14:textId="14EA919B" w:rsidR="00A104A5" w:rsidRDefault="00A104A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_Toc162015536 \h </w:instrText>
      </w:r>
      <w:r>
        <w:fldChar w:fldCharType="separate"/>
      </w:r>
      <w:r>
        <w:t>10</w:t>
      </w:r>
      <w:r>
        <w:fldChar w:fldCharType="end"/>
      </w:r>
    </w:p>
    <w:p w14:paraId="727A0C4C" w14:textId="011881D6" w:rsidR="00A104A5" w:rsidRDefault="00A104A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_Toc162015537 \h </w:instrText>
      </w:r>
      <w:r>
        <w:fldChar w:fldCharType="separate"/>
      </w:r>
      <w:r>
        <w:t>10</w:t>
      </w:r>
      <w:r>
        <w:fldChar w:fldCharType="end"/>
      </w:r>
    </w:p>
    <w:p w14:paraId="4F36B240" w14:textId="4C5F59FF" w:rsidR="00A104A5" w:rsidRDefault="00A104A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_Toc162015538 \h </w:instrText>
      </w:r>
      <w:r>
        <w:fldChar w:fldCharType="separate"/>
      </w:r>
      <w:r>
        <w:t>10</w:t>
      </w:r>
      <w:r>
        <w:fldChar w:fldCharType="end"/>
      </w:r>
    </w:p>
    <w:p w14:paraId="006117CC" w14:textId="59574378" w:rsidR="00A104A5" w:rsidRDefault="00A104A5">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_Toc162015539 \h </w:instrText>
      </w:r>
      <w:r>
        <w:fldChar w:fldCharType="separate"/>
      </w:r>
      <w:r>
        <w:t>10</w:t>
      </w:r>
      <w:r>
        <w:fldChar w:fldCharType="end"/>
      </w:r>
    </w:p>
    <w:p w14:paraId="27DA98B8" w14:textId="3473D63B" w:rsidR="00A104A5" w:rsidRDefault="00A104A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_Toc162015540 \h </w:instrText>
      </w:r>
      <w:r>
        <w:fldChar w:fldCharType="separate"/>
      </w:r>
      <w:r>
        <w:t>11</w:t>
      </w:r>
      <w:r>
        <w:fldChar w:fldCharType="end"/>
      </w:r>
    </w:p>
    <w:p w14:paraId="082199C0" w14:textId="30A7BBCC" w:rsidR="00A104A5" w:rsidRDefault="00A104A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Objective</w:t>
      </w:r>
      <w:r>
        <w:tab/>
      </w:r>
      <w:r>
        <w:fldChar w:fldCharType="begin"/>
      </w:r>
      <w:r>
        <w:instrText xml:space="preserve"> PAGEREF _Toc162015541 \h </w:instrText>
      </w:r>
      <w:r>
        <w:fldChar w:fldCharType="separate"/>
      </w:r>
      <w:r>
        <w:t>11</w:t>
      </w:r>
      <w:r>
        <w:fldChar w:fldCharType="end"/>
      </w:r>
    </w:p>
    <w:p w14:paraId="0C140084" w14:textId="29817E75" w:rsidR="00A104A5" w:rsidRDefault="00A104A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Devices Type</w:t>
      </w:r>
      <w:r>
        <w:tab/>
      </w:r>
      <w:r>
        <w:fldChar w:fldCharType="begin"/>
      </w:r>
      <w:r>
        <w:instrText xml:space="preserve"> PAGEREF _Toc162015542 \h </w:instrText>
      </w:r>
      <w:r>
        <w:fldChar w:fldCharType="separate"/>
      </w:r>
      <w:r>
        <w:t>11</w:t>
      </w:r>
      <w:r>
        <w:fldChar w:fldCharType="end"/>
      </w:r>
    </w:p>
    <w:p w14:paraId="76649068" w14:textId="79034DE7" w:rsidR="00A104A5" w:rsidRDefault="00A104A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UE RF testing methodology for multi-Rx chain DL reception</w:t>
      </w:r>
      <w:r>
        <w:tab/>
      </w:r>
      <w:r>
        <w:fldChar w:fldCharType="begin"/>
      </w:r>
      <w:r>
        <w:instrText xml:space="preserve"> PAGEREF _Toc162015543 \h </w:instrText>
      </w:r>
      <w:r>
        <w:fldChar w:fldCharType="separate"/>
      </w:r>
      <w:r>
        <w:t>12</w:t>
      </w:r>
      <w:r>
        <w:fldChar w:fldCharType="end"/>
      </w:r>
    </w:p>
    <w:p w14:paraId="0B04D86D" w14:textId="042985D8" w:rsidR="00A104A5" w:rsidRDefault="00A104A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_Toc162015544 \h </w:instrText>
      </w:r>
      <w:r>
        <w:fldChar w:fldCharType="separate"/>
      </w:r>
      <w:r>
        <w:t>12</w:t>
      </w:r>
      <w:r>
        <w:fldChar w:fldCharType="end"/>
      </w:r>
    </w:p>
    <w:p w14:paraId="53EF7DC7" w14:textId="783FE6D3" w:rsidR="00A104A5" w:rsidRDefault="00A104A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_Toc162015545 \h </w:instrText>
      </w:r>
      <w:r>
        <w:fldChar w:fldCharType="separate"/>
      </w:r>
      <w:r>
        <w:t>12</w:t>
      </w:r>
      <w:r>
        <w:fldChar w:fldCharType="end"/>
      </w:r>
    </w:p>
    <w:p w14:paraId="25B90D44" w14:textId="38BEC676" w:rsidR="00A104A5" w:rsidRDefault="00A104A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Measurement Setup with Full Degree of Rotation Freedom for Each AoA</w:t>
      </w:r>
      <w:r>
        <w:tab/>
      </w:r>
      <w:r>
        <w:fldChar w:fldCharType="begin"/>
      </w:r>
      <w:r>
        <w:instrText xml:space="preserve"> PAGEREF _Toc162015546 \h </w:instrText>
      </w:r>
      <w:r>
        <w:fldChar w:fldCharType="separate"/>
      </w:r>
      <w:r>
        <w:t>12</w:t>
      </w:r>
      <w:r>
        <w:fldChar w:fldCharType="end"/>
      </w:r>
    </w:p>
    <w:p w14:paraId="473EB89A" w14:textId="2DBCAA25" w:rsidR="00A104A5" w:rsidRDefault="00A104A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 xml:space="preserve">Measurement Setup with </w:t>
      </w:r>
      <w:r w:rsidRPr="00E70656">
        <w:rPr>
          <w:rFonts w:eastAsiaTheme="minorEastAsia"/>
          <w:lang w:eastAsia="zh-CN"/>
        </w:rPr>
        <w:t>Full Degrees of Freedom for AoA1 with Fixed Angular Offset(s) Between AoA1 and AoA2</w:t>
      </w:r>
      <w:r>
        <w:tab/>
      </w:r>
      <w:r>
        <w:fldChar w:fldCharType="begin"/>
      </w:r>
      <w:r>
        <w:instrText xml:space="preserve"> PAGEREF _Toc162015547 \h </w:instrText>
      </w:r>
      <w:r>
        <w:fldChar w:fldCharType="separate"/>
      </w:r>
      <w:r>
        <w:t>21</w:t>
      </w:r>
      <w:r>
        <w:fldChar w:fldCharType="end"/>
      </w:r>
    </w:p>
    <w:p w14:paraId="4C3CD00D" w14:textId="6F5ED820" w:rsidR="00A104A5" w:rsidRDefault="00A104A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 xml:space="preserve">Measurement Setup with </w:t>
      </w:r>
      <w:r w:rsidRPr="00E70656">
        <w:rPr>
          <w:rFonts w:eastAsiaTheme="minorEastAsia"/>
          <w:lang w:eastAsia="zh-CN"/>
        </w:rPr>
        <w:t>Full Degrees of Freedom for AoA1 with Variable Angular Offset(s) between AoA1 and AoA2</w:t>
      </w:r>
      <w:r>
        <w:tab/>
      </w:r>
      <w:r>
        <w:fldChar w:fldCharType="begin"/>
      </w:r>
      <w:r>
        <w:instrText xml:space="preserve"> PAGEREF _Toc162015548 \h </w:instrText>
      </w:r>
      <w:r>
        <w:fldChar w:fldCharType="separate"/>
      </w:r>
      <w:r>
        <w:t>26</w:t>
      </w:r>
      <w:r>
        <w:fldChar w:fldCharType="end"/>
      </w:r>
    </w:p>
    <w:p w14:paraId="54064FF9" w14:textId="1073E7D0" w:rsidR="00A104A5" w:rsidRDefault="00A104A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 xml:space="preserve">Measurement Setup with </w:t>
      </w:r>
      <w:r w:rsidRPr="00E70656">
        <w:rPr>
          <w:rFonts w:eastAsiaTheme="minorEastAsia"/>
          <w:lang w:eastAsia="zh-CN"/>
        </w:rPr>
        <w:t xml:space="preserve">Full Degrees of Freedom for AoA1 </w:t>
      </w:r>
      <w:r>
        <w:t xml:space="preserve">with Partial Freedom of Variable Angular </w:t>
      </w:r>
      <w:r w:rsidRPr="00E70656">
        <w:rPr>
          <w:rFonts w:eastAsiaTheme="minorEastAsia"/>
          <w:lang w:eastAsia="zh-CN"/>
        </w:rPr>
        <w:t>Offset(s) between AoA1 and AoA2</w:t>
      </w:r>
      <w:r>
        <w:tab/>
      </w:r>
      <w:r>
        <w:fldChar w:fldCharType="begin"/>
      </w:r>
      <w:r>
        <w:instrText xml:space="preserve"> PAGEREF _Toc162015549 \h </w:instrText>
      </w:r>
      <w:r>
        <w:fldChar w:fldCharType="separate"/>
      </w:r>
      <w:r>
        <w:t>28</w:t>
      </w:r>
      <w:r>
        <w:fldChar w:fldCharType="end"/>
      </w:r>
    </w:p>
    <w:p w14:paraId="1136E7B7" w14:textId="41975FD3" w:rsidR="00A104A5" w:rsidRDefault="00A104A5">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 xml:space="preserve">Measurement Setup with </w:t>
      </w:r>
      <w:r w:rsidRPr="00E70656">
        <w:rPr>
          <w:rFonts w:eastAsiaTheme="minorEastAsia"/>
          <w:lang w:eastAsia="zh-CN"/>
        </w:rPr>
        <w:t xml:space="preserve">Full Degrees of Freedom for AoA1 </w:t>
      </w:r>
      <w:r>
        <w:t xml:space="preserve">with Fixed </w:t>
      </w:r>
      <w:r w:rsidRPr="00E70656">
        <w:rPr>
          <w:rFonts w:eastAsiaTheme="minorEastAsia"/>
          <w:lang w:eastAsia="zh-CN"/>
        </w:rPr>
        <w:t>AoA2/Anchor in NF</w:t>
      </w:r>
      <w:r>
        <w:tab/>
      </w:r>
      <w:r>
        <w:fldChar w:fldCharType="begin"/>
      </w:r>
      <w:r>
        <w:instrText xml:space="preserve"> PAGEREF _Toc162015550 \h </w:instrText>
      </w:r>
      <w:r>
        <w:fldChar w:fldCharType="separate"/>
      </w:r>
      <w:r>
        <w:t>30</w:t>
      </w:r>
      <w:r>
        <w:fldChar w:fldCharType="end"/>
      </w:r>
    </w:p>
    <w:p w14:paraId="02640C4F" w14:textId="08B52F3A" w:rsidR="00A104A5" w:rsidRDefault="00A104A5">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 xml:space="preserve">Measurement Setup with </w:t>
      </w:r>
      <w:r w:rsidRPr="00E70656">
        <w:rPr>
          <w:rFonts w:eastAsiaTheme="minorEastAsia"/>
          <w:lang w:eastAsia="zh-CN"/>
        </w:rPr>
        <w:t>Test Modes</w:t>
      </w:r>
      <w:r>
        <w:tab/>
      </w:r>
      <w:r>
        <w:fldChar w:fldCharType="begin"/>
      </w:r>
      <w:r>
        <w:instrText xml:space="preserve"> PAGEREF _Toc162015551 \h </w:instrText>
      </w:r>
      <w:r>
        <w:fldChar w:fldCharType="separate"/>
      </w:r>
      <w:r>
        <w:t>31</w:t>
      </w:r>
      <w:r>
        <w:fldChar w:fldCharType="end"/>
      </w:r>
    </w:p>
    <w:p w14:paraId="5338E859" w14:textId="0ADE30DC" w:rsidR="00A104A5" w:rsidRDefault="00A104A5">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Measurement Setup to reduce sensitivity to UE orientation in holder with full degrees of freedom for AoA1 with fixed angular offset(s) between AoA1 and AoA2</w:t>
      </w:r>
      <w:r>
        <w:tab/>
      </w:r>
      <w:r>
        <w:fldChar w:fldCharType="begin"/>
      </w:r>
      <w:r>
        <w:instrText xml:space="preserve"> PAGEREF _Toc162015552 \h </w:instrText>
      </w:r>
      <w:r>
        <w:fldChar w:fldCharType="separate"/>
      </w:r>
      <w:r>
        <w:t>32</w:t>
      </w:r>
      <w:r>
        <w:fldChar w:fldCharType="end"/>
      </w:r>
    </w:p>
    <w:p w14:paraId="49367A45" w14:textId="18DB203D" w:rsidR="00A104A5" w:rsidRDefault="00A104A5">
      <w:pPr>
        <w:pStyle w:val="TOC4"/>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Background and Motivation</w:t>
      </w:r>
      <w:r>
        <w:tab/>
      </w:r>
      <w:r>
        <w:fldChar w:fldCharType="begin"/>
      </w:r>
      <w:r>
        <w:instrText xml:space="preserve"> PAGEREF _Toc162015553 \h </w:instrText>
      </w:r>
      <w:r>
        <w:fldChar w:fldCharType="separate"/>
      </w:r>
      <w:r>
        <w:t>32</w:t>
      </w:r>
      <w:r>
        <w:fldChar w:fldCharType="end"/>
      </w:r>
    </w:p>
    <w:p w14:paraId="49FD950A" w14:textId="5B37F121" w:rsidR="00A104A5" w:rsidRDefault="00A104A5">
      <w:pPr>
        <w:pStyle w:val="TOC4"/>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Implementation Direction</w:t>
      </w:r>
      <w:r>
        <w:tab/>
      </w:r>
      <w:r>
        <w:fldChar w:fldCharType="begin"/>
      </w:r>
      <w:r>
        <w:instrText xml:space="preserve"> PAGEREF _Toc162015554 \h </w:instrText>
      </w:r>
      <w:r>
        <w:fldChar w:fldCharType="separate"/>
      </w:r>
      <w:r>
        <w:t>34</w:t>
      </w:r>
      <w:r>
        <w:fldChar w:fldCharType="end"/>
      </w:r>
    </w:p>
    <w:p w14:paraId="204B70A9" w14:textId="7093D9B3" w:rsidR="00A104A5" w:rsidRDefault="00A104A5">
      <w:pPr>
        <w:pStyle w:val="TOC4"/>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Scan strategy to avoid source blocking</w:t>
      </w:r>
      <w:r>
        <w:tab/>
      </w:r>
      <w:r>
        <w:fldChar w:fldCharType="begin"/>
      </w:r>
      <w:r>
        <w:instrText xml:space="preserve"> PAGEREF _Toc162015555 \h </w:instrText>
      </w:r>
      <w:r>
        <w:fldChar w:fldCharType="separate"/>
      </w:r>
      <w:r>
        <w:t>37</w:t>
      </w:r>
      <w:r>
        <w:fldChar w:fldCharType="end"/>
      </w:r>
    </w:p>
    <w:p w14:paraId="092DB693" w14:textId="454908E3" w:rsidR="00A104A5" w:rsidRDefault="00A104A5">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Pros and Cons</w:t>
      </w:r>
      <w:r>
        <w:tab/>
      </w:r>
      <w:r>
        <w:fldChar w:fldCharType="begin"/>
      </w:r>
      <w:r>
        <w:instrText xml:space="preserve"> PAGEREF _Toc162015556 \h </w:instrText>
      </w:r>
      <w:r>
        <w:fldChar w:fldCharType="separate"/>
      </w:r>
      <w:r>
        <w:t>40</w:t>
      </w:r>
      <w:r>
        <w:fldChar w:fldCharType="end"/>
      </w:r>
    </w:p>
    <w:p w14:paraId="39C1DB34" w14:textId="600AD2A8" w:rsidR="00A104A5" w:rsidRDefault="00A104A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Test System Aspects</w:t>
      </w:r>
      <w:r>
        <w:tab/>
      </w:r>
      <w:r>
        <w:fldChar w:fldCharType="begin"/>
      </w:r>
      <w:r>
        <w:instrText xml:space="preserve"> PAGEREF _Toc162015557 \h </w:instrText>
      </w:r>
      <w:r>
        <w:fldChar w:fldCharType="separate"/>
      </w:r>
      <w:r>
        <w:t>41</w:t>
      </w:r>
      <w:r>
        <w:fldChar w:fldCharType="end"/>
      </w:r>
    </w:p>
    <w:p w14:paraId="5D031D66" w14:textId="7F8610A8" w:rsidR="00A104A5" w:rsidRDefault="00A104A5">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Absolute Probe Locations</w:t>
      </w:r>
      <w:r>
        <w:tab/>
      </w:r>
      <w:r>
        <w:fldChar w:fldCharType="begin"/>
      </w:r>
      <w:r>
        <w:instrText xml:space="preserve"> PAGEREF _Toc162015558 \h </w:instrText>
      </w:r>
      <w:r>
        <w:fldChar w:fldCharType="separate"/>
      </w:r>
      <w:r>
        <w:t>41</w:t>
      </w:r>
      <w:r>
        <w:fldChar w:fldCharType="end"/>
      </w:r>
    </w:p>
    <w:p w14:paraId="5B8BC525" w14:textId="2E59E85F" w:rsidR="00A104A5" w:rsidRDefault="00A104A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Minimum and Maximum Angular Separation between Probes</w:t>
      </w:r>
      <w:r>
        <w:tab/>
      </w:r>
      <w:r>
        <w:fldChar w:fldCharType="begin"/>
      </w:r>
      <w:r>
        <w:instrText xml:space="preserve"> PAGEREF _Toc162015559 \h </w:instrText>
      </w:r>
      <w:r>
        <w:fldChar w:fldCharType="separate"/>
      </w:r>
      <w:r>
        <w:t>43</w:t>
      </w:r>
      <w:r>
        <w:fldChar w:fldCharType="end"/>
      </w:r>
    </w:p>
    <w:p w14:paraId="1C16F648" w14:textId="3D47E76E" w:rsidR="00A104A5" w:rsidRDefault="00A104A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Impact of Probe Locations and 3D Scans on DL Directions</w:t>
      </w:r>
      <w:r>
        <w:tab/>
      </w:r>
      <w:r>
        <w:fldChar w:fldCharType="begin"/>
      </w:r>
      <w:r>
        <w:instrText xml:space="preserve"> PAGEREF _Toc162015560 \h </w:instrText>
      </w:r>
      <w:r>
        <w:fldChar w:fldCharType="separate"/>
      </w:r>
      <w:r>
        <w:t>46</w:t>
      </w:r>
      <w:r>
        <w:fldChar w:fldCharType="end"/>
      </w:r>
    </w:p>
    <w:p w14:paraId="37F2F9D4" w14:textId="2156ED4E" w:rsidR="00A104A5" w:rsidRDefault="00A104A5">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DL Polarizations Perceived by the UE</w:t>
      </w:r>
      <w:r>
        <w:tab/>
      </w:r>
      <w:r>
        <w:fldChar w:fldCharType="begin"/>
      </w:r>
      <w:r>
        <w:instrText xml:space="preserve"> PAGEREF _Toc162015561 \h </w:instrText>
      </w:r>
      <w:r>
        <w:fldChar w:fldCharType="separate"/>
      </w:r>
      <w:r>
        <w:t>59</w:t>
      </w:r>
      <w:r>
        <w:fldChar w:fldCharType="end"/>
      </w:r>
    </w:p>
    <w:p w14:paraId="7F671367" w14:textId="4CEEDF94" w:rsidR="00A104A5" w:rsidRDefault="00A104A5">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AoA1-AoA2 DL Orientation Vectors</w:t>
      </w:r>
      <w:r>
        <w:tab/>
      </w:r>
      <w:r>
        <w:fldChar w:fldCharType="begin"/>
      </w:r>
      <w:r>
        <w:instrText xml:space="preserve"> PAGEREF _Toc162015562 \h </w:instrText>
      </w:r>
      <w:r>
        <w:fldChar w:fldCharType="separate"/>
      </w:r>
      <w:r>
        <w:t>70</w:t>
      </w:r>
      <w:r>
        <w:fldChar w:fldCharType="end"/>
      </w:r>
    </w:p>
    <w:p w14:paraId="30604B02" w14:textId="69A4E365" w:rsidR="00A104A5" w:rsidRDefault="00A104A5">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_Toc162015563 \h </w:instrText>
      </w:r>
      <w:r>
        <w:fldChar w:fldCharType="separate"/>
      </w:r>
      <w:r>
        <w:t>76</w:t>
      </w:r>
      <w:r>
        <w:fldChar w:fldCharType="end"/>
      </w:r>
    </w:p>
    <w:p w14:paraId="792A577A" w14:textId="5591FD42" w:rsidR="00A104A5" w:rsidRDefault="00A104A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_Toc162015564 \h </w:instrText>
      </w:r>
      <w:r>
        <w:fldChar w:fldCharType="separate"/>
      </w:r>
      <w:r>
        <w:t>76</w:t>
      </w:r>
      <w:r>
        <w:fldChar w:fldCharType="end"/>
      </w:r>
    </w:p>
    <w:p w14:paraId="686AD5A9" w14:textId="04337358" w:rsidR="00A104A5" w:rsidRDefault="00A104A5">
      <w:pPr>
        <w:pStyle w:val="TOC3"/>
        <w:rPr>
          <w:rFonts w:asciiTheme="minorHAnsi" w:eastAsiaTheme="minorEastAsia" w:hAnsiTheme="minorHAnsi" w:cstheme="minorBidi"/>
          <w:kern w:val="2"/>
          <w:sz w:val="22"/>
          <w:szCs w:val="22"/>
          <w14:ligatures w14:val="standardContextual"/>
        </w:rPr>
      </w:pPr>
      <w:r w:rsidRPr="00E70656">
        <w:rPr>
          <w:rFonts w:cs="Arial"/>
        </w:rPr>
        <w:t>5.4.1</w:t>
      </w:r>
      <w:r>
        <w:rPr>
          <w:rFonts w:asciiTheme="minorHAnsi" w:eastAsiaTheme="minorEastAsia" w:hAnsiTheme="minorHAnsi" w:cstheme="minorBidi"/>
          <w:kern w:val="2"/>
          <w:sz w:val="22"/>
          <w:szCs w:val="22"/>
          <w14:ligatures w14:val="standardContextual"/>
        </w:rPr>
        <w:tab/>
      </w:r>
      <w:r w:rsidRPr="00E70656">
        <w:rPr>
          <w:rFonts w:cs="Arial"/>
        </w:rPr>
        <w:t>Direct far field (DFF)</w:t>
      </w:r>
      <w:r>
        <w:tab/>
      </w:r>
      <w:r>
        <w:fldChar w:fldCharType="begin"/>
      </w:r>
      <w:r>
        <w:instrText xml:space="preserve"> PAGEREF _Toc162015565 \h </w:instrText>
      </w:r>
      <w:r>
        <w:fldChar w:fldCharType="separate"/>
      </w:r>
      <w:r>
        <w:t>76</w:t>
      </w:r>
      <w:r>
        <w:fldChar w:fldCharType="end"/>
      </w:r>
    </w:p>
    <w:p w14:paraId="6593956D" w14:textId="2E5EFA21" w:rsidR="00A104A5" w:rsidRDefault="00A104A5">
      <w:pPr>
        <w:pStyle w:val="TOC3"/>
        <w:rPr>
          <w:rFonts w:asciiTheme="minorHAnsi" w:eastAsiaTheme="minorEastAsia" w:hAnsiTheme="minorHAnsi" w:cstheme="minorBidi"/>
          <w:kern w:val="2"/>
          <w:sz w:val="22"/>
          <w:szCs w:val="22"/>
          <w14:ligatures w14:val="standardContextual"/>
        </w:rPr>
      </w:pPr>
      <w:r w:rsidRPr="00E70656">
        <w:rPr>
          <w:rFonts w:cs="Arial"/>
        </w:rPr>
        <w:t>5.4.2</w:t>
      </w:r>
      <w:r>
        <w:rPr>
          <w:rFonts w:asciiTheme="minorHAnsi" w:eastAsiaTheme="minorEastAsia" w:hAnsiTheme="minorHAnsi" w:cstheme="minorBidi"/>
          <w:kern w:val="2"/>
          <w:sz w:val="22"/>
          <w:szCs w:val="22"/>
          <w14:ligatures w14:val="standardContextual"/>
        </w:rPr>
        <w:tab/>
      </w:r>
      <w:r w:rsidRPr="00E70656">
        <w:rPr>
          <w:rFonts w:cs="Arial"/>
        </w:rPr>
        <w:t>Indirect far field (IFF)</w:t>
      </w:r>
      <w:r>
        <w:tab/>
      </w:r>
      <w:r>
        <w:fldChar w:fldCharType="begin"/>
      </w:r>
      <w:r>
        <w:instrText xml:space="preserve"> PAGEREF _Toc162015566 \h </w:instrText>
      </w:r>
      <w:r>
        <w:fldChar w:fldCharType="separate"/>
      </w:r>
      <w:r>
        <w:t>76</w:t>
      </w:r>
      <w:r>
        <w:fldChar w:fldCharType="end"/>
      </w:r>
    </w:p>
    <w:p w14:paraId="69D8590D" w14:textId="3CC7D604" w:rsidR="00A104A5" w:rsidRDefault="00A104A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Test procedure</w:t>
      </w:r>
      <w:r>
        <w:tab/>
      </w:r>
      <w:r>
        <w:fldChar w:fldCharType="begin"/>
      </w:r>
      <w:r>
        <w:instrText xml:space="preserve"> PAGEREF _Toc162015567 \h </w:instrText>
      </w:r>
      <w:r>
        <w:fldChar w:fldCharType="separate"/>
      </w:r>
      <w:r>
        <w:t>77</w:t>
      </w:r>
      <w:r>
        <w:fldChar w:fldCharType="end"/>
      </w:r>
    </w:p>
    <w:p w14:paraId="2BDD3B7D" w14:textId="4802E33B" w:rsidR="00A104A5" w:rsidRDefault="00A104A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UE RRM testing methodology for multi-Rx chain DL reception</w:t>
      </w:r>
      <w:r>
        <w:tab/>
      </w:r>
      <w:r>
        <w:fldChar w:fldCharType="begin"/>
      </w:r>
      <w:r>
        <w:instrText xml:space="preserve"> PAGEREF _Toc162015568 \h </w:instrText>
      </w:r>
      <w:r>
        <w:fldChar w:fldCharType="separate"/>
      </w:r>
      <w:r>
        <w:t>79</w:t>
      </w:r>
      <w:r>
        <w:fldChar w:fldCharType="end"/>
      </w:r>
    </w:p>
    <w:p w14:paraId="613FF63C" w14:textId="3C010E24" w:rsidR="00A104A5" w:rsidRDefault="00A104A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_Toc162015569 \h </w:instrText>
      </w:r>
      <w:r>
        <w:fldChar w:fldCharType="separate"/>
      </w:r>
      <w:r>
        <w:t>79</w:t>
      </w:r>
      <w:r>
        <w:fldChar w:fldCharType="end"/>
      </w:r>
    </w:p>
    <w:p w14:paraId="6DD6551A" w14:textId="67CC10D2" w:rsidR="00A104A5" w:rsidRDefault="00A104A5">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_Toc162015570 \h </w:instrText>
      </w:r>
      <w:r>
        <w:fldChar w:fldCharType="separate"/>
      </w:r>
      <w:r>
        <w:t>79</w:t>
      </w:r>
      <w:r>
        <w:fldChar w:fldCharType="end"/>
      </w:r>
    </w:p>
    <w:p w14:paraId="528BC992" w14:textId="0C5684D5" w:rsidR="00A104A5" w:rsidRDefault="00A104A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Baseline measurement setup</w:t>
      </w:r>
      <w:r>
        <w:tab/>
      </w:r>
      <w:r>
        <w:fldChar w:fldCharType="begin"/>
      </w:r>
      <w:r>
        <w:instrText xml:space="preserve"> PAGEREF _Toc162015571 \h </w:instrText>
      </w:r>
      <w:r>
        <w:fldChar w:fldCharType="separate"/>
      </w:r>
      <w:r>
        <w:t>79</w:t>
      </w:r>
      <w:r>
        <w:fldChar w:fldCharType="end"/>
      </w:r>
    </w:p>
    <w:p w14:paraId="57C0BB15" w14:textId="1C142003" w:rsidR="00A104A5" w:rsidRDefault="00A104A5">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Test scenarios</w:t>
      </w:r>
      <w:r>
        <w:tab/>
      </w:r>
      <w:r>
        <w:fldChar w:fldCharType="begin"/>
      </w:r>
      <w:r>
        <w:instrText xml:space="preserve"> PAGEREF _Toc162015572 \h </w:instrText>
      </w:r>
      <w:r>
        <w:fldChar w:fldCharType="separate"/>
      </w:r>
      <w:r>
        <w:t>79</w:t>
      </w:r>
      <w:r>
        <w:fldChar w:fldCharType="end"/>
      </w:r>
    </w:p>
    <w:p w14:paraId="17D5F4B1" w14:textId="2CC6CB0C" w:rsidR="00A104A5" w:rsidRDefault="00A104A5">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Measurement setup for Category 1 scenario</w:t>
      </w:r>
      <w:r>
        <w:tab/>
      </w:r>
      <w:r>
        <w:fldChar w:fldCharType="begin"/>
      </w:r>
      <w:r>
        <w:instrText xml:space="preserve"> PAGEREF _Toc162015573 \h </w:instrText>
      </w:r>
      <w:r>
        <w:fldChar w:fldCharType="separate"/>
      </w:r>
      <w:r>
        <w:t>79</w:t>
      </w:r>
      <w:r>
        <w:fldChar w:fldCharType="end"/>
      </w:r>
    </w:p>
    <w:p w14:paraId="0618D889" w14:textId="5D9CC283" w:rsidR="00A104A5" w:rsidRDefault="00A104A5">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Measurement setup for Category 2 scenario</w:t>
      </w:r>
      <w:r>
        <w:tab/>
      </w:r>
      <w:r>
        <w:fldChar w:fldCharType="begin"/>
      </w:r>
      <w:r>
        <w:instrText xml:space="preserve"> PAGEREF _Toc162015574 \h </w:instrText>
      </w:r>
      <w:r>
        <w:fldChar w:fldCharType="separate"/>
      </w:r>
      <w:r>
        <w:t>80</w:t>
      </w:r>
      <w:r>
        <w:fldChar w:fldCharType="end"/>
      </w:r>
    </w:p>
    <w:p w14:paraId="0237B606" w14:textId="180D430E" w:rsidR="00A104A5" w:rsidRDefault="00A104A5">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_Toc162015575 \h </w:instrText>
      </w:r>
      <w:r>
        <w:fldChar w:fldCharType="separate"/>
      </w:r>
      <w:r>
        <w:t>83</w:t>
      </w:r>
      <w:r>
        <w:fldChar w:fldCharType="end"/>
      </w:r>
    </w:p>
    <w:p w14:paraId="2E4EA4C6" w14:textId="023273F6" w:rsidR="00A104A5" w:rsidRDefault="00A104A5">
      <w:pPr>
        <w:pStyle w:val="TOC4"/>
        <w:rPr>
          <w:rFonts w:asciiTheme="minorHAnsi" w:eastAsiaTheme="minorEastAsia" w:hAnsiTheme="minorHAnsi" w:cstheme="minorBidi"/>
          <w:kern w:val="2"/>
          <w:sz w:val="22"/>
          <w:szCs w:val="22"/>
          <w14:ligatures w14:val="standardContextual"/>
        </w:rPr>
      </w:pPr>
      <w:r>
        <w:t>6.2.1.5</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_Toc162015576 \h </w:instrText>
      </w:r>
      <w:r>
        <w:fldChar w:fldCharType="separate"/>
      </w:r>
      <w:r>
        <w:t>83</w:t>
      </w:r>
      <w:r>
        <w:fldChar w:fldCharType="end"/>
      </w:r>
    </w:p>
    <w:p w14:paraId="1A141A4C" w14:textId="0F9E8681" w:rsidR="00A104A5" w:rsidRDefault="00A104A5">
      <w:pPr>
        <w:pStyle w:val="TOC4"/>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Reference point</w:t>
      </w:r>
      <w:r>
        <w:tab/>
      </w:r>
      <w:r>
        <w:fldChar w:fldCharType="begin"/>
      </w:r>
      <w:r>
        <w:instrText xml:space="preserve"> PAGEREF _Toc162015577 \h </w:instrText>
      </w:r>
      <w:r>
        <w:fldChar w:fldCharType="separate"/>
      </w:r>
      <w:r>
        <w:t>83</w:t>
      </w:r>
      <w:r>
        <w:fldChar w:fldCharType="end"/>
      </w:r>
    </w:p>
    <w:p w14:paraId="1041A257" w14:textId="3A7FCA8A" w:rsidR="00A104A5" w:rsidRDefault="00A104A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Test parameters</w:t>
      </w:r>
      <w:r>
        <w:tab/>
      </w:r>
      <w:r>
        <w:fldChar w:fldCharType="begin"/>
      </w:r>
      <w:r>
        <w:instrText xml:space="preserve"> PAGEREF _Toc162015578 \h </w:instrText>
      </w:r>
      <w:r>
        <w:fldChar w:fldCharType="separate"/>
      </w:r>
      <w:r>
        <w:t>84</w:t>
      </w:r>
      <w:r>
        <w:fldChar w:fldCharType="end"/>
      </w:r>
    </w:p>
    <w:p w14:paraId="40FD9715" w14:textId="6791A742" w:rsidR="00A104A5" w:rsidRDefault="00A104A5">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Test parameters for Mode 1</w:t>
      </w:r>
      <w:r>
        <w:tab/>
      </w:r>
      <w:r>
        <w:fldChar w:fldCharType="begin"/>
      </w:r>
      <w:r>
        <w:instrText xml:space="preserve"> PAGEREF _Toc162015579 \h </w:instrText>
      </w:r>
      <w:r>
        <w:fldChar w:fldCharType="separate"/>
      </w:r>
      <w:r>
        <w:t>84</w:t>
      </w:r>
      <w:r>
        <w:fldChar w:fldCharType="end"/>
      </w:r>
    </w:p>
    <w:p w14:paraId="5B99D24D" w14:textId="60239C94" w:rsidR="00A104A5" w:rsidRDefault="00A104A5">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Test parameters for Mode 2</w:t>
      </w:r>
      <w:r>
        <w:tab/>
      </w:r>
      <w:r>
        <w:fldChar w:fldCharType="begin"/>
      </w:r>
      <w:r>
        <w:instrText xml:space="preserve"> PAGEREF _Toc162015580 \h </w:instrText>
      </w:r>
      <w:r>
        <w:fldChar w:fldCharType="separate"/>
      </w:r>
      <w:r>
        <w:t>84</w:t>
      </w:r>
      <w:r>
        <w:fldChar w:fldCharType="end"/>
      </w:r>
    </w:p>
    <w:p w14:paraId="3725AD5D" w14:textId="2A63DC7F" w:rsidR="00A104A5" w:rsidRDefault="00A104A5">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UE demodulation and CSI testing methodology for multi-Rx chain DL reception</w:t>
      </w:r>
      <w:r>
        <w:tab/>
      </w:r>
      <w:r>
        <w:fldChar w:fldCharType="begin"/>
      </w:r>
      <w:r>
        <w:instrText xml:space="preserve"> PAGEREF _Toc162015581 \h </w:instrText>
      </w:r>
      <w:r>
        <w:fldChar w:fldCharType="separate"/>
      </w:r>
      <w:r>
        <w:t>85</w:t>
      </w:r>
      <w:r>
        <w:fldChar w:fldCharType="end"/>
      </w:r>
    </w:p>
    <w:p w14:paraId="3B789703" w14:textId="7A8B06B8" w:rsidR="00A104A5" w:rsidRDefault="00A104A5">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_Toc162015582 \h </w:instrText>
      </w:r>
      <w:r>
        <w:fldChar w:fldCharType="separate"/>
      </w:r>
      <w:r>
        <w:t>85</w:t>
      </w:r>
      <w:r>
        <w:fldChar w:fldCharType="end"/>
      </w:r>
    </w:p>
    <w:p w14:paraId="1C4619D8" w14:textId="10488F11" w:rsidR="00A104A5" w:rsidRDefault="00A104A5">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Measurement setup</w:t>
      </w:r>
      <w:r>
        <w:tab/>
      </w:r>
      <w:r>
        <w:fldChar w:fldCharType="begin"/>
      </w:r>
      <w:r>
        <w:instrText xml:space="preserve"> PAGEREF _Toc162015583 \h </w:instrText>
      </w:r>
      <w:r>
        <w:fldChar w:fldCharType="separate"/>
      </w:r>
      <w:r>
        <w:t>85</w:t>
      </w:r>
      <w:r>
        <w:fldChar w:fldCharType="end"/>
      </w:r>
    </w:p>
    <w:p w14:paraId="485A3F72" w14:textId="754962C7" w:rsidR="00A104A5" w:rsidRDefault="00A104A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Baseline measurement setup</w:t>
      </w:r>
      <w:r>
        <w:tab/>
      </w:r>
      <w:r>
        <w:fldChar w:fldCharType="begin"/>
      </w:r>
      <w:r>
        <w:instrText xml:space="preserve"> PAGEREF _Toc162015584 \h </w:instrText>
      </w:r>
      <w:r>
        <w:fldChar w:fldCharType="separate"/>
      </w:r>
      <w:r>
        <w:t>85</w:t>
      </w:r>
      <w:r>
        <w:fldChar w:fldCharType="end"/>
      </w:r>
    </w:p>
    <w:p w14:paraId="4940D94C" w14:textId="61F43730" w:rsidR="00A104A5" w:rsidRDefault="00A104A5">
      <w:pPr>
        <w:pStyle w:val="TOC4"/>
        <w:rPr>
          <w:rFonts w:asciiTheme="minorHAnsi" w:eastAsiaTheme="minorEastAsia" w:hAnsiTheme="minorHAnsi" w:cstheme="minorBidi"/>
          <w:kern w:val="2"/>
          <w:sz w:val="22"/>
          <w:szCs w:val="22"/>
          <w14:ligatures w14:val="standardContextual"/>
        </w:rPr>
      </w:pPr>
      <w:r>
        <w:t>7.2.1.1</w:t>
      </w:r>
      <w:r>
        <w:rPr>
          <w:rFonts w:asciiTheme="minorHAnsi" w:eastAsiaTheme="minorEastAsia" w:hAnsiTheme="minorHAnsi" w:cstheme="minorBidi"/>
          <w:kern w:val="2"/>
          <w:sz w:val="22"/>
          <w:szCs w:val="22"/>
          <w14:ligatures w14:val="standardContextual"/>
        </w:rPr>
        <w:tab/>
      </w:r>
      <w:r>
        <w:t>Reference point</w:t>
      </w:r>
      <w:r>
        <w:tab/>
      </w:r>
      <w:r>
        <w:fldChar w:fldCharType="begin"/>
      </w:r>
      <w:r>
        <w:instrText xml:space="preserve"> PAGEREF _Toc162015585 \h </w:instrText>
      </w:r>
      <w:r>
        <w:fldChar w:fldCharType="separate"/>
      </w:r>
      <w:r>
        <w:t>85</w:t>
      </w:r>
      <w:r>
        <w:fldChar w:fldCharType="end"/>
      </w:r>
    </w:p>
    <w:p w14:paraId="57DD0D21" w14:textId="0429E7E9" w:rsidR="00A104A5" w:rsidRDefault="00A104A5">
      <w:pPr>
        <w:pStyle w:val="TOC4"/>
        <w:rPr>
          <w:rFonts w:asciiTheme="minorHAnsi" w:eastAsiaTheme="minorEastAsia" w:hAnsiTheme="minorHAnsi" w:cstheme="minorBidi"/>
          <w:kern w:val="2"/>
          <w:sz w:val="22"/>
          <w:szCs w:val="22"/>
          <w14:ligatures w14:val="standardContextual"/>
        </w:rPr>
      </w:pPr>
      <w:r>
        <w:t>7.2.1.2</w:t>
      </w:r>
      <w:r>
        <w:rPr>
          <w:rFonts w:asciiTheme="minorHAnsi" w:eastAsiaTheme="minorEastAsia" w:hAnsiTheme="minorHAnsi" w:cstheme="minorBidi"/>
          <w:kern w:val="2"/>
          <w:sz w:val="22"/>
          <w:szCs w:val="22"/>
          <w14:ligatures w14:val="standardContextual"/>
        </w:rPr>
        <w:tab/>
      </w:r>
      <w:r>
        <w:t>Far-field criteria</w:t>
      </w:r>
      <w:r>
        <w:tab/>
      </w:r>
      <w:r>
        <w:fldChar w:fldCharType="begin"/>
      </w:r>
      <w:r>
        <w:instrText xml:space="preserve"> PAGEREF _Toc162015586 \h </w:instrText>
      </w:r>
      <w:r>
        <w:fldChar w:fldCharType="separate"/>
      </w:r>
      <w:r>
        <w:t>85</w:t>
      </w:r>
      <w:r>
        <w:fldChar w:fldCharType="end"/>
      </w:r>
    </w:p>
    <w:p w14:paraId="564D80A1" w14:textId="39B43F94" w:rsidR="00A104A5" w:rsidRDefault="00A104A5">
      <w:pPr>
        <w:pStyle w:val="TOC4"/>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Calibration measurement procedure</w:t>
      </w:r>
      <w:r>
        <w:tab/>
      </w:r>
      <w:r>
        <w:fldChar w:fldCharType="begin"/>
      </w:r>
      <w:r>
        <w:instrText xml:space="preserve"> PAGEREF _Toc162015587 \h </w:instrText>
      </w:r>
      <w:r>
        <w:fldChar w:fldCharType="separate"/>
      </w:r>
      <w:r>
        <w:t>85</w:t>
      </w:r>
      <w:r>
        <w:fldChar w:fldCharType="end"/>
      </w:r>
    </w:p>
    <w:p w14:paraId="764C91ED" w14:textId="40890A53" w:rsidR="00A104A5" w:rsidRDefault="00A104A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Test parameters</w:t>
      </w:r>
      <w:r>
        <w:tab/>
      </w:r>
      <w:r>
        <w:fldChar w:fldCharType="begin"/>
      </w:r>
      <w:r>
        <w:instrText xml:space="preserve"> PAGEREF _Toc162015588 \h </w:instrText>
      </w:r>
      <w:r>
        <w:fldChar w:fldCharType="separate"/>
      </w:r>
      <w:r>
        <w:t>86</w:t>
      </w:r>
      <w:r>
        <w:fldChar w:fldCharType="end"/>
      </w:r>
    </w:p>
    <w:p w14:paraId="72873172" w14:textId="20B08603" w:rsidR="00A104A5" w:rsidRDefault="00A104A5">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Noc level configuration</w:t>
      </w:r>
      <w:r>
        <w:tab/>
      </w:r>
      <w:r>
        <w:fldChar w:fldCharType="begin"/>
      </w:r>
      <w:r>
        <w:instrText xml:space="preserve"> PAGEREF _Toc162015589 \h </w:instrText>
      </w:r>
      <w:r>
        <w:fldChar w:fldCharType="separate"/>
      </w:r>
      <w:r>
        <w:t>86</w:t>
      </w:r>
      <w:r>
        <w:fldChar w:fldCharType="end"/>
      </w:r>
    </w:p>
    <w:p w14:paraId="4780E876" w14:textId="33A8A680" w:rsidR="00A104A5" w:rsidRDefault="00A104A5">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Criteria of UE test directions</w:t>
      </w:r>
      <w:r>
        <w:tab/>
      </w:r>
      <w:r>
        <w:fldChar w:fldCharType="begin"/>
      </w:r>
      <w:r>
        <w:instrText xml:space="preserve"> PAGEREF _Toc162015590 \h </w:instrText>
      </w:r>
      <w:r>
        <w:fldChar w:fldCharType="separate"/>
      </w:r>
      <w:r>
        <w:t>86</w:t>
      </w:r>
      <w:r>
        <w:fldChar w:fldCharType="end"/>
      </w:r>
    </w:p>
    <w:p w14:paraId="3762CF0F" w14:textId="23431244" w:rsidR="00A104A5" w:rsidRDefault="00A104A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Summary</w:t>
      </w:r>
      <w:r>
        <w:tab/>
      </w:r>
      <w:r>
        <w:fldChar w:fldCharType="begin"/>
      </w:r>
      <w:r>
        <w:instrText xml:space="preserve"> PAGEREF _Toc162015591 \h </w:instrText>
      </w:r>
      <w:r>
        <w:fldChar w:fldCharType="separate"/>
      </w:r>
      <w:r>
        <w:t>86</w:t>
      </w:r>
      <w:r>
        <w:fldChar w:fldCharType="end"/>
      </w:r>
    </w:p>
    <w:p w14:paraId="64AE4445" w14:textId="3ECB886C" w:rsidR="00A104A5" w:rsidRDefault="00A104A5">
      <w:pPr>
        <w:pStyle w:val="TOC8"/>
        <w:rPr>
          <w:rFonts w:asciiTheme="minorHAnsi" w:eastAsiaTheme="minorEastAsia" w:hAnsiTheme="minorHAnsi" w:cstheme="minorBidi"/>
          <w:b w:val="0"/>
          <w:kern w:val="2"/>
          <w:szCs w:val="22"/>
          <w14:ligatures w14:val="standardContextual"/>
        </w:rPr>
      </w:pPr>
      <w:r>
        <w:t>Annex A: Measurement uncertainty</w:t>
      </w:r>
      <w:r>
        <w:tab/>
      </w:r>
      <w:r>
        <w:fldChar w:fldCharType="begin"/>
      </w:r>
      <w:r>
        <w:instrText xml:space="preserve"> PAGEREF _Toc162015592 \h </w:instrText>
      </w:r>
      <w:r>
        <w:fldChar w:fldCharType="separate"/>
      </w:r>
      <w:r>
        <w:t>88</w:t>
      </w:r>
      <w:r>
        <w:fldChar w:fldCharType="end"/>
      </w:r>
    </w:p>
    <w:p w14:paraId="0C7DF265" w14:textId="09A13FDC" w:rsidR="00A104A5" w:rsidRDefault="00A104A5">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Measurement uncertainty budget for UE RF testing methodology</w:t>
      </w:r>
      <w:r>
        <w:tab/>
      </w:r>
      <w:r>
        <w:fldChar w:fldCharType="begin"/>
      </w:r>
      <w:r>
        <w:instrText xml:space="preserve"> PAGEREF _Toc162015593 \h </w:instrText>
      </w:r>
      <w:r>
        <w:fldChar w:fldCharType="separate"/>
      </w:r>
      <w:r>
        <w:t>88</w:t>
      </w:r>
      <w:r>
        <w:fldChar w:fldCharType="end"/>
      </w:r>
    </w:p>
    <w:p w14:paraId="56C8D2AC" w14:textId="1E93003B" w:rsidR="00A104A5" w:rsidRDefault="00A104A5">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Measurement uncertainty budget for UE RRM testing methodology</w:t>
      </w:r>
      <w:r>
        <w:tab/>
      </w:r>
      <w:r>
        <w:fldChar w:fldCharType="begin"/>
      </w:r>
      <w:r>
        <w:instrText xml:space="preserve"> PAGEREF _Toc162015594 \h </w:instrText>
      </w:r>
      <w:r>
        <w:fldChar w:fldCharType="separate"/>
      </w:r>
      <w:r>
        <w:t>90</w:t>
      </w:r>
      <w:r>
        <w:fldChar w:fldCharType="end"/>
      </w:r>
    </w:p>
    <w:p w14:paraId="71470359" w14:textId="36C23A19" w:rsidR="00A104A5" w:rsidRDefault="00A104A5">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Measurement uncertainty budget for UE demodulation testing methodology</w:t>
      </w:r>
      <w:r>
        <w:tab/>
      </w:r>
      <w:r>
        <w:fldChar w:fldCharType="begin"/>
      </w:r>
      <w:r>
        <w:instrText xml:space="preserve"> PAGEREF _Toc162015595 \h </w:instrText>
      </w:r>
      <w:r>
        <w:fldChar w:fldCharType="separate"/>
      </w:r>
      <w:r>
        <w:t>91</w:t>
      </w:r>
      <w:r>
        <w:fldChar w:fldCharType="end"/>
      </w:r>
    </w:p>
    <w:p w14:paraId="4C5858A1" w14:textId="460DD385" w:rsidR="00A104A5" w:rsidRDefault="00A104A5">
      <w:pPr>
        <w:pStyle w:val="TOC8"/>
        <w:rPr>
          <w:rFonts w:asciiTheme="minorHAnsi" w:eastAsiaTheme="minorEastAsia" w:hAnsiTheme="minorHAnsi" w:cstheme="minorBidi"/>
          <w:b w:val="0"/>
          <w:kern w:val="2"/>
          <w:szCs w:val="22"/>
          <w14:ligatures w14:val="standardContextual"/>
        </w:rPr>
      </w:pPr>
      <w:r>
        <w:t>Annex B: UE coordinate system</w:t>
      </w:r>
      <w:r>
        <w:tab/>
      </w:r>
      <w:r>
        <w:fldChar w:fldCharType="begin"/>
      </w:r>
      <w:r>
        <w:instrText xml:space="preserve"> PAGEREF _Toc162015596 \h </w:instrText>
      </w:r>
      <w:r>
        <w:fldChar w:fldCharType="separate"/>
      </w:r>
      <w:r>
        <w:t>93</w:t>
      </w:r>
      <w:r>
        <w:fldChar w:fldCharType="end"/>
      </w:r>
    </w:p>
    <w:p w14:paraId="744CF685" w14:textId="00B0CB07" w:rsidR="00A104A5" w:rsidRDefault="00A104A5">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Reference coordinate system</w:t>
      </w:r>
      <w:r>
        <w:tab/>
      </w:r>
      <w:r>
        <w:fldChar w:fldCharType="begin"/>
      </w:r>
      <w:r>
        <w:instrText xml:space="preserve"> PAGEREF _Toc162015597 \h </w:instrText>
      </w:r>
      <w:r>
        <w:fldChar w:fldCharType="separate"/>
      </w:r>
      <w:r>
        <w:t>93</w:t>
      </w:r>
      <w:r>
        <w:fldChar w:fldCharType="end"/>
      </w:r>
    </w:p>
    <w:p w14:paraId="479A4AF2" w14:textId="276D0FE7" w:rsidR="00A104A5" w:rsidRDefault="00A104A5">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Alternate coordinate system for 2AoA testing</w:t>
      </w:r>
      <w:r>
        <w:tab/>
      </w:r>
      <w:r>
        <w:fldChar w:fldCharType="begin"/>
      </w:r>
      <w:r>
        <w:instrText xml:space="preserve"> PAGEREF _Toc162015598 \h </w:instrText>
      </w:r>
      <w:r>
        <w:fldChar w:fldCharType="separate"/>
      </w:r>
      <w:r>
        <w:t>94</w:t>
      </w:r>
      <w:r>
        <w:fldChar w:fldCharType="end"/>
      </w:r>
    </w:p>
    <w:p w14:paraId="0539FEDC" w14:textId="1F9ABFE0" w:rsidR="00A104A5" w:rsidRDefault="00A104A5">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Test conditions and angle definitions</w:t>
      </w:r>
      <w:r>
        <w:tab/>
      </w:r>
      <w:r>
        <w:fldChar w:fldCharType="begin"/>
      </w:r>
      <w:r>
        <w:instrText xml:space="preserve"> PAGEREF _Toc162015599 \h </w:instrText>
      </w:r>
      <w:r>
        <w:fldChar w:fldCharType="separate"/>
      </w:r>
      <w:r>
        <w:t>96</w:t>
      </w:r>
      <w:r>
        <w:fldChar w:fldCharType="end"/>
      </w:r>
    </w:p>
    <w:p w14:paraId="1CF2E257" w14:textId="3D1DDF18" w:rsidR="00A104A5" w:rsidRDefault="00A104A5">
      <w:pPr>
        <w:pStyle w:val="TOC1"/>
        <w:rPr>
          <w:rFonts w:asciiTheme="minorHAnsi" w:eastAsiaTheme="minorEastAsia" w:hAnsiTheme="minorHAnsi" w:cstheme="minorBidi"/>
          <w:kern w:val="2"/>
          <w:szCs w:val="22"/>
          <w14:ligatures w14:val="standardContextual"/>
        </w:rPr>
      </w:pPr>
      <w:r>
        <w:t>B.4</w:t>
      </w:r>
      <w:r>
        <w:rPr>
          <w:rFonts w:asciiTheme="minorHAnsi" w:eastAsiaTheme="minorEastAsia" w:hAnsiTheme="minorHAnsi" w:cstheme="minorBidi"/>
          <w:kern w:val="2"/>
          <w:szCs w:val="22"/>
          <w14:ligatures w14:val="standardContextual"/>
        </w:rPr>
        <w:tab/>
      </w:r>
      <w:r>
        <w:t>DUT positioning guidelines</w:t>
      </w:r>
      <w:r>
        <w:tab/>
      </w:r>
      <w:r>
        <w:fldChar w:fldCharType="begin"/>
      </w:r>
      <w:r>
        <w:instrText xml:space="preserve"> PAGEREF _Toc162015600 \h </w:instrText>
      </w:r>
      <w:r>
        <w:fldChar w:fldCharType="separate"/>
      </w:r>
      <w:r>
        <w:t>101</w:t>
      </w:r>
      <w:r>
        <w:fldChar w:fldCharType="end"/>
      </w:r>
    </w:p>
    <w:p w14:paraId="2CE1E1B9" w14:textId="23B5AE56" w:rsidR="00A104A5" w:rsidRDefault="00A104A5">
      <w:pPr>
        <w:pStyle w:val="TOC8"/>
        <w:rPr>
          <w:rFonts w:asciiTheme="minorHAnsi" w:eastAsiaTheme="minorEastAsia" w:hAnsiTheme="minorHAnsi" w:cstheme="minorBidi"/>
          <w:b w:val="0"/>
          <w:kern w:val="2"/>
          <w:szCs w:val="22"/>
          <w14:ligatures w14:val="standardContextual"/>
        </w:rPr>
      </w:pPr>
      <w:r>
        <w:t>Annex C: (Reserved)</w:t>
      </w:r>
      <w:r>
        <w:tab/>
      </w:r>
      <w:r>
        <w:fldChar w:fldCharType="begin"/>
      </w:r>
      <w:r>
        <w:instrText xml:space="preserve"> PAGEREF _Toc162015601 \h </w:instrText>
      </w:r>
      <w:r>
        <w:fldChar w:fldCharType="separate"/>
      </w:r>
      <w:r>
        <w:t>101</w:t>
      </w:r>
      <w:r>
        <w:fldChar w:fldCharType="end"/>
      </w:r>
    </w:p>
    <w:p w14:paraId="709D3FEF" w14:textId="0275DA41" w:rsidR="00A104A5" w:rsidRDefault="00A104A5">
      <w:pPr>
        <w:pStyle w:val="TOC8"/>
        <w:rPr>
          <w:rFonts w:asciiTheme="minorHAnsi" w:eastAsiaTheme="minorEastAsia" w:hAnsiTheme="minorHAnsi" w:cstheme="minorBidi"/>
          <w:b w:val="0"/>
          <w:kern w:val="2"/>
          <w:szCs w:val="22"/>
          <w14:ligatures w14:val="standardContextual"/>
        </w:rPr>
      </w:pPr>
      <w:r>
        <w:t>Annex D: Inverse Channel Approach in demodulation testing</w:t>
      </w:r>
      <w:r>
        <w:tab/>
      </w:r>
      <w:r>
        <w:fldChar w:fldCharType="begin"/>
      </w:r>
      <w:r>
        <w:instrText xml:space="preserve"> PAGEREF _Toc162015602 \h </w:instrText>
      </w:r>
      <w:r>
        <w:fldChar w:fldCharType="separate"/>
      </w:r>
      <w:r>
        <w:t>101</w:t>
      </w:r>
      <w:r>
        <w:fldChar w:fldCharType="end"/>
      </w:r>
    </w:p>
    <w:p w14:paraId="5BAAA9D6" w14:textId="63450B6B" w:rsidR="00A104A5" w:rsidRDefault="00A104A5">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An example of Inverse Channel Approach</w:t>
      </w:r>
      <w:r>
        <w:tab/>
      </w:r>
      <w:r>
        <w:fldChar w:fldCharType="begin"/>
      </w:r>
      <w:r>
        <w:instrText xml:space="preserve"> PAGEREF _Toc162015603 \h </w:instrText>
      </w:r>
      <w:r>
        <w:fldChar w:fldCharType="separate"/>
      </w:r>
      <w:r>
        <w:t>101</w:t>
      </w:r>
      <w:r>
        <w:fldChar w:fldCharType="end"/>
      </w:r>
    </w:p>
    <w:p w14:paraId="3D4253E1" w14:textId="3A0B4DE5" w:rsidR="00A104A5" w:rsidRDefault="00A104A5">
      <w:pPr>
        <w:pStyle w:val="TOC8"/>
        <w:rPr>
          <w:rFonts w:asciiTheme="minorHAnsi" w:eastAsiaTheme="minorEastAsia" w:hAnsiTheme="minorHAnsi" w:cstheme="minorBidi"/>
          <w:b w:val="0"/>
          <w:kern w:val="2"/>
          <w:szCs w:val="22"/>
          <w14:ligatures w14:val="standardContextual"/>
        </w:rPr>
      </w:pPr>
      <w:r>
        <w:t>Annex E: (Reserved)</w:t>
      </w:r>
      <w:r>
        <w:tab/>
      </w:r>
      <w:r>
        <w:fldChar w:fldCharType="begin"/>
      </w:r>
      <w:r>
        <w:instrText xml:space="preserve"> PAGEREF _Toc162015604 \h </w:instrText>
      </w:r>
      <w:r>
        <w:fldChar w:fldCharType="separate"/>
      </w:r>
      <w:r>
        <w:t>103</w:t>
      </w:r>
      <w:r>
        <w:fldChar w:fldCharType="end"/>
      </w:r>
    </w:p>
    <w:p w14:paraId="3498B01D" w14:textId="230EF12D" w:rsidR="00A104A5" w:rsidRDefault="00A104A5">
      <w:pPr>
        <w:pStyle w:val="TOC8"/>
        <w:rPr>
          <w:rFonts w:asciiTheme="minorHAnsi" w:eastAsiaTheme="minorEastAsia" w:hAnsiTheme="minorHAnsi" w:cstheme="minorBidi"/>
          <w:b w:val="0"/>
          <w:kern w:val="2"/>
          <w:szCs w:val="22"/>
          <w14:ligatures w14:val="standardContextual"/>
        </w:rPr>
      </w:pPr>
      <w:r>
        <w:t>Annex F: (Reserved)</w:t>
      </w:r>
      <w:r>
        <w:tab/>
      </w:r>
      <w:r>
        <w:fldChar w:fldCharType="begin"/>
      </w:r>
      <w:r>
        <w:instrText xml:space="preserve"> PAGEREF _Toc162015605 \h </w:instrText>
      </w:r>
      <w:r>
        <w:fldChar w:fldCharType="separate"/>
      </w:r>
      <w:r>
        <w:t>103</w:t>
      </w:r>
      <w:r>
        <w:fldChar w:fldCharType="end"/>
      </w:r>
    </w:p>
    <w:p w14:paraId="60A9060D" w14:textId="72E44494" w:rsidR="00A104A5" w:rsidRDefault="00A104A5">
      <w:pPr>
        <w:pStyle w:val="TOC8"/>
        <w:rPr>
          <w:rFonts w:asciiTheme="minorHAnsi" w:eastAsiaTheme="minorEastAsia" w:hAnsiTheme="minorHAnsi" w:cstheme="minorBidi"/>
          <w:b w:val="0"/>
          <w:kern w:val="2"/>
          <w:szCs w:val="22"/>
          <w14:ligatures w14:val="standardContextual"/>
        </w:rPr>
      </w:pPr>
      <w:r>
        <w:t>Annex G: Step size of measurement grids</w:t>
      </w:r>
      <w:r>
        <w:tab/>
      </w:r>
      <w:r>
        <w:fldChar w:fldCharType="begin"/>
      </w:r>
      <w:r>
        <w:instrText xml:space="preserve"> PAGEREF _Toc162015606 \h </w:instrText>
      </w:r>
      <w:r>
        <w:fldChar w:fldCharType="separate"/>
      </w:r>
      <w:r>
        <w:t>103</w:t>
      </w:r>
      <w:r>
        <w:fldChar w:fldCharType="end"/>
      </w:r>
    </w:p>
    <w:p w14:paraId="4F59FF6E" w14:textId="4F8B7470" w:rsidR="00A104A5" w:rsidRDefault="00A104A5">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Simulation results for step size</w:t>
      </w:r>
      <w:r>
        <w:tab/>
      </w:r>
      <w:r>
        <w:fldChar w:fldCharType="begin"/>
      </w:r>
      <w:r>
        <w:instrText xml:space="preserve"> PAGEREF _Toc162015607 \h </w:instrText>
      </w:r>
      <w:r>
        <w:fldChar w:fldCharType="separate"/>
      </w:r>
      <w:r>
        <w:t>104</w:t>
      </w:r>
      <w:r>
        <w:fldChar w:fldCharType="end"/>
      </w:r>
    </w:p>
    <w:p w14:paraId="4AA90F94" w14:textId="1E843F68" w:rsidR="00A104A5" w:rsidRDefault="00A104A5">
      <w:pPr>
        <w:pStyle w:val="TOC8"/>
        <w:rPr>
          <w:rFonts w:asciiTheme="minorHAnsi" w:eastAsiaTheme="minorEastAsia" w:hAnsiTheme="minorHAnsi" w:cstheme="minorBidi"/>
          <w:b w:val="0"/>
          <w:kern w:val="2"/>
          <w:szCs w:val="22"/>
          <w14:ligatures w14:val="standardContextual"/>
        </w:rPr>
      </w:pPr>
      <w:r>
        <w:t>Annex H: Change history</w:t>
      </w:r>
      <w:r>
        <w:tab/>
      </w:r>
      <w:r>
        <w:fldChar w:fldCharType="begin"/>
      </w:r>
      <w:r>
        <w:instrText xml:space="preserve"> PAGEREF _Toc162015608 \h </w:instrText>
      </w:r>
      <w:r>
        <w:fldChar w:fldCharType="separate"/>
      </w:r>
      <w:r>
        <w:t>106</w:t>
      </w:r>
      <w:r>
        <w:fldChar w:fldCharType="end"/>
      </w:r>
    </w:p>
    <w:p w14:paraId="717B115E" w14:textId="580A28BB" w:rsidR="00080512" w:rsidRPr="004D3578" w:rsidRDefault="00A104A5">
      <w:r>
        <w:fldChar w:fldCharType="end"/>
      </w:r>
    </w:p>
    <w:p w14:paraId="19563378" w14:textId="3FE6157A" w:rsidR="008A7623" w:rsidRPr="007B600E" w:rsidRDefault="00080512" w:rsidP="008A7623">
      <w:pPr>
        <w:pStyle w:val="Guidance"/>
      </w:pPr>
      <w:r w:rsidRPr="004D3578">
        <w:br w:type="page"/>
      </w:r>
    </w:p>
    <w:p w14:paraId="1A220F97" w14:textId="77777777" w:rsidR="00080512" w:rsidRDefault="00080512">
      <w:pPr>
        <w:pStyle w:val="Heading1"/>
      </w:pPr>
      <w:bookmarkStart w:id="16" w:name="foreword"/>
      <w:bookmarkStart w:id="17" w:name="_Toc129091957"/>
      <w:bookmarkStart w:id="18" w:name="_Toc151623896"/>
      <w:bookmarkStart w:id="19" w:name="_Toc154585313"/>
      <w:bookmarkStart w:id="20" w:name="_Toc155642270"/>
      <w:bookmarkStart w:id="21" w:name="_Toc162015533"/>
      <w:bookmarkEnd w:id="16"/>
      <w:r w:rsidRPr="004D3578">
        <w:lastRenderedPageBreak/>
        <w:t>Foreword</w:t>
      </w:r>
      <w:bookmarkEnd w:id="17"/>
      <w:bookmarkEnd w:id="18"/>
      <w:bookmarkEnd w:id="19"/>
      <w:bookmarkEnd w:id="20"/>
      <w:bookmarkEnd w:id="21"/>
    </w:p>
    <w:p w14:paraId="27BCDB44" w14:textId="77777777" w:rsidR="00080512" w:rsidRPr="004D3578" w:rsidRDefault="00080512">
      <w:r w:rsidRPr="004D3578">
        <w:t xml:space="preserve">This Technical </w:t>
      </w:r>
      <w:bookmarkStart w:id="22" w:name="spectype3"/>
      <w:r w:rsidR="00602AEA" w:rsidRPr="00EA465F">
        <w:t>Report</w:t>
      </w:r>
      <w:bookmarkEnd w:id="22"/>
      <w:r w:rsidRPr="004D3578">
        <w:t xml:space="preserve"> has been produced by the 3</w:t>
      </w:r>
      <w:r w:rsidR="00F04712">
        <w:t>rd</w:t>
      </w:r>
      <w:r w:rsidRPr="004D3578">
        <w:t xml:space="preserve"> Generation Partnership Project (3GPP).</w:t>
      </w:r>
    </w:p>
    <w:p w14:paraId="1334772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CBD687" w14:textId="77777777" w:rsidR="00080512" w:rsidRPr="004D3578" w:rsidRDefault="00080512">
      <w:pPr>
        <w:pStyle w:val="B1"/>
      </w:pPr>
      <w:r w:rsidRPr="004D3578">
        <w:t>Version x.y.z</w:t>
      </w:r>
    </w:p>
    <w:p w14:paraId="4CF1DE32" w14:textId="77777777" w:rsidR="00080512" w:rsidRPr="004D3578" w:rsidRDefault="00080512">
      <w:pPr>
        <w:pStyle w:val="B1"/>
      </w:pPr>
      <w:r w:rsidRPr="004D3578">
        <w:t>where:</w:t>
      </w:r>
    </w:p>
    <w:p w14:paraId="75E6063E" w14:textId="77777777" w:rsidR="00080512" w:rsidRPr="004D3578" w:rsidRDefault="00080512">
      <w:pPr>
        <w:pStyle w:val="B2"/>
      </w:pPr>
      <w:r w:rsidRPr="004D3578">
        <w:t>x</w:t>
      </w:r>
      <w:r w:rsidRPr="004D3578">
        <w:tab/>
        <w:t>the first digit:</w:t>
      </w:r>
    </w:p>
    <w:p w14:paraId="148A6FD0" w14:textId="77777777" w:rsidR="00080512" w:rsidRPr="004D3578" w:rsidRDefault="00080512">
      <w:pPr>
        <w:pStyle w:val="B3"/>
      </w:pPr>
      <w:r w:rsidRPr="004D3578">
        <w:t>1</w:t>
      </w:r>
      <w:r w:rsidRPr="004D3578">
        <w:tab/>
        <w:t>presented to TSG for information;</w:t>
      </w:r>
    </w:p>
    <w:p w14:paraId="1DF038A2" w14:textId="77777777" w:rsidR="00080512" w:rsidRPr="004D3578" w:rsidRDefault="00080512">
      <w:pPr>
        <w:pStyle w:val="B3"/>
      </w:pPr>
      <w:r w:rsidRPr="004D3578">
        <w:t>2</w:t>
      </w:r>
      <w:r w:rsidRPr="004D3578">
        <w:tab/>
        <w:t>presented to TSG for approval;</w:t>
      </w:r>
    </w:p>
    <w:p w14:paraId="23B96FED" w14:textId="77777777" w:rsidR="00080512" w:rsidRPr="004D3578" w:rsidRDefault="00080512">
      <w:pPr>
        <w:pStyle w:val="B3"/>
      </w:pPr>
      <w:r w:rsidRPr="004D3578">
        <w:t>3</w:t>
      </w:r>
      <w:r w:rsidRPr="004D3578">
        <w:tab/>
        <w:t>or greater indicates TSG approved document under change control.</w:t>
      </w:r>
    </w:p>
    <w:p w14:paraId="1C079F1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B6F97A3" w14:textId="77777777" w:rsidR="00080512" w:rsidRDefault="00080512">
      <w:pPr>
        <w:pStyle w:val="B2"/>
      </w:pPr>
      <w:r w:rsidRPr="004D3578">
        <w:t>z</w:t>
      </w:r>
      <w:r w:rsidRPr="004D3578">
        <w:tab/>
        <w:t>the third digit is incremented when editorial only changes have been incorporated in the document.</w:t>
      </w:r>
    </w:p>
    <w:p w14:paraId="696CA01A" w14:textId="77777777" w:rsidR="008C384C" w:rsidRDefault="008C384C" w:rsidP="008C384C">
      <w:r>
        <w:t xml:space="preserve">In </w:t>
      </w:r>
      <w:r w:rsidR="0074026F">
        <w:t>the present</w:t>
      </w:r>
      <w:r>
        <w:t xml:space="preserve"> document, modal verbs have the following meanings:</w:t>
      </w:r>
    </w:p>
    <w:p w14:paraId="0746F8B0" w14:textId="77777777" w:rsidR="008C384C" w:rsidRDefault="008C384C" w:rsidP="00774DA4">
      <w:pPr>
        <w:pStyle w:val="EX"/>
      </w:pPr>
      <w:r w:rsidRPr="008C384C">
        <w:rPr>
          <w:b/>
        </w:rPr>
        <w:t>shall</w:t>
      </w:r>
      <w:r>
        <w:tab/>
      </w:r>
      <w:r>
        <w:tab/>
        <w:t>indicates a mandatory requirement to do something</w:t>
      </w:r>
    </w:p>
    <w:p w14:paraId="48BF395A" w14:textId="77777777" w:rsidR="008C384C" w:rsidRDefault="008C384C" w:rsidP="00774DA4">
      <w:pPr>
        <w:pStyle w:val="EX"/>
      </w:pPr>
      <w:r w:rsidRPr="008C384C">
        <w:rPr>
          <w:b/>
        </w:rPr>
        <w:t>shall not</w:t>
      </w:r>
      <w:r>
        <w:tab/>
        <w:t>indicates an interdiction (</w:t>
      </w:r>
      <w:r w:rsidR="001F1132">
        <w:t>prohibition</w:t>
      </w:r>
      <w:r>
        <w:t>) to do something</w:t>
      </w:r>
    </w:p>
    <w:p w14:paraId="6B07FB1F" w14:textId="77777777" w:rsidR="00BA19ED" w:rsidRPr="004D3578" w:rsidRDefault="00BA19ED" w:rsidP="00A27486">
      <w:r>
        <w:t>The constructions "shall" and "shall not" are confined to the context of normative provisions, and do not appear in Technical Reports.</w:t>
      </w:r>
    </w:p>
    <w:p w14:paraId="2C39D4C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1A42A76" w14:textId="77777777" w:rsidR="008C384C" w:rsidRDefault="008C384C" w:rsidP="00774DA4">
      <w:pPr>
        <w:pStyle w:val="EX"/>
      </w:pPr>
      <w:r w:rsidRPr="008C384C">
        <w:rPr>
          <w:b/>
        </w:rPr>
        <w:t>should</w:t>
      </w:r>
      <w:r>
        <w:tab/>
      </w:r>
      <w:r>
        <w:tab/>
        <w:t>indicates a recommendation to do something</w:t>
      </w:r>
    </w:p>
    <w:p w14:paraId="51FDC0BD" w14:textId="77777777" w:rsidR="008C384C" w:rsidRDefault="008C384C" w:rsidP="00774DA4">
      <w:pPr>
        <w:pStyle w:val="EX"/>
      </w:pPr>
      <w:r w:rsidRPr="008C384C">
        <w:rPr>
          <w:b/>
        </w:rPr>
        <w:t>should not</w:t>
      </w:r>
      <w:r>
        <w:tab/>
        <w:t>indicates a recommendation not to do something</w:t>
      </w:r>
    </w:p>
    <w:p w14:paraId="0ED804A1" w14:textId="77777777" w:rsidR="008C384C" w:rsidRDefault="008C384C" w:rsidP="00774DA4">
      <w:pPr>
        <w:pStyle w:val="EX"/>
      </w:pPr>
      <w:r w:rsidRPr="00774DA4">
        <w:rPr>
          <w:b/>
        </w:rPr>
        <w:t>may</w:t>
      </w:r>
      <w:r>
        <w:tab/>
      </w:r>
      <w:r>
        <w:tab/>
        <w:t>indicates permission to do something</w:t>
      </w:r>
    </w:p>
    <w:p w14:paraId="10365288" w14:textId="77777777" w:rsidR="008C384C" w:rsidRDefault="008C384C" w:rsidP="00774DA4">
      <w:pPr>
        <w:pStyle w:val="EX"/>
      </w:pPr>
      <w:r w:rsidRPr="00774DA4">
        <w:rPr>
          <w:b/>
        </w:rPr>
        <w:t>need not</w:t>
      </w:r>
      <w:r>
        <w:tab/>
        <w:t>indicates permission not to do something</w:t>
      </w:r>
    </w:p>
    <w:p w14:paraId="0F08EE2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4A5BB64" w14:textId="77777777" w:rsidR="008C384C" w:rsidRDefault="008C384C" w:rsidP="00774DA4">
      <w:pPr>
        <w:pStyle w:val="EX"/>
      </w:pPr>
      <w:r w:rsidRPr="00774DA4">
        <w:rPr>
          <w:b/>
        </w:rPr>
        <w:t>can</w:t>
      </w:r>
      <w:r>
        <w:tab/>
      </w:r>
      <w:r>
        <w:tab/>
        <w:t>indicates</w:t>
      </w:r>
      <w:r w:rsidR="00774DA4">
        <w:t xml:space="preserve"> that something is possible</w:t>
      </w:r>
    </w:p>
    <w:p w14:paraId="4512C804" w14:textId="77777777" w:rsidR="00774DA4" w:rsidRDefault="00774DA4" w:rsidP="00774DA4">
      <w:pPr>
        <w:pStyle w:val="EX"/>
      </w:pPr>
      <w:r w:rsidRPr="00774DA4">
        <w:rPr>
          <w:b/>
        </w:rPr>
        <w:t>cannot</w:t>
      </w:r>
      <w:r>
        <w:tab/>
      </w:r>
      <w:r>
        <w:tab/>
        <w:t>indicates that something is impossible</w:t>
      </w:r>
    </w:p>
    <w:p w14:paraId="7C900F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DAAD27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5995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BE6B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366A2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930F85" w14:textId="77777777" w:rsidR="001F1132" w:rsidRDefault="001F1132" w:rsidP="001F1132">
      <w:r>
        <w:t>In addition:</w:t>
      </w:r>
    </w:p>
    <w:p w14:paraId="72C721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C586BB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7283D0B" w14:textId="77777777" w:rsidR="00774DA4" w:rsidRPr="004D3578" w:rsidRDefault="00647114" w:rsidP="00A27486">
      <w:r>
        <w:t>The constructions "is" and "is not" do not indicate requirements.</w:t>
      </w:r>
    </w:p>
    <w:p w14:paraId="2B341F34" w14:textId="77777777" w:rsidR="00080512" w:rsidRPr="004D3578" w:rsidRDefault="00080512">
      <w:pPr>
        <w:pStyle w:val="Heading1"/>
      </w:pPr>
      <w:bookmarkStart w:id="23" w:name="introduction"/>
      <w:bookmarkEnd w:id="23"/>
      <w:r w:rsidRPr="004D3578">
        <w:br w:type="page"/>
      </w:r>
      <w:bookmarkStart w:id="24" w:name="scope"/>
      <w:bookmarkStart w:id="25" w:name="_Toc129091958"/>
      <w:bookmarkStart w:id="26" w:name="_Toc151623897"/>
      <w:bookmarkStart w:id="27" w:name="_Toc154585314"/>
      <w:bookmarkStart w:id="28" w:name="_Toc155642271"/>
      <w:bookmarkStart w:id="29" w:name="_Toc162015534"/>
      <w:bookmarkEnd w:id="24"/>
      <w:r w:rsidRPr="004D3578">
        <w:lastRenderedPageBreak/>
        <w:t>1</w:t>
      </w:r>
      <w:r w:rsidRPr="004D3578">
        <w:tab/>
        <w:t>Scope</w:t>
      </w:r>
      <w:bookmarkEnd w:id="25"/>
      <w:bookmarkEnd w:id="26"/>
      <w:bookmarkEnd w:id="27"/>
      <w:bookmarkEnd w:id="28"/>
      <w:bookmarkEnd w:id="29"/>
    </w:p>
    <w:p w14:paraId="53BFC7EF" w14:textId="374299E2" w:rsidR="003D695C" w:rsidRDefault="006251F7" w:rsidP="006251F7">
      <w:pPr>
        <w:spacing w:after="0"/>
      </w:pPr>
      <w:r>
        <w:rPr>
          <w:lang w:eastAsia="zh-CN"/>
        </w:rPr>
        <w:t xml:space="preserve">The objectives for </w:t>
      </w:r>
      <w:r w:rsidRPr="00AF7B6C">
        <w:rPr>
          <w:lang w:eastAsia="zh-CN"/>
        </w:rPr>
        <w:t>FR2-1 OTA testing for UEs with multi-panel reception and 4DL layer</w:t>
      </w:r>
      <w:r>
        <w:rPr>
          <w:lang w:eastAsia="zh-CN"/>
        </w:rPr>
        <w:t xml:space="preserve"> are as follows.</w:t>
      </w:r>
    </w:p>
    <w:p w14:paraId="7AE1E50F" w14:textId="77777777" w:rsidR="003D695C" w:rsidRDefault="003D695C" w:rsidP="006251F7">
      <w:pPr>
        <w:spacing w:after="0"/>
        <w:rPr>
          <w:lang w:eastAsia="zh-CN"/>
        </w:rPr>
      </w:pPr>
    </w:p>
    <w:p w14:paraId="69B413F6" w14:textId="5D4F1D7F" w:rsidR="003D695C" w:rsidRDefault="003D695C" w:rsidP="00A359AF">
      <w:pPr>
        <w:ind w:left="540" w:hanging="270"/>
        <w:rPr>
          <w:lang w:eastAsia="zh-CN"/>
        </w:rPr>
      </w:pPr>
      <w:r>
        <w:rPr>
          <w:lang w:eastAsia="zh-CN"/>
        </w:rPr>
        <w:t>-</w:t>
      </w:r>
      <w:r w:rsidR="00C253DD">
        <w:rPr>
          <w:lang w:eastAsia="zh-CN"/>
        </w:rPr>
        <w:tab/>
      </w:r>
      <w:r w:rsidR="006251F7" w:rsidRPr="003D695C">
        <w:rPr>
          <w:lang w:eastAsia="zh-CN"/>
        </w:rPr>
        <w:t xml:space="preserve">Define a test methodology for RF/RRM/Demodulation requirements testing for devices that can receive </w:t>
      </w:r>
      <w:r w:rsidRPr="003D695C">
        <w:rPr>
          <w:lang w:eastAsia="zh-CN"/>
        </w:rPr>
        <w:t xml:space="preserve">   </w:t>
      </w:r>
      <w:r>
        <w:rPr>
          <w:lang w:eastAsia="zh-CN"/>
        </w:rPr>
        <w:t xml:space="preserve">            </w:t>
      </w:r>
      <w:r w:rsidR="006251F7" w:rsidRPr="003D695C">
        <w:rPr>
          <w:lang w:eastAsia="zh-CN"/>
        </w:rPr>
        <w:t>simultaneously from multiple Angle of Arrival (AoA)</w:t>
      </w:r>
    </w:p>
    <w:p w14:paraId="02C72215" w14:textId="521E9741" w:rsidR="003D695C" w:rsidRDefault="003D695C" w:rsidP="00A359AF">
      <w:pPr>
        <w:ind w:firstLine="270"/>
        <w:rPr>
          <w:lang w:eastAsia="zh-CN"/>
        </w:rPr>
      </w:pPr>
      <w:r>
        <w:rPr>
          <w:lang w:eastAsia="zh-CN"/>
        </w:rPr>
        <w:t>-</w:t>
      </w:r>
      <w:r w:rsidR="00C253DD">
        <w:rPr>
          <w:lang w:eastAsia="zh-CN"/>
        </w:rPr>
        <w:tab/>
      </w:r>
      <w:r w:rsidR="006251F7">
        <w:rPr>
          <w:lang w:eastAsia="zh-CN"/>
        </w:rPr>
        <w:t>The multiple AoA test setup should enable testing of up to 2 DL Layers with dual polarization for each angle</w:t>
      </w:r>
    </w:p>
    <w:p w14:paraId="3AD15884" w14:textId="01723DF3" w:rsidR="00E15A65" w:rsidRDefault="00E15A65" w:rsidP="00A359AF">
      <w:pPr>
        <w:ind w:left="284" w:firstLine="568"/>
        <w:rPr>
          <w:lang w:eastAsia="zh-CN"/>
        </w:rPr>
      </w:pPr>
      <w:r>
        <w:rPr>
          <w:lang w:eastAsia="zh-CN"/>
        </w:rPr>
        <w:t>-</w:t>
      </w:r>
      <w:r w:rsidR="00C253DD">
        <w:rPr>
          <w:lang w:eastAsia="zh-CN"/>
        </w:rPr>
        <w:tab/>
      </w:r>
      <w:r w:rsidR="006251F7">
        <w:rPr>
          <w:lang w:eastAsia="zh-CN"/>
        </w:rPr>
        <w:t xml:space="preserve">For RRM, the target should be to allow testing of 4 AoAs with 2 simultaneously active AoAs </w:t>
      </w:r>
    </w:p>
    <w:p w14:paraId="3E117CF5" w14:textId="78B61F14" w:rsidR="006251F7" w:rsidRDefault="00E15A65" w:rsidP="00A359AF">
      <w:pPr>
        <w:ind w:left="284" w:firstLine="568"/>
        <w:rPr>
          <w:lang w:eastAsia="zh-CN"/>
        </w:rPr>
      </w:pPr>
      <w:r>
        <w:rPr>
          <w:lang w:eastAsia="zh-CN"/>
        </w:rPr>
        <w:t>-</w:t>
      </w:r>
      <w:r w:rsidR="00C253DD">
        <w:rPr>
          <w:lang w:eastAsia="zh-CN"/>
        </w:rPr>
        <w:tab/>
      </w:r>
      <w:r w:rsidR="006251F7">
        <w:rPr>
          <w:lang w:eastAsia="zh-CN"/>
        </w:rPr>
        <w:t>Define a test methodology for up to 4 DL MIMO layer demodulation testing</w:t>
      </w:r>
    </w:p>
    <w:p w14:paraId="2DFC14BA" w14:textId="0638188E" w:rsidR="006251F7" w:rsidRDefault="00E15A65" w:rsidP="00A359AF">
      <w:pPr>
        <w:pStyle w:val="List"/>
        <w:rPr>
          <w:lang w:eastAsia="zh-CN"/>
        </w:rPr>
      </w:pPr>
      <w:r>
        <w:rPr>
          <w:lang w:eastAsia="zh-CN"/>
        </w:rPr>
        <w:t>-</w:t>
      </w:r>
      <w:r w:rsidR="00C253DD">
        <w:rPr>
          <w:lang w:eastAsia="zh-CN"/>
        </w:rPr>
        <w:tab/>
      </w:r>
      <w:r w:rsidR="006251F7">
        <w:rPr>
          <w:lang w:eastAsia="zh-CN"/>
        </w:rPr>
        <w:t>Smartphone form factor should be the first priority, other UE types should also be discussed as 2nd priority</w:t>
      </w:r>
    </w:p>
    <w:p w14:paraId="3AB3F551" w14:textId="6289BD9A" w:rsidR="006251F7" w:rsidRDefault="00E15A65" w:rsidP="00A359AF">
      <w:pPr>
        <w:pStyle w:val="List"/>
        <w:rPr>
          <w:lang w:eastAsia="zh-CN"/>
        </w:rPr>
      </w:pPr>
      <w:r>
        <w:rPr>
          <w:lang w:eastAsia="zh-CN"/>
        </w:rPr>
        <w:t>-</w:t>
      </w:r>
      <w:r w:rsidR="00C253DD">
        <w:rPr>
          <w:lang w:eastAsia="zh-CN"/>
        </w:rPr>
        <w:tab/>
      </w:r>
      <w:r w:rsidR="006251F7">
        <w:rPr>
          <w:lang w:eastAsia="zh-CN"/>
        </w:rPr>
        <w:t>Develop the related preliminary uncertainty assessments for the test methodologies</w:t>
      </w:r>
    </w:p>
    <w:p w14:paraId="67DF5D1F" w14:textId="6A75E8F4" w:rsidR="006251F7" w:rsidRDefault="00E15A65" w:rsidP="00A359AF">
      <w:pPr>
        <w:pStyle w:val="List"/>
        <w:rPr>
          <w:lang w:eastAsia="zh-CN"/>
        </w:rPr>
      </w:pPr>
      <w:r>
        <w:rPr>
          <w:lang w:eastAsia="zh-CN"/>
        </w:rPr>
        <w:t>-</w:t>
      </w:r>
      <w:r w:rsidR="00C253DD">
        <w:rPr>
          <w:lang w:eastAsia="zh-CN"/>
        </w:rPr>
        <w:tab/>
      </w:r>
      <w:r w:rsidR="006251F7">
        <w:rPr>
          <w:lang w:eastAsia="zh-CN"/>
        </w:rPr>
        <w:t>The tests shall take the test system reuse, test system complexity and test time into account to keep the whole test costs within a reasonable level.</w:t>
      </w:r>
    </w:p>
    <w:p w14:paraId="4BAC60B5" w14:textId="77777777" w:rsidR="006251F7" w:rsidRDefault="006251F7" w:rsidP="006E67E0">
      <w:pPr>
        <w:spacing w:after="0"/>
        <w:rPr>
          <w:bCs/>
        </w:rPr>
      </w:pPr>
    </w:p>
    <w:p w14:paraId="3479A0A1" w14:textId="77777777" w:rsidR="00080512" w:rsidRPr="004D3578" w:rsidRDefault="00080512">
      <w:pPr>
        <w:pStyle w:val="Heading1"/>
      </w:pPr>
      <w:bookmarkStart w:id="30" w:name="references"/>
      <w:bookmarkStart w:id="31" w:name="_Toc129091959"/>
      <w:bookmarkStart w:id="32" w:name="_Toc151623898"/>
      <w:bookmarkStart w:id="33" w:name="_Toc154585315"/>
      <w:bookmarkStart w:id="34" w:name="_Toc155642272"/>
      <w:bookmarkStart w:id="35" w:name="_Toc162015535"/>
      <w:bookmarkEnd w:id="30"/>
      <w:r w:rsidRPr="004D3578">
        <w:t>2</w:t>
      </w:r>
      <w:r w:rsidRPr="004D3578">
        <w:tab/>
        <w:t>References</w:t>
      </w:r>
      <w:bookmarkEnd w:id="31"/>
      <w:bookmarkEnd w:id="32"/>
      <w:bookmarkEnd w:id="33"/>
      <w:bookmarkEnd w:id="34"/>
      <w:bookmarkEnd w:id="35"/>
    </w:p>
    <w:p w14:paraId="391405F3" w14:textId="77777777" w:rsidR="00080512" w:rsidRPr="004D3578" w:rsidRDefault="00080512">
      <w:r w:rsidRPr="004D3578">
        <w:t>The following documents contain provisions which, through reference in this text, constitute provisions of the present document.</w:t>
      </w:r>
    </w:p>
    <w:p w14:paraId="5034FD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BE8BA92" w14:textId="77777777" w:rsidR="00080512" w:rsidRPr="004D3578" w:rsidRDefault="00051834" w:rsidP="00051834">
      <w:pPr>
        <w:pStyle w:val="B1"/>
      </w:pPr>
      <w:r>
        <w:t>-</w:t>
      </w:r>
      <w:r>
        <w:tab/>
      </w:r>
      <w:r w:rsidR="00080512" w:rsidRPr="004D3578">
        <w:t>For a specific reference, subsequent revisions do not apply.</w:t>
      </w:r>
    </w:p>
    <w:p w14:paraId="4A4A281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9F0C4E9" w14:textId="77777777" w:rsidR="00EC4A25" w:rsidRDefault="00EC4A25" w:rsidP="00EC4A25">
      <w:pPr>
        <w:pStyle w:val="EX"/>
      </w:pPr>
      <w:r w:rsidRPr="004D3578">
        <w:t>[1]</w:t>
      </w:r>
      <w:r w:rsidRPr="004D3578">
        <w:tab/>
        <w:t>3GPP TR 21.905: "Vocabulary for 3GPP Specifications".</w:t>
      </w:r>
    </w:p>
    <w:p w14:paraId="44BEEE38"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6BC5B06F" w14:textId="02CA83F3"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6F52CCD3" w14:textId="6AA4CC1C" w:rsidR="002E6322" w:rsidRDefault="002E6322" w:rsidP="006E67E0">
      <w:pPr>
        <w:pStyle w:val="EX"/>
      </w:pPr>
      <w:r>
        <w:t xml:space="preserve">[4] </w:t>
      </w:r>
      <w:r>
        <w:tab/>
        <w:t>3GPP TR 38.</w:t>
      </w:r>
      <w:r w:rsidR="00732D63">
        <w:t xml:space="preserve">884: </w:t>
      </w:r>
      <w:r w:rsidR="00732D63" w:rsidRPr="004D3578">
        <w:t>"</w:t>
      </w:r>
      <w:r w:rsidR="00495C9D" w:rsidRPr="00495C9D">
        <w:t>Study on enhanced test methods for FR2 NR UEs</w:t>
      </w:r>
      <w:r w:rsidR="00732D63" w:rsidRPr="004D3578">
        <w:t>".</w:t>
      </w:r>
    </w:p>
    <w:p w14:paraId="7E997165" w14:textId="10675213" w:rsidR="009B5F31" w:rsidRDefault="009B5F31" w:rsidP="009B5F31">
      <w:pPr>
        <w:pStyle w:val="EX"/>
      </w:pPr>
      <w:r>
        <w:t>[5]</w:t>
      </w:r>
      <w:r>
        <w:tab/>
      </w:r>
      <w:r w:rsidR="00703541">
        <w:t xml:space="preserve">3GPP </w:t>
      </w:r>
      <w:r w:rsidRPr="00D03538">
        <w:t xml:space="preserve">TS 38.509, </w:t>
      </w:r>
      <w:r w:rsidR="002C7003" w:rsidRPr="004D3578">
        <w:t>"</w:t>
      </w:r>
      <w:r w:rsidRPr="00D03538">
        <w:t>Special conformance testing functions for User Equipment (UE)</w:t>
      </w:r>
      <w:r w:rsidR="002C7003" w:rsidRPr="002C7003">
        <w:t xml:space="preserve"> </w:t>
      </w:r>
      <w:r w:rsidR="002C7003" w:rsidRPr="004D3578">
        <w:t>"</w:t>
      </w:r>
      <w:r w:rsidR="002C7003">
        <w:t>.</w:t>
      </w:r>
    </w:p>
    <w:p w14:paraId="5FA02C86" w14:textId="5CAB441D" w:rsidR="009B5F31" w:rsidRDefault="009B5F31" w:rsidP="009B5F31">
      <w:pPr>
        <w:pStyle w:val="EX"/>
      </w:pPr>
      <w:r>
        <w:t>[6]</w:t>
      </w:r>
      <w:r>
        <w:tab/>
      </w:r>
      <w:r w:rsidR="00703541">
        <w:t xml:space="preserve">3GPP </w:t>
      </w:r>
      <w:r w:rsidRPr="00650057">
        <w:t xml:space="preserve">TS 38.521-2, </w:t>
      </w:r>
      <w:r w:rsidR="002C7003" w:rsidRPr="004D3578">
        <w:t>"</w:t>
      </w:r>
      <w:r w:rsidRPr="00650057">
        <w:t>User Equipment (UE) conformance specification; Radio transmission and reception; Part 2: Range 2 Standalone</w:t>
      </w:r>
      <w:r w:rsidR="002C7003" w:rsidRPr="004D3578">
        <w:t>"</w:t>
      </w:r>
      <w:r w:rsidR="002C7003">
        <w:t>.</w:t>
      </w:r>
    </w:p>
    <w:p w14:paraId="1ED8E739" w14:textId="224A9969" w:rsidR="009B5F31" w:rsidRDefault="009B5F31" w:rsidP="009B5F31">
      <w:pPr>
        <w:pStyle w:val="EX"/>
        <w:rPr>
          <w:rFonts w:eastAsia="Malgun Gothic"/>
        </w:rPr>
      </w:pPr>
      <w:r>
        <w:rPr>
          <w:rFonts w:eastAsia="Malgun Gothic"/>
        </w:rPr>
        <w:t>[7]</w:t>
      </w:r>
      <w:r>
        <w:rPr>
          <w:rFonts w:eastAsia="Malgun Gothic"/>
        </w:rPr>
        <w:tab/>
      </w:r>
      <w:r w:rsidR="00703541">
        <w:rPr>
          <w:rFonts w:eastAsia="Malgun Gothic"/>
        </w:rPr>
        <w:t xml:space="preserve">3GPP </w:t>
      </w:r>
      <w:r w:rsidRPr="004229B0">
        <w:rPr>
          <w:rFonts w:eastAsia="Malgun Gothic"/>
        </w:rPr>
        <w:t xml:space="preserve">TS 38.508-1, </w:t>
      </w:r>
      <w:r w:rsidR="002C7003" w:rsidRPr="004D3578">
        <w:t>"</w:t>
      </w:r>
      <w:r w:rsidRPr="004229B0">
        <w:rPr>
          <w:rFonts w:eastAsia="Malgun Gothic"/>
        </w:rPr>
        <w:t>User Equipment (UE) conformance specification; Part 1: Common test environment</w:t>
      </w:r>
      <w:r w:rsidR="002C7003" w:rsidRPr="004D3578">
        <w:t>"</w:t>
      </w:r>
      <w:r w:rsidR="002C7003">
        <w:t>.</w:t>
      </w:r>
    </w:p>
    <w:p w14:paraId="022B47AF" w14:textId="4C0EA5AE" w:rsidR="009B5F31" w:rsidRDefault="009B5F31" w:rsidP="009B5F31">
      <w:pPr>
        <w:pStyle w:val="EX"/>
      </w:pPr>
      <w:r>
        <w:rPr>
          <w:rFonts w:eastAsia="Malgun Gothic"/>
        </w:rPr>
        <w:t>[8]</w:t>
      </w:r>
      <w:r>
        <w:rPr>
          <w:rFonts w:eastAsia="Malgun Gothic"/>
        </w:rPr>
        <w:tab/>
      </w:r>
      <w:r w:rsidR="00703541">
        <w:rPr>
          <w:rFonts w:eastAsia="Malgun Gothic"/>
        </w:rPr>
        <w:t xml:space="preserve">3GPP </w:t>
      </w:r>
      <w:r w:rsidRPr="004229B0">
        <w:t xml:space="preserve">TS 38.151, </w:t>
      </w:r>
      <w:r w:rsidR="002C7003" w:rsidRPr="004D3578">
        <w:t>"</w:t>
      </w:r>
      <w:r w:rsidRPr="004229B0">
        <w:t>Multiple Input Multiple Output (MIMO) Over-the-Air (OTA) performance requirements</w:t>
      </w:r>
      <w:r w:rsidR="002C7003" w:rsidRPr="004D3578">
        <w:t>"</w:t>
      </w:r>
      <w:r w:rsidR="002C7003">
        <w:t>.</w:t>
      </w:r>
    </w:p>
    <w:p w14:paraId="5169AD1C" w14:textId="704A4688" w:rsidR="009B5F31" w:rsidRDefault="009B5F31" w:rsidP="009B5F31">
      <w:pPr>
        <w:pStyle w:val="EX"/>
      </w:pPr>
      <w:r>
        <w:t>[9]</w:t>
      </w:r>
      <w:r>
        <w:tab/>
      </w:r>
      <w:r w:rsidR="00703541">
        <w:rPr>
          <w:rFonts w:eastAsia="Malgun Gothic"/>
        </w:rPr>
        <w:t xml:space="preserve">3GPP </w:t>
      </w:r>
      <w:r w:rsidRPr="00706EFF">
        <w:t xml:space="preserve">TR 38.884, </w:t>
      </w:r>
      <w:r w:rsidR="002C7003" w:rsidRPr="004D3578">
        <w:t>"</w:t>
      </w:r>
      <w:r w:rsidRPr="00706EFF">
        <w:t>Study on enhanced test methods for FR2 NR UEs</w:t>
      </w:r>
      <w:r w:rsidR="002C7003" w:rsidRPr="004D3578">
        <w:t>"</w:t>
      </w:r>
      <w:r w:rsidR="002C7003">
        <w:t>.</w:t>
      </w:r>
    </w:p>
    <w:p w14:paraId="118CC253" w14:textId="08EBFF00" w:rsidR="009B5F31" w:rsidRDefault="009B5F31" w:rsidP="009B5F31">
      <w:pPr>
        <w:pStyle w:val="EX"/>
      </w:pPr>
      <w:r>
        <w:t>[10]</w:t>
      </w:r>
      <w:r>
        <w:tab/>
      </w:r>
      <w:r w:rsidR="00703541">
        <w:rPr>
          <w:rFonts w:eastAsia="Malgun Gothic"/>
        </w:rPr>
        <w:t xml:space="preserve">3GPP </w:t>
      </w:r>
      <w:r w:rsidRPr="00151258">
        <w:t>TS</w:t>
      </w:r>
      <w:r>
        <w:t xml:space="preserve"> </w:t>
      </w:r>
      <w:r w:rsidRPr="00151258">
        <w:t xml:space="preserve">38.508-1, </w:t>
      </w:r>
      <w:r w:rsidR="002C7003" w:rsidRPr="004D3578">
        <w:t>"</w:t>
      </w:r>
      <w:r w:rsidRPr="00151258">
        <w:t>User Equipment (UE) conformance specification; Part 1: Common test environment</w:t>
      </w:r>
      <w:r w:rsidR="002C7003" w:rsidRPr="004D3578">
        <w:t>"</w:t>
      </w:r>
      <w:r w:rsidR="002C7003">
        <w:t>.</w:t>
      </w:r>
    </w:p>
    <w:p w14:paraId="54656EFF" w14:textId="3C5D7518" w:rsidR="002E14DE" w:rsidRDefault="002E14DE" w:rsidP="009B5F31">
      <w:pPr>
        <w:pStyle w:val="EX"/>
      </w:pPr>
      <w:r>
        <w:t>[11]</w:t>
      </w:r>
      <w:r>
        <w:tab/>
      </w:r>
      <w:r w:rsidRPr="00684CEA">
        <w:t xml:space="preserve">3GPP TS 34.114: </w:t>
      </w:r>
      <w:r>
        <w:t>"</w:t>
      </w:r>
      <w:r w:rsidRPr="00684CEA">
        <w:t>User Equipment (UE) / Mobile Station (MS) Over The Air (OTA) antenna performance; Conformance testing</w:t>
      </w:r>
      <w:r>
        <w:t>"</w:t>
      </w:r>
      <w:r w:rsidRPr="00684CEA">
        <w:t>.</w:t>
      </w:r>
    </w:p>
    <w:p w14:paraId="6861EAA4" w14:textId="4E1FED63" w:rsidR="00703541" w:rsidRDefault="00703541" w:rsidP="00703541">
      <w:pPr>
        <w:pStyle w:val="EX"/>
      </w:pPr>
      <w:r>
        <w:lastRenderedPageBreak/>
        <w:t>[12]</w:t>
      </w:r>
      <w:r>
        <w:tab/>
        <w:t xml:space="preserve">3GPP </w:t>
      </w:r>
      <w:r w:rsidRPr="006246A7">
        <w:t>TS 38.133</w:t>
      </w:r>
      <w:r>
        <w:t xml:space="preserve">: </w:t>
      </w:r>
      <w:r w:rsidR="00801C6B" w:rsidRPr="004D3578">
        <w:t>"</w:t>
      </w:r>
      <w:r w:rsidRPr="006246A7">
        <w:t>Requirements for support of radio resource management</w:t>
      </w:r>
      <w:r w:rsidR="00801C6B" w:rsidRPr="004D3578">
        <w:t>"</w:t>
      </w:r>
      <w:r w:rsidR="008B000B">
        <w:t>.</w:t>
      </w:r>
    </w:p>
    <w:p w14:paraId="3049F9F6" w14:textId="688E5BF3" w:rsidR="008B000B" w:rsidRPr="004D3578" w:rsidRDefault="008B000B" w:rsidP="008B000B">
      <w:pPr>
        <w:pStyle w:val="EX"/>
      </w:pPr>
      <w:r>
        <w:t>[13]</w:t>
      </w:r>
      <w:r>
        <w:tab/>
        <w:t xml:space="preserve">3GPP TR 38.903: </w:t>
      </w:r>
      <w:bookmarkStart w:id="36" w:name="_Hlk151709474"/>
      <w:r w:rsidRPr="004D3578">
        <w:t>"</w:t>
      </w:r>
      <w:bookmarkEnd w:id="36"/>
      <w:r w:rsidRPr="00E400AF">
        <w:t>Derivation of test tolerances and measurement uncertainty for</w:t>
      </w:r>
      <w:r>
        <w:t xml:space="preserve"> </w:t>
      </w:r>
      <w:r w:rsidRPr="00EB42F5">
        <w:t>User Equipment (UE) conformance test cases</w:t>
      </w:r>
      <w:r w:rsidRPr="004D3578">
        <w:t>"</w:t>
      </w:r>
      <w:r>
        <w:t>.</w:t>
      </w:r>
    </w:p>
    <w:p w14:paraId="77A3CE60" w14:textId="77777777" w:rsidR="00080512" w:rsidRPr="004D3578" w:rsidRDefault="00080512">
      <w:pPr>
        <w:pStyle w:val="Heading1"/>
      </w:pPr>
      <w:bookmarkStart w:id="37" w:name="definitions"/>
      <w:bookmarkStart w:id="38" w:name="_Toc129091960"/>
      <w:bookmarkStart w:id="39" w:name="_Toc151623899"/>
      <w:bookmarkStart w:id="40" w:name="_Toc154585316"/>
      <w:bookmarkStart w:id="41" w:name="_Toc155642273"/>
      <w:bookmarkStart w:id="42" w:name="_Toc162015536"/>
      <w:bookmarkEnd w:id="37"/>
      <w:r w:rsidRPr="004D3578">
        <w:t>3</w:t>
      </w:r>
      <w:r w:rsidRPr="004D3578">
        <w:tab/>
        <w:t>Definitions</w:t>
      </w:r>
      <w:r w:rsidR="00602AEA">
        <w:t xml:space="preserve"> of terms, symbols and abbreviations</w:t>
      </w:r>
      <w:bookmarkEnd w:id="38"/>
      <w:bookmarkEnd w:id="39"/>
      <w:bookmarkEnd w:id="40"/>
      <w:bookmarkEnd w:id="41"/>
      <w:bookmarkEnd w:id="42"/>
    </w:p>
    <w:p w14:paraId="16AF3746" w14:textId="133F9604" w:rsidR="00080512" w:rsidRPr="004D3578" w:rsidRDefault="00080512">
      <w:pPr>
        <w:pStyle w:val="Heading2"/>
      </w:pPr>
      <w:bookmarkStart w:id="43" w:name="_Toc129091961"/>
      <w:bookmarkStart w:id="44" w:name="_Toc151623900"/>
      <w:bookmarkStart w:id="45" w:name="_Toc154585317"/>
      <w:bookmarkStart w:id="46" w:name="_Toc155642274"/>
      <w:bookmarkStart w:id="47" w:name="_Toc162015537"/>
      <w:r w:rsidRPr="004D3578">
        <w:t>3.1</w:t>
      </w:r>
      <w:r w:rsidRPr="004D3578">
        <w:tab/>
      </w:r>
      <w:r w:rsidR="002B6339">
        <w:t>Terms</w:t>
      </w:r>
      <w:bookmarkEnd w:id="43"/>
      <w:bookmarkEnd w:id="44"/>
      <w:bookmarkEnd w:id="45"/>
      <w:bookmarkEnd w:id="46"/>
      <w:bookmarkEnd w:id="47"/>
    </w:p>
    <w:p w14:paraId="5AE828F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0392223" w14:textId="1EECB07D" w:rsidR="00D459C1" w:rsidRDefault="00D459C1">
      <w:r w:rsidRPr="00801C6B">
        <w:rPr>
          <w:b/>
          <w:bCs/>
        </w:rPr>
        <w:t>Measurement angle</w:t>
      </w:r>
      <w:r w:rsidRPr="00F80463">
        <w:t>:</w:t>
      </w:r>
      <w:r>
        <w:t xml:space="preserve"> the angle of measurement of the desired metric from the view point of the UE, as described in Annex B.</w:t>
      </w:r>
    </w:p>
    <w:p w14:paraId="7C888ECB" w14:textId="5F9D6E90" w:rsidR="00D459C1" w:rsidRDefault="00F80463">
      <w:r w:rsidRPr="00801C6B">
        <w:rPr>
          <w:b/>
          <w:bCs/>
        </w:rPr>
        <w:t>RX beam peak direction</w:t>
      </w:r>
      <w:r w:rsidRPr="00F80463">
        <w:t xml:space="preserve">: </w:t>
      </w:r>
      <w:r>
        <w:t>direction where the maximum total component of RSRP and thus best total component of EIS is found.</w:t>
      </w:r>
    </w:p>
    <w:p w14:paraId="11F7ACB5" w14:textId="601D4098" w:rsidR="00F80463" w:rsidRDefault="00F80463">
      <w:r w:rsidRPr="00801C6B">
        <w:rPr>
          <w:b/>
          <w:bCs/>
        </w:rPr>
        <w:t>TX beam peak direction:</w:t>
      </w:r>
      <w:r>
        <w:t xml:space="preserve"> direction where the maximum total component of EIRP is found.</w:t>
      </w:r>
    </w:p>
    <w:p w14:paraId="7009AFB6" w14:textId="77777777" w:rsidR="00080512" w:rsidRPr="004D3578" w:rsidRDefault="00080512">
      <w:pPr>
        <w:pStyle w:val="Heading2"/>
      </w:pPr>
      <w:bookmarkStart w:id="48" w:name="_Toc129091962"/>
      <w:bookmarkStart w:id="49" w:name="_Toc151623901"/>
      <w:bookmarkStart w:id="50" w:name="_Toc154585318"/>
      <w:bookmarkStart w:id="51" w:name="_Toc155642275"/>
      <w:bookmarkStart w:id="52" w:name="_Toc162015538"/>
      <w:r w:rsidRPr="004D3578">
        <w:t>3.2</w:t>
      </w:r>
      <w:r w:rsidRPr="004D3578">
        <w:tab/>
        <w:t>Symbols</w:t>
      </w:r>
      <w:bookmarkEnd w:id="48"/>
      <w:bookmarkEnd w:id="49"/>
      <w:bookmarkEnd w:id="50"/>
      <w:bookmarkEnd w:id="51"/>
      <w:bookmarkEnd w:id="52"/>
    </w:p>
    <w:p w14:paraId="3EA6C96F" w14:textId="77777777" w:rsidR="00080512" w:rsidRPr="004D3578" w:rsidRDefault="00080512">
      <w:pPr>
        <w:keepNext/>
      </w:pPr>
      <w:r w:rsidRPr="004D3578">
        <w:t>For the purposes of the present document, the following symbols apply:</w:t>
      </w:r>
    </w:p>
    <w:p w14:paraId="72B242D6" w14:textId="77777777" w:rsidR="00C15698" w:rsidRPr="00684CEA" w:rsidRDefault="00C15698" w:rsidP="00C15698">
      <w:pPr>
        <w:pStyle w:val="EW"/>
        <w:ind w:left="1701" w:hanging="1417"/>
        <w:rPr>
          <w:rFonts w:cs="v4.2.0"/>
        </w:rPr>
      </w:pPr>
      <w:r w:rsidRPr="00684CEA">
        <w:rPr>
          <w:rFonts w:cs="v4.2.0"/>
        </w:rPr>
        <w:sym w:font="Symbol" w:char="F071"/>
      </w:r>
      <w:r w:rsidRPr="00684CEA">
        <w:rPr>
          <w:rFonts w:cs="v4.2.0"/>
        </w:rPr>
        <w:tab/>
        <w:t>Zenith angle in the spherical co-ordinate system, as well as measurement antenna polarization along the direction of motion of the zenith axis rotation.</w:t>
      </w:r>
    </w:p>
    <w:p w14:paraId="3BBB0534" w14:textId="77777777" w:rsidR="00C15698" w:rsidRPr="00684CEA" w:rsidRDefault="00C15698" w:rsidP="00C15698">
      <w:pPr>
        <w:pStyle w:val="EW"/>
        <w:ind w:left="1701" w:hanging="1417"/>
        <w:rPr>
          <w:rFonts w:cs="v4.2.0"/>
        </w:rPr>
      </w:pPr>
      <w:r w:rsidRPr="00684CEA">
        <w:rPr>
          <w:rFonts w:cs="v4.2.0"/>
        </w:rPr>
        <w:sym w:font="Symbol" w:char="F066"/>
      </w:r>
      <w:r w:rsidRPr="00684CEA">
        <w:rPr>
          <w:rFonts w:cs="v4.2.0"/>
        </w:rPr>
        <w:tab/>
        <w:t>Azimuth angle in the spherical co-ordinate system, as well as measurement antenna polarization along the direction of motion of the azimuth axis rotation.</w:t>
      </w:r>
    </w:p>
    <w:p w14:paraId="12E1891C" w14:textId="77777777" w:rsidR="00080512" w:rsidRPr="004D3578" w:rsidRDefault="00080512">
      <w:pPr>
        <w:pStyle w:val="EW"/>
      </w:pPr>
    </w:p>
    <w:p w14:paraId="7155AE9E" w14:textId="77777777" w:rsidR="00080512" w:rsidRPr="004D3578" w:rsidRDefault="00080512">
      <w:pPr>
        <w:pStyle w:val="Heading2"/>
      </w:pPr>
      <w:bookmarkStart w:id="53" w:name="_Toc129091963"/>
      <w:bookmarkStart w:id="54" w:name="_Toc151623902"/>
      <w:bookmarkStart w:id="55" w:name="_Toc154585319"/>
      <w:bookmarkStart w:id="56" w:name="_Toc155642276"/>
      <w:bookmarkStart w:id="57" w:name="_Toc162015539"/>
      <w:r w:rsidRPr="004D3578">
        <w:t>3.3</w:t>
      </w:r>
      <w:r w:rsidRPr="004D3578">
        <w:tab/>
        <w:t>Abbreviations</w:t>
      </w:r>
      <w:bookmarkEnd w:id="53"/>
      <w:bookmarkEnd w:id="54"/>
      <w:bookmarkEnd w:id="55"/>
      <w:bookmarkEnd w:id="56"/>
      <w:bookmarkEnd w:id="57"/>
    </w:p>
    <w:p w14:paraId="7F18CD1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9662F8D" w14:textId="77777777" w:rsidR="007E7D71" w:rsidRDefault="007E7D71" w:rsidP="007E7D71">
      <w:pPr>
        <w:pStyle w:val="EW"/>
      </w:pPr>
      <w:r w:rsidRPr="00684CEA">
        <w:t>AoA</w:t>
      </w:r>
      <w:r w:rsidRPr="00684CEA">
        <w:tab/>
        <w:t>Angle of Arrival</w:t>
      </w:r>
    </w:p>
    <w:p w14:paraId="203B18A1" w14:textId="77777777" w:rsidR="007E7D71" w:rsidRDefault="007E7D71" w:rsidP="007E7D71">
      <w:pPr>
        <w:pStyle w:val="EW"/>
      </w:pPr>
      <w:r w:rsidRPr="00684CEA">
        <w:t>CATR</w:t>
      </w:r>
      <w:r w:rsidRPr="00684CEA">
        <w:tab/>
        <w:t>Compact Antenna Test Range</w:t>
      </w:r>
    </w:p>
    <w:p w14:paraId="162C9B41" w14:textId="77777777" w:rsidR="007E7D71" w:rsidRPr="00684CEA" w:rsidRDefault="007E7D71" w:rsidP="007E7D71">
      <w:pPr>
        <w:pStyle w:val="EW"/>
      </w:pPr>
      <w:r w:rsidRPr="00684CEA">
        <w:t>DFF</w:t>
      </w:r>
      <w:r w:rsidRPr="00684CEA">
        <w:tab/>
        <w:t>Direct Far Fiel</w:t>
      </w:r>
      <w:r>
        <w:t>d</w:t>
      </w:r>
    </w:p>
    <w:p w14:paraId="484CBA05" w14:textId="77777777" w:rsidR="007E7D71" w:rsidRPr="00684CEA" w:rsidRDefault="007E7D71" w:rsidP="007E7D71">
      <w:pPr>
        <w:pStyle w:val="EW"/>
      </w:pPr>
      <w:r w:rsidRPr="00684CEA">
        <w:t>DUT</w:t>
      </w:r>
      <w:r w:rsidRPr="00684CEA">
        <w:tab/>
        <w:t>Device Under Test</w:t>
      </w:r>
    </w:p>
    <w:p w14:paraId="42892E81" w14:textId="77777777" w:rsidR="007E7D71" w:rsidRPr="00684CEA" w:rsidRDefault="007E7D71" w:rsidP="007E7D71">
      <w:pPr>
        <w:pStyle w:val="EW"/>
      </w:pPr>
      <w:r w:rsidRPr="00684CEA">
        <w:t>EIS</w:t>
      </w:r>
      <w:r w:rsidRPr="00684CEA">
        <w:tab/>
        <w:t>Effective Isotropic Sensitivity</w:t>
      </w:r>
    </w:p>
    <w:p w14:paraId="23C9D8CA" w14:textId="77777777" w:rsidR="007E7D71" w:rsidRDefault="007E7D71" w:rsidP="007E7D71">
      <w:pPr>
        <w:pStyle w:val="EW"/>
      </w:pPr>
      <w:r w:rsidRPr="00684CEA">
        <w:t>EIRP</w:t>
      </w:r>
      <w:r w:rsidRPr="00684CEA">
        <w:tab/>
        <w:t>Effective (or equivalent) isotropic radiated power</w:t>
      </w:r>
    </w:p>
    <w:p w14:paraId="0303330A" w14:textId="7AD3D74E" w:rsidR="002C6594" w:rsidRDefault="00921EB8" w:rsidP="002C6594">
      <w:pPr>
        <w:pStyle w:val="EW"/>
      </w:pPr>
      <w:r w:rsidRPr="00684CEA">
        <w:t>FR2</w:t>
      </w:r>
      <w:r w:rsidRPr="00684CEA">
        <w:tab/>
        <w:t xml:space="preserve">Frequency Range </w:t>
      </w:r>
      <w:r w:rsidR="007E7D71" w:rsidRPr="00684CEA">
        <w:t>IFF</w:t>
      </w:r>
      <w:r w:rsidR="007E7D71" w:rsidRPr="00684CEA">
        <w:tab/>
        <w:t>Indirect Far Field</w:t>
      </w:r>
      <w:r w:rsidR="002C6594" w:rsidRPr="002C6594">
        <w:t xml:space="preserve"> </w:t>
      </w:r>
    </w:p>
    <w:p w14:paraId="0BD036D3" w14:textId="64FAC277" w:rsidR="002C6594" w:rsidRPr="00684CEA" w:rsidRDefault="002C6594" w:rsidP="002C6594">
      <w:pPr>
        <w:pStyle w:val="EW"/>
      </w:pPr>
      <w:r w:rsidRPr="00684CEA">
        <w:t>MU</w:t>
      </w:r>
      <w:r w:rsidRPr="00684CEA">
        <w:tab/>
        <w:t>Measurement Uncertainty</w:t>
      </w:r>
    </w:p>
    <w:p w14:paraId="4DD3EB7B" w14:textId="77777777" w:rsidR="002C6594" w:rsidRPr="00684CEA" w:rsidRDefault="002C6594" w:rsidP="002C6594">
      <w:pPr>
        <w:pStyle w:val="EW"/>
      </w:pPr>
      <w:r w:rsidRPr="00684CEA">
        <w:t>NR</w:t>
      </w:r>
      <w:r w:rsidRPr="00684CEA">
        <w:tab/>
        <w:t>New Radio</w:t>
      </w:r>
    </w:p>
    <w:p w14:paraId="55FDBBAD" w14:textId="77777777" w:rsidR="002C6594" w:rsidRPr="00684CEA" w:rsidRDefault="002C6594" w:rsidP="002C6594">
      <w:pPr>
        <w:pStyle w:val="EW"/>
      </w:pPr>
      <w:r w:rsidRPr="00684CEA">
        <w:t>NSA</w:t>
      </w:r>
      <w:r w:rsidRPr="00684CEA">
        <w:tab/>
        <w:t>Non-standalone</w:t>
      </w:r>
    </w:p>
    <w:p w14:paraId="0215CE91" w14:textId="77777777" w:rsidR="002C6594" w:rsidRPr="00684CEA" w:rsidRDefault="002C6594" w:rsidP="002C6594">
      <w:pPr>
        <w:pStyle w:val="EW"/>
      </w:pPr>
      <w:r w:rsidRPr="00684CEA">
        <w:t>OTA</w:t>
      </w:r>
      <w:r w:rsidRPr="00684CEA">
        <w:tab/>
        <w:t>Over The Air</w:t>
      </w:r>
    </w:p>
    <w:p w14:paraId="19A247AD" w14:textId="77777777" w:rsidR="002C6594" w:rsidRPr="00684CEA" w:rsidRDefault="002C6594" w:rsidP="002C6594">
      <w:pPr>
        <w:pStyle w:val="EW"/>
      </w:pPr>
      <w:r w:rsidRPr="00684CEA">
        <w:t>RSRP</w:t>
      </w:r>
      <w:r w:rsidRPr="00684CEA">
        <w:tab/>
        <w:t>Reference signal receive power</w:t>
      </w:r>
    </w:p>
    <w:p w14:paraId="118E93A1" w14:textId="56FE09B4" w:rsidR="007E7D71" w:rsidRPr="00684CEA" w:rsidRDefault="002C6594" w:rsidP="00D27C93">
      <w:pPr>
        <w:pStyle w:val="EW"/>
      </w:pPr>
      <w:r w:rsidRPr="00684CEA">
        <w:t>SNR</w:t>
      </w:r>
      <w:r w:rsidRPr="00684CEA">
        <w:tab/>
        <w:t>Signal-to-Noise Ratio</w:t>
      </w:r>
    </w:p>
    <w:p w14:paraId="25C23D97" w14:textId="2BE277F8" w:rsidR="007E7D71" w:rsidRDefault="007E7D71" w:rsidP="007E7D71">
      <w:pPr>
        <w:pStyle w:val="EW"/>
        <w:rPr>
          <w:lang w:eastAsia="zh-CN"/>
        </w:rPr>
      </w:pPr>
      <w:r>
        <w:rPr>
          <w:rFonts w:hint="eastAsia"/>
          <w:lang w:eastAsia="zh-CN"/>
        </w:rPr>
        <w:t>S</w:t>
      </w:r>
      <w:r>
        <w:rPr>
          <w:lang w:eastAsia="zh-CN"/>
        </w:rPr>
        <w:t>GH</w:t>
      </w:r>
      <w:r w:rsidR="00172DD3" w:rsidRPr="00684CEA">
        <w:tab/>
      </w:r>
      <w:r w:rsidRPr="00684CEA">
        <w:t xml:space="preserve">Standard Gain Horn </w:t>
      </w:r>
      <w:r>
        <w:rPr>
          <w:lang w:eastAsia="zh-CN"/>
        </w:rPr>
        <w:t xml:space="preserve"> </w:t>
      </w:r>
    </w:p>
    <w:p w14:paraId="7BAD6FB5" w14:textId="77777777" w:rsidR="006217D5" w:rsidRDefault="006217D5" w:rsidP="006217D5">
      <w:pPr>
        <w:pStyle w:val="EW"/>
      </w:pPr>
      <w:r w:rsidRPr="00684CEA">
        <w:t>TRP</w:t>
      </w:r>
      <w:r w:rsidRPr="00684CEA">
        <w:tab/>
        <w:t>Total Radiated Power</w:t>
      </w:r>
    </w:p>
    <w:p w14:paraId="03519172" w14:textId="76D5DD39" w:rsidR="00E35013" w:rsidRDefault="00E35013" w:rsidP="00E35013">
      <w:pPr>
        <w:pStyle w:val="EW"/>
      </w:pPr>
      <w:r w:rsidRPr="00684CEA">
        <w:t>UBF</w:t>
      </w:r>
      <w:r w:rsidRPr="00684CEA">
        <w:tab/>
        <w:t>UE beam lock function</w:t>
      </w:r>
    </w:p>
    <w:p w14:paraId="4165C71D" w14:textId="77777777" w:rsidR="00DC6EF0" w:rsidRPr="00684CEA" w:rsidRDefault="00DC6EF0" w:rsidP="00DC6EF0">
      <w:pPr>
        <w:pStyle w:val="EW"/>
      </w:pPr>
      <w:r w:rsidRPr="00684CEA">
        <w:t>UE</w:t>
      </w:r>
      <w:r w:rsidRPr="00684CEA">
        <w:tab/>
        <w:t>User Equipment</w:t>
      </w:r>
    </w:p>
    <w:p w14:paraId="5D43F4D4" w14:textId="77777777" w:rsidR="00DC6EF0" w:rsidRPr="00684CEA" w:rsidRDefault="00DC6EF0" w:rsidP="006217D5">
      <w:pPr>
        <w:pStyle w:val="EW"/>
      </w:pPr>
    </w:p>
    <w:p w14:paraId="44924CB1" w14:textId="77777777" w:rsidR="00080512" w:rsidRPr="004D3578" w:rsidRDefault="00DA2A2C">
      <w:pPr>
        <w:pStyle w:val="Heading1"/>
      </w:pPr>
      <w:bookmarkStart w:id="58" w:name="clause4"/>
      <w:bookmarkEnd w:id="58"/>
      <w:r>
        <w:br w:type="page"/>
      </w:r>
      <w:bookmarkStart w:id="59" w:name="_Toc129091964"/>
      <w:bookmarkStart w:id="60" w:name="_Toc151623903"/>
      <w:bookmarkStart w:id="61" w:name="_Toc154585320"/>
      <w:bookmarkStart w:id="62" w:name="_Toc155642277"/>
      <w:bookmarkStart w:id="63" w:name="_Toc162015540"/>
      <w:r w:rsidR="00080512" w:rsidRPr="004D3578">
        <w:lastRenderedPageBreak/>
        <w:t>4</w:t>
      </w:r>
      <w:r w:rsidR="00080512" w:rsidRPr="004D3578">
        <w:tab/>
      </w:r>
      <w:r w:rsidR="006E67E0">
        <w:t>General</w:t>
      </w:r>
      <w:bookmarkEnd w:id="59"/>
      <w:bookmarkEnd w:id="60"/>
      <w:bookmarkEnd w:id="61"/>
      <w:bookmarkEnd w:id="62"/>
      <w:bookmarkEnd w:id="63"/>
    </w:p>
    <w:p w14:paraId="11B021AB" w14:textId="77777777" w:rsidR="006F78E6" w:rsidRPr="005F0D99" w:rsidRDefault="006F78E6" w:rsidP="006F78E6">
      <w:pPr>
        <w:pStyle w:val="Heading2"/>
        <w:rPr>
          <w:rFonts w:eastAsiaTheme="majorEastAsia" w:cstheme="majorBidi"/>
          <w:szCs w:val="26"/>
          <w:lang w:val="en-US" w:eastAsia="zh-CN"/>
        </w:rPr>
      </w:pPr>
      <w:bookmarkStart w:id="64" w:name="_Toc151623904"/>
      <w:bookmarkStart w:id="65" w:name="_Toc154585321"/>
      <w:bookmarkStart w:id="66" w:name="_Toc155642278"/>
      <w:bookmarkStart w:id="67" w:name="_Toc162015541"/>
      <w:r>
        <w:t>4</w:t>
      </w:r>
      <w:r w:rsidRPr="00E91156">
        <w:t>.1</w:t>
      </w:r>
      <w:r w:rsidRPr="00E91156">
        <w:tab/>
      </w:r>
      <w:r>
        <w:t>Objective</w:t>
      </w:r>
      <w:bookmarkEnd w:id="64"/>
      <w:bookmarkEnd w:id="65"/>
      <w:bookmarkEnd w:id="66"/>
      <w:bookmarkEnd w:id="67"/>
    </w:p>
    <w:p w14:paraId="3298B44C" w14:textId="529C5003" w:rsidR="006F78E6" w:rsidRDefault="006F78E6" w:rsidP="00172DD3">
      <w:r w:rsidRPr="005F0D99">
        <w:t xml:space="preserve">In Rel-17 WI on further enhancements on MIMO for NR (Acronym: NR_FeMIMO), the objective is to extend the specification to support several aspects on NR MIMO including </w:t>
      </w:r>
      <w:r w:rsidRPr="006D3187">
        <w:t xml:space="preserve">simultaneous </w:t>
      </w:r>
      <w:r w:rsidRPr="00713210">
        <w:t>multi-Rx chain DL reception</w:t>
      </w:r>
      <w:r w:rsidRPr="005F0D99">
        <w:t>.</w:t>
      </w:r>
      <w:r>
        <w:t xml:space="preserve"> With considering the objective to define new requirements for the UE with multi-Rx chain DL reception, the FR2 test methods for RF, RRM and demodulation need to be enhanced. </w:t>
      </w:r>
      <w:r w:rsidRPr="005F0D99">
        <w:t xml:space="preserve">This document is to define the enhanced test methods for the verifications of these new requirements for </w:t>
      </w:r>
      <w:r>
        <w:t xml:space="preserve">FR2 </w:t>
      </w:r>
      <w:r w:rsidRPr="005F0D99">
        <w:t xml:space="preserve">UE with </w:t>
      </w:r>
      <w:r>
        <w:t>multi-Rx chain DL receptions.</w:t>
      </w:r>
    </w:p>
    <w:p w14:paraId="2749A845" w14:textId="77777777" w:rsidR="006F78E6" w:rsidRPr="005F0D99" w:rsidRDefault="006F78E6" w:rsidP="006F78E6">
      <w:pPr>
        <w:pStyle w:val="Heading2"/>
        <w:rPr>
          <w:rFonts w:cstheme="majorBidi"/>
          <w:color w:val="2F5496" w:themeColor="accent1" w:themeShade="BF"/>
        </w:rPr>
      </w:pPr>
      <w:bookmarkStart w:id="68" w:name="_Toc151623905"/>
      <w:bookmarkStart w:id="69" w:name="_Toc154585322"/>
      <w:bookmarkStart w:id="70" w:name="_Toc155642279"/>
      <w:bookmarkStart w:id="71" w:name="_Toc162015542"/>
      <w:r w:rsidRPr="005F0D99">
        <w:t>4.2</w:t>
      </w:r>
      <w:r>
        <w:tab/>
      </w:r>
      <w:r w:rsidRPr="005F0D99">
        <w:t>Devices Type</w:t>
      </w:r>
      <w:bookmarkEnd w:id="68"/>
      <w:bookmarkEnd w:id="69"/>
      <w:bookmarkEnd w:id="70"/>
      <w:bookmarkEnd w:id="71"/>
    </w:p>
    <w:p w14:paraId="4FC91EAE" w14:textId="77777777" w:rsidR="006F78E6" w:rsidRPr="00D87323" w:rsidRDefault="006F78E6" w:rsidP="00172DD3">
      <w:pPr>
        <w:rPr>
          <w:i/>
        </w:rPr>
      </w:pPr>
      <w:r w:rsidRPr="00D87323">
        <w:t>The following device types are considered in the scope of this study:</w:t>
      </w:r>
    </w:p>
    <w:p w14:paraId="71AADB37" w14:textId="77777777" w:rsidR="006F78E6" w:rsidRPr="00684CEA" w:rsidRDefault="006F78E6" w:rsidP="00172DD3">
      <w:pPr>
        <w:pStyle w:val="B1"/>
      </w:pPr>
      <w:r w:rsidRPr="00684CEA">
        <w:t>-</w:t>
      </w:r>
      <w:r w:rsidRPr="00684CEA">
        <w:tab/>
        <w:t>Smartphone</w:t>
      </w:r>
    </w:p>
    <w:p w14:paraId="42A8BD4C" w14:textId="77777777" w:rsidR="006F78E6" w:rsidRPr="00684CEA" w:rsidRDefault="006F78E6" w:rsidP="00172DD3">
      <w:pPr>
        <w:pStyle w:val="B1"/>
      </w:pPr>
      <w:r w:rsidRPr="00684CEA">
        <w:t>-</w:t>
      </w:r>
      <w:r w:rsidRPr="00684CEA">
        <w:tab/>
        <w:t>Tablet</w:t>
      </w:r>
    </w:p>
    <w:p w14:paraId="5E72F13D" w14:textId="77777777" w:rsidR="006F78E6" w:rsidRPr="00684CEA" w:rsidRDefault="006F78E6" w:rsidP="00172DD3">
      <w:pPr>
        <w:pStyle w:val="B1"/>
      </w:pPr>
      <w:r w:rsidRPr="00684CEA">
        <w:t>-</w:t>
      </w:r>
      <w:r w:rsidRPr="00684CEA">
        <w:tab/>
        <w:t>Wearable devices</w:t>
      </w:r>
    </w:p>
    <w:p w14:paraId="7A9D88D3" w14:textId="77777777" w:rsidR="006F78E6" w:rsidRPr="00684CEA" w:rsidRDefault="006F78E6" w:rsidP="00172DD3">
      <w:pPr>
        <w:pStyle w:val="B1"/>
      </w:pPr>
      <w:r w:rsidRPr="00684CEA">
        <w:t>-</w:t>
      </w:r>
      <w:r w:rsidRPr="00684CEA">
        <w:tab/>
        <w:t>Vehicular mounted device</w:t>
      </w:r>
    </w:p>
    <w:p w14:paraId="0896F46D" w14:textId="77777777" w:rsidR="006F78E6" w:rsidRPr="00684CEA" w:rsidRDefault="006F78E6" w:rsidP="00172DD3">
      <w:pPr>
        <w:pStyle w:val="B1"/>
      </w:pPr>
      <w:r w:rsidRPr="00684CEA">
        <w:t>-</w:t>
      </w:r>
      <w:r w:rsidRPr="00684CEA">
        <w:tab/>
        <w:t>Fixed Wireless Access (FWA) terminal</w:t>
      </w:r>
    </w:p>
    <w:p w14:paraId="222BB11F" w14:textId="77777777" w:rsidR="006F78E6" w:rsidRPr="00684CEA" w:rsidRDefault="006F78E6" w:rsidP="00172DD3">
      <w:pPr>
        <w:pStyle w:val="B1"/>
      </w:pPr>
      <w:r w:rsidRPr="00684CEA">
        <w:t>-</w:t>
      </w:r>
      <w:r w:rsidRPr="00684CEA">
        <w:tab/>
        <w:t>Other UE types are not precluded</w:t>
      </w:r>
    </w:p>
    <w:p w14:paraId="0136BC98" w14:textId="77777777" w:rsidR="006F78E6" w:rsidRDefault="006F78E6" w:rsidP="00172DD3">
      <w:r>
        <w:t>The development of test methods shall initially focus on the smartphone device type. Other UE types should also be studied as 2</w:t>
      </w:r>
      <w:r w:rsidRPr="005F0D99">
        <w:rPr>
          <w:vertAlign w:val="superscript"/>
        </w:rPr>
        <w:t>nd</w:t>
      </w:r>
      <w:r>
        <w:t xml:space="preserve"> priority.</w:t>
      </w:r>
    </w:p>
    <w:p w14:paraId="2EF1AAA3" w14:textId="77777777" w:rsidR="006F78E6" w:rsidRDefault="006F78E6" w:rsidP="00172DD3"/>
    <w:p w14:paraId="5B329E6D" w14:textId="5DBB75B3" w:rsidR="006E67E0" w:rsidRDefault="00DA2A2C" w:rsidP="006E67E0">
      <w:pPr>
        <w:pStyle w:val="Heading1"/>
      </w:pPr>
      <w:r>
        <w:br w:type="page"/>
      </w:r>
      <w:bookmarkStart w:id="72" w:name="_Toc129091965"/>
      <w:bookmarkStart w:id="73" w:name="_Toc151623906"/>
      <w:bookmarkStart w:id="74" w:name="_Toc154585323"/>
      <w:bookmarkStart w:id="75" w:name="_Toc155642280"/>
      <w:bookmarkStart w:id="76" w:name="_Toc162015543"/>
      <w:r w:rsidR="006E67E0">
        <w:lastRenderedPageBreak/>
        <w:t>5</w:t>
      </w:r>
      <w:r w:rsidR="006E67E0" w:rsidRPr="004D3578">
        <w:tab/>
      </w:r>
      <w:r w:rsidR="00F751B0" w:rsidRPr="00F751B0">
        <w:t>UE RF testing methodology</w:t>
      </w:r>
      <w:r w:rsidR="00F751B0">
        <w:t xml:space="preserve"> for </w:t>
      </w:r>
      <w:r w:rsidR="00160EC5" w:rsidRPr="00456F8C">
        <w:t>multi-Rx chain DL reception</w:t>
      </w:r>
      <w:bookmarkEnd w:id="72"/>
      <w:bookmarkEnd w:id="73"/>
      <w:bookmarkEnd w:id="74"/>
      <w:bookmarkEnd w:id="75"/>
      <w:bookmarkEnd w:id="76"/>
    </w:p>
    <w:p w14:paraId="24F33CEA" w14:textId="505BA600" w:rsidR="00080512" w:rsidRDefault="006E67E0">
      <w:pPr>
        <w:pStyle w:val="Heading2"/>
      </w:pPr>
      <w:bookmarkStart w:id="77" w:name="_Toc129091966"/>
      <w:bookmarkStart w:id="78" w:name="_Toc151623907"/>
      <w:bookmarkStart w:id="79" w:name="_Toc154585324"/>
      <w:bookmarkStart w:id="80" w:name="_Toc155642281"/>
      <w:bookmarkStart w:id="81" w:name="_Toc162015544"/>
      <w:r>
        <w:t>5</w:t>
      </w:r>
      <w:r w:rsidR="00080512" w:rsidRPr="004D3578">
        <w:t>.1</w:t>
      </w:r>
      <w:r w:rsidR="00080512" w:rsidRPr="004D3578">
        <w:tab/>
      </w:r>
      <w:r w:rsidR="00777963">
        <w:t>General</w:t>
      </w:r>
      <w:bookmarkEnd w:id="77"/>
      <w:bookmarkEnd w:id="78"/>
      <w:bookmarkEnd w:id="79"/>
      <w:bookmarkEnd w:id="80"/>
      <w:bookmarkEnd w:id="81"/>
    </w:p>
    <w:p w14:paraId="2E6D318D" w14:textId="77777777" w:rsidR="00D87323" w:rsidRDefault="007D385F" w:rsidP="00D87323">
      <w:pPr>
        <w:jc w:val="both"/>
        <w:rPr>
          <w:i/>
          <w:iCs/>
        </w:rPr>
      </w:pPr>
      <w:r w:rsidRPr="00127B24">
        <w:rPr>
          <w:iCs/>
        </w:rPr>
        <w:t xml:space="preserve">This clause describes the UE RF testing methodology for multi-Rx chain DL reception for FR2. The </w:t>
      </w:r>
      <w:r>
        <w:rPr>
          <w:iCs/>
        </w:rPr>
        <w:t xml:space="preserve">following </w:t>
      </w:r>
      <w:r w:rsidRPr="00127B24">
        <w:rPr>
          <w:iCs/>
        </w:rPr>
        <w:t>candidate measurement setup</w:t>
      </w:r>
      <w:r>
        <w:rPr>
          <w:iCs/>
        </w:rPr>
        <w:t>s are investigated:</w:t>
      </w:r>
    </w:p>
    <w:p w14:paraId="1E6C053D" w14:textId="77777777" w:rsidR="00D87323" w:rsidRDefault="00D87323" w:rsidP="00172DD3">
      <w:pPr>
        <w:pStyle w:val="B1"/>
        <w:rPr>
          <w:i/>
        </w:rPr>
      </w:pPr>
      <w:r>
        <w:rPr>
          <w:i/>
        </w:rPr>
        <w:tab/>
      </w:r>
      <w:r w:rsidRPr="00684CEA">
        <w:t>-</w:t>
      </w:r>
      <w:r w:rsidRPr="00684CEA">
        <w:tab/>
      </w:r>
      <w:r w:rsidR="007D385F" w:rsidRPr="00CA7389">
        <w:t>Measurement Setup with Full Degree of Rotation Freedom for Each AoA</w:t>
      </w:r>
      <w:bookmarkStart w:id="82" w:name="OLE_LINK1"/>
    </w:p>
    <w:p w14:paraId="661246ED" w14:textId="55AAB8AE" w:rsidR="009325CD" w:rsidRDefault="00D87323" w:rsidP="00172DD3">
      <w:pPr>
        <w:pStyle w:val="B1"/>
        <w:rPr>
          <w:i/>
        </w:rPr>
      </w:pPr>
      <w:r>
        <w:tab/>
      </w:r>
      <w:r w:rsidRPr="00684CEA">
        <w:t>-</w:t>
      </w:r>
      <w:r w:rsidRPr="00684CEA">
        <w:tab/>
      </w:r>
      <w:r w:rsidR="007D385F" w:rsidRPr="00677DA9">
        <w:t xml:space="preserve">Measurement Setup with Full Degrees of Freedom for AoA1 with Fixed Angular Offset(s) Between AoA1 and </w:t>
      </w:r>
      <w:r w:rsidR="009325CD">
        <w:tab/>
      </w:r>
      <w:r w:rsidR="009325CD">
        <w:tab/>
      </w:r>
      <w:r w:rsidR="007D385F" w:rsidRPr="00677DA9">
        <w:t>AoA2</w:t>
      </w:r>
      <w:bookmarkEnd w:id="82"/>
    </w:p>
    <w:p w14:paraId="6A497F0B" w14:textId="77777777" w:rsidR="009325CD" w:rsidRDefault="009325CD" w:rsidP="00172DD3">
      <w:pPr>
        <w:pStyle w:val="B1"/>
        <w:rPr>
          <w:i/>
        </w:rPr>
      </w:pPr>
      <w:r>
        <w:tab/>
      </w:r>
      <w:r w:rsidRPr="00684CEA">
        <w:t>-</w:t>
      </w:r>
      <w:r w:rsidRPr="00684CEA">
        <w:tab/>
      </w:r>
      <w:r w:rsidR="007D385F" w:rsidRPr="00674DC3">
        <w:t xml:space="preserve">Measurement Setup with Full Degrees of Freedom for AoA1 with Variable Angular Offset(s) between AoA1 and </w:t>
      </w:r>
      <w:r>
        <w:tab/>
      </w:r>
      <w:r>
        <w:tab/>
      </w:r>
      <w:r w:rsidR="007D385F" w:rsidRPr="00674DC3">
        <w:t>AoA2</w:t>
      </w:r>
    </w:p>
    <w:p w14:paraId="611E44BF" w14:textId="77777777" w:rsidR="009325CD" w:rsidRDefault="009325CD" w:rsidP="00172DD3">
      <w:pPr>
        <w:pStyle w:val="B1"/>
        <w:rPr>
          <w:i/>
        </w:rPr>
      </w:pPr>
      <w:r>
        <w:tab/>
      </w:r>
      <w:r w:rsidRPr="00684CEA">
        <w:t>-</w:t>
      </w:r>
      <w:r w:rsidRPr="00684CEA">
        <w:tab/>
      </w:r>
      <w:r w:rsidR="007D385F" w:rsidRPr="008100B0">
        <w:t xml:space="preserve">Measurement Setup with Full Degrees of Freedom for AoA1 with Partial Freedom of Variable Angular Offset(s) </w:t>
      </w:r>
      <w:r>
        <w:tab/>
      </w:r>
      <w:r>
        <w:tab/>
      </w:r>
      <w:r w:rsidR="007D385F" w:rsidRPr="008100B0">
        <w:t>between AoA1 and AoA2</w:t>
      </w:r>
    </w:p>
    <w:p w14:paraId="2A7BE21F" w14:textId="77777777" w:rsidR="009325CD" w:rsidRDefault="009325CD" w:rsidP="00172DD3">
      <w:pPr>
        <w:pStyle w:val="B1"/>
        <w:rPr>
          <w:i/>
        </w:rPr>
      </w:pPr>
      <w:r>
        <w:tab/>
      </w:r>
      <w:r w:rsidRPr="00684CEA">
        <w:t>-</w:t>
      </w:r>
      <w:r w:rsidRPr="00684CEA">
        <w:tab/>
      </w:r>
      <w:r w:rsidR="007D385F" w:rsidRPr="00607533">
        <w:t>Measurement Setup with Full Degrees of Freedom for AoA1 with Fixed AoA2/Anchor in NF</w:t>
      </w:r>
    </w:p>
    <w:p w14:paraId="07004E75" w14:textId="77777777" w:rsidR="009325CD" w:rsidRDefault="009325CD" w:rsidP="00172DD3">
      <w:pPr>
        <w:pStyle w:val="B1"/>
        <w:rPr>
          <w:i/>
        </w:rPr>
      </w:pPr>
      <w:r>
        <w:tab/>
      </w:r>
      <w:r w:rsidRPr="00684CEA">
        <w:t>-</w:t>
      </w:r>
      <w:r w:rsidRPr="00684CEA">
        <w:tab/>
      </w:r>
      <w:r w:rsidR="007D385F" w:rsidRPr="003A3AF3">
        <w:t>Measurement Setup with Test Modes</w:t>
      </w:r>
    </w:p>
    <w:p w14:paraId="67B9C250" w14:textId="791E5AA3" w:rsidR="007D385F" w:rsidRPr="009325CD" w:rsidRDefault="009325CD" w:rsidP="00172DD3">
      <w:pPr>
        <w:pStyle w:val="B1"/>
        <w:rPr>
          <w:i/>
        </w:rPr>
      </w:pPr>
      <w:r>
        <w:tab/>
      </w:r>
      <w:r w:rsidRPr="00684CEA">
        <w:t>-</w:t>
      </w:r>
      <w:r w:rsidRPr="00684CEA">
        <w:tab/>
      </w:r>
      <w:r w:rsidR="007D385F" w:rsidRPr="001023A9">
        <w:t xml:space="preserve">Measurement Setup to reduce sensitivity to UE orientation in holder with full degrees of freedom for AoA1 with </w:t>
      </w:r>
      <w:r>
        <w:tab/>
      </w:r>
      <w:r>
        <w:tab/>
      </w:r>
      <w:r w:rsidR="007D385F" w:rsidRPr="001023A9">
        <w:t>fixed angular offset(s) between AoA1 and AoA2</w:t>
      </w:r>
    </w:p>
    <w:p w14:paraId="27DF8F1F" w14:textId="68FE0B06" w:rsidR="00E46F1E" w:rsidRDefault="007D385F" w:rsidP="00172DD3">
      <w:r>
        <w:t xml:space="preserve">Through the analysis of system complexity, chamber </w:t>
      </w:r>
      <w:r w:rsidRPr="00FC2266">
        <w:t>footprint, upgradeability of existing system, development lead time, measurement uncertainty</w:t>
      </w:r>
      <w:r>
        <w:t>,</w:t>
      </w:r>
      <w:r w:rsidRPr="00FC2266">
        <w:t xml:space="preserve"> and test time </w:t>
      </w:r>
      <w:r>
        <w:t>aspects, the measurement setup</w:t>
      </w:r>
      <w:r w:rsidRPr="00DB2801">
        <w:t xml:space="preserve"> with </w:t>
      </w:r>
      <w:r>
        <w:t>f</w:t>
      </w:r>
      <w:r w:rsidRPr="00DB2801">
        <w:t xml:space="preserve">ull </w:t>
      </w:r>
      <w:r>
        <w:t>d</w:t>
      </w:r>
      <w:r w:rsidRPr="00DB2801">
        <w:t xml:space="preserve">egrees of </w:t>
      </w:r>
      <w:r>
        <w:t>f</w:t>
      </w:r>
      <w:r w:rsidRPr="00DB2801">
        <w:t xml:space="preserve">reedom for AoA1 with </w:t>
      </w:r>
      <w:r>
        <w:t>f</w:t>
      </w:r>
      <w:r w:rsidRPr="00DB2801">
        <w:t xml:space="preserve">ixed </w:t>
      </w:r>
      <w:r>
        <w:t>a</w:t>
      </w:r>
      <w:r w:rsidRPr="00DB2801">
        <w:t xml:space="preserve">ngular Offset(s) </w:t>
      </w:r>
      <w:r>
        <w:t>b</w:t>
      </w:r>
      <w:r w:rsidRPr="00DB2801">
        <w:t>etween AoA1 and AoA2</w:t>
      </w:r>
      <w:r>
        <w:t xml:space="preserve"> is selected as the baseline in Rel-18.</w:t>
      </w:r>
    </w:p>
    <w:p w14:paraId="6E6FE45A" w14:textId="2979F2D7" w:rsidR="00646F95" w:rsidRDefault="00646F95" w:rsidP="00407F34">
      <w:pPr>
        <w:pStyle w:val="Heading2"/>
      </w:pPr>
      <w:bookmarkStart w:id="83" w:name="_Toc129091967"/>
      <w:bookmarkStart w:id="84" w:name="_Toc151623908"/>
      <w:bookmarkStart w:id="85" w:name="_Toc154585325"/>
      <w:bookmarkStart w:id="86" w:name="_Toc155642282"/>
      <w:bookmarkStart w:id="87" w:name="_Toc162015545"/>
      <w:r>
        <w:t>5</w:t>
      </w:r>
      <w:r w:rsidRPr="004D3578">
        <w:t>.</w:t>
      </w:r>
      <w:r>
        <w:t>2</w:t>
      </w:r>
      <w:r w:rsidRPr="004D3578">
        <w:tab/>
      </w:r>
      <w:r w:rsidR="00CB51EB">
        <w:t>Measurement setup</w:t>
      </w:r>
      <w:bookmarkEnd w:id="83"/>
      <w:bookmarkEnd w:id="84"/>
      <w:bookmarkEnd w:id="85"/>
      <w:bookmarkEnd w:id="86"/>
      <w:bookmarkEnd w:id="87"/>
    </w:p>
    <w:p w14:paraId="4BD405E3" w14:textId="28E73EF0" w:rsidR="00A541E0" w:rsidRDefault="00A541E0" w:rsidP="00A541E0">
      <w:pPr>
        <w:pStyle w:val="Heading3"/>
      </w:pPr>
      <w:bookmarkStart w:id="88" w:name="_Toc151623909"/>
      <w:bookmarkStart w:id="89" w:name="_Toc154585326"/>
      <w:bookmarkStart w:id="90" w:name="_Toc155642283"/>
      <w:bookmarkStart w:id="91" w:name="_Toc162015546"/>
      <w:r>
        <w:t>5.2.1</w:t>
      </w:r>
      <w:r w:rsidR="00CD3EEB">
        <w:tab/>
      </w:r>
      <w:r>
        <w:t>Measurement Setup with Full Degree of Rotation Freedom for Each AoA</w:t>
      </w:r>
      <w:bookmarkEnd w:id="88"/>
      <w:bookmarkEnd w:id="89"/>
      <w:bookmarkEnd w:id="90"/>
      <w:bookmarkEnd w:id="91"/>
    </w:p>
    <w:p w14:paraId="1FF2AC3C" w14:textId="77777777" w:rsidR="00A541E0" w:rsidRDefault="00A541E0" w:rsidP="00172DD3">
      <w:r>
        <w:t xml:space="preserve">FR2 OTA measurement setups with full degree of rotation freedom for each AoA </w:t>
      </w:r>
      <w:r w:rsidRPr="00E239D4">
        <w:t>support two simultaneous AoAs with any combination of DL directions</w:t>
      </w:r>
      <w:r>
        <w:t xml:space="preserve">, i.e., </w:t>
      </w:r>
      <w:r w:rsidRPr="00DC49A6">
        <w:t>any permutation of possible AoAs shall be supported</w:t>
      </w:r>
      <w:r>
        <w:t xml:space="preserve">. This setup was initially considered as the preferred measurement setup for multi-AoA UE RF testing but later discarded for reasons outlined below. </w:t>
      </w:r>
    </w:p>
    <w:p w14:paraId="3BC63A50" w14:textId="77777777" w:rsidR="00A541E0" w:rsidRDefault="00A541E0" w:rsidP="00172DD3">
      <w:r>
        <w:t>Such</w:t>
      </w:r>
      <w:r w:rsidRPr="004229B0">
        <w:t xml:space="preserve"> setup was </w:t>
      </w:r>
      <w:r>
        <w:t xml:space="preserve">also </w:t>
      </w:r>
      <w:r w:rsidRPr="004229B0">
        <w:t xml:space="preserve">considered the default measurement setup for FR2 UE RF testing during the SI phase </w:t>
      </w:r>
      <w:r>
        <w:t>of FR2 OTA testing</w:t>
      </w:r>
      <w:r w:rsidRPr="004229B0">
        <w:t xml:space="preserve"> </w:t>
      </w:r>
      <w:r>
        <w:t xml:space="preserve">[3] </w:t>
      </w:r>
      <w:r w:rsidRPr="004229B0">
        <w:t>given the requirement to perform off-centre of beam measurements</w:t>
      </w:r>
      <w:r>
        <w:t xml:space="preserve"> as illustrated in Figure 5.2.1-1</w:t>
      </w:r>
      <w:r w:rsidRPr="004229B0">
        <w:t xml:space="preserve">. However, the adoption of the UE Beamlock test Function (UBF), see Clause 5.4 of </w:t>
      </w:r>
      <w:r>
        <w:t>[5]</w:t>
      </w:r>
      <w:r w:rsidRPr="004229B0">
        <w:t>, to readily perform off-centre of beam measurements shifted the focus towards more practical single-AoA</w:t>
      </w:r>
      <w:r>
        <w:t>/single-probe</w:t>
      </w:r>
      <w:r w:rsidRPr="004229B0">
        <w:t xml:space="preserve"> UE RF setups, e.g., the Indirect Far Field (IFF) methodology </w:t>
      </w:r>
      <w:r>
        <w:t>[3]</w:t>
      </w:r>
      <w:r w:rsidRPr="004229B0">
        <w:t xml:space="preserve"> which subsequently became the de-facto setup for FR2 UE RF testing</w:t>
      </w:r>
      <w:r>
        <w:t>.</w:t>
      </w:r>
    </w:p>
    <w:p w14:paraId="3EB7D199" w14:textId="77777777" w:rsidR="00A541E0" w:rsidRDefault="00A541E0" w:rsidP="00A541E0">
      <w:pPr>
        <w:pStyle w:val="TH"/>
      </w:pPr>
      <w:r w:rsidRPr="0051485A">
        <w:rPr>
          <w:noProof/>
        </w:rPr>
        <w:lastRenderedPageBreak/>
        <w:drawing>
          <wp:inline distT="0" distB="0" distL="0" distR="0" wp14:anchorId="34A812F6" wp14:editId="2EEC4840">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p>
    <w:p w14:paraId="2CF0BFD0" w14:textId="77777777" w:rsidR="00A541E0" w:rsidRDefault="00A541E0" w:rsidP="00A541E0">
      <w:pPr>
        <w:pStyle w:val="TF"/>
      </w:pPr>
      <w:r w:rsidRPr="0051485A">
        <w:t>Figure 5.2.1-1: DFF measurement setup of UE RF characteristics</w:t>
      </w:r>
      <w:r>
        <w:t xml:space="preserve"> for TRP scans (Figure 5.2.1.1-1 of [3]).</w:t>
      </w:r>
    </w:p>
    <w:p w14:paraId="2AFB5140" w14:textId="77777777" w:rsidR="00A541E0" w:rsidRPr="004229B0" w:rsidRDefault="00A541E0" w:rsidP="00A359AF">
      <w:pPr>
        <w:jc w:val="both"/>
      </w:pPr>
      <w:r>
        <w:t xml:space="preserve">Measurement setups </w:t>
      </w:r>
      <w:r w:rsidRPr="004229B0">
        <w:t>th</w:t>
      </w:r>
      <w:r>
        <w:t>at</w:t>
      </w:r>
      <w:r w:rsidRPr="004229B0">
        <w:t xml:space="preserve"> allow arbitrary positioning for each probe, i.e., the UE does not necessarily require a positioning system</w:t>
      </w:r>
      <w:r>
        <w:t xml:space="preserve"> are illustrated in</w:t>
      </w:r>
      <w:r w:rsidRPr="001561F6">
        <w:t xml:space="preserve"> </w:t>
      </w:r>
      <w:r w:rsidRPr="0051485A">
        <w:t>Figure 5.2.1-</w:t>
      </w:r>
      <w:r>
        <w:t xml:space="preserve">2 and </w:t>
      </w:r>
      <w:r w:rsidRPr="0051485A">
        <w:t>Figure 5.2.1-</w:t>
      </w:r>
      <w:r>
        <w:t>3</w:t>
      </w:r>
      <w:r w:rsidRPr="004229B0">
        <w:t xml:space="preserve">. The </w:t>
      </w:r>
      <w:r>
        <w:t>Direct Far Field (</w:t>
      </w:r>
      <w:r w:rsidRPr="004229B0">
        <w:t>DFF</w:t>
      </w:r>
      <w:r>
        <w:t>)</w:t>
      </w:r>
      <w:r w:rsidRPr="004229B0">
        <w:t xml:space="preserve"> methodology, i.e., </w:t>
      </w:r>
      <w:r>
        <w:t xml:space="preserve">millimeter-wave </w:t>
      </w:r>
      <w:r w:rsidRPr="004229B0">
        <w:t xml:space="preserve">measurement probes placed in the far-field away from the DUT when adapted to two-simultaneous AoA testing, is illustrated in </w:t>
      </w:r>
      <w:r w:rsidRPr="0051485A">
        <w:t>Figure 5.2.1-</w:t>
      </w:r>
      <w:r>
        <w:t>2</w:t>
      </w:r>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r>
        <w:t>Indirect Far Field (</w:t>
      </w:r>
      <w:r w:rsidRPr="004229B0">
        <w:t>IFF</w:t>
      </w:r>
      <w:r>
        <w:t>)</w:t>
      </w:r>
      <w:r w:rsidRPr="004229B0">
        <w:t xml:space="preserve"> probes, i.e., measurement probe and reflector, a sample test system with full degrees of freedom for each AoA is shown in </w:t>
      </w:r>
      <w:r w:rsidRPr="0051485A">
        <w:t>Figure 5.2.1-</w:t>
      </w:r>
      <w:r>
        <w:t>3</w:t>
      </w:r>
      <w:r w:rsidRPr="004229B0">
        <w:t xml:space="preserve">. The full degree of rotation freedom </w:t>
      </w:r>
      <w:r w:rsidRPr="00A359AF">
        <w:t>for each probe</w:t>
      </w:r>
      <w:r w:rsidRPr="004229B0">
        <w:t xml:space="preserve"> is highlighted with the yellow arrows behind each DFF probe/IFF probe&amp;reflector combination. The positioning requirements to accurately position probe(s) along two principal axes in 3D yield a very high positioning complexity. </w:t>
      </w:r>
    </w:p>
    <w:p w14:paraId="0668D10E" w14:textId="77777777" w:rsidR="00A541E0" w:rsidRDefault="00A541E0" w:rsidP="00A541E0">
      <w:pPr>
        <w:pStyle w:val="TH"/>
      </w:pPr>
      <w:r w:rsidRPr="004229B0">
        <w:rPr>
          <w:noProof/>
        </w:rPr>
        <w:drawing>
          <wp:inline distT="0" distB="0" distL="0" distR="0" wp14:anchorId="399C93C5" wp14:editId="1B8DA005">
            <wp:extent cx="4007433" cy="22948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2521" cy="2297804"/>
                    </a:xfrm>
                    <a:prstGeom prst="rect">
                      <a:avLst/>
                    </a:prstGeom>
                    <a:noFill/>
                    <a:ln>
                      <a:noFill/>
                    </a:ln>
                  </pic:spPr>
                </pic:pic>
              </a:graphicData>
            </a:graphic>
          </wp:inline>
        </w:drawing>
      </w:r>
    </w:p>
    <w:p w14:paraId="7E28C087" w14:textId="77777777" w:rsidR="00A541E0" w:rsidRDefault="00A541E0" w:rsidP="00A541E0">
      <w:pPr>
        <w:pStyle w:val="TF"/>
      </w:pPr>
      <w:r w:rsidRPr="0051485A">
        <w:t>Figure 5.2.1-</w:t>
      </w:r>
      <w:r>
        <w:t>2</w:t>
      </w:r>
      <w:r w:rsidRPr="0051485A">
        <w:t xml:space="preserve">: </w:t>
      </w:r>
      <w:r w:rsidRPr="004229B0">
        <w:t>Example DFF measurement setup for two-simultaneous AoA testing with full degrees of freedom for each probe</w:t>
      </w:r>
      <w:r>
        <w:t>.</w:t>
      </w:r>
    </w:p>
    <w:p w14:paraId="7C6EEEF4" w14:textId="77777777" w:rsidR="00A541E0" w:rsidRDefault="00A541E0" w:rsidP="00A541E0">
      <w:pPr>
        <w:pStyle w:val="TH"/>
      </w:pPr>
      <w:r w:rsidRPr="004229B0">
        <w:rPr>
          <w:noProof/>
        </w:rPr>
        <w:lastRenderedPageBreak/>
        <w:drawing>
          <wp:inline distT="0" distB="0" distL="0" distR="0" wp14:anchorId="44705CB2" wp14:editId="6AAFE46D">
            <wp:extent cx="3756448" cy="2469492"/>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5325" cy="2475327"/>
                    </a:xfrm>
                    <a:prstGeom prst="rect">
                      <a:avLst/>
                    </a:prstGeom>
                    <a:noFill/>
                    <a:ln>
                      <a:noFill/>
                    </a:ln>
                  </pic:spPr>
                </pic:pic>
              </a:graphicData>
            </a:graphic>
          </wp:inline>
        </w:drawing>
      </w:r>
    </w:p>
    <w:p w14:paraId="46D206D8" w14:textId="77777777" w:rsidR="00A541E0" w:rsidRDefault="00A541E0" w:rsidP="00A541E0">
      <w:pPr>
        <w:pStyle w:val="TF"/>
      </w:pPr>
      <w:r w:rsidRPr="0051485A">
        <w:t>Figure 5.2.1-</w:t>
      </w:r>
      <w:r>
        <w:t>3</w:t>
      </w:r>
      <w:r w:rsidRPr="0051485A">
        <w:t xml:space="preserve">: </w:t>
      </w:r>
      <w:r w:rsidRPr="004229B0">
        <w:t>Example IFF measurement setup for two-simultaneous AoA testing with full degrees of freedom for each probe</w:t>
      </w:r>
      <w:r>
        <w:t>.</w:t>
      </w:r>
    </w:p>
    <w:p w14:paraId="025D5E38" w14:textId="77777777" w:rsidR="00A541E0" w:rsidRPr="004229B0" w:rsidRDefault="00A541E0" w:rsidP="00172DD3">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52F44456" w14:textId="77777777" w:rsidR="00A541E0" w:rsidRPr="004229B0" w:rsidRDefault="00A541E0" w:rsidP="00A541E0">
      <w:pPr>
        <w:pStyle w:val="TH"/>
      </w:pPr>
      <w:r>
        <w:t>Table 5.2.1-1</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683FFB7" w14:textId="77777777" w:rsidTr="005F0D99">
        <w:trPr>
          <w:jc w:val="center"/>
        </w:trPr>
        <w:tc>
          <w:tcPr>
            <w:tcW w:w="2155" w:type="dxa"/>
            <w:tcBorders>
              <w:tl2br w:val="single" w:sz="4" w:space="0" w:color="auto"/>
            </w:tcBorders>
            <w:shd w:val="clear" w:color="auto" w:fill="D9D9D9" w:themeFill="background1" w:themeFillShade="D9"/>
          </w:tcPr>
          <w:p w14:paraId="7FEE87B5" w14:textId="77777777" w:rsidR="00A541E0" w:rsidRPr="004229B0" w:rsidRDefault="00A541E0" w:rsidP="005F0D99">
            <w:pPr>
              <w:pStyle w:val="TAH"/>
            </w:pPr>
            <w:r w:rsidRPr="004229B0">
              <w:t xml:space="preserve">                               Size</w:t>
            </w:r>
          </w:p>
          <w:p w14:paraId="7CD9343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33B63AB7"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0F7529F"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5B299D4A" w14:textId="77777777" w:rsidR="00A541E0" w:rsidRPr="004229B0" w:rsidRDefault="00A541E0" w:rsidP="005F0D99">
            <w:pPr>
              <w:pStyle w:val="TAH"/>
            </w:pPr>
            <w:r w:rsidRPr="004229B0">
              <w:t>Height [m]</w:t>
            </w:r>
          </w:p>
        </w:tc>
      </w:tr>
      <w:tr w:rsidR="00A541E0" w:rsidRPr="004229B0" w14:paraId="73E753AD" w14:textId="77777777" w:rsidTr="005F0D99">
        <w:trPr>
          <w:jc w:val="center"/>
        </w:trPr>
        <w:tc>
          <w:tcPr>
            <w:tcW w:w="2155" w:type="dxa"/>
            <w:vAlign w:val="center"/>
          </w:tcPr>
          <w:p w14:paraId="70F5F588" w14:textId="77777777" w:rsidR="00A541E0" w:rsidRPr="004229B0" w:rsidRDefault="00A541E0" w:rsidP="005F0D99">
            <w:pPr>
              <w:pStyle w:val="TAL"/>
            </w:pPr>
            <w:r w:rsidRPr="004229B0">
              <w:t>DFF</w:t>
            </w:r>
          </w:p>
        </w:tc>
        <w:tc>
          <w:tcPr>
            <w:tcW w:w="1301" w:type="dxa"/>
            <w:vAlign w:val="center"/>
          </w:tcPr>
          <w:p w14:paraId="26D94B62" w14:textId="77777777" w:rsidR="00A541E0" w:rsidRPr="004229B0" w:rsidRDefault="00A541E0" w:rsidP="005F0D99">
            <w:pPr>
              <w:pStyle w:val="TAC"/>
            </w:pPr>
            <w:r w:rsidRPr="004229B0">
              <w:t>3.2</w:t>
            </w:r>
          </w:p>
        </w:tc>
        <w:tc>
          <w:tcPr>
            <w:tcW w:w="1440" w:type="dxa"/>
            <w:vAlign w:val="center"/>
          </w:tcPr>
          <w:p w14:paraId="792DB482" w14:textId="77777777" w:rsidR="00A541E0" w:rsidRPr="004229B0" w:rsidRDefault="00A541E0" w:rsidP="005F0D99">
            <w:pPr>
              <w:pStyle w:val="TAC"/>
            </w:pPr>
            <w:r w:rsidRPr="004229B0">
              <w:t>3.2</w:t>
            </w:r>
          </w:p>
        </w:tc>
        <w:tc>
          <w:tcPr>
            <w:tcW w:w="1440" w:type="dxa"/>
            <w:vAlign w:val="center"/>
          </w:tcPr>
          <w:p w14:paraId="6972CB1F" w14:textId="77777777" w:rsidR="00A541E0" w:rsidRPr="004229B0" w:rsidRDefault="00A541E0" w:rsidP="005F0D99">
            <w:pPr>
              <w:pStyle w:val="TAC"/>
            </w:pPr>
            <w:r w:rsidRPr="004229B0">
              <w:t>3.2</w:t>
            </w:r>
          </w:p>
        </w:tc>
      </w:tr>
      <w:tr w:rsidR="00A541E0" w:rsidRPr="004229B0" w14:paraId="45613047" w14:textId="77777777" w:rsidTr="005F0D99">
        <w:trPr>
          <w:jc w:val="center"/>
        </w:trPr>
        <w:tc>
          <w:tcPr>
            <w:tcW w:w="2155" w:type="dxa"/>
            <w:vAlign w:val="center"/>
          </w:tcPr>
          <w:p w14:paraId="0C8217E0" w14:textId="77777777" w:rsidR="00A541E0" w:rsidRPr="004229B0" w:rsidRDefault="00A541E0" w:rsidP="005F0D99">
            <w:pPr>
              <w:pStyle w:val="TAL"/>
            </w:pPr>
            <w:r w:rsidRPr="004229B0">
              <w:t>IFF</w:t>
            </w:r>
          </w:p>
        </w:tc>
        <w:tc>
          <w:tcPr>
            <w:tcW w:w="1301" w:type="dxa"/>
            <w:vAlign w:val="center"/>
          </w:tcPr>
          <w:p w14:paraId="75DAA1F2" w14:textId="77777777" w:rsidR="00A541E0" w:rsidRPr="004229B0" w:rsidRDefault="00A541E0" w:rsidP="005F0D99">
            <w:pPr>
              <w:pStyle w:val="TAC"/>
            </w:pPr>
            <w:r w:rsidRPr="004229B0">
              <w:t>4.4</w:t>
            </w:r>
          </w:p>
        </w:tc>
        <w:tc>
          <w:tcPr>
            <w:tcW w:w="1440" w:type="dxa"/>
            <w:vAlign w:val="center"/>
          </w:tcPr>
          <w:p w14:paraId="5F83BC3F" w14:textId="77777777" w:rsidR="00A541E0" w:rsidRPr="004229B0" w:rsidRDefault="00A541E0" w:rsidP="005F0D99">
            <w:pPr>
              <w:pStyle w:val="TAC"/>
            </w:pPr>
            <w:r w:rsidRPr="004229B0">
              <w:t>4.4</w:t>
            </w:r>
          </w:p>
        </w:tc>
        <w:tc>
          <w:tcPr>
            <w:tcW w:w="1440" w:type="dxa"/>
            <w:vAlign w:val="center"/>
          </w:tcPr>
          <w:p w14:paraId="5BD99620" w14:textId="77777777" w:rsidR="00A541E0" w:rsidRPr="004229B0" w:rsidRDefault="00A541E0" w:rsidP="005F0D99">
            <w:pPr>
              <w:pStyle w:val="TAC"/>
            </w:pPr>
            <w:r w:rsidRPr="004229B0">
              <w:t>4.4</w:t>
            </w:r>
          </w:p>
        </w:tc>
      </w:tr>
    </w:tbl>
    <w:p w14:paraId="6C3E34A7" w14:textId="77777777" w:rsidR="00172DD3" w:rsidRDefault="00172DD3" w:rsidP="00172DD3"/>
    <w:p w14:paraId="3C85E7CA" w14:textId="3907686F" w:rsidR="00A541E0" w:rsidRPr="004229B0" w:rsidRDefault="00A541E0" w:rsidP="00172DD3">
      <w:r>
        <w:t>M</w:t>
      </w:r>
      <w:r w:rsidRPr="004229B0">
        <w:t>easurement setups th</w:t>
      </w:r>
      <w:r>
        <w:t>at</w:t>
      </w:r>
      <w:r w:rsidRPr="004229B0">
        <w:t xml:space="preserve"> allow full degrees of positioning freedom for one probe and the DUT while the other probe is fixed</w:t>
      </w:r>
      <w:r>
        <w:t xml:space="preserve"> are shown in </w:t>
      </w:r>
      <w:r w:rsidRPr="0051485A">
        <w:t>Figure 5.2.1-</w:t>
      </w:r>
      <w:r>
        <w:t xml:space="preserve">4 for the DFF and </w:t>
      </w:r>
      <w:r w:rsidRPr="0051485A">
        <w:t>Figure 5.2.1-</w:t>
      </w:r>
      <w:r>
        <w:t xml:space="preserve">5 for the </w:t>
      </w:r>
      <w:r w:rsidRPr="004229B0">
        <w:t xml:space="preserve">IFF methodology. </w:t>
      </w:r>
      <w:r>
        <w:t>T</w:t>
      </w:r>
      <w:r w:rsidRPr="004229B0">
        <w:t>he probe introducing AoA1 (beam shown in blue) is fixed while the DUT and the probe introducing AoA2 (beam shown in red) can be positioned arbitrarily (as indicated with the yellow arrows).</w:t>
      </w:r>
      <w:r>
        <w:t xml:space="preserve"> This approach therefore also </w:t>
      </w:r>
      <w:r w:rsidR="001906B2">
        <w:t>supports</w:t>
      </w:r>
      <w:r>
        <w:t xml:space="preserve"> full degrees of rotational freedom for each AoA. </w:t>
      </w:r>
    </w:p>
    <w:p w14:paraId="7819FB9C" w14:textId="77777777" w:rsidR="00A541E0" w:rsidRPr="004229B0" w:rsidRDefault="00A541E0" w:rsidP="00A541E0">
      <w:pPr>
        <w:pStyle w:val="TH"/>
      </w:pPr>
      <w:r w:rsidRPr="000B4B31">
        <w:rPr>
          <w:noProof/>
        </w:rPr>
        <w:lastRenderedPageBreak/>
        <w:drawing>
          <wp:inline distT="0" distB="0" distL="0" distR="0" wp14:anchorId="2A89D047" wp14:editId="43C73077">
            <wp:extent cx="2955470" cy="276381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7591" cy="2765801"/>
                    </a:xfrm>
                    <a:prstGeom prst="rect">
                      <a:avLst/>
                    </a:prstGeom>
                    <a:noFill/>
                    <a:ln>
                      <a:noFill/>
                    </a:ln>
                  </pic:spPr>
                </pic:pic>
              </a:graphicData>
            </a:graphic>
          </wp:inline>
        </w:drawing>
      </w:r>
    </w:p>
    <w:p w14:paraId="17D6779A" w14:textId="77777777" w:rsidR="00A541E0" w:rsidRDefault="00A541E0" w:rsidP="00A541E0">
      <w:pPr>
        <w:pStyle w:val="TF"/>
      </w:pPr>
      <w:r w:rsidRPr="0051485A">
        <w:t>Figure 5.2.1-</w:t>
      </w:r>
      <w:r>
        <w:t>4</w:t>
      </w:r>
      <w:r w:rsidRPr="0051485A">
        <w:t xml:space="preserve">: </w:t>
      </w:r>
      <w:r w:rsidRPr="004229B0">
        <w:t>Example DFF measurement setup for two-simultaneous AoA testing with arbitrary positioning capability for one probe and DUT supporting full degrees of freedom.</w:t>
      </w:r>
    </w:p>
    <w:p w14:paraId="19B70007" w14:textId="77777777" w:rsidR="00A541E0" w:rsidRDefault="00A541E0" w:rsidP="00172DD3">
      <w:r w:rsidRPr="004229B0">
        <w:t xml:space="preserve">Size (width/depth/height) estimations were performed for such DFF/IFF systems as well which are tabulated in </w:t>
      </w:r>
      <w:r>
        <w:t>Table 5.2.1-2</w:t>
      </w:r>
      <w:r w:rsidRPr="004229B0">
        <w:t xml:space="preserve">. Only a very small improvement in footprint, i.e., width, can be observed for this system architecture when compared to </w:t>
      </w:r>
      <w:r>
        <w:t>Table 5.2.1-1</w:t>
      </w:r>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p>
    <w:p w14:paraId="1C88BF0C" w14:textId="77777777" w:rsidR="00A541E0" w:rsidRDefault="00A541E0" w:rsidP="00A541E0">
      <w:pPr>
        <w:pStyle w:val="TH"/>
      </w:pPr>
      <w:r w:rsidRPr="004229B0">
        <w:rPr>
          <w:noProof/>
        </w:rPr>
        <w:drawing>
          <wp:inline distT="0" distB="0" distL="0" distR="0" wp14:anchorId="42B26086" wp14:editId="542EEBE3">
            <wp:extent cx="4118688" cy="3027179"/>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3543" cy="3030747"/>
                    </a:xfrm>
                    <a:prstGeom prst="rect">
                      <a:avLst/>
                    </a:prstGeom>
                    <a:noFill/>
                    <a:ln>
                      <a:noFill/>
                    </a:ln>
                  </pic:spPr>
                </pic:pic>
              </a:graphicData>
            </a:graphic>
          </wp:inline>
        </w:drawing>
      </w:r>
    </w:p>
    <w:p w14:paraId="4515F32B" w14:textId="77777777" w:rsidR="00A541E0" w:rsidRPr="004229B0" w:rsidRDefault="00A541E0" w:rsidP="00A541E0">
      <w:pPr>
        <w:pStyle w:val="TF"/>
      </w:pPr>
      <w:r w:rsidRPr="0051485A">
        <w:t>Figure 5.2.1-</w:t>
      </w:r>
      <w:r>
        <w:t>5</w:t>
      </w:r>
      <w:r w:rsidRPr="0051485A">
        <w:t xml:space="preserve">: </w:t>
      </w:r>
      <w:r w:rsidRPr="004229B0">
        <w:t>Example IFF measurement setup for two-simultaneous AoA testing with full degrees of freedom for one probe &amp; DUT</w:t>
      </w:r>
    </w:p>
    <w:p w14:paraId="761EA138" w14:textId="77777777" w:rsidR="00A541E0" w:rsidRPr="004229B0" w:rsidRDefault="00A541E0" w:rsidP="00A541E0">
      <w:pPr>
        <w:pStyle w:val="TH"/>
      </w:pPr>
      <w:r>
        <w:t>Table 5.2.1-2</w:t>
      </w:r>
      <w:r w:rsidRPr="004229B0">
        <w:t>: Size estimates for UE RF systems with full degrees of freedom for each probe.</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68B5EB90" w14:textId="77777777" w:rsidTr="005F0D99">
        <w:trPr>
          <w:jc w:val="center"/>
        </w:trPr>
        <w:tc>
          <w:tcPr>
            <w:tcW w:w="2155" w:type="dxa"/>
            <w:tcBorders>
              <w:tl2br w:val="single" w:sz="4" w:space="0" w:color="auto"/>
            </w:tcBorders>
            <w:shd w:val="clear" w:color="auto" w:fill="D9D9D9" w:themeFill="background1" w:themeFillShade="D9"/>
          </w:tcPr>
          <w:p w14:paraId="101BD111" w14:textId="77777777" w:rsidR="00A541E0" w:rsidRPr="004229B0" w:rsidRDefault="00A541E0" w:rsidP="005F0D99">
            <w:pPr>
              <w:pStyle w:val="TAH"/>
            </w:pPr>
            <w:r w:rsidRPr="004229B0">
              <w:t xml:space="preserve">                               Size</w:t>
            </w:r>
          </w:p>
          <w:p w14:paraId="16302610"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5030DFB8"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7E03809D"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76A0104" w14:textId="77777777" w:rsidR="00A541E0" w:rsidRPr="004229B0" w:rsidRDefault="00A541E0" w:rsidP="005F0D99">
            <w:pPr>
              <w:pStyle w:val="TAH"/>
            </w:pPr>
            <w:r w:rsidRPr="004229B0">
              <w:t>Height [m]</w:t>
            </w:r>
          </w:p>
        </w:tc>
      </w:tr>
      <w:tr w:rsidR="00A541E0" w:rsidRPr="004229B0" w14:paraId="62060062" w14:textId="77777777" w:rsidTr="005F0D99">
        <w:trPr>
          <w:jc w:val="center"/>
        </w:trPr>
        <w:tc>
          <w:tcPr>
            <w:tcW w:w="2155" w:type="dxa"/>
            <w:vAlign w:val="center"/>
          </w:tcPr>
          <w:p w14:paraId="261AEFD8" w14:textId="77777777" w:rsidR="00A541E0" w:rsidRPr="004229B0" w:rsidRDefault="00A541E0" w:rsidP="005F0D99">
            <w:pPr>
              <w:pStyle w:val="TAL"/>
            </w:pPr>
            <w:r w:rsidRPr="004229B0">
              <w:t>DFF</w:t>
            </w:r>
          </w:p>
        </w:tc>
        <w:tc>
          <w:tcPr>
            <w:tcW w:w="1301" w:type="dxa"/>
            <w:vAlign w:val="center"/>
          </w:tcPr>
          <w:p w14:paraId="727006F6" w14:textId="77777777" w:rsidR="00A541E0" w:rsidRPr="004229B0" w:rsidRDefault="00A541E0" w:rsidP="005F0D99">
            <w:pPr>
              <w:pStyle w:val="TAC"/>
            </w:pPr>
            <w:r w:rsidRPr="004229B0">
              <w:t>3.2</w:t>
            </w:r>
          </w:p>
        </w:tc>
        <w:tc>
          <w:tcPr>
            <w:tcW w:w="1440" w:type="dxa"/>
            <w:vAlign w:val="center"/>
          </w:tcPr>
          <w:p w14:paraId="4EC7EEDF" w14:textId="77777777" w:rsidR="00A541E0" w:rsidRPr="004229B0" w:rsidRDefault="00A541E0" w:rsidP="005F0D99">
            <w:pPr>
              <w:pStyle w:val="TAC"/>
            </w:pPr>
            <w:r w:rsidRPr="004229B0">
              <w:t>3.2</w:t>
            </w:r>
          </w:p>
        </w:tc>
        <w:tc>
          <w:tcPr>
            <w:tcW w:w="1440" w:type="dxa"/>
            <w:vAlign w:val="center"/>
          </w:tcPr>
          <w:p w14:paraId="6723C33E" w14:textId="77777777" w:rsidR="00A541E0" w:rsidRPr="004229B0" w:rsidRDefault="00A541E0" w:rsidP="005F0D99">
            <w:pPr>
              <w:pStyle w:val="TAC"/>
            </w:pPr>
            <w:r w:rsidRPr="004229B0">
              <w:t>3.2</w:t>
            </w:r>
          </w:p>
        </w:tc>
      </w:tr>
      <w:tr w:rsidR="00A541E0" w:rsidRPr="004229B0" w14:paraId="6A7A58B4" w14:textId="77777777" w:rsidTr="005F0D99">
        <w:trPr>
          <w:jc w:val="center"/>
        </w:trPr>
        <w:tc>
          <w:tcPr>
            <w:tcW w:w="2155" w:type="dxa"/>
            <w:vAlign w:val="center"/>
          </w:tcPr>
          <w:p w14:paraId="1B4987CB" w14:textId="77777777" w:rsidR="00A541E0" w:rsidRPr="004229B0" w:rsidRDefault="00A541E0" w:rsidP="005F0D99">
            <w:pPr>
              <w:pStyle w:val="TAL"/>
            </w:pPr>
            <w:r w:rsidRPr="004229B0">
              <w:t>IFF</w:t>
            </w:r>
          </w:p>
        </w:tc>
        <w:tc>
          <w:tcPr>
            <w:tcW w:w="1301" w:type="dxa"/>
            <w:vAlign w:val="center"/>
          </w:tcPr>
          <w:p w14:paraId="6EEB4891" w14:textId="77777777" w:rsidR="00A541E0" w:rsidRPr="004229B0" w:rsidRDefault="00A541E0" w:rsidP="005F0D99">
            <w:pPr>
              <w:pStyle w:val="TAC"/>
            </w:pPr>
            <w:r w:rsidRPr="004229B0">
              <w:t>4.4</w:t>
            </w:r>
          </w:p>
        </w:tc>
        <w:tc>
          <w:tcPr>
            <w:tcW w:w="1440" w:type="dxa"/>
            <w:vAlign w:val="center"/>
          </w:tcPr>
          <w:p w14:paraId="534BCA00" w14:textId="77777777" w:rsidR="00A541E0" w:rsidRPr="004229B0" w:rsidRDefault="00A541E0" w:rsidP="005F0D99">
            <w:pPr>
              <w:pStyle w:val="TAC"/>
            </w:pPr>
            <w:r w:rsidRPr="004229B0">
              <w:t>4.4</w:t>
            </w:r>
          </w:p>
        </w:tc>
        <w:tc>
          <w:tcPr>
            <w:tcW w:w="1440" w:type="dxa"/>
            <w:vAlign w:val="center"/>
          </w:tcPr>
          <w:p w14:paraId="1D914E6C" w14:textId="77777777" w:rsidR="00A541E0" w:rsidRPr="004229B0" w:rsidRDefault="00A541E0" w:rsidP="005F0D99">
            <w:pPr>
              <w:pStyle w:val="TAC"/>
            </w:pPr>
            <w:r w:rsidRPr="004229B0">
              <w:t>4.4</w:t>
            </w:r>
          </w:p>
        </w:tc>
      </w:tr>
    </w:tbl>
    <w:p w14:paraId="6C69A279" w14:textId="77777777" w:rsidR="00172DD3" w:rsidRDefault="00172DD3" w:rsidP="00A541E0"/>
    <w:p w14:paraId="72A9D890" w14:textId="5D0D9067" w:rsidR="00A541E0" w:rsidRDefault="00A541E0" w:rsidP="00A541E0">
      <w:r>
        <w:lastRenderedPageBreak/>
        <w:t xml:space="preserve">Alternate example measurement setups to support full degrees of freedom for AoA are shown in Figures </w:t>
      </w:r>
      <w:r w:rsidRPr="0051485A">
        <w:t>5.2.1-</w:t>
      </w:r>
      <w:r>
        <w:t xml:space="preserve">6 through </w:t>
      </w:r>
      <w:r w:rsidRPr="0051485A">
        <w:t>5.2.1-</w:t>
      </w:r>
      <w:r>
        <w:t>9.</w:t>
      </w:r>
    </w:p>
    <w:p w14:paraId="78E61115" w14:textId="77777777" w:rsidR="00A541E0" w:rsidRDefault="00A541E0" w:rsidP="00A541E0">
      <w:pPr>
        <w:pStyle w:val="TH"/>
      </w:pPr>
      <w:r>
        <w:rPr>
          <w:noProof/>
        </w:rPr>
        <w:drawing>
          <wp:inline distT="0" distB="0" distL="0" distR="0" wp14:anchorId="0AEDB83F" wp14:editId="4289D238">
            <wp:extent cx="2407875" cy="2226734"/>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0030" cy="2228726"/>
                    </a:xfrm>
                    <a:prstGeom prst="rect">
                      <a:avLst/>
                    </a:prstGeom>
                    <a:noFill/>
                  </pic:spPr>
                </pic:pic>
              </a:graphicData>
            </a:graphic>
          </wp:inline>
        </w:drawing>
      </w:r>
    </w:p>
    <w:p w14:paraId="2D2A4DBD" w14:textId="77777777" w:rsidR="00A541E0" w:rsidRDefault="00A541E0" w:rsidP="00A541E0">
      <w:pPr>
        <w:pStyle w:val="TF"/>
      </w:pPr>
      <w:r w:rsidRPr="0051485A">
        <w:t>Figure 5.2.1-</w:t>
      </w:r>
      <w:r>
        <w:t>6: Example of 2AoA DFF test system with full degrees of freedom</w:t>
      </w:r>
    </w:p>
    <w:p w14:paraId="4AF50FEB" w14:textId="77777777" w:rsidR="00A541E0" w:rsidRDefault="00A541E0" w:rsidP="00A541E0">
      <w:pPr>
        <w:pStyle w:val="TH"/>
        <w:rPr>
          <w:rFonts w:ascii="Times New Roman" w:hAnsi="Times New Roman"/>
        </w:rPr>
      </w:pPr>
      <w:r>
        <w:rPr>
          <w:noProof/>
        </w:rPr>
        <w:drawing>
          <wp:inline distT="0" distB="0" distL="0" distR="0" wp14:anchorId="1A993AD6" wp14:editId="0372EB27">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7">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p>
    <w:p w14:paraId="3670966B" w14:textId="77777777" w:rsidR="00A541E0" w:rsidRDefault="00A541E0" w:rsidP="00A541E0">
      <w:pPr>
        <w:pStyle w:val="TF"/>
        <w:rPr>
          <w:rFonts w:eastAsia="MS Mincho"/>
          <w:iCs/>
        </w:rPr>
      </w:pPr>
      <w:r w:rsidRPr="0051485A">
        <w:t>Figure 5.2.1-</w:t>
      </w:r>
      <w:r>
        <w:t xml:space="preserve">7: </w:t>
      </w:r>
      <w:r w:rsidRPr="00276400">
        <w:rPr>
          <w:rFonts w:eastAsia="MS Mincho"/>
          <w:iCs/>
        </w:rPr>
        <w:t xml:space="preserve">Distributed-axes system </w:t>
      </w:r>
      <w:r>
        <w:rPr>
          <w:rFonts w:eastAsia="MS Mincho"/>
          <w:iCs/>
        </w:rPr>
        <w:t>with two moving IFF reflectors</w:t>
      </w:r>
    </w:p>
    <w:p w14:paraId="18475DDE" w14:textId="77777777" w:rsidR="00A541E0" w:rsidRDefault="00A541E0" w:rsidP="00A541E0">
      <w:pPr>
        <w:pStyle w:val="TH"/>
      </w:pPr>
      <w:r>
        <w:rPr>
          <w:noProof/>
        </w:rPr>
        <w:drawing>
          <wp:inline distT="0" distB="0" distL="0" distR="0" wp14:anchorId="6AB3EE9D" wp14:editId="13D5E6C3">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18">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p>
    <w:p w14:paraId="04E8BCB5" w14:textId="77777777" w:rsidR="00A541E0" w:rsidRDefault="00A541E0" w:rsidP="00A541E0">
      <w:pPr>
        <w:pStyle w:val="TF"/>
      </w:pPr>
      <w:r w:rsidRPr="0051485A">
        <w:t>Figure 5.2.1-</w:t>
      </w:r>
      <w:r>
        <w:t xml:space="preserve">8: </w:t>
      </w:r>
      <w:r w:rsidRPr="00276400">
        <w:t xml:space="preserve">Distributed-axes system </w:t>
      </w:r>
      <w:r>
        <w:t>with two moving IFF reflectors</w:t>
      </w:r>
    </w:p>
    <w:p w14:paraId="6F9C21ED" w14:textId="77777777" w:rsidR="00A541E0" w:rsidRDefault="00A541E0" w:rsidP="00A541E0">
      <w:pPr>
        <w:pStyle w:val="TH"/>
      </w:pPr>
      <w:r>
        <w:rPr>
          <w:noProof/>
        </w:rPr>
        <w:lastRenderedPageBreak/>
        <w:drawing>
          <wp:inline distT="0" distB="0" distL="0" distR="0" wp14:anchorId="100285A2" wp14:editId="4BCD5392">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p>
    <w:p w14:paraId="53CE6773" w14:textId="77777777" w:rsidR="00A541E0" w:rsidRDefault="00A541E0" w:rsidP="00A541E0">
      <w:pPr>
        <w:pStyle w:val="TF"/>
      </w:pPr>
      <w:r w:rsidRPr="0051485A">
        <w:t>Figure 5.2.1-</w:t>
      </w:r>
      <w:r>
        <w:t>9: 2AoA RF test system with DFF antenna as the second NR anchor on a slider</w:t>
      </w:r>
    </w:p>
    <w:p w14:paraId="3063856A" w14:textId="77777777" w:rsidR="00A541E0" w:rsidRDefault="00A541E0" w:rsidP="00172DD3">
      <w:r>
        <w:t xml:space="preserve">The </w:t>
      </w:r>
      <w:r w:rsidRPr="004229B0">
        <w:t xml:space="preserve">full degrees of freedom for each </w:t>
      </w:r>
      <w:r>
        <w:t>AoA supports a probe offset option with v</w:t>
      </w:r>
      <w:r w:rsidRPr="00950A9E">
        <w:t xml:space="preserve">ariable </w:t>
      </w:r>
      <w:r>
        <w:t>a</w:t>
      </w:r>
      <w:r w:rsidRPr="00950A9E">
        <w:t xml:space="preserve">ngular </w:t>
      </w:r>
      <w:r>
        <w:t>o</w:t>
      </w:r>
      <w:r w:rsidRPr="00950A9E">
        <w:t xml:space="preserve">ffset(s) between AoA1 and AoA2 in the chamber. The angular separation between AoA1 and AoA2 </w:t>
      </w:r>
      <w:r>
        <w:t>can</w:t>
      </w:r>
      <w:r w:rsidRPr="00950A9E">
        <w:t xml:space="preserve"> chang</w:t>
      </w:r>
      <w:r>
        <w:t>e</w:t>
      </w:r>
      <w:r w:rsidRPr="00950A9E">
        <w:t xml:space="preserve"> during the testing</w:t>
      </w:r>
      <w:r>
        <w:t xml:space="preserve">. This is further illustrated with a sample DUT with a beam peak in the DUT </w:t>
      </w:r>
      <w:r w:rsidRPr="0000246B">
        <w:rPr>
          <w:i/>
          <w:iCs/>
        </w:rPr>
        <w:t>y</w:t>
      </w:r>
      <w:r>
        <w:t xml:space="preserve"> direction, as illustrated in Figure </w:t>
      </w:r>
      <w:r w:rsidRPr="0051485A">
        <w:t>5.2.1-</w:t>
      </w:r>
      <w:r>
        <w:t xml:space="preserve">10. As the AoA2 probe has full degrees of freedom, i.e., the angular difference between AoA1 and AoA2 is arbitrary, the AoA2 probe can track/follow the DUT’s beam peak during testing as illustrated in Table 5.2.1-3 for two different DUT orientations/test points. </w:t>
      </w:r>
    </w:p>
    <w:p w14:paraId="7501F6CA" w14:textId="77777777" w:rsidR="00A541E0" w:rsidRDefault="00A541E0" w:rsidP="00A541E0">
      <w:pPr>
        <w:pStyle w:val="TH"/>
      </w:pPr>
      <w:r w:rsidRPr="00671039">
        <w:rPr>
          <w:noProof/>
        </w:rPr>
        <w:drawing>
          <wp:inline distT="0" distB="0" distL="0" distR="0" wp14:anchorId="1F0BD8F7" wp14:editId="248F35CD">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p>
    <w:p w14:paraId="6765A7EE" w14:textId="77777777" w:rsidR="00A541E0" w:rsidRDefault="00A541E0" w:rsidP="00A541E0">
      <w:pPr>
        <w:pStyle w:val="TF"/>
      </w:pPr>
      <w:bookmarkStart w:id="92" w:name="_Ref117537942"/>
      <w:r w:rsidRPr="008B62DF">
        <w:t xml:space="preserve">Figure </w:t>
      </w:r>
      <w:r w:rsidRPr="0051485A">
        <w:t>5.2.1-</w:t>
      </w:r>
      <w:r>
        <w:t>10</w:t>
      </w:r>
      <w:bookmarkEnd w:id="92"/>
      <w:r w:rsidRPr="008B62DF">
        <w:t>: Sample DUT</w:t>
      </w:r>
      <w:r>
        <w:t xml:space="preserve"> with assumed beam peak in the DUT’s </w:t>
      </w:r>
      <w:r w:rsidRPr="00290353">
        <w:rPr>
          <w:i/>
          <w:iCs/>
        </w:rPr>
        <w:t>y</w:t>
      </w:r>
      <w:r>
        <w:t xml:space="preserve"> direction </w:t>
      </w:r>
    </w:p>
    <w:p w14:paraId="41E83BBD" w14:textId="77777777" w:rsidR="00A541E0" w:rsidRPr="008B62DF" w:rsidRDefault="00A541E0" w:rsidP="00A541E0">
      <w:pPr>
        <w:pStyle w:val="TH"/>
      </w:pPr>
      <w:r>
        <w:lastRenderedPageBreak/>
        <w:t>Table 5.2.1-3</w:t>
      </w:r>
      <w:r w:rsidRPr="004229B0">
        <w:t xml:space="preserve">: </w:t>
      </w:r>
      <w:r>
        <w:t>Ability of tracking a DUT reference direction</w:t>
      </w:r>
    </w:p>
    <w:tbl>
      <w:tblPr>
        <w:tblStyle w:val="TableGrid"/>
        <w:tblW w:w="8808" w:type="dxa"/>
        <w:jc w:val="center"/>
        <w:tblLayout w:type="fixed"/>
        <w:tblLook w:val="04A0" w:firstRow="1" w:lastRow="0" w:firstColumn="1" w:lastColumn="0" w:noHBand="0" w:noVBand="1"/>
      </w:tblPr>
      <w:tblGrid>
        <w:gridCol w:w="1530"/>
        <w:gridCol w:w="7278"/>
      </w:tblGrid>
      <w:tr w:rsidR="00A541E0" w:rsidRPr="003A2848" w14:paraId="409D51C3" w14:textId="77777777" w:rsidTr="005F0D99">
        <w:trPr>
          <w:jc w:val="center"/>
        </w:trPr>
        <w:tc>
          <w:tcPr>
            <w:tcW w:w="1530" w:type="dxa"/>
            <w:shd w:val="clear" w:color="auto" w:fill="D9D9D9" w:themeFill="background1" w:themeFillShade="D9"/>
          </w:tcPr>
          <w:p w14:paraId="0548992E"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7278" w:type="dxa"/>
            <w:shd w:val="clear" w:color="auto" w:fill="D9D9D9" w:themeFill="background1" w:themeFillShade="D9"/>
          </w:tcPr>
          <w:p w14:paraId="4D29332E" w14:textId="77777777" w:rsidR="00A541E0" w:rsidRPr="003A2848" w:rsidRDefault="00A541E0" w:rsidP="005F0D99">
            <w:pPr>
              <w:pStyle w:val="TAH"/>
            </w:pPr>
            <w:r>
              <w:t xml:space="preserve">Offset </w:t>
            </w:r>
            <w:r w:rsidRPr="003A2848">
              <w:t>Option</w:t>
            </w:r>
            <w:r>
              <w:t>: v</w:t>
            </w:r>
            <w:r w:rsidRPr="00950A9E">
              <w:t xml:space="preserve">ariable </w:t>
            </w:r>
            <w:r>
              <w:t>a</w:t>
            </w:r>
            <w:r w:rsidRPr="00950A9E">
              <w:t xml:space="preserve">ngular </w:t>
            </w:r>
            <w:r>
              <w:t>o</w:t>
            </w:r>
            <w:r w:rsidRPr="00950A9E">
              <w:t>ffset(s) between AoA1 and AoA2</w:t>
            </w:r>
          </w:p>
        </w:tc>
      </w:tr>
      <w:tr w:rsidR="00A541E0" w14:paraId="0063D069" w14:textId="77777777" w:rsidTr="005F0D99">
        <w:trPr>
          <w:trHeight w:val="3614"/>
          <w:jc w:val="center"/>
        </w:trPr>
        <w:tc>
          <w:tcPr>
            <w:tcW w:w="1530" w:type="dxa"/>
          </w:tcPr>
          <w:p w14:paraId="6E568ED0" w14:textId="77777777" w:rsidR="00A541E0" w:rsidRPr="008D26E0" w:rsidRDefault="00A541E0" w:rsidP="005F0D99">
            <w:pPr>
              <w:pStyle w:val="TAL"/>
            </w:pPr>
            <w:r w:rsidRPr="008D26E0">
              <w:t>(0°, 0°)</w:t>
            </w:r>
          </w:p>
        </w:tc>
        <w:tc>
          <w:tcPr>
            <w:tcW w:w="7278" w:type="dxa"/>
            <w:vAlign w:val="bottom"/>
          </w:tcPr>
          <w:p w14:paraId="09B1ADC3" w14:textId="77777777" w:rsidR="00A541E0" w:rsidRDefault="00A541E0" w:rsidP="005F0D99">
            <w:pPr>
              <w:tabs>
                <w:tab w:val="left" w:pos="810"/>
              </w:tabs>
              <w:jc w:val="center"/>
            </w:pPr>
            <w:r>
              <w:rPr>
                <w:noProof/>
              </w:rPr>
              <w:drawing>
                <wp:inline distT="0" distB="0" distL="0" distR="0" wp14:anchorId="250FCA8C" wp14:editId="69DA24DD">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p>
        </w:tc>
      </w:tr>
      <w:tr w:rsidR="00A541E0" w14:paraId="2028CA90" w14:textId="77777777" w:rsidTr="005F0D99">
        <w:trPr>
          <w:jc w:val="center"/>
        </w:trPr>
        <w:tc>
          <w:tcPr>
            <w:tcW w:w="1530" w:type="dxa"/>
          </w:tcPr>
          <w:p w14:paraId="103EF2F6" w14:textId="77777777" w:rsidR="00A541E0" w:rsidRPr="008D26E0" w:rsidRDefault="00A541E0" w:rsidP="005F0D99">
            <w:pPr>
              <w:pStyle w:val="TAL"/>
            </w:pPr>
            <w:r w:rsidRPr="008D26E0">
              <w:t>(45°, -45°)</w:t>
            </w:r>
          </w:p>
        </w:tc>
        <w:tc>
          <w:tcPr>
            <w:tcW w:w="7278" w:type="dxa"/>
            <w:vAlign w:val="bottom"/>
          </w:tcPr>
          <w:p w14:paraId="59FB7E4A" w14:textId="77777777" w:rsidR="00A541E0" w:rsidRDefault="00A541E0" w:rsidP="005F0D99">
            <w:pPr>
              <w:tabs>
                <w:tab w:val="left" w:pos="810"/>
              </w:tabs>
              <w:jc w:val="center"/>
            </w:pPr>
            <w:r>
              <w:rPr>
                <w:noProof/>
              </w:rPr>
              <w:drawing>
                <wp:inline distT="0" distB="0" distL="0" distR="0" wp14:anchorId="70C5217A" wp14:editId="55A23470">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p>
        </w:tc>
      </w:tr>
    </w:tbl>
    <w:p w14:paraId="57EFAEA8" w14:textId="77777777" w:rsidR="00A541E0" w:rsidRDefault="00A541E0" w:rsidP="009B03D6"/>
    <w:p w14:paraId="210C53A7" w14:textId="77777777" w:rsidR="00A541E0" w:rsidRPr="004229B0" w:rsidRDefault="00A541E0" w:rsidP="009B03D6">
      <w:r>
        <w:t>E</w:t>
      </w:r>
      <w:r w:rsidRPr="004229B0">
        <w:t xml:space="preserve">fforts for </w:t>
      </w:r>
      <w:r>
        <w:t xml:space="preserve">multi-AoA DL spherical coverage testing </w:t>
      </w:r>
      <w:r w:rsidRPr="004229B0">
        <w:t>based on the assumptions that no prior knowledge of the performance of any panel/chain is available, e.g., beam peak directions of each panel</w:t>
      </w:r>
      <w:r>
        <w:t>, are significant and quantified next. T</w:t>
      </w:r>
      <w:r w:rsidRPr="004229B0">
        <w:t xml:space="preserve">he spherical coverage test for any multi-chain UE system configuration would require a spherical coverage test with </w:t>
      </w:r>
      <w:r w:rsidRPr="004229B0">
        <w:rPr>
          <w:i/>
          <w:iCs/>
        </w:rPr>
        <w:t>N</w:t>
      </w:r>
      <w:r w:rsidRPr="004229B0">
        <w:t>*(</w:t>
      </w:r>
      <w:r w:rsidRPr="004229B0">
        <w:rPr>
          <w:i/>
          <w:iCs/>
        </w:rPr>
        <w:t>N</w:t>
      </w:r>
      <w:r w:rsidRPr="004229B0">
        <w:t>-1)</w:t>
      </w:r>
      <w:r w:rsidRPr="004229B0">
        <w:rPr>
          <w:rFonts w:ascii="Arial" w:hAnsi="Arial" w:cs="Arial"/>
        </w:rPr>
        <w:t>≈</w:t>
      </w:r>
      <w:r w:rsidRPr="004229B0">
        <w:rPr>
          <w:i/>
          <w:iCs/>
        </w:rPr>
        <w:t>N</w:t>
      </w:r>
      <w:r w:rsidRPr="004229B0">
        <w:rPr>
          <w:vertAlign w:val="superscript"/>
        </w:rPr>
        <w:t>2</w:t>
      </w:r>
      <w:r w:rsidRPr="004229B0">
        <w:t xml:space="preserve"> AoA combinations. Here, </w:t>
      </w:r>
      <w:r w:rsidRPr="004229B0">
        <w:rPr>
          <w:i/>
          <w:iCs/>
        </w:rPr>
        <w:t>N</w:t>
      </w:r>
      <w:r w:rsidRPr="004229B0">
        <w:t xml:space="preserve"> is the minimum number of spherical coverage grid points. The effort in terms of minimum number of test points is quantified in </w:t>
      </w:r>
      <w:r>
        <w:t xml:space="preserve">Table 5.2.1-4 </w:t>
      </w:r>
      <w:r w:rsidRPr="004229B0">
        <w:t>assum</w:t>
      </w:r>
      <w:r>
        <w:t>ing</w:t>
      </w:r>
      <w:r w:rsidRPr="004229B0">
        <w:t xml:space="preserve"> that the same measurement grids/grid density are </w:t>
      </w:r>
      <w:r>
        <w:t xml:space="preserve">used as for legacy spherical coverage testing, </w:t>
      </w:r>
      <w:r w:rsidRPr="004229B0">
        <w:t xml:space="preserve">defined in Clause M.3 of </w:t>
      </w:r>
      <w:r>
        <w:t>[6].</w:t>
      </w:r>
    </w:p>
    <w:p w14:paraId="70F1E15E" w14:textId="77777777" w:rsidR="00A541E0" w:rsidRPr="004229B0" w:rsidRDefault="00A541E0" w:rsidP="00A541E0">
      <w:pPr>
        <w:pStyle w:val="TH"/>
      </w:pPr>
      <w:r>
        <w:lastRenderedPageBreak/>
        <w:t>Table 5.2.1-4</w:t>
      </w:r>
      <w:r w:rsidRPr="004229B0">
        <w:t xml:space="preserve">: </w:t>
      </w:r>
      <w:r>
        <w:t>Test Effort</w:t>
      </w:r>
      <w:r w:rsidRPr="004229B0">
        <w:t xml:space="preserve"> </w:t>
      </w:r>
      <w:r>
        <w:t>E</w:t>
      </w:r>
      <w:r w:rsidRPr="004229B0">
        <w:t xml:space="preserve">stimates for UE RF </w:t>
      </w:r>
      <w:r>
        <w:t>S</w:t>
      </w:r>
      <w:r w:rsidRPr="004229B0">
        <w:t xml:space="preserve">ystems with </w:t>
      </w:r>
      <w:r>
        <w:t>F</w:t>
      </w:r>
      <w:r w:rsidRPr="004229B0">
        <w:t xml:space="preserve">ull </w:t>
      </w:r>
      <w:r>
        <w:t>D</w:t>
      </w:r>
      <w:r w:rsidRPr="004229B0">
        <w:t xml:space="preserve">egrees of </w:t>
      </w:r>
      <w:r>
        <w:t>F</w:t>
      </w:r>
      <w:r w:rsidRPr="004229B0">
        <w:t xml:space="preserve">reedom for </w:t>
      </w:r>
      <w:r>
        <w:t>AoA</w:t>
      </w:r>
      <w:r w:rsidRPr="004229B0">
        <w:t>.</w:t>
      </w:r>
    </w:p>
    <w:tbl>
      <w:tblPr>
        <w:tblStyle w:val="TableGrid"/>
        <w:tblW w:w="0" w:type="auto"/>
        <w:tblLook w:val="04A0" w:firstRow="1" w:lastRow="0" w:firstColumn="1" w:lastColumn="0" w:noHBand="0" w:noVBand="1"/>
      </w:tblPr>
      <w:tblGrid>
        <w:gridCol w:w="2387"/>
        <w:gridCol w:w="2281"/>
        <w:gridCol w:w="2887"/>
        <w:gridCol w:w="2076"/>
      </w:tblGrid>
      <w:tr w:rsidR="00A541E0" w:rsidRPr="004229B0" w14:paraId="5745A92E" w14:textId="77777777" w:rsidTr="005F0D99">
        <w:tc>
          <w:tcPr>
            <w:tcW w:w="2387" w:type="dxa"/>
            <w:shd w:val="clear" w:color="auto" w:fill="D9D9D9" w:themeFill="background1" w:themeFillShade="D9"/>
            <w:vAlign w:val="center"/>
          </w:tcPr>
          <w:p w14:paraId="0A5FB9BB" w14:textId="77777777" w:rsidR="00A541E0" w:rsidRPr="004229B0" w:rsidRDefault="00A541E0" w:rsidP="005F0D99">
            <w:pPr>
              <w:pStyle w:val="TAH"/>
            </w:pPr>
            <w:r w:rsidRPr="004229B0">
              <w:t>Power Class</w:t>
            </w:r>
          </w:p>
        </w:tc>
        <w:tc>
          <w:tcPr>
            <w:tcW w:w="2281" w:type="dxa"/>
            <w:shd w:val="clear" w:color="auto" w:fill="D9D9D9" w:themeFill="background1" w:themeFillShade="D9"/>
            <w:vAlign w:val="center"/>
          </w:tcPr>
          <w:p w14:paraId="1564E1AD" w14:textId="77777777" w:rsidR="00A541E0" w:rsidRPr="004229B0" w:rsidRDefault="00A541E0" w:rsidP="005F0D99">
            <w:pPr>
              <w:pStyle w:val="TAH"/>
            </w:pPr>
            <w:r w:rsidRPr="004229B0">
              <w:t>Grid Type</w:t>
            </w:r>
          </w:p>
        </w:tc>
        <w:tc>
          <w:tcPr>
            <w:tcW w:w="2887" w:type="dxa"/>
            <w:shd w:val="clear" w:color="auto" w:fill="D9D9D9" w:themeFill="background1" w:themeFillShade="D9"/>
            <w:vAlign w:val="center"/>
          </w:tcPr>
          <w:p w14:paraId="5A3259CD" w14:textId="77777777" w:rsidR="00A541E0" w:rsidRPr="004229B0" w:rsidRDefault="00A541E0" w:rsidP="005F0D99">
            <w:pPr>
              <w:pStyle w:val="TAH"/>
            </w:pPr>
            <w:r w:rsidRPr="004229B0">
              <w:t xml:space="preserve">Minimum Number of Spherical Coverage Test Points </w:t>
            </w:r>
            <w:r w:rsidRPr="004229B0">
              <w:rPr>
                <w:i/>
                <w:iCs/>
              </w:rPr>
              <w:t>N</w:t>
            </w:r>
            <w:r w:rsidRPr="004229B0">
              <w:t xml:space="preserve"> (single chain) as defined in M.3 of </w:t>
            </w:r>
            <w:bookmarkStart w:id="93" w:name="MCCQCTEMPBM_00000027"/>
            <w:bookmarkStart w:id="94" w:name="MCCQCTEMPBM_00000029"/>
            <w:bookmarkStart w:id="95" w:name="MCCQCTEMPBM_00000039"/>
            <w:bookmarkStart w:id="96" w:name="MCCQCTEMPBM_00000041"/>
            <w:bookmarkStart w:id="97" w:name="MCCQCTEMPBM_00000043"/>
            <w:bookmarkStart w:id="98" w:name="MCCQCTEMPBM_00000044"/>
            <w:bookmarkStart w:id="99" w:name="MCCQCTEMPBM_00000048"/>
            <w:bookmarkStart w:id="100" w:name="MCCQCTEMPBM_00000049"/>
            <w:bookmarkStart w:id="101" w:name="MCCQCTEMPBM_00000050"/>
            <w:bookmarkStart w:id="102" w:name="MCCQCTEMPBM_00000051"/>
            <w:bookmarkStart w:id="103" w:name="MCCQCTEMPBM_00000052"/>
            <w:bookmarkStart w:id="104" w:name="MCCQCTEMPBM_00000053"/>
            <w:bookmarkStart w:id="105" w:name="MCCQCTEMPBM_00000054"/>
            <w:r w:rsidRPr="004229B0">
              <w:fldChar w:fldCharType="begin"/>
            </w:r>
            <w:r w:rsidRPr="004229B0">
              <w:instrText xml:space="preserve"> REF _Ref112698648 \r \h </w:instrText>
            </w:r>
            <w:r>
              <w:instrText xml:space="preserve"> \* MERGEFORMAT </w:instrText>
            </w:r>
            <w:r w:rsidRPr="004229B0">
              <w:fldChar w:fldCharType="separate"/>
            </w:r>
            <w:r>
              <w:rPr>
                <w:b w:val="0"/>
                <w:bCs/>
                <w:lang w:val="en-US"/>
              </w:rPr>
              <w:t>Error! Reference source not found.</w:t>
            </w:r>
            <w:r w:rsidRPr="004229B0">
              <w:fldChar w:fldCharType="end"/>
            </w:r>
            <w:bookmarkEnd w:id="93"/>
            <w:bookmarkEnd w:id="94"/>
            <w:bookmarkEnd w:id="95"/>
            <w:bookmarkEnd w:id="96"/>
            <w:bookmarkEnd w:id="97"/>
            <w:bookmarkEnd w:id="98"/>
            <w:bookmarkEnd w:id="99"/>
            <w:bookmarkEnd w:id="100"/>
            <w:bookmarkEnd w:id="101"/>
            <w:bookmarkEnd w:id="102"/>
            <w:bookmarkEnd w:id="103"/>
            <w:bookmarkEnd w:id="104"/>
            <w:bookmarkEnd w:id="105"/>
          </w:p>
        </w:tc>
        <w:tc>
          <w:tcPr>
            <w:tcW w:w="2076" w:type="dxa"/>
            <w:shd w:val="clear" w:color="auto" w:fill="D9D9D9" w:themeFill="background1" w:themeFillShade="D9"/>
            <w:vAlign w:val="center"/>
          </w:tcPr>
          <w:p w14:paraId="58ABF0E7" w14:textId="77777777" w:rsidR="00A541E0" w:rsidRPr="004229B0" w:rsidRDefault="00A541E0" w:rsidP="005F0D99">
            <w:pPr>
              <w:pStyle w:val="TAH"/>
            </w:pPr>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p>
        </w:tc>
      </w:tr>
      <w:tr w:rsidR="00A541E0" w:rsidRPr="004229B0" w14:paraId="778092B2" w14:textId="77777777" w:rsidTr="005F0D99">
        <w:tc>
          <w:tcPr>
            <w:tcW w:w="2387" w:type="dxa"/>
            <w:vAlign w:val="center"/>
          </w:tcPr>
          <w:p w14:paraId="26782CB1" w14:textId="77777777" w:rsidR="00A541E0" w:rsidRPr="004229B0" w:rsidRDefault="00A541E0" w:rsidP="005F0D99">
            <w:pPr>
              <w:pStyle w:val="TAL"/>
            </w:pPr>
            <w:r w:rsidRPr="004229B0">
              <w:t>PC1</w:t>
            </w:r>
          </w:p>
        </w:tc>
        <w:tc>
          <w:tcPr>
            <w:tcW w:w="2281" w:type="dxa"/>
          </w:tcPr>
          <w:p w14:paraId="6B575A1D" w14:textId="77777777" w:rsidR="00A541E0" w:rsidRPr="004229B0" w:rsidRDefault="00A541E0" w:rsidP="005F0D99">
            <w:pPr>
              <w:pStyle w:val="TAC"/>
            </w:pPr>
            <w:r w:rsidRPr="004229B0">
              <w:t>constant density</w:t>
            </w:r>
          </w:p>
        </w:tc>
        <w:tc>
          <w:tcPr>
            <w:tcW w:w="2887" w:type="dxa"/>
            <w:vAlign w:val="center"/>
          </w:tcPr>
          <w:p w14:paraId="1129063F" w14:textId="77777777" w:rsidR="00A541E0" w:rsidRPr="004229B0" w:rsidRDefault="00A541E0" w:rsidP="005F0D99">
            <w:pPr>
              <w:pStyle w:val="TAC"/>
            </w:pPr>
            <w:r w:rsidRPr="004229B0">
              <w:t>200</w:t>
            </w:r>
          </w:p>
        </w:tc>
        <w:tc>
          <w:tcPr>
            <w:tcW w:w="2076" w:type="dxa"/>
            <w:vAlign w:val="center"/>
          </w:tcPr>
          <w:p w14:paraId="6DE14E2A" w14:textId="77777777" w:rsidR="00A541E0" w:rsidRPr="004229B0" w:rsidRDefault="00A541E0" w:rsidP="005F0D99">
            <w:pPr>
              <w:pStyle w:val="TAC"/>
            </w:pPr>
            <w:r w:rsidRPr="004229B0">
              <w:t>39,800</w:t>
            </w:r>
          </w:p>
        </w:tc>
      </w:tr>
      <w:tr w:rsidR="00A541E0" w:rsidRPr="004229B0" w14:paraId="0414999F" w14:textId="77777777" w:rsidTr="005F0D99">
        <w:tc>
          <w:tcPr>
            <w:tcW w:w="2387" w:type="dxa"/>
            <w:vAlign w:val="center"/>
          </w:tcPr>
          <w:p w14:paraId="1A88B72B" w14:textId="77777777" w:rsidR="00A541E0" w:rsidRPr="004229B0" w:rsidRDefault="00A541E0" w:rsidP="005F0D99">
            <w:pPr>
              <w:pStyle w:val="TAL"/>
            </w:pPr>
            <w:r w:rsidRPr="004229B0">
              <w:t>PC3</w:t>
            </w:r>
          </w:p>
        </w:tc>
        <w:tc>
          <w:tcPr>
            <w:tcW w:w="2281" w:type="dxa"/>
          </w:tcPr>
          <w:p w14:paraId="09E7B3E2" w14:textId="77777777" w:rsidR="00A541E0" w:rsidRPr="004229B0" w:rsidRDefault="00A541E0" w:rsidP="005F0D99">
            <w:pPr>
              <w:pStyle w:val="TAC"/>
            </w:pPr>
            <w:r w:rsidRPr="004229B0">
              <w:t>constant density</w:t>
            </w:r>
          </w:p>
        </w:tc>
        <w:tc>
          <w:tcPr>
            <w:tcW w:w="2887" w:type="dxa"/>
            <w:vAlign w:val="center"/>
          </w:tcPr>
          <w:p w14:paraId="18EC8E9D" w14:textId="77777777" w:rsidR="00A541E0" w:rsidRPr="004229B0" w:rsidRDefault="00A541E0" w:rsidP="005F0D99">
            <w:pPr>
              <w:pStyle w:val="TAC"/>
            </w:pPr>
            <w:r w:rsidRPr="004229B0">
              <w:t>180</w:t>
            </w:r>
          </w:p>
        </w:tc>
        <w:tc>
          <w:tcPr>
            <w:tcW w:w="2076" w:type="dxa"/>
            <w:vAlign w:val="center"/>
          </w:tcPr>
          <w:p w14:paraId="4627E8A3" w14:textId="77777777" w:rsidR="00A541E0" w:rsidRPr="004229B0" w:rsidRDefault="00A541E0" w:rsidP="005F0D99">
            <w:pPr>
              <w:pStyle w:val="TAC"/>
            </w:pPr>
            <w:r w:rsidRPr="004229B0">
              <w:t>32,220</w:t>
            </w:r>
          </w:p>
        </w:tc>
      </w:tr>
      <w:tr w:rsidR="00A541E0" w:rsidRPr="004229B0" w14:paraId="674C66A4" w14:textId="77777777" w:rsidTr="005F0D99">
        <w:tc>
          <w:tcPr>
            <w:tcW w:w="2387" w:type="dxa"/>
            <w:vAlign w:val="center"/>
          </w:tcPr>
          <w:p w14:paraId="25562B86" w14:textId="77777777" w:rsidR="00A541E0" w:rsidRPr="004229B0" w:rsidRDefault="00A541E0" w:rsidP="005F0D99">
            <w:pPr>
              <w:pStyle w:val="TAL"/>
            </w:pPr>
            <w:r w:rsidRPr="004229B0">
              <w:t>PC1/PC3</w:t>
            </w:r>
          </w:p>
        </w:tc>
        <w:tc>
          <w:tcPr>
            <w:tcW w:w="2281" w:type="dxa"/>
          </w:tcPr>
          <w:p w14:paraId="75D08772" w14:textId="77777777" w:rsidR="00A541E0" w:rsidRPr="004229B0" w:rsidRDefault="00A541E0" w:rsidP="005F0D99">
            <w:pPr>
              <w:pStyle w:val="TAC"/>
            </w:pPr>
            <w:r w:rsidRPr="004229B0">
              <w:t>constant-step size</w:t>
            </w:r>
          </w:p>
        </w:tc>
        <w:tc>
          <w:tcPr>
            <w:tcW w:w="2887" w:type="dxa"/>
            <w:vAlign w:val="center"/>
          </w:tcPr>
          <w:p w14:paraId="5BE92376" w14:textId="77777777" w:rsidR="00A541E0" w:rsidRPr="004229B0" w:rsidRDefault="00A541E0" w:rsidP="005F0D99">
            <w:pPr>
              <w:pStyle w:val="TAC"/>
            </w:pPr>
            <w:r w:rsidRPr="004229B0">
              <w:t>266</w:t>
            </w:r>
          </w:p>
        </w:tc>
        <w:tc>
          <w:tcPr>
            <w:tcW w:w="2076" w:type="dxa"/>
            <w:vAlign w:val="center"/>
          </w:tcPr>
          <w:p w14:paraId="1A025A3C" w14:textId="77777777" w:rsidR="00A541E0" w:rsidRPr="004229B0" w:rsidRDefault="00A541E0" w:rsidP="005F0D99">
            <w:pPr>
              <w:pStyle w:val="TAC"/>
            </w:pPr>
            <w:r w:rsidRPr="004229B0">
              <w:t>70,490</w:t>
            </w:r>
          </w:p>
        </w:tc>
      </w:tr>
    </w:tbl>
    <w:p w14:paraId="699D33BE" w14:textId="77777777" w:rsidR="009B03D6" w:rsidRDefault="009B03D6" w:rsidP="009B03D6"/>
    <w:p w14:paraId="790AA047" w14:textId="7CEEA0D6" w:rsidR="00A541E0" w:rsidRDefault="00A541E0" w:rsidP="009B03D6">
      <w:r>
        <w:t>T</w:t>
      </w:r>
      <w:r w:rsidRPr="004229B0">
        <w:t>he number of test points for this test approach is test time prohibitive given the very large number of test points</w:t>
      </w:r>
      <w:r>
        <w:t>.</w:t>
      </w:r>
    </w:p>
    <w:p w14:paraId="27B3C9EB" w14:textId="591CCAB3" w:rsidR="00A541E0" w:rsidRDefault="00A541E0" w:rsidP="009B03D6">
      <w:r>
        <w:t>This measurement setup has its pros/cons summarized in</w:t>
      </w:r>
      <w:r w:rsidRPr="0055113E">
        <w:t xml:space="preserve"> </w:t>
      </w:r>
      <w:r>
        <w:t>Table 5.2.1-</w:t>
      </w:r>
      <w:r w:rsidR="0045116C">
        <w:t>5</w:t>
      </w:r>
      <w:r>
        <w:t xml:space="preserve">. </w:t>
      </w:r>
    </w:p>
    <w:p w14:paraId="3755F53E" w14:textId="40991EFA" w:rsidR="00A541E0" w:rsidRDefault="00A541E0" w:rsidP="00A541E0">
      <w:pPr>
        <w:pStyle w:val="TH"/>
      </w:pPr>
      <w:r>
        <w:t>Table 5.2.1-</w:t>
      </w:r>
      <w:r w:rsidR="0045116C">
        <w:t>5</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578E0183" w14:textId="77777777" w:rsidTr="005F0D99">
        <w:trPr>
          <w:jc w:val="center"/>
        </w:trPr>
        <w:tc>
          <w:tcPr>
            <w:tcW w:w="1710" w:type="dxa"/>
            <w:shd w:val="clear" w:color="auto" w:fill="D9D9D9" w:themeFill="background1" w:themeFillShade="D9"/>
          </w:tcPr>
          <w:p w14:paraId="77AE2030"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6E15DB61" w14:textId="77777777" w:rsidR="00A541E0" w:rsidRDefault="00A541E0" w:rsidP="005F0D99">
            <w:pPr>
              <w:pStyle w:val="TAH"/>
            </w:pPr>
            <w:r w:rsidRPr="000C6EBD">
              <w:rPr>
                <w:rFonts w:eastAsiaTheme="minorEastAsia"/>
                <w:lang w:eastAsia="zh-CN"/>
              </w:rPr>
              <w:t xml:space="preserve">Full degrees of freedom for </w:t>
            </w:r>
            <w:r>
              <w:rPr>
                <w:rFonts w:eastAsiaTheme="minorEastAsia"/>
                <w:lang w:eastAsia="zh-CN"/>
              </w:rPr>
              <w:t>both AoAs</w:t>
            </w:r>
          </w:p>
        </w:tc>
      </w:tr>
      <w:tr w:rsidR="00A541E0" w14:paraId="7D3D89A6" w14:textId="77777777" w:rsidTr="005F0D99">
        <w:trPr>
          <w:jc w:val="center"/>
        </w:trPr>
        <w:tc>
          <w:tcPr>
            <w:tcW w:w="1710" w:type="dxa"/>
          </w:tcPr>
          <w:p w14:paraId="7DDCE05E" w14:textId="77777777" w:rsidR="00A541E0" w:rsidRPr="005811B9" w:rsidRDefault="00A541E0" w:rsidP="005F0D99">
            <w:pPr>
              <w:pStyle w:val="TAL"/>
            </w:pPr>
            <w:r>
              <w:t xml:space="preserve">Probe </w:t>
            </w:r>
            <w:r w:rsidRPr="005811B9">
              <w:t>Offset Option</w:t>
            </w:r>
          </w:p>
        </w:tc>
        <w:tc>
          <w:tcPr>
            <w:tcW w:w="7603" w:type="dxa"/>
          </w:tcPr>
          <w:p w14:paraId="1D9877ED"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14E28EAB" w14:textId="77777777" w:rsidTr="005F0D99">
        <w:trPr>
          <w:jc w:val="center"/>
        </w:trPr>
        <w:tc>
          <w:tcPr>
            <w:tcW w:w="1710" w:type="dxa"/>
          </w:tcPr>
          <w:p w14:paraId="3CD69B3E" w14:textId="77777777" w:rsidR="00A541E0" w:rsidRPr="005811B9" w:rsidRDefault="00A541E0" w:rsidP="005F0D99">
            <w:pPr>
              <w:pStyle w:val="TAL"/>
            </w:pPr>
            <w:r>
              <w:t>Pros</w:t>
            </w:r>
          </w:p>
        </w:tc>
        <w:tc>
          <w:tcPr>
            <w:tcW w:w="7603" w:type="dxa"/>
          </w:tcPr>
          <w:p w14:paraId="100E6FC5" w14:textId="64FA19E7" w:rsidR="00A541E0" w:rsidRDefault="00E15A65" w:rsidP="00A359AF">
            <w:pPr>
              <w:pStyle w:val="TAL"/>
            </w:pPr>
            <w:r>
              <w:rPr>
                <w:lang w:eastAsia="zh-CN"/>
              </w:rPr>
              <w:t xml:space="preserve">-    </w:t>
            </w:r>
            <w:r w:rsidR="00A541E0">
              <w:t>AoA2 can follow/track a specific reference direction</w:t>
            </w:r>
          </w:p>
        </w:tc>
      </w:tr>
      <w:tr w:rsidR="00A541E0" w14:paraId="0561B39F" w14:textId="77777777" w:rsidTr="005F0D99">
        <w:trPr>
          <w:jc w:val="center"/>
        </w:trPr>
        <w:tc>
          <w:tcPr>
            <w:tcW w:w="1710" w:type="dxa"/>
          </w:tcPr>
          <w:p w14:paraId="5287EF24" w14:textId="77777777" w:rsidR="00A541E0" w:rsidRDefault="00A541E0" w:rsidP="005F0D99">
            <w:pPr>
              <w:pStyle w:val="TAL"/>
            </w:pPr>
            <w:r>
              <w:t>Cons</w:t>
            </w:r>
          </w:p>
        </w:tc>
        <w:tc>
          <w:tcPr>
            <w:tcW w:w="7603" w:type="dxa"/>
          </w:tcPr>
          <w:p w14:paraId="43EE1AAF" w14:textId="0A52D55C" w:rsidR="00A541E0" w:rsidRDefault="00E15A65" w:rsidP="00A359AF">
            <w:pPr>
              <w:pStyle w:val="TAL"/>
            </w:pPr>
            <w:r>
              <w:rPr>
                <w:lang w:eastAsia="zh-CN"/>
              </w:rPr>
              <w:t xml:space="preserve">-    </w:t>
            </w:r>
            <w:r w:rsidR="00A541E0">
              <w:t>Very high system complexity</w:t>
            </w:r>
          </w:p>
          <w:p w14:paraId="208286EA" w14:textId="1DA657A2" w:rsidR="00A541E0" w:rsidRDefault="00E15A65" w:rsidP="00A359AF">
            <w:pPr>
              <w:pStyle w:val="TAL"/>
            </w:pPr>
            <w:r>
              <w:rPr>
                <w:lang w:eastAsia="zh-CN"/>
              </w:rPr>
              <w:t xml:space="preserve">-    </w:t>
            </w:r>
            <w:r w:rsidR="00A541E0">
              <w:t>Existing systems cannot be re-used</w:t>
            </w:r>
          </w:p>
          <w:p w14:paraId="4A7E8298" w14:textId="369E0D7E" w:rsidR="00A541E0" w:rsidRDefault="00E15A65" w:rsidP="00A359AF">
            <w:pPr>
              <w:pStyle w:val="TAL"/>
            </w:pPr>
            <w:r>
              <w:rPr>
                <w:lang w:eastAsia="zh-CN"/>
              </w:rPr>
              <w:t xml:space="preserve">-    </w:t>
            </w:r>
            <w:r w:rsidR="00A541E0">
              <w:t>Large/very large chamber footprint/chamber heights</w:t>
            </w:r>
          </w:p>
          <w:p w14:paraId="7264D4E9" w14:textId="392C3E68" w:rsidR="00A541E0" w:rsidRDefault="00E15A65" w:rsidP="00A359AF">
            <w:pPr>
              <w:pStyle w:val="TAL"/>
            </w:pPr>
            <w:r>
              <w:rPr>
                <w:lang w:eastAsia="zh-CN"/>
              </w:rPr>
              <w:t xml:space="preserve">-    </w:t>
            </w:r>
            <w:r w:rsidR="00A541E0">
              <w:t>Long development time/TTM</w:t>
            </w:r>
          </w:p>
          <w:p w14:paraId="2148EABA" w14:textId="31FBD6FF" w:rsidR="00A541E0" w:rsidRDefault="00E15A65" w:rsidP="00A359AF">
            <w:pPr>
              <w:pStyle w:val="TAL"/>
            </w:pPr>
            <w:r>
              <w:rPr>
                <w:lang w:eastAsia="zh-CN"/>
              </w:rPr>
              <w:t xml:space="preserve">-    </w:t>
            </w:r>
            <w:r w:rsidR="00A541E0">
              <w:t>Increase in MU/TT</w:t>
            </w:r>
          </w:p>
        </w:tc>
      </w:tr>
    </w:tbl>
    <w:p w14:paraId="10348A45" w14:textId="77777777" w:rsidR="00A541E0" w:rsidRDefault="00A541E0" w:rsidP="009B03D6"/>
    <w:p w14:paraId="4AA932B0" w14:textId="77777777" w:rsidR="00A541E0" w:rsidRDefault="00A541E0" w:rsidP="009B03D6">
      <w:r>
        <w:t xml:space="preserve">When the AoA2 probe/anchor probe is placed in the NF while supporting variable angular offsets, different system aspects must be taken into account. A sample measurement setup is shown in </w:t>
      </w:r>
      <w:r w:rsidRPr="0051485A">
        <w:t>Figure 5.2.</w:t>
      </w:r>
      <w:r>
        <w:t>1</w:t>
      </w:r>
      <w:r w:rsidRPr="0051485A">
        <w:t>-</w:t>
      </w:r>
      <w:r>
        <w:t xml:space="preserve">11 where both AoA1 (in FF) and AoA2 (in NF) have full degrees of freedom. </w:t>
      </w:r>
    </w:p>
    <w:p w14:paraId="580A5790" w14:textId="77777777" w:rsidR="00A541E0" w:rsidRDefault="00A541E0" w:rsidP="00A541E0">
      <w:pPr>
        <w:pStyle w:val="TF"/>
      </w:pPr>
      <w:r>
        <w:rPr>
          <w:noProof/>
        </w:rPr>
        <w:drawing>
          <wp:inline distT="0" distB="0" distL="0" distR="0" wp14:anchorId="4AC294EA" wp14:editId="25D7A1E3">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p>
    <w:p w14:paraId="1FCE100C" w14:textId="77777777" w:rsidR="00A541E0" w:rsidRDefault="00A541E0" w:rsidP="00A541E0">
      <w:pPr>
        <w:pStyle w:val="TH"/>
      </w:pPr>
      <w:r w:rsidRPr="0051485A">
        <w:t>Figure 5.2.</w:t>
      </w:r>
      <w:r>
        <w:t>1</w:t>
      </w:r>
      <w:r w:rsidRPr="0051485A">
        <w:t>-</w:t>
      </w:r>
      <w:r>
        <w:t>11</w:t>
      </w:r>
      <w:r w:rsidRPr="004229B0">
        <w:t xml:space="preserve">: Example </w:t>
      </w:r>
      <w:r>
        <w:t>Measurement Setup with AoA2/Anchor in NF</w:t>
      </w:r>
    </w:p>
    <w:p w14:paraId="3F4A62F1" w14:textId="77777777" w:rsidR="00A541E0" w:rsidRDefault="00A541E0" w:rsidP="009B03D6">
      <w:r>
        <w:t xml:space="preserve">An example implementation with the anchor probe mounted to the roll motor with independent positioning control (purple arrows) is shown in </w:t>
      </w:r>
      <w:r w:rsidRPr="0051485A">
        <w:t>Figure 5.2.</w:t>
      </w:r>
      <w:r>
        <w:t>1</w:t>
      </w:r>
      <w:r w:rsidRPr="0051485A">
        <w:t>-</w:t>
      </w:r>
      <w:r>
        <w:t>12.</w:t>
      </w:r>
    </w:p>
    <w:p w14:paraId="23C29570" w14:textId="77777777" w:rsidR="00A541E0" w:rsidRDefault="00A541E0" w:rsidP="00A541E0">
      <w:pPr>
        <w:pStyle w:val="TF"/>
      </w:pPr>
      <w:r>
        <w:rPr>
          <w:noProof/>
        </w:rPr>
        <w:lastRenderedPageBreak/>
        <w:drawing>
          <wp:inline distT="0" distB="0" distL="0" distR="0" wp14:anchorId="5C6A42E0" wp14:editId="73947B2A">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p>
    <w:p w14:paraId="7AEBB403" w14:textId="77777777" w:rsidR="00A541E0" w:rsidRDefault="00A541E0" w:rsidP="00A541E0">
      <w:pPr>
        <w:pStyle w:val="TH"/>
      </w:pPr>
      <w:r w:rsidRPr="0051485A">
        <w:t>Figure 5.2.</w:t>
      </w:r>
      <w:r>
        <w:t>1</w:t>
      </w:r>
      <w:r w:rsidRPr="0051485A">
        <w:t>-</w:t>
      </w:r>
      <w:r>
        <w:t>12</w:t>
      </w:r>
      <w:r w:rsidRPr="004229B0">
        <w:t xml:space="preserve">: Example </w:t>
      </w:r>
      <w:r>
        <w:t>Implementation of Measurement Setup with AoA2/Anchor in NF</w:t>
      </w:r>
    </w:p>
    <w:p w14:paraId="3F65DE7C" w14:textId="77777777" w:rsidR="00A541E0" w:rsidRDefault="00A541E0" w:rsidP="009B03D6">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p>
    <w:p w14:paraId="42151D94" w14:textId="461FA178" w:rsidR="00A541E0" w:rsidRDefault="00A541E0" w:rsidP="009B03D6">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p>
    <w:p w14:paraId="4682501C" w14:textId="77777777" w:rsidR="00E15A65" w:rsidRDefault="00E15A65" w:rsidP="00A359AF">
      <w:pPr>
        <w:tabs>
          <w:tab w:val="left" w:pos="810"/>
        </w:tabs>
        <w:spacing w:after="0"/>
        <w:jc w:val="both"/>
      </w:pPr>
    </w:p>
    <w:p w14:paraId="3F1C8B23" w14:textId="07D5D4D1" w:rsidR="00A541E0" w:rsidRDefault="00E15A65" w:rsidP="009B03D6">
      <w:pPr>
        <w:pStyle w:val="B1"/>
      </w:pPr>
      <w:r>
        <w:rPr>
          <w:lang w:eastAsia="zh-CN"/>
        </w:rPr>
        <w:t>-</w:t>
      </w:r>
      <w:r w:rsidR="00647EDB">
        <w:rPr>
          <w:lang w:eastAsia="zh-CN"/>
        </w:rPr>
        <w:tab/>
      </w:r>
      <w:r w:rsidR="00A541E0">
        <w:t>The vendor declaration would require the exact location of all active antenna pairs for each AoA2 probe direction, i.e., an even more extensive vendor declaration than for single DL EIS measurements</w:t>
      </w:r>
    </w:p>
    <w:p w14:paraId="4512856C" w14:textId="1EB24C5D" w:rsidR="00A541E0" w:rsidRDefault="00E15A65" w:rsidP="009B03D6">
      <w:pPr>
        <w:pStyle w:val="B1"/>
      </w:pPr>
      <w:r>
        <w:rPr>
          <w:lang w:eastAsia="zh-CN"/>
        </w:rPr>
        <w:t>-</w:t>
      </w:r>
      <w:r w:rsidR="00647EDB">
        <w:rPr>
          <w:lang w:eastAsia="zh-CN"/>
        </w:rPr>
        <w:tab/>
      </w:r>
      <w:r w:rsidR="00A541E0">
        <w:t xml:space="preserve">The NF probe </w:t>
      </w:r>
      <w:r w:rsidR="00A541E0" w:rsidRPr="00E10C1B">
        <w:t>needs to guarantee the same DL conditions</w:t>
      </w:r>
      <w:r w:rsidR="00A541E0">
        <w:t xml:space="preserve"> to both active DUT receivers as a FF probe would since UE RF requirements are defined in the FF</w:t>
      </w:r>
    </w:p>
    <w:p w14:paraId="7295538D" w14:textId="4D463084" w:rsidR="00A541E0" w:rsidRDefault="00A541E0" w:rsidP="009B03D6">
      <w:r>
        <w:t>This measurement setup has its pros/cons summarized in</w:t>
      </w:r>
      <w:r w:rsidRPr="0055113E">
        <w:t xml:space="preserve"> </w:t>
      </w:r>
      <w:r>
        <w:t>Table 5.2.1-</w:t>
      </w:r>
      <w:r w:rsidR="005A027C">
        <w:t>6</w:t>
      </w:r>
      <w:r>
        <w:t>.</w:t>
      </w:r>
    </w:p>
    <w:p w14:paraId="65B347D3" w14:textId="18C00DAC" w:rsidR="00A541E0" w:rsidRDefault="00A541E0" w:rsidP="00A541E0">
      <w:pPr>
        <w:pStyle w:val="TH"/>
      </w:pPr>
      <w:r>
        <w:lastRenderedPageBreak/>
        <w:t>Table 5.2.1-</w:t>
      </w:r>
      <w:r w:rsidR="004A6FC8">
        <w:t>6</w:t>
      </w:r>
      <w:r>
        <w:t>: Overview of Measurement Setup with AoA2 Probes in the NF</w:t>
      </w:r>
    </w:p>
    <w:tbl>
      <w:tblPr>
        <w:tblStyle w:val="TableGrid"/>
        <w:tblW w:w="9313" w:type="dxa"/>
        <w:jc w:val="center"/>
        <w:tblLook w:val="04A0" w:firstRow="1" w:lastRow="0" w:firstColumn="1" w:lastColumn="0" w:noHBand="0" w:noVBand="1"/>
      </w:tblPr>
      <w:tblGrid>
        <w:gridCol w:w="1710"/>
        <w:gridCol w:w="7603"/>
      </w:tblGrid>
      <w:tr w:rsidR="00A541E0" w14:paraId="04FDB600" w14:textId="77777777" w:rsidTr="005F0D99">
        <w:trPr>
          <w:jc w:val="center"/>
        </w:trPr>
        <w:tc>
          <w:tcPr>
            <w:tcW w:w="1710" w:type="dxa"/>
            <w:shd w:val="clear" w:color="auto" w:fill="D9D9D9" w:themeFill="background1" w:themeFillShade="D9"/>
          </w:tcPr>
          <w:p w14:paraId="29D75061"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44337434" w14:textId="77777777" w:rsidR="00A541E0" w:rsidRDefault="00A541E0" w:rsidP="005F0D99">
            <w:pPr>
              <w:pStyle w:val="TAH"/>
            </w:pPr>
            <w:r w:rsidRPr="0045662A">
              <w:rPr>
                <w:rFonts w:eastAsiaTheme="minorEastAsia"/>
                <w:lang w:eastAsia="zh-CN"/>
              </w:rPr>
              <w:t xml:space="preserve">Full Degrees of Freedom for AoA1 </w:t>
            </w:r>
            <w:r>
              <w:rPr>
                <w:rFonts w:eastAsiaTheme="minorEastAsia"/>
                <w:lang w:eastAsia="zh-CN"/>
              </w:rPr>
              <w:t xml:space="preserve">and AoA2 with </w:t>
            </w:r>
            <w:r w:rsidRPr="0045662A">
              <w:rPr>
                <w:rFonts w:eastAsiaTheme="minorEastAsia"/>
                <w:lang w:eastAsia="zh-CN"/>
              </w:rPr>
              <w:t xml:space="preserve">AoA2 Probe in </w:t>
            </w:r>
            <w:r>
              <w:rPr>
                <w:rFonts w:eastAsiaTheme="minorEastAsia"/>
                <w:lang w:eastAsia="zh-CN"/>
              </w:rPr>
              <w:t>NF</w:t>
            </w:r>
          </w:p>
        </w:tc>
      </w:tr>
      <w:tr w:rsidR="00A541E0" w14:paraId="318EEC90" w14:textId="77777777" w:rsidTr="005F0D99">
        <w:trPr>
          <w:jc w:val="center"/>
        </w:trPr>
        <w:tc>
          <w:tcPr>
            <w:tcW w:w="1710" w:type="dxa"/>
          </w:tcPr>
          <w:p w14:paraId="143BDFF1" w14:textId="77777777" w:rsidR="00A541E0" w:rsidRPr="005811B9" w:rsidRDefault="00A541E0" w:rsidP="005F0D99">
            <w:pPr>
              <w:pStyle w:val="TAL"/>
            </w:pPr>
            <w:r>
              <w:t xml:space="preserve">Probe </w:t>
            </w:r>
            <w:r w:rsidRPr="005811B9">
              <w:t>Offset Option</w:t>
            </w:r>
          </w:p>
        </w:tc>
        <w:tc>
          <w:tcPr>
            <w:tcW w:w="7603" w:type="dxa"/>
          </w:tcPr>
          <w:p w14:paraId="580ACE08" w14:textId="77777777" w:rsidR="00A541E0" w:rsidRDefault="00A541E0" w:rsidP="005F0D99">
            <w:pPr>
              <w:pStyle w:val="TAL"/>
            </w:pPr>
            <w:r>
              <w:t>Variable Angular Offset(s) between AoA1 and AoA2 in the chamber. The angular separation between AoA1 and AoA2 can change during the testing</w:t>
            </w:r>
          </w:p>
        </w:tc>
      </w:tr>
      <w:tr w:rsidR="00A541E0" w14:paraId="7696EBE4" w14:textId="77777777" w:rsidTr="005F0D99">
        <w:trPr>
          <w:jc w:val="center"/>
        </w:trPr>
        <w:tc>
          <w:tcPr>
            <w:tcW w:w="1710" w:type="dxa"/>
          </w:tcPr>
          <w:p w14:paraId="53161A1E" w14:textId="77777777" w:rsidR="00A541E0" w:rsidRPr="005811B9" w:rsidRDefault="00A541E0" w:rsidP="005F0D99">
            <w:pPr>
              <w:pStyle w:val="TAL"/>
            </w:pPr>
            <w:r>
              <w:t>Pros</w:t>
            </w:r>
          </w:p>
        </w:tc>
        <w:tc>
          <w:tcPr>
            <w:tcW w:w="7603" w:type="dxa"/>
          </w:tcPr>
          <w:p w14:paraId="11F4C785" w14:textId="08F54825" w:rsidR="00A541E0" w:rsidRDefault="00E15A65" w:rsidP="00A359AF">
            <w:pPr>
              <w:pStyle w:val="TAL"/>
            </w:pPr>
            <w:r>
              <w:rPr>
                <w:lang w:eastAsia="zh-CN"/>
              </w:rPr>
              <w:t xml:space="preserve">-    </w:t>
            </w:r>
            <w:r w:rsidR="00A541E0">
              <w:t>Existing systems could potentially be re-used after some modifications</w:t>
            </w:r>
          </w:p>
        </w:tc>
      </w:tr>
      <w:tr w:rsidR="00A541E0" w14:paraId="1BF4A9CC" w14:textId="77777777" w:rsidTr="005F0D99">
        <w:trPr>
          <w:jc w:val="center"/>
        </w:trPr>
        <w:tc>
          <w:tcPr>
            <w:tcW w:w="1710" w:type="dxa"/>
          </w:tcPr>
          <w:p w14:paraId="16E47AF9" w14:textId="77777777" w:rsidR="00A541E0" w:rsidRDefault="00A541E0" w:rsidP="005F0D99">
            <w:pPr>
              <w:pStyle w:val="TAL"/>
            </w:pPr>
            <w:r>
              <w:t>Cons</w:t>
            </w:r>
          </w:p>
        </w:tc>
        <w:tc>
          <w:tcPr>
            <w:tcW w:w="7603" w:type="dxa"/>
          </w:tcPr>
          <w:p w14:paraId="564E60B9" w14:textId="0FC3FA6B" w:rsidR="00A541E0" w:rsidRDefault="00E15A65" w:rsidP="00A359AF">
            <w:pPr>
              <w:pStyle w:val="TAL"/>
            </w:pPr>
            <w:r>
              <w:rPr>
                <w:lang w:eastAsia="zh-CN"/>
              </w:rPr>
              <w:t xml:space="preserve">-    </w:t>
            </w:r>
            <w:r w:rsidR="00A541E0">
              <w:t>Blocking of AoA1 in various directions by AoA2 probes</w:t>
            </w:r>
          </w:p>
          <w:p w14:paraId="17E170E0" w14:textId="1A71BB4B" w:rsidR="00A541E0" w:rsidRDefault="00E15A65"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EB408C8" w14:textId="796357BA" w:rsidR="00A541E0" w:rsidRDefault="00E15A65"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1BC1BE78" w14:textId="097A9919" w:rsidR="00A541E0" w:rsidRDefault="00E15A65"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2B4C4F4" w14:textId="575F5F67" w:rsidR="00A541E0" w:rsidRDefault="00E15A65"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tc>
      </w:tr>
    </w:tbl>
    <w:p w14:paraId="6BC45FA9" w14:textId="77777777" w:rsidR="00647EDB" w:rsidRDefault="00647EDB" w:rsidP="00647EDB">
      <w:bookmarkStart w:id="106" w:name="_Toc151623910"/>
      <w:bookmarkStart w:id="107" w:name="_Toc154585327"/>
    </w:p>
    <w:p w14:paraId="1422B2FB" w14:textId="2A9686F6" w:rsidR="00A541E0" w:rsidRDefault="00A541E0" w:rsidP="00A541E0">
      <w:pPr>
        <w:pStyle w:val="Heading3"/>
      </w:pPr>
      <w:bookmarkStart w:id="108" w:name="_Toc155642284"/>
      <w:bookmarkStart w:id="109" w:name="_Toc162015547"/>
      <w:r>
        <w:t>5.2.2</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F</w:t>
      </w:r>
      <w:r w:rsidRPr="000C6EBD">
        <w:rPr>
          <w:rFonts w:eastAsiaTheme="minorEastAsia"/>
          <w:lang w:eastAsia="zh-CN"/>
        </w:rPr>
        <w:t xml:space="preserve">ixed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106"/>
      <w:bookmarkEnd w:id="107"/>
      <w:bookmarkEnd w:id="108"/>
      <w:bookmarkEnd w:id="109"/>
    </w:p>
    <w:p w14:paraId="1238FFAF" w14:textId="77777777" w:rsidR="00A541E0" w:rsidRDefault="00A541E0" w:rsidP="009B03D6">
      <w:r>
        <w:t xml:space="preserve">An alternate measurement setup considered for multi-AoA UE RF testing is based on full degrees of freedom for AoA1 with fixed angular offsets between AoA1 and AoA2 with the angular separations between AoA1 and AoA2(s) not changing during the testing. Example measurement setups are illustrated in Figure 5.2.2-1 where </w:t>
      </w:r>
      <w:r w:rsidRPr="004229B0">
        <w:t>the (fixed) probe locations, the number of probes, and probe type (DFF, IFF) were selected arbitrarily</w:t>
      </w:r>
      <w:r>
        <w:t xml:space="preserve">. </w:t>
      </w:r>
    </w:p>
    <w:p w14:paraId="2FB58E67" w14:textId="77777777" w:rsidR="00A541E0" w:rsidRDefault="00A541E0" w:rsidP="00A541E0">
      <w:pPr>
        <w:pStyle w:val="TH"/>
      </w:pPr>
      <w:r>
        <w:rPr>
          <w:noProof/>
          <w:lang w:eastAsia="zh-CN"/>
        </w:rPr>
        <w:drawing>
          <wp:inline distT="0" distB="0" distL="0" distR="0" wp14:anchorId="2245FAC3" wp14:editId="71B1D218">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Pr>
          <w:noProof/>
          <w:lang w:eastAsia="zh-CN"/>
        </w:rPr>
        <w:drawing>
          <wp:inline distT="0" distB="0" distL="0" distR="0" wp14:anchorId="4DD5D8F5" wp14:editId="1FF0FAC2">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p>
    <w:p w14:paraId="6324D73D" w14:textId="77777777" w:rsidR="00A541E0" w:rsidRDefault="00A541E0" w:rsidP="00A541E0">
      <w:pPr>
        <w:pStyle w:val="TF"/>
      </w:pPr>
      <w:r>
        <w:t xml:space="preserve">Figure 5.2.2-1: </w:t>
      </w:r>
      <w:r w:rsidRPr="004229B0">
        <w:t>Example measurement setup</w:t>
      </w:r>
      <w:r>
        <w:t>s</w:t>
      </w:r>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r>
        <w:t>. Top: probes in the vertical plane, Bottom: probes in the horizontal plane.</w:t>
      </w:r>
    </w:p>
    <w:p w14:paraId="1762267D" w14:textId="77777777" w:rsidR="00A541E0" w:rsidRDefault="00A541E0" w:rsidP="009B03D6">
      <w:r>
        <w:lastRenderedPageBreak/>
        <w:t xml:space="preserve">This multi-AoA </w:t>
      </w:r>
      <w:r w:rsidRPr="004229B0">
        <w:t xml:space="preserve">measurement setup </w:t>
      </w:r>
      <w:r>
        <w:t>is</w:t>
      </w:r>
      <w:r w:rsidRPr="004229B0">
        <w:t xml:space="preserve"> </w:t>
      </w:r>
      <w:r>
        <w:t>similar to</w:t>
      </w:r>
      <w:r w:rsidRPr="004229B0">
        <w:t xml:space="preserve"> baseline setups for 2 AoA RRM</w:t>
      </w:r>
      <w:r>
        <w:t xml:space="preserve"> testing [7], see Clause B.2, as illustrated in Figure 5.2.2-2 or FR2 MIMO testing [8], see Clause B.2, as illustrated in Figure 5.2.2-3.</w:t>
      </w:r>
    </w:p>
    <w:p w14:paraId="2B6B4F65" w14:textId="77777777" w:rsidR="00A541E0" w:rsidRDefault="00A541E0" w:rsidP="00A541E0">
      <w:pPr>
        <w:pStyle w:val="TH"/>
      </w:pPr>
      <w:r w:rsidRPr="004229B0">
        <w:rPr>
          <w:noProof/>
        </w:rPr>
        <w:lastRenderedPageBreak/>
        <w:drawing>
          <wp:inline distT="0" distB="0" distL="0" distR="0" wp14:anchorId="7AD0B073" wp14:editId="330E330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p>
    <w:p w14:paraId="4ED1A231" w14:textId="77777777" w:rsidR="00A541E0" w:rsidRDefault="00A541E0" w:rsidP="00A541E0">
      <w:pPr>
        <w:pStyle w:val="TH"/>
      </w:pPr>
      <w:r w:rsidRPr="004229B0">
        <w:rPr>
          <w:noProof/>
        </w:rPr>
        <w:drawing>
          <wp:inline distT="0" distB="0" distL="0" distR="0" wp14:anchorId="42C841C6" wp14:editId="1790258B">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p>
    <w:p w14:paraId="5B481D19" w14:textId="77777777" w:rsidR="00A541E0" w:rsidRDefault="00A541E0" w:rsidP="00A541E0">
      <w:pPr>
        <w:pStyle w:val="TH"/>
      </w:pPr>
      <w:r w:rsidRPr="004229B0">
        <w:rPr>
          <w:noProof/>
        </w:rPr>
        <w:drawing>
          <wp:inline distT="0" distB="0" distL="0" distR="0" wp14:anchorId="0FFD0C75" wp14:editId="79D39880">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p>
    <w:p w14:paraId="7891261D" w14:textId="77777777" w:rsidR="00A541E0" w:rsidRDefault="00A541E0" w:rsidP="00A541E0">
      <w:pPr>
        <w:pStyle w:val="TF"/>
      </w:pPr>
      <w:r>
        <w:t xml:space="preserve">Figure 5.2.2-2: </w:t>
      </w:r>
      <w:r w:rsidRPr="004229B0">
        <w:t>Example RRM baseline system with two simultaneously active AoA</w:t>
      </w:r>
      <w:r>
        <w:t xml:space="preserve"> using top: DFF setup, centre: Enhanced IFF setup, bottom: IFF+DFF setup.</w:t>
      </w:r>
    </w:p>
    <w:p w14:paraId="73702529" w14:textId="77777777" w:rsidR="00A541E0" w:rsidRDefault="00A541E0" w:rsidP="00A541E0">
      <w:pPr>
        <w:pStyle w:val="TH"/>
      </w:pPr>
      <w:r w:rsidRPr="004229B0">
        <w:rPr>
          <w:noProof/>
        </w:rPr>
        <w:lastRenderedPageBreak/>
        <w:drawing>
          <wp:inline distT="0" distB="0" distL="0" distR="0" wp14:anchorId="458E68F3" wp14:editId="4F4EB1D5">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p>
    <w:p w14:paraId="304E9533" w14:textId="77777777" w:rsidR="00A541E0" w:rsidRPr="00AF6282" w:rsidRDefault="00A541E0" w:rsidP="00A541E0">
      <w:pPr>
        <w:pStyle w:val="TF"/>
      </w:pPr>
      <w:r>
        <w:t xml:space="preserve">Figure 5.2.2-3: </w:t>
      </w:r>
      <w:r w:rsidRPr="004229B0">
        <w:t xml:space="preserve">Example </w:t>
      </w:r>
      <w:r>
        <w:t>FR2 MIMO OTA 3D-MPAC system.</w:t>
      </w:r>
    </w:p>
    <w:p w14:paraId="51BE9061" w14:textId="77777777" w:rsidR="00A541E0" w:rsidRDefault="00A541E0" w:rsidP="00A541E0">
      <w:r>
        <w:t>Due to the fixed offset between AoAs, the</w:t>
      </w:r>
      <w:r w:rsidRPr="00AC3295">
        <w:t xml:space="preserve"> AoA2 probe cannot track/follow a DUT’s reference direction, e.g., beam peak, during testing</w:t>
      </w:r>
      <w:r>
        <w:t xml:space="preserve"> as illustrated in Table 5.2.2-1 for two different DUT orientations/test points.</w:t>
      </w:r>
    </w:p>
    <w:p w14:paraId="16B5C4B0" w14:textId="77777777" w:rsidR="00A541E0" w:rsidRPr="008B62DF" w:rsidRDefault="00A541E0" w:rsidP="00A541E0">
      <w:pPr>
        <w:pStyle w:val="TH"/>
      </w:pPr>
      <w:r>
        <w:lastRenderedPageBreak/>
        <w:t>Table 5.2.2-1</w:t>
      </w:r>
      <w:r w:rsidRPr="004229B0">
        <w:t xml:space="preserve">: </w:t>
      </w:r>
      <w:r>
        <w:t>Lack of ability of tracking a DUT reference direction</w:t>
      </w:r>
    </w:p>
    <w:tbl>
      <w:tblPr>
        <w:tblStyle w:val="TableGrid"/>
        <w:tblW w:w="6655" w:type="dxa"/>
        <w:jc w:val="center"/>
        <w:tblLayout w:type="fixed"/>
        <w:tblLook w:val="04A0" w:firstRow="1" w:lastRow="0" w:firstColumn="1" w:lastColumn="0" w:noHBand="0" w:noVBand="1"/>
      </w:tblPr>
      <w:tblGrid>
        <w:gridCol w:w="1255"/>
        <w:gridCol w:w="5400"/>
      </w:tblGrid>
      <w:tr w:rsidR="00A541E0" w:rsidRPr="003A2848" w14:paraId="4C2AFAA4" w14:textId="77777777" w:rsidTr="005F0D99">
        <w:trPr>
          <w:jc w:val="center"/>
        </w:trPr>
        <w:tc>
          <w:tcPr>
            <w:tcW w:w="1255" w:type="dxa"/>
            <w:shd w:val="clear" w:color="auto" w:fill="D9D9D9" w:themeFill="background1" w:themeFillShade="D9"/>
          </w:tcPr>
          <w:p w14:paraId="5647598B" w14:textId="77777777" w:rsidR="00A541E0" w:rsidRPr="003A2848" w:rsidRDefault="00A541E0" w:rsidP="005F0D99">
            <w:pPr>
              <w:pStyle w:val="TAH"/>
            </w:pPr>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p>
        </w:tc>
        <w:tc>
          <w:tcPr>
            <w:tcW w:w="5400" w:type="dxa"/>
            <w:shd w:val="clear" w:color="auto" w:fill="D9D9D9" w:themeFill="background1" w:themeFillShade="D9"/>
          </w:tcPr>
          <w:p w14:paraId="0A431FE3" w14:textId="77777777" w:rsidR="00A541E0" w:rsidRPr="003A2848" w:rsidRDefault="00A541E0" w:rsidP="005F0D99">
            <w:pPr>
              <w:pStyle w:val="TAH"/>
            </w:pPr>
            <w:r>
              <w:t xml:space="preserve">Offset </w:t>
            </w:r>
            <w:r w:rsidRPr="003A2848">
              <w:t>Option</w:t>
            </w:r>
            <w:r>
              <w:t>: fixed</w:t>
            </w:r>
            <w:r w:rsidRPr="00950A9E">
              <w:t xml:space="preserve"> </w:t>
            </w:r>
            <w:r>
              <w:t>a</w:t>
            </w:r>
            <w:r w:rsidRPr="00950A9E">
              <w:t xml:space="preserve">ngular </w:t>
            </w:r>
            <w:r>
              <w:t>o</w:t>
            </w:r>
            <w:r w:rsidRPr="00950A9E">
              <w:t>ffset(s) between AoA1 and AoA2</w:t>
            </w:r>
          </w:p>
        </w:tc>
      </w:tr>
      <w:tr w:rsidR="00A541E0" w14:paraId="7A82297E" w14:textId="77777777" w:rsidTr="005F0D99">
        <w:trPr>
          <w:trHeight w:val="3614"/>
          <w:jc w:val="center"/>
        </w:trPr>
        <w:tc>
          <w:tcPr>
            <w:tcW w:w="1255" w:type="dxa"/>
          </w:tcPr>
          <w:p w14:paraId="27DE41BE" w14:textId="77777777" w:rsidR="00A541E0" w:rsidRPr="008D26E0" w:rsidRDefault="00A541E0" w:rsidP="005F0D99">
            <w:pPr>
              <w:pStyle w:val="TAL"/>
            </w:pPr>
            <w:r w:rsidRPr="008D26E0">
              <w:t>(0°, 0°)</w:t>
            </w:r>
          </w:p>
        </w:tc>
        <w:tc>
          <w:tcPr>
            <w:tcW w:w="5400" w:type="dxa"/>
            <w:vAlign w:val="bottom"/>
          </w:tcPr>
          <w:p w14:paraId="148CD989" w14:textId="77777777" w:rsidR="00A541E0" w:rsidRDefault="00A541E0" w:rsidP="005F0D99">
            <w:pPr>
              <w:tabs>
                <w:tab w:val="left" w:pos="810"/>
              </w:tabs>
              <w:jc w:val="center"/>
            </w:pPr>
            <w:r>
              <w:rPr>
                <w:noProof/>
              </w:rPr>
              <w:drawing>
                <wp:inline distT="0" distB="0" distL="0" distR="0" wp14:anchorId="25055CCB" wp14:editId="59C5AD17">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p>
        </w:tc>
      </w:tr>
      <w:tr w:rsidR="00A541E0" w14:paraId="06CE391D" w14:textId="77777777" w:rsidTr="005F0D99">
        <w:trPr>
          <w:jc w:val="center"/>
        </w:trPr>
        <w:tc>
          <w:tcPr>
            <w:tcW w:w="1255" w:type="dxa"/>
          </w:tcPr>
          <w:p w14:paraId="6E7EC6F9" w14:textId="77777777" w:rsidR="00A541E0" w:rsidRPr="008D26E0" w:rsidRDefault="00A541E0" w:rsidP="005F0D99">
            <w:pPr>
              <w:pStyle w:val="TAL"/>
            </w:pPr>
            <w:r w:rsidRPr="008D26E0">
              <w:t>(45°, -45°)</w:t>
            </w:r>
          </w:p>
        </w:tc>
        <w:tc>
          <w:tcPr>
            <w:tcW w:w="5400" w:type="dxa"/>
            <w:vAlign w:val="bottom"/>
          </w:tcPr>
          <w:p w14:paraId="10A43692" w14:textId="77777777" w:rsidR="00A541E0" w:rsidRDefault="00A541E0" w:rsidP="005F0D99">
            <w:pPr>
              <w:tabs>
                <w:tab w:val="left" w:pos="810"/>
              </w:tabs>
              <w:jc w:val="center"/>
            </w:pPr>
            <w:r>
              <w:rPr>
                <w:noProof/>
              </w:rPr>
              <w:drawing>
                <wp:inline distT="0" distB="0" distL="0" distR="0" wp14:anchorId="0F8E20ED" wp14:editId="5A91E835">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p>
        </w:tc>
      </w:tr>
    </w:tbl>
    <w:p w14:paraId="3071B83F" w14:textId="77777777" w:rsidR="00A541E0" w:rsidRDefault="00A541E0" w:rsidP="00A541E0"/>
    <w:p w14:paraId="15B610E5" w14:textId="77777777" w:rsidR="00A541E0" w:rsidRDefault="00A541E0" w:rsidP="00A541E0">
      <w:r>
        <w:t>This measurement setup has its pros/cons summarized in</w:t>
      </w:r>
      <w:r w:rsidRPr="0055113E">
        <w:t xml:space="preserve"> </w:t>
      </w:r>
      <w:r>
        <w:t xml:space="preserve">Table 5.2.2-2. </w:t>
      </w:r>
    </w:p>
    <w:p w14:paraId="04B2EA07" w14:textId="77777777" w:rsidR="00A541E0" w:rsidRDefault="00A541E0" w:rsidP="00A541E0">
      <w:pPr>
        <w:pStyle w:val="TH"/>
      </w:pPr>
      <w:r>
        <w:lastRenderedPageBreak/>
        <w:t>Table 5.2.2-2</w:t>
      </w:r>
      <w:r w:rsidRPr="004229B0">
        <w:t xml:space="preserve">: </w:t>
      </w:r>
      <w:r>
        <w:t>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1CB744BB" w14:textId="77777777" w:rsidTr="005F0D99">
        <w:trPr>
          <w:jc w:val="center"/>
        </w:trPr>
        <w:tc>
          <w:tcPr>
            <w:tcW w:w="1710" w:type="dxa"/>
            <w:shd w:val="clear" w:color="auto" w:fill="D9D9D9" w:themeFill="background1" w:themeFillShade="D9"/>
          </w:tcPr>
          <w:p w14:paraId="5EC8B0E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438A8F9" w14:textId="77777777" w:rsidR="00A541E0" w:rsidRDefault="00A541E0" w:rsidP="005F0D99">
            <w:pPr>
              <w:pStyle w:val="TAH"/>
            </w:pPr>
            <w:r w:rsidRPr="000C6EBD">
              <w:rPr>
                <w:rFonts w:eastAsiaTheme="minorEastAsia"/>
                <w:lang w:eastAsia="zh-CN"/>
              </w:rPr>
              <w:t>Full degrees of freedom for AoA1 with fixed angular offset(s) between AoA1 and AoA2</w:t>
            </w:r>
          </w:p>
        </w:tc>
      </w:tr>
      <w:tr w:rsidR="00A541E0" w14:paraId="3505A8F7" w14:textId="77777777" w:rsidTr="005F0D99">
        <w:trPr>
          <w:jc w:val="center"/>
        </w:trPr>
        <w:tc>
          <w:tcPr>
            <w:tcW w:w="1710" w:type="dxa"/>
          </w:tcPr>
          <w:p w14:paraId="3DD47F78" w14:textId="77777777" w:rsidR="00A541E0" w:rsidRPr="005811B9" w:rsidRDefault="00A541E0" w:rsidP="005F0D99">
            <w:pPr>
              <w:pStyle w:val="TAL"/>
            </w:pPr>
            <w:r>
              <w:t xml:space="preserve">Probe </w:t>
            </w:r>
            <w:r w:rsidRPr="005811B9">
              <w:t>Offset Option</w:t>
            </w:r>
          </w:p>
        </w:tc>
        <w:tc>
          <w:tcPr>
            <w:tcW w:w="7603" w:type="dxa"/>
          </w:tcPr>
          <w:p w14:paraId="1C2AE7A7" w14:textId="77777777" w:rsidR="00A541E0" w:rsidRDefault="00A541E0" w:rsidP="005F0D99">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A541E0" w14:paraId="47E8E153" w14:textId="77777777" w:rsidTr="005F0D99">
        <w:trPr>
          <w:jc w:val="center"/>
        </w:trPr>
        <w:tc>
          <w:tcPr>
            <w:tcW w:w="1710" w:type="dxa"/>
          </w:tcPr>
          <w:p w14:paraId="352FE785" w14:textId="77777777" w:rsidR="00A541E0" w:rsidRPr="005811B9" w:rsidRDefault="00A541E0" w:rsidP="005F0D99">
            <w:pPr>
              <w:pStyle w:val="TAL"/>
            </w:pPr>
            <w:r>
              <w:t>Pros</w:t>
            </w:r>
          </w:p>
        </w:tc>
        <w:tc>
          <w:tcPr>
            <w:tcW w:w="7603" w:type="dxa"/>
          </w:tcPr>
          <w:p w14:paraId="09D1A05A" w14:textId="6DA6F22A" w:rsidR="00A541E0" w:rsidRDefault="00E15A65" w:rsidP="00A359AF">
            <w:pPr>
              <w:pStyle w:val="TAL"/>
            </w:pPr>
            <w:r>
              <w:rPr>
                <w:lang w:eastAsia="zh-CN"/>
              </w:rPr>
              <w:t xml:space="preserve">-    </w:t>
            </w:r>
            <w:r w:rsidR="00A541E0">
              <w:t>System complexity is manageable</w:t>
            </w:r>
          </w:p>
          <w:p w14:paraId="4A0157AA" w14:textId="38F1520E" w:rsidR="00A541E0" w:rsidRDefault="00E15A65" w:rsidP="00A359AF">
            <w:pPr>
              <w:pStyle w:val="TAL"/>
            </w:pPr>
            <w:r>
              <w:rPr>
                <w:lang w:eastAsia="zh-CN"/>
              </w:rPr>
              <w:t xml:space="preserve">-    </w:t>
            </w:r>
            <w:r w:rsidR="00A541E0">
              <w:t>Existing systems, e.g., 2 AoA FR2 RRM, can be re-used (as long as common AoA2 probe locations are defined)</w:t>
            </w:r>
          </w:p>
          <w:p w14:paraId="308CECBA" w14:textId="3E32F4F2" w:rsidR="00A541E0" w:rsidRDefault="005C675D" w:rsidP="00A359AF">
            <w:pPr>
              <w:pStyle w:val="TAL"/>
            </w:pPr>
            <w:r>
              <w:rPr>
                <w:lang w:eastAsia="zh-CN"/>
              </w:rPr>
              <w:t xml:space="preserve">-    </w:t>
            </w:r>
            <w:r w:rsidR="00A541E0">
              <w:t>Small chamber footprint/chamber heights</w:t>
            </w:r>
          </w:p>
          <w:p w14:paraId="2962587D" w14:textId="7A31AA67" w:rsidR="00A541E0" w:rsidRDefault="005C675D" w:rsidP="00A359AF">
            <w:pPr>
              <w:pStyle w:val="TAL"/>
            </w:pPr>
            <w:r>
              <w:rPr>
                <w:lang w:eastAsia="zh-CN"/>
              </w:rPr>
              <w:t xml:space="preserve">-    </w:t>
            </w:r>
            <w:r w:rsidR="00A541E0">
              <w:t>Little to no development time/TTM</w:t>
            </w:r>
          </w:p>
          <w:p w14:paraId="3CE980BD" w14:textId="3D51A9B2" w:rsidR="00A541E0" w:rsidRDefault="005C675D" w:rsidP="00A359AF">
            <w:pPr>
              <w:pStyle w:val="TAL"/>
            </w:pPr>
            <w:r>
              <w:rPr>
                <w:lang w:eastAsia="zh-CN"/>
              </w:rPr>
              <w:t xml:space="preserve">-    </w:t>
            </w:r>
            <w:r w:rsidR="00A541E0">
              <w:t>Little to no impact in MU</w:t>
            </w:r>
          </w:p>
          <w:p w14:paraId="64FC9784" w14:textId="48823AED" w:rsidR="00A541E0" w:rsidRDefault="00E15A65" w:rsidP="00A359AF">
            <w:pPr>
              <w:pStyle w:val="TAL"/>
            </w:pPr>
            <w:r>
              <w:rPr>
                <w:lang w:eastAsia="zh-CN"/>
              </w:rPr>
              <w:t xml:space="preserve">-    </w:t>
            </w:r>
            <w:r w:rsidR="00A541E0">
              <w:t>Multiple AoA1/AoA2 combinations can be tested</w:t>
            </w:r>
          </w:p>
          <w:p w14:paraId="494DA062" w14:textId="5B6AA5AB" w:rsidR="00A541E0" w:rsidRDefault="00E15A65" w:rsidP="00A359AF">
            <w:pPr>
              <w:pStyle w:val="TAL"/>
            </w:pPr>
            <w:r>
              <w:rPr>
                <w:lang w:eastAsia="zh-CN"/>
              </w:rPr>
              <w:t xml:space="preserve">-    </w:t>
            </w:r>
            <w:r w:rsidR="00A541E0">
              <w:t>A wide range of angular difference between AoA1 and AoA2 can readily be tested</w:t>
            </w:r>
          </w:p>
          <w:p w14:paraId="420EABFD" w14:textId="4AFA9A2D" w:rsidR="00A541E0" w:rsidRDefault="00E15A65" w:rsidP="00A359AF">
            <w:pPr>
              <w:pStyle w:val="TAL"/>
            </w:pPr>
            <w:r>
              <w:rPr>
                <w:lang w:eastAsia="zh-CN"/>
              </w:rPr>
              <w:t xml:space="preserve">-    </w:t>
            </w:r>
            <w:r w:rsidR="00A541E0">
              <w:t>IFF methodology can be applied for each AoA probe for lowest MU and widest applicability.</w:t>
            </w:r>
          </w:p>
        </w:tc>
      </w:tr>
      <w:tr w:rsidR="00A541E0" w14:paraId="5475B57F" w14:textId="77777777" w:rsidTr="005F0D99">
        <w:trPr>
          <w:jc w:val="center"/>
        </w:trPr>
        <w:tc>
          <w:tcPr>
            <w:tcW w:w="1710" w:type="dxa"/>
          </w:tcPr>
          <w:p w14:paraId="4C1913E1" w14:textId="77777777" w:rsidR="00A541E0" w:rsidRDefault="00A541E0" w:rsidP="005F0D99">
            <w:pPr>
              <w:pStyle w:val="TAL"/>
            </w:pPr>
            <w:r>
              <w:t>Cons</w:t>
            </w:r>
          </w:p>
        </w:tc>
        <w:tc>
          <w:tcPr>
            <w:tcW w:w="7603" w:type="dxa"/>
          </w:tcPr>
          <w:p w14:paraId="791C79B3" w14:textId="1BA87150" w:rsidR="00A541E0" w:rsidRDefault="005C675D" w:rsidP="00A359AF">
            <w:pPr>
              <w:pStyle w:val="TAL"/>
            </w:pPr>
            <w:r>
              <w:rPr>
                <w:lang w:eastAsia="zh-CN"/>
              </w:rPr>
              <w:t xml:space="preserve">-    </w:t>
            </w:r>
            <w:r w:rsidR="00A541E0">
              <w:t>AoA2 cannot follow/track a specific reference direction</w:t>
            </w:r>
          </w:p>
        </w:tc>
      </w:tr>
    </w:tbl>
    <w:p w14:paraId="42C0B183" w14:textId="77777777" w:rsidR="00A541E0" w:rsidRDefault="00A541E0" w:rsidP="00A541E0"/>
    <w:p w14:paraId="7566C966" w14:textId="77777777" w:rsidR="00A541E0" w:rsidRDefault="00A541E0" w:rsidP="00A541E0">
      <w:r>
        <w:t xml:space="preserve">This measurement setup was selected the baseline for multi-AoA UE RF testing. </w:t>
      </w:r>
    </w:p>
    <w:p w14:paraId="034953F5" w14:textId="693F2215" w:rsidR="00A541E0" w:rsidRDefault="00A541E0" w:rsidP="00A541E0">
      <w:pPr>
        <w:pStyle w:val="Heading3"/>
      </w:pPr>
      <w:bookmarkStart w:id="110" w:name="_Toc151623911"/>
      <w:bookmarkStart w:id="111" w:name="_Toc154585328"/>
      <w:bookmarkStart w:id="112" w:name="_Toc155642285"/>
      <w:bookmarkStart w:id="113" w:name="_Toc162015548"/>
      <w:r>
        <w:t>5.2.3</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bookmarkEnd w:id="110"/>
      <w:bookmarkEnd w:id="111"/>
      <w:bookmarkEnd w:id="112"/>
      <w:bookmarkEnd w:id="113"/>
    </w:p>
    <w:p w14:paraId="185D6FD6" w14:textId="6F366FE2" w:rsidR="00CF4568" w:rsidRDefault="00A541E0" w:rsidP="00647EDB">
      <w:r>
        <w:t xml:space="preserve">An alternate measurement setup considered for multi-AoA UE RF testing is based on full degrees of freedom for AoA1 with variable angular offsets between AoA1 and AoA2. At least one of the probes must utilize a 2-axis positioning system for full degrees of freedom as illustrated in Figure 5.2.3-1. The analyses for such system setup are very similar to the systems with full degrees of freedom for two AoAs in Clause 5.2.1. </w:t>
      </w:r>
    </w:p>
    <w:p w14:paraId="166F10DD" w14:textId="77777777" w:rsidR="00CF4568" w:rsidRDefault="00CF4568" w:rsidP="00647EDB"/>
    <w:p w14:paraId="2F2681E5" w14:textId="008F668A" w:rsidR="00A541E0" w:rsidRDefault="00A541E0" w:rsidP="00647EDB">
      <w:pPr>
        <w:pStyle w:val="TH"/>
      </w:pPr>
      <w:r>
        <w:rPr>
          <w:noProof/>
        </w:rPr>
        <w:drawing>
          <wp:inline distT="0" distB="0" distL="0" distR="0" wp14:anchorId="2A86175E" wp14:editId="753B2A04">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Pr>
          <w:noProof/>
        </w:rPr>
        <w:drawing>
          <wp:inline distT="0" distB="0" distL="0" distR="0" wp14:anchorId="79C7D67B" wp14:editId="027C36C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p>
    <w:p w14:paraId="73520841" w14:textId="77777777" w:rsidR="00A541E0" w:rsidRPr="004229B0" w:rsidRDefault="00A541E0" w:rsidP="00647EDB">
      <w:pPr>
        <w:pStyle w:val="TF"/>
      </w:pPr>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p>
    <w:p w14:paraId="2D13A332" w14:textId="77777777" w:rsidR="00A541E0" w:rsidRDefault="00A541E0" w:rsidP="009B03D6">
      <w:r w:rsidRPr="004229B0">
        <w:t xml:space="preserve">The positioning requirements to accurately position </w:t>
      </w:r>
      <w:r>
        <w:t xml:space="preserve">a </w:t>
      </w:r>
      <w:r w:rsidRPr="004229B0">
        <w:t>probe along two principal axes in 3D yield a very high positioning complexity</w:t>
      </w:r>
      <w:r>
        <w:t xml:space="preserve">. A sample measurement setup is shown in </w:t>
      </w:r>
      <w:r w:rsidRPr="0051485A">
        <w:t>Figure 5.2.</w:t>
      </w:r>
      <w:r>
        <w:t>3</w:t>
      </w:r>
      <w:r w:rsidRPr="0051485A">
        <w:t>-</w:t>
      </w:r>
      <w:r>
        <w:t xml:space="preserve">2. </w:t>
      </w:r>
      <w:r w:rsidRPr="001D631E">
        <w:t>The system implementation with AoA1 supporting the 2-axis positioner and with a single or multiple AoA2 probe(s</w:t>
      </w:r>
      <w:r>
        <w:t>)</w:t>
      </w:r>
      <w:r w:rsidRPr="001D631E">
        <w:t xml:space="preserve"> require </w:t>
      </w:r>
      <w:r>
        <w:t xml:space="preserve">very large </w:t>
      </w:r>
      <w:r w:rsidRPr="001D631E">
        <w:t xml:space="preserve">systems since AoA2 probe(s) must be </w:t>
      </w:r>
      <w:r>
        <w:t xml:space="preserve">placed </w:t>
      </w:r>
      <w:r w:rsidRPr="001D631E">
        <w:t xml:space="preserve">behind AoA1 probe as shown in </w:t>
      </w:r>
      <w:r w:rsidRPr="0051485A">
        <w:t>Figure 5.2.</w:t>
      </w:r>
      <w:r>
        <w:t>3</w:t>
      </w:r>
      <w:r w:rsidRPr="0051485A">
        <w:t>-</w:t>
      </w:r>
      <w:r>
        <w:t>3 to support free movement of AoA1 and no interference with AoA2</w:t>
      </w:r>
      <w:r w:rsidRPr="001D631E">
        <w:t xml:space="preserve">. </w:t>
      </w:r>
    </w:p>
    <w:p w14:paraId="6568791F" w14:textId="77777777" w:rsidR="00A541E0" w:rsidRDefault="00A541E0" w:rsidP="00A541E0">
      <w:pPr>
        <w:pStyle w:val="TH"/>
      </w:pPr>
      <w:r>
        <w:rPr>
          <w:rFonts w:eastAsiaTheme="minorEastAsia"/>
          <w:noProof/>
          <w:lang w:eastAsia="zh-CN"/>
        </w:rPr>
        <w:lastRenderedPageBreak/>
        <w:drawing>
          <wp:inline distT="0" distB="0" distL="0" distR="0" wp14:anchorId="724E4123" wp14:editId="3F25DB8C">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p>
    <w:p w14:paraId="73FB90CC" w14:textId="77777777" w:rsidR="00A541E0" w:rsidRDefault="00A541E0" w:rsidP="00A541E0">
      <w:pPr>
        <w:pStyle w:val="TF"/>
      </w:pPr>
      <w:r w:rsidRPr="0051485A">
        <w:t>Figure 5.2.</w:t>
      </w:r>
      <w:r>
        <w:t>3</w:t>
      </w:r>
      <w:r w:rsidRPr="0051485A">
        <w:t>-</w:t>
      </w:r>
      <w:r>
        <w:t>2</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t>.</w:t>
      </w:r>
    </w:p>
    <w:p w14:paraId="14EEC997" w14:textId="77777777" w:rsidR="00A541E0" w:rsidRPr="001D631E" w:rsidRDefault="00A541E0" w:rsidP="00A541E0">
      <w:pPr>
        <w:tabs>
          <w:tab w:val="left" w:pos="810"/>
        </w:tabs>
        <w:spacing w:after="0"/>
      </w:pPr>
    </w:p>
    <w:p w14:paraId="27B8537D" w14:textId="77777777" w:rsidR="00A541E0" w:rsidRDefault="00A541E0" w:rsidP="00647EDB">
      <w:pPr>
        <w:pStyle w:val="TH"/>
      </w:pPr>
      <w:r>
        <w:rPr>
          <w:noProof/>
        </w:rPr>
        <w:drawing>
          <wp:inline distT="0" distB="0" distL="0" distR="0" wp14:anchorId="2A644FC5" wp14:editId="6554FE19">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p>
    <w:p w14:paraId="6567ADA3" w14:textId="77777777" w:rsidR="00A541E0" w:rsidRPr="004229B0" w:rsidRDefault="00A541E0" w:rsidP="00647EDB">
      <w:pPr>
        <w:pStyle w:val="TF"/>
      </w:pPr>
      <w:r w:rsidRPr="0051485A">
        <w:t>Figure 5.2.</w:t>
      </w:r>
      <w:r>
        <w:t>3</w:t>
      </w:r>
      <w:r w:rsidRPr="0051485A">
        <w:t>-</w:t>
      </w:r>
      <w:r>
        <w:t>3</w:t>
      </w:r>
      <w:r w:rsidRPr="004229B0">
        <w:t xml:space="preserve">: </w:t>
      </w:r>
      <w:r>
        <w:t>Illustration of IFF (left)/DFF (right) back-to-back probe placement.</w:t>
      </w:r>
    </w:p>
    <w:p w14:paraId="557D2E24" w14:textId="77777777" w:rsidR="00A541E0" w:rsidRPr="004229B0" w:rsidRDefault="00A541E0" w:rsidP="009B03D6">
      <w:r w:rsidRPr="004229B0">
        <w:t xml:space="preserve">Size (width/depth/height) estimations for such DFF/IFF systems supporting the FR2-1 frequency range and devices up to a 40 cm diameter (40 cm QZ) are tabulated in </w:t>
      </w:r>
      <w:r>
        <w:t>Table 5.2.3-1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p>
    <w:p w14:paraId="3E5FF272" w14:textId="77777777" w:rsidR="00A541E0" w:rsidRPr="004229B0" w:rsidRDefault="00A541E0" w:rsidP="00A541E0">
      <w:pPr>
        <w:pStyle w:val="TH"/>
      </w:pPr>
      <w:r>
        <w:t>Table 5.2.3-1</w:t>
      </w:r>
      <w:r w:rsidRPr="004229B0">
        <w:t xml:space="preserve">: Size estimates for UE RF systems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4229B0">
        <w:t>.</w:t>
      </w:r>
    </w:p>
    <w:tbl>
      <w:tblPr>
        <w:tblStyle w:val="TableGrid"/>
        <w:tblW w:w="0" w:type="auto"/>
        <w:jc w:val="center"/>
        <w:tblLook w:val="04A0" w:firstRow="1" w:lastRow="0" w:firstColumn="1" w:lastColumn="0" w:noHBand="0" w:noVBand="1"/>
      </w:tblPr>
      <w:tblGrid>
        <w:gridCol w:w="2155"/>
        <w:gridCol w:w="1301"/>
        <w:gridCol w:w="1440"/>
        <w:gridCol w:w="1440"/>
      </w:tblGrid>
      <w:tr w:rsidR="00A541E0" w:rsidRPr="004229B0" w14:paraId="1D0EFA68" w14:textId="77777777" w:rsidTr="005F0D99">
        <w:trPr>
          <w:jc w:val="center"/>
        </w:trPr>
        <w:tc>
          <w:tcPr>
            <w:tcW w:w="2155" w:type="dxa"/>
            <w:tcBorders>
              <w:tl2br w:val="single" w:sz="4" w:space="0" w:color="auto"/>
            </w:tcBorders>
            <w:shd w:val="clear" w:color="auto" w:fill="D9D9D9" w:themeFill="background1" w:themeFillShade="D9"/>
          </w:tcPr>
          <w:p w14:paraId="01E4D151" w14:textId="77777777" w:rsidR="00A541E0" w:rsidRPr="004229B0" w:rsidRDefault="00A541E0" w:rsidP="005F0D99">
            <w:pPr>
              <w:pStyle w:val="TAH"/>
            </w:pPr>
            <w:r w:rsidRPr="004229B0">
              <w:t xml:space="preserve">                               Size</w:t>
            </w:r>
          </w:p>
          <w:p w14:paraId="423EB1FE" w14:textId="77777777" w:rsidR="00A541E0" w:rsidRPr="004229B0" w:rsidRDefault="00A541E0" w:rsidP="005F0D99">
            <w:pPr>
              <w:pStyle w:val="TAH"/>
              <w:jc w:val="left"/>
            </w:pPr>
            <w:r w:rsidRPr="004229B0">
              <w:t>Test Method</w:t>
            </w:r>
          </w:p>
        </w:tc>
        <w:tc>
          <w:tcPr>
            <w:tcW w:w="1301" w:type="dxa"/>
            <w:shd w:val="clear" w:color="auto" w:fill="D9D9D9" w:themeFill="background1" w:themeFillShade="D9"/>
            <w:vAlign w:val="center"/>
          </w:tcPr>
          <w:p w14:paraId="7A3F457F" w14:textId="77777777" w:rsidR="00A541E0" w:rsidRPr="004229B0" w:rsidRDefault="00A541E0" w:rsidP="005F0D99">
            <w:pPr>
              <w:pStyle w:val="TAH"/>
            </w:pPr>
            <w:r w:rsidRPr="004229B0">
              <w:t>Width [m]</w:t>
            </w:r>
          </w:p>
        </w:tc>
        <w:tc>
          <w:tcPr>
            <w:tcW w:w="1440" w:type="dxa"/>
            <w:shd w:val="clear" w:color="auto" w:fill="D9D9D9" w:themeFill="background1" w:themeFillShade="D9"/>
            <w:vAlign w:val="center"/>
          </w:tcPr>
          <w:p w14:paraId="685A2361" w14:textId="77777777" w:rsidR="00A541E0" w:rsidRPr="004229B0" w:rsidRDefault="00A541E0" w:rsidP="005F0D99">
            <w:pPr>
              <w:pStyle w:val="TAH"/>
            </w:pPr>
            <w:r w:rsidRPr="004229B0">
              <w:t>Depth [m]</w:t>
            </w:r>
          </w:p>
        </w:tc>
        <w:tc>
          <w:tcPr>
            <w:tcW w:w="1440" w:type="dxa"/>
            <w:shd w:val="clear" w:color="auto" w:fill="D9D9D9" w:themeFill="background1" w:themeFillShade="D9"/>
            <w:vAlign w:val="center"/>
          </w:tcPr>
          <w:p w14:paraId="650C1F05" w14:textId="77777777" w:rsidR="00A541E0" w:rsidRPr="004229B0" w:rsidRDefault="00A541E0" w:rsidP="005F0D99">
            <w:pPr>
              <w:pStyle w:val="TAH"/>
            </w:pPr>
            <w:r w:rsidRPr="004229B0">
              <w:t>Height [m]</w:t>
            </w:r>
          </w:p>
        </w:tc>
      </w:tr>
      <w:tr w:rsidR="00A541E0" w:rsidRPr="004229B0" w14:paraId="16EF5E65" w14:textId="77777777" w:rsidTr="005F0D99">
        <w:trPr>
          <w:jc w:val="center"/>
        </w:trPr>
        <w:tc>
          <w:tcPr>
            <w:tcW w:w="2155" w:type="dxa"/>
            <w:vAlign w:val="center"/>
          </w:tcPr>
          <w:p w14:paraId="62A9175C" w14:textId="77777777" w:rsidR="00A541E0" w:rsidRPr="004229B0" w:rsidRDefault="00A541E0" w:rsidP="005F0D99">
            <w:pPr>
              <w:pStyle w:val="TAL"/>
            </w:pPr>
            <w:r w:rsidRPr="004229B0">
              <w:t>DFF</w:t>
            </w:r>
          </w:p>
        </w:tc>
        <w:tc>
          <w:tcPr>
            <w:tcW w:w="1301" w:type="dxa"/>
            <w:vAlign w:val="center"/>
          </w:tcPr>
          <w:p w14:paraId="0BF20B60" w14:textId="77777777" w:rsidR="00A541E0" w:rsidRPr="004229B0" w:rsidRDefault="00A541E0" w:rsidP="005F0D99">
            <w:pPr>
              <w:pStyle w:val="TAC"/>
            </w:pPr>
            <w:r w:rsidRPr="004229B0">
              <w:t>3.</w:t>
            </w:r>
            <w:r>
              <w:t>6</w:t>
            </w:r>
          </w:p>
        </w:tc>
        <w:tc>
          <w:tcPr>
            <w:tcW w:w="1440" w:type="dxa"/>
            <w:vAlign w:val="center"/>
          </w:tcPr>
          <w:p w14:paraId="5FAB2B61" w14:textId="77777777" w:rsidR="00A541E0" w:rsidRPr="004229B0" w:rsidRDefault="00A541E0" w:rsidP="005F0D99">
            <w:pPr>
              <w:pStyle w:val="TAC"/>
            </w:pPr>
            <w:r w:rsidRPr="004229B0">
              <w:t>3.</w:t>
            </w:r>
            <w:r>
              <w:t>6</w:t>
            </w:r>
          </w:p>
        </w:tc>
        <w:tc>
          <w:tcPr>
            <w:tcW w:w="1440" w:type="dxa"/>
            <w:vAlign w:val="center"/>
          </w:tcPr>
          <w:p w14:paraId="44AC0958" w14:textId="77777777" w:rsidR="00A541E0" w:rsidRPr="004229B0" w:rsidRDefault="00A541E0" w:rsidP="005F0D99">
            <w:pPr>
              <w:pStyle w:val="TAC"/>
            </w:pPr>
            <w:r w:rsidRPr="004229B0">
              <w:t>3.</w:t>
            </w:r>
            <w:r>
              <w:t>6</w:t>
            </w:r>
          </w:p>
        </w:tc>
      </w:tr>
      <w:tr w:rsidR="00A541E0" w:rsidRPr="004229B0" w14:paraId="37D994F1" w14:textId="77777777" w:rsidTr="005F0D99">
        <w:trPr>
          <w:jc w:val="center"/>
        </w:trPr>
        <w:tc>
          <w:tcPr>
            <w:tcW w:w="2155" w:type="dxa"/>
            <w:vAlign w:val="center"/>
          </w:tcPr>
          <w:p w14:paraId="780511F8" w14:textId="77777777" w:rsidR="00A541E0" w:rsidRPr="004229B0" w:rsidRDefault="00A541E0" w:rsidP="005F0D99">
            <w:pPr>
              <w:pStyle w:val="TAL"/>
            </w:pPr>
            <w:r w:rsidRPr="004229B0">
              <w:t>IFF</w:t>
            </w:r>
          </w:p>
        </w:tc>
        <w:tc>
          <w:tcPr>
            <w:tcW w:w="1301" w:type="dxa"/>
            <w:vAlign w:val="center"/>
          </w:tcPr>
          <w:p w14:paraId="758F49A8" w14:textId="77777777" w:rsidR="00A541E0" w:rsidRPr="004229B0" w:rsidRDefault="00A541E0" w:rsidP="005F0D99">
            <w:pPr>
              <w:pStyle w:val="TAC"/>
            </w:pPr>
            <w:r>
              <w:t>6.6</w:t>
            </w:r>
          </w:p>
        </w:tc>
        <w:tc>
          <w:tcPr>
            <w:tcW w:w="1440" w:type="dxa"/>
            <w:vAlign w:val="center"/>
          </w:tcPr>
          <w:p w14:paraId="1509A7E5" w14:textId="77777777" w:rsidR="00A541E0" w:rsidRPr="004229B0" w:rsidRDefault="00A541E0" w:rsidP="005F0D99">
            <w:pPr>
              <w:pStyle w:val="TAC"/>
            </w:pPr>
            <w:r>
              <w:t>6.6</w:t>
            </w:r>
          </w:p>
        </w:tc>
        <w:tc>
          <w:tcPr>
            <w:tcW w:w="1440" w:type="dxa"/>
            <w:vAlign w:val="center"/>
          </w:tcPr>
          <w:p w14:paraId="2E7ACB64" w14:textId="77777777" w:rsidR="00A541E0" w:rsidRPr="004229B0" w:rsidRDefault="00A541E0" w:rsidP="005F0D99">
            <w:pPr>
              <w:pStyle w:val="TAC"/>
            </w:pPr>
            <w:r>
              <w:t>6.6</w:t>
            </w:r>
          </w:p>
        </w:tc>
      </w:tr>
    </w:tbl>
    <w:p w14:paraId="3133C4AF" w14:textId="77777777" w:rsidR="00A541E0" w:rsidRDefault="00A541E0" w:rsidP="00647EDB"/>
    <w:p w14:paraId="2A0D2CF7" w14:textId="77777777" w:rsidR="00A541E0" w:rsidRDefault="00A541E0" w:rsidP="00647EDB">
      <w:r>
        <w:t>This measurement setup has its pros/cons summarized in</w:t>
      </w:r>
      <w:r w:rsidRPr="0055113E">
        <w:t xml:space="preserve"> </w:t>
      </w:r>
      <w:r>
        <w:t xml:space="preserve">Table 5.2.3-2. </w:t>
      </w:r>
    </w:p>
    <w:p w14:paraId="5682CCD5" w14:textId="77777777" w:rsidR="00A541E0" w:rsidRDefault="00A541E0" w:rsidP="00A541E0">
      <w:pPr>
        <w:pStyle w:val="TH"/>
      </w:pPr>
      <w:r>
        <w:lastRenderedPageBreak/>
        <w:t>Table 5.2.3-2</w:t>
      </w:r>
      <w:r w:rsidRPr="004229B0">
        <w:t xml:space="preserve">: </w:t>
      </w:r>
      <w:r>
        <w:t>Overview of Measurement Setup with Probes in the FF</w:t>
      </w:r>
    </w:p>
    <w:tbl>
      <w:tblPr>
        <w:tblStyle w:val="TableGrid"/>
        <w:tblW w:w="9313" w:type="dxa"/>
        <w:jc w:val="center"/>
        <w:tblLook w:val="04A0" w:firstRow="1" w:lastRow="0" w:firstColumn="1" w:lastColumn="0" w:noHBand="0" w:noVBand="1"/>
      </w:tblPr>
      <w:tblGrid>
        <w:gridCol w:w="1710"/>
        <w:gridCol w:w="7603"/>
      </w:tblGrid>
      <w:tr w:rsidR="00A541E0" w14:paraId="3B5E490F" w14:textId="77777777" w:rsidTr="005F0D99">
        <w:trPr>
          <w:jc w:val="center"/>
        </w:trPr>
        <w:tc>
          <w:tcPr>
            <w:tcW w:w="1710" w:type="dxa"/>
            <w:shd w:val="clear" w:color="auto" w:fill="D9D9D9" w:themeFill="background1" w:themeFillShade="D9"/>
          </w:tcPr>
          <w:p w14:paraId="72F8DDB2"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05DD918"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p>
        </w:tc>
      </w:tr>
      <w:tr w:rsidR="00A541E0" w14:paraId="17BF9D74" w14:textId="77777777" w:rsidTr="005F0D99">
        <w:trPr>
          <w:jc w:val="center"/>
        </w:trPr>
        <w:tc>
          <w:tcPr>
            <w:tcW w:w="1710" w:type="dxa"/>
          </w:tcPr>
          <w:p w14:paraId="2B258809" w14:textId="77777777" w:rsidR="00A541E0" w:rsidRPr="005811B9" w:rsidRDefault="00A541E0" w:rsidP="005F0D99">
            <w:pPr>
              <w:pStyle w:val="TAL"/>
            </w:pPr>
            <w:r>
              <w:t xml:space="preserve">Probe </w:t>
            </w:r>
            <w:r w:rsidRPr="005811B9">
              <w:t>Offset Option</w:t>
            </w:r>
          </w:p>
        </w:tc>
        <w:tc>
          <w:tcPr>
            <w:tcW w:w="7603" w:type="dxa"/>
          </w:tcPr>
          <w:p w14:paraId="59E094F7" w14:textId="77777777" w:rsidR="00A541E0" w:rsidRDefault="00A541E0" w:rsidP="005F0D99">
            <w:pPr>
              <w:pStyle w:val="TAL"/>
            </w:pPr>
            <w:r>
              <w:t>Variable Angular Offset(s) between AoA1 and AoA2 in the chamber. The angular separation between AoA1 and AoA2 is changing during the testing</w:t>
            </w:r>
          </w:p>
        </w:tc>
      </w:tr>
      <w:tr w:rsidR="00A541E0" w14:paraId="5116384D" w14:textId="77777777" w:rsidTr="005F0D99">
        <w:trPr>
          <w:jc w:val="center"/>
        </w:trPr>
        <w:tc>
          <w:tcPr>
            <w:tcW w:w="1710" w:type="dxa"/>
          </w:tcPr>
          <w:p w14:paraId="2D0816D3" w14:textId="77777777" w:rsidR="00A541E0" w:rsidRPr="005811B9" w:rsidRDefault="00A541E0" w:rsidP="005F0D99">
            <w:pPr>
              <w:pStyle w:val="TAL"/>
            </w:pPr>
            <w:r>
              <w:t>Pros</w:t>
            </w:r>
          </w:p>
        </w:tc>
        <w:tc>
          <w:tcPr>
            <w:tcW w:w="7603" w:type="dxa"/>
          </w:tcPr>
          <w:p w14:paraId="2A607286" w14:textId="13DE9BE3" w:rsidR="00A541E0" w:rsidRDefault="005C675D" w:rsidP="00A359AF">
            <w:pPr>
              <w:pStyle w:val="TAL"/>
            </w:pPr>
            <w:r>
              <w:rPr>
                <w:lang w:eastAsia="zh-CN"/>
              </w:rPr>
              <w:t xml:space="preserve">-    </w:t>
            </w:r>
            <w:r w:rsidR="00A541E0">
              <w:t xml:space="preserve">The link/measurement conditions of AoA2 can be fixed during the testing </w:t>
            </w:r>
          </w:p>
        </w:tc>
      </w:tr>
      <w:tr w:rsidR="00A541E0" w14:paraId="3CFBAB27" w14:textId="77777777" w:rsidTr="005F0D99">
        <w:trPr>
          <w:jc w:val="center"/>
        </w:trPr>
        <w:tc>
          <w:tcPr>
            <w:tcW w:w="1710" w:type="dxa"/>
          </w:tcPr>
          <w:p w14:paraId="5C7AAF99" w14:textId="77777777" w:rsidR="00A541E0" w:rsidRDefault="00A541E0" w:rsidP="005F0D99">
            <w:pPr>
              <w:pStyle w:val="TAL"/>
            </w:pPr>
            <w:r>
              <w:t>Cons</w:t>
            </w:r>
          </w:p>
        </w:tc>
        <w:tc>
          <w:tcPr>
            <w:tcW w:w="7603" w:type="dxa"/>
          </w:tcPr>
          <w:p w14:paraId="69AF6150" w14:textId="71010934" w:rsidR="00A541E0" w:rsidRDefault="005C675D" w:rsidP="00A359AF">
            <w:pPr>
              <w:pStyle w:val="TAL"/>
            </w:pPr>
            <w:r>
              <w:rPr>
                <w:lang w:eastAsia="zh-CN"/>
              </w:rPr>
              <w:t xml:space="preserve">-    </w:t>
            </w:r>
            <w:r w:rsidR="00A541E0">
              <w:t xml:space="preserve">AoA2 cannot follow/track a specific reference direction </w:t>
            </w:r>
          </w:p>
          <w:p w14:paraId="08352703" w14:textId="2251CCA7" w:rsidR="00A541E0" w:rsidRDefault="005C675D" w:rsidP="00A359AF">
            <w:pPr>
              <w:pStyle w:val="TAL"/>
            </w:pPr>
            <w:r>
              <w:rPr>
                <w:lang w:eastAsia="zh-CN"/>
              </w:rPr>
              <w:t xml:space="preserve">-    </w:t>
            </w:r>
            <w:r w:rsidR="00A541E0">
              <w:t>Very high system complexity</w:t>
            </w:r>
          </w:p>
          <w:p w14:paraId="7A26559C" w14:textId="4FEB3F5A" w:rsidR="00A541E0" w:rsidRDefault="005C675D" w:rsidP="00A359AF">
            <w:pPr>
              <w:pStyle w:val="TAL"/>
            </w:pPr>
            <w:r>
              <w:rPr>
                <w:lang w:eastAsia="zh-CN"/>
              </w:rPr>
              <w:t xml:space="preserve">-    </w:t>
            </w:r>
            <w:r w:rsidR="00A541E0">
              <w:t>Existing systems cannot be re-used</w:t>
            </w:r>
          </w:p>
          <w:p w14:paraId="2BAF325E" w14:textId="7B782ADD" w:rsidR="00A541E0" w:rsidRDefault="005C675D" w:rsidP="00A359AF">
            <w:pPr>
              <w:pStyle w:val="TAL"/>
            </w:pPr>
            <w:r>
              <w:rPr>
                <w:lang w:eastAsia="zh-CN"/>
              </w:rPr>
              <w:t xml:space="preserve">-    </w:t>
            </w:r>
            <w:r w:rsidR="00A541E0">
              <w:t>Large/very large chamber footprint/chamber heights</w:t>
            </w:r>
          </w:p>
          <w:p w14:paraId="7B2BFAD0" w14:textId="334121BF" w:rsidR="00A541E0" w:rsidRDefault="005C675D" w:rsidP="00A359AF">
            <w:pPr>
              <w:pStyle w:val="TAL"/>
            </w:pPr>
            <w:r>
              <w:rPr>
                <w:lang w:eastAsia="zh-CN"/>
              </w:rPr>
              <w:t xml:space="preserve">-    </w:t>
            </w:r>
            <w:r w:rsidR="00A541E0">
              <w:t>Long development time/TTM</w:t>
            </w:r>
          </w:p>
          <w:p w14:paraId="61420661" w14:textId="352C691D" w:rsidR="00A541E0" w:rsidRDefault="005C675D" w:rsidP="00A359AF">
            <w:pPr>
              <w:pStyle w:val="TAL"/>
            </w:pPr>
            <w:r>
              <w:rPr>
                <w:lang w:eastAsia="zh-CN"/>
              </w:rPr>
              <w:t xml:space="preserve">-    </w:t>
            </w:r>
            <w:r w:rsidR="00A541E0">
              <w:t>Increase in MU/TT</w:t>
            </w:r>
          </w:p>
        </w:tc>
      </w:tr>
    </w:tbl>
    <w:p w14:paraId="1DE1D0EF" w14:textId="77777777" w:rsidR="00A541E0" w:rsidRPr="00921238" w:rsidRDefault="00A541E0" w:rsidP="00A541E0"/>
    <w:p w14:paraId="7B192B86" w14:textId="69379EA6" w:rsidR="00A541E0" w:rsidRDefault="00A541E0" w:rsidP="00A541E0">
      <w:pPr>
        <w:pStyle w:val="Heading3"/>
      </w:pPr>
      <w:bookmarkStart w:id="114" w:name="_Toc151623912"/>
      <w:bookmarkStart w:id="115" w:name="_Toc154585329"/>
      <w:bookmarkStart w:id="116" w:name="_Toc155642286"/>
      <w:bookmarkStart w:id="117" w:name="_Toc162015549"/>
      <w:r>
        <w:t>5.2.4</w:t>
      </w:r>
      <w:r w:rsidR="00860D42">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Partial Freedom of Variable Angular </w:t>
      </w:r>
      <w:r>
        <w:rPr>
          <w:rFonts w:eastAsiaTheme="minorEastAsia"/>
          <w:lang w:eastAsia="zh-CN"/>
        </w:rPr>
        <w:t>O</w:t>
      </w:r>
      <w:r w:rsidRPr="000C6EBD">
        <w:rPr>
          <w:rFonts w:eastAsiaTheme="minorEastAsia"/>
          <w:lang w:eastAsia="zh-CN"/>
        </w:rPr>
        <w:t xml:space="preserve">ffset(s) </w:t>
      </w:r>
      <w:r>
        <w:rPr>
          <w:rFonts w:eastAsiaTheme="minorEastAsia"/>
          <w:lang w:eastAsia="zh-CN"/>
        </w:rPr>
        <w:t>b</w:t>
      </w:r>
      <w:r w:rsidRPr="000C6EBD">
        <w:rPr>
          <w:rFonts w:eastAsiaTheme="minorEastAsia"/>
          <w:lang w:eastAsia="zh-CN"/>
        </w:rPr>
        <w:t>etween AoA1 and AoA2</w:t>
      </w:r>
      <w:bookmarkEnd w:id="114"/>
      <w:bookmarkEnd w:id="115"/>
      <w:bookmarkEnd w:id="116"/>
      <w:bookmarkEnd w:id="117"/>
    </w:p>
    <w:p w14:paraId="0FA7B78F" w14:textId="77777777" w:rsidR="00A541E0" w:rsidRDefault="00A541E0" w:rsidP="009B03D6">
      <w:r>
        <w:t xml:space="preserve">An alternate measurement setup considered for multi-AoA UE RF testing is based on full degrees of freedom for AoA1 with partial freedom of variable angular offsets between AoA1 and AoA2. </w:t>
      </w:r>
    </w:p>
    <w:p w14:paraId="30399070" w14:textId="77777777" w:rsidR="00A541E0" w:rsidRDefault="00A541E0" w:rsidP="009B03D6">
      <w:r>
        <w:t xml:space="preserve">When all AoA1 and AoA2 probes are located in the Far Field (FF), the system complexity becomes manageable for the AoA2 positioner as AoA2 does not need to support full degrees of freedom; given the potentially large radial movements of AoA2 probe(s), the positioning complexities can still be pretty significant. A sample system is shown Figure 5.2.4-1 where the AoA1 and AoA2 probes need to be displaced from each other to avoid collisions, i.e., the chamber size estimates need to take the back-to-back probe placement illustrated in </w:t>
      </w:r>
      <w:r w:rsidRPr="0051485A">
        <w:t>Figure 5.2.</w:t>
      </w:r>
      <w:r>
        <w:t>3</w:t>
      </w:r>
      <w:r w:rsidRPr="0051485A">
        <w:t>-</w:t>
      </w:r>
      <w:r>
        <w:t>3 into account. As such, the size estimates with all probes in the FF are likely in the order of those listed in Table 5.2.3-1. This setup (with all probes in the FF) requires very large chambers, rather complex positioning needs for AoA2, lacks the ability to re-use existing test systems, and likes yields an increase of MUs and TTs.</w:t>
      </w:r>
    </w:p>
    <w:p w14:paraId="2B66E7F7" w14:textId="77777777" w:rsidR="00A541E0" w:rsidRDefault="00A541E0" w:rsidP="00A541E0">
      <w:pPr>
        <w:pStyle w:val="TH"/>
      </w:pPr>
      <w:r>
        <w:rPr>
          <w:rFonts w:eastAsiaTheme="minorEastAsia"/>
          <w:noProof/>
          <w:lang w:eastAsia="zh-CN"/>
        </w:rPr>
        <w:drawing>
          <wp:inline distT="0" distB="0" distL="0" distR="0" wp14:anchorId="08A4F481" wp14:editId="3B44B029">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p>
    <w:p w14:paraId="25DDA8F4" w14:textId="77777777" w:rsidR="00A541E0" w:rsidRDefault="00A541E0" w:rsidP="00A541E0">
      <w:pPr>
        <w:pStyle w:val="TF"/>
      </w:pPr>
      <w:r w:rsidRPr="0051485A">
        <w:t>Figure 5.2.</w:t>
      </w:r>
      <w:r>
        <w:t>4</w:t>
      </w:r>
      <w:r w:rsidRPr="0051485A">
        <w:t>-</w:t>
      </w:r>
      <w:r>
        <w:t>1</w:t>
      </w:r>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p</w:t>
      </w:r>
      <w:r>
        <w:t xml:space="preserve">artial freedom of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sidRPr="008C24C5">
        <w:rPr>
          <w:rFonts w:eastAsiaTheme="minorEastAsia"/>
          <w:lang w:eastAsia="zh-CN"/>
        </w:rPr>
        <w:t xml:space="preserve"> </w:t>
      </w:r>
      <w:r>
        <w:rPr>
          <w:rFonts w:eastAsiaTheme="minorEastAsia"/>
          <w:lang w:eastAsia="zh-CN"/>
        </w:rPr>
        <w:t>with AoA2 in FF</w:t>
      </w:r>
      <w:r>
        <w:t>.</w:t>
      </w:r>
    </w:p>
    <w:p w14:paraId="43A75149" w14:textId="77777777" w:rsidR="00A541E0" w:rsidRDefault="00A541E0" w:rsidP="009B03D6">
      <w:r>
        <w:t>When AoA2 probes are placed in the NF of the DUT, e.g., using one or multiple link antennas as illustrated in the example illustration in Figure 5.2.4-2, similar aspects considered in the previous section apply here. The immediate seemingly advantage is that existing test systems could be used with some modifications to link antenna setups. However, as outlined in Clause 5.2.1, there are various disadvantages and testing considerations that need to be taken into account when the AoA2/anchor probe is in the NF</w:t>
      </w:r>
    </w:p>
    <w:p w14:paraId="04E643A7" w14:textId="77777777" w:rsidR="00A541E0" w:rsidRDefault="00A541E0" w:rsidP="00A541E0">
      <w:pPr>
        <w:pStyle w:val="TH"/>
      </w:pPr>
      <w:r>
        <w:rPr>
          <w:rFonts w:eastAsiaTheme="minorEastAsia"/>
          <w:noProof/>
          <w:lang w:eastAsia="zh-CN"/>
        </w:rPr>
        <w:lastRenderedPageBreak/>
        <w:drawing>
          <wp:inline distT="0" distB="0" distL="0" distR="0" wp14:anchorId="5526F0AE" wp14:editId="5C29EBFA">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p>
    <w:p w14:paraId="10BE00E3" w14:textId="77777777" w:rsidR="00A541E0" w:rsidRDefault="00A541E0" w:rsidP="00A541E0">
      <w:pPr>
        <w:pStyle w:val="TF"/>
      </w:pPr>
      <w:r w:rsidRPr="0051485A">
        <w:t>Figure 5.2.</w:t>
      </w:r>
      <w:r>
        <w:t>4</w:t>
      </w:r>
      <w:r w:rsidRPr="0051485A">
        <w:t>-</w:t>
      </w:r>
      <w:r>
        <w:t>2</w:t>
      </w:r>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Pr>
          <w:lang w:eastAsia="zh-CN"/>
        </w:rPr>
        <w:t xml:space="preserve"> with AoA2 in NF</w:t>
      </w:r>
      <w:r>
        <w:t>.</w:t>
      </w:r>
    </w:p>
    <w:p w14:paraId="6434C62D" w14:textId="77777777" w:rsidR="00A541E0" w:rsidRDefault="00A541E0" w:rsidP="00A541E0">
      <w:r>
        <w:t>This measurement setup has its pros/cons summarized in</w:t>
      </w:r>
      <w:r w:rsidRPr="0055113E">
        <w:t xml:space="preserve"> </w:t>
      </w:r>
      <w:r>
        <w:t>Table 5.2.4-1.</w:t>
      </w:r>
    </w:p>
    <w:p w14:paraId="57A391A6" w14:textId="77777777" w:rsidR="00A541E0" w:rsidRDefault="00A541E0" w:rsidP="00647EDB">
      <w:pPr>
        <w:pStyle w:val="TH"/>
      </w:pPr>
      <w:r>
        <w:t>Table 5.2.4-1: Overview of Measurement Setup</w:t>
      </w:r>
    </w:p>
    <w:tbl>
      <w:tblPr>
        <w:tblStyle w:val="TableGrid"/>
        <w:tblW w:w="9313" w:type="dxa"/>
        <w:jc w:val="center"/>
        <w:tblLook w:val="04A0" w:firstRow="1" w:lastRow="0" w:firstColumn="1" w:lastColumn="0" w:noHBand="0" w:noVBand="1"/>
      </w:tblPr>
      <w:tblGrid>
        <w:gridCol w:w="1710"/>
        <w:gridCol w:w="7603"/>
      </w:tblGrid>
      <w:tr w:rsidR="00A541E0" w:rsidRPr="005811B9" w14:paraId="1F604990" w14:textId="77777777" w:rsidTr="005F0D99">
        <w:trPr>
          <w:jc w:val="center"/>
        </w:trPr>
        <w:tc>
          <w:tcPr>
            <w:tcW w:w="1710" w:type="dxa"/>
            <w:shd w:val="clear" w:color="auto" w:fill="D9D9D9" w:themeFill="background1" w:themeFillShade="D9"/>
          </w:tcPr>
          <w:p w14:paraId="39177D53"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552FA1D5" w14:textId="77777777" w:rsidR="00A541E0" w:rsidRPr="005811B9" w:rsidRDefault="00A541E0" w:rsidP="005F0D99">
            <w:pPr>
              <w:pStyle w:val="TAH"/>
            </w:pPr>
            <w:r w:rsidRPr="00DD7161">
              <w:t>Measurement Setup with Full Degrees of Freedom for AoA1 with Partial Freedom of Variable Angular Offset(s) between AoA1 and AoA2</w:t>
            </w:r>
          </w:p>
        </w:tc>
      </w:tr>
      <w:tr w:rsidR="00A541E0" w14:paraId="1E28FA91" w14:textId="77777777" w:rsidTr="005F0D99">
        <w:trPr>
          <w:jc w:val="center"/>
        </w:trPr>
        <w:tc>
          <w:tcPr>
            <w:tcW w:w="1710" w:type="dxa"/>
          </w:tcPr>
          <w:p w14:paraId="4BF2E357" w14:textId="77777777" w:rsidR="00A541E0" w:rsidRPr="005811B9" w:rsidRDefault="00A541E0" w:rsidP="005F0D99">
            <w:pPr>
              <w:pStyle w:val="TAL"/>
            </w:pPr>
            <w:r>
              <w:t xml:space="preserve">Probe </w:t>
            </w:r>
            <w:r w:rsidRPr="005811B9">
              <w:t>Offset Option</w:t>
            </w:r>
          </w:p>
        </w:tc>
        <w:tc>
          <w:tcPr>
            <w:tcW w:w="7603" w:type="dxa"/>
          </w:tcPr>
          <w:p w14:paraId="40086C21" w14:textId="77777777" w:rsidR="00A541E0" w:rsidRDefault="00A541E0" w:rsidP="005F0D99">
            <w:pPr>
              <w:pStyle w:val="TAL"/>
            </w:pPr>
            <w:r>
              <w:t>Full degrees of freedom for AoA1 with partial freedom of variable angular offset(s) between AoA1 and AoA2, e.g., r</w:t>
            </w:r>
            <w:r w:rsidRPr="000951FC">
              <w:t xml:space="preserve">elative angular separation between </w:t>
            </w:r>
            <w:r>
              <w:t>a</w:t>
            </w:r>
            <w:r w:rsidRPr="000951FC">
              <w:t xml:space="preserve">nchor and DUT kept constant in </w:t>
            </w:r>
            <w:r w:rsidRPr="00CB30D5">
              <w:rPr>
                <w:rFonts w:ascii="Symbol" w:hAnsi="Symbol"/>
              </w:rPr>
              <w:t>q</w:t>
            </w:r>
            <w:r w:rsidRPr="000951FC">
              <w:t xml:space="preserve"> but not </w:t>
            </w:r>
            <w:r w:rsidRPr="00CB30D5">
              <w:rPr>
                <w:rFonts w:ascii="Symbol" w:hAnsi="Symbol"/>
              </w:rPr>
              <w:t>f</w:t>
            </w:r>
            <w:r>
              <w:t>)</w:t>
            </w:r>
          </w:p>
        </w:tc>
      </w:tr>
      <w:tr w:rsidR="00A541E0" w14:paraId="5BFC30AF" w14:textId="77777777" w:rsidTr="005F0D99">
        <w:trPr>
          <w:jc w:val="center"/>
        </w:trPr>
        <w:tc>
          <w:tcPr>
            <w:tcW w:w="1710" w:type="dxa"/>
          </w:tcPr>
          <w:p w14:paraId="25215895" w14:textId="77777777" w:rsidR="00A541E0" w:rsidRPr="005811B9" w:rsidRDefault="00A541E0" w:rsidP="005F0D99">
            <w:pPr>
              <w:pStyle w:val="TAL"/>
            </w:pPr>
            <w:r>
              <w:t>Pros</w:t>
            </w:r>
          </w:p>
        </w:tc>
        <w:tc>
          <w:tcPr>
            <w:tcW w:w="7603" w:type="dxa"/>
          </w:tcPr>
          <w:p w14:paraId="0B4FFFAF" w14:textId="77777777" w:rsidR="00A541E0" w:rsidRPr="00921238" w:rsidRDefault="00A541E0" w:rsidP="005F0D99">
            <w:pPr>
              <w:pStyle w:val="TAL"/>
              <w:rPr>
                <w:b/>
                <w:bCs/>
              </w:rPr>
            </w:pPr>
            <w:r w:rsidRPr="00921238">
              <w:rPr>
                <w:b/>
                <w:bCs/>
              </w:rPr>
              <w:t>AoA1 &amp; AoA2 probes in the FF</w:t>
            </w:r>
          </w:p>
          <w:p w14:paraId="17108EDB" w14:textId="48D8DCC4" w:rsidR="00A541E0" w:rsidRPr="006D5E44" w:rsidRDefault="005C675D" w:rsidP="00A359AF">
            <w:pPr>
              <w:pStyle w:val="TAL"/>
            </w:pPr>
            <w:r>
              <w:rPr>
                <w:lang w:eastAsia="zh-CN"/>
              </w:rPr>
              <w:t xml:space="preserve">-    </w:t>
            </w:r>
            <w:r w:rsidR="00A541E0" w:rsidRPr="006D5E44">
              <w:t>N/A</w:t>
            </w:r>
          </w:p>
          <w:p w14:paraId="71451676" w14:textId="77777777" w:rsidR="00A541E0" w:rsidRPr="00921238" w:rsidRDefault="00A541E0" w:rsidP="005F0D99">
            <w:pPr>
              <w:pStyle w:val="TAL"/>
              <w:rPr>
                <w:b/>
                <w:bCs/>
              </w:rPr>
            </w:pPr>
            <w:r w:rsidRPr="00921238">
              <w:rPr>
                <w:b/>
                <w:bCs/>
              </w:rPr>
              <w:t>AoA1 in FF with AoA2 probe(s)s in the NF</w:t>
            </w:r>
          </w:p>
          <w:p w14:paraId="027BA1D6" w14:textId="78C11EBC" w:rsidR="00A541E0" w:rsidRDefault="005C675D" w:rsidP="00A359AF">
            <w:pPr>
              <w:pStyle w:val="TAL"/>
            </w:pPr>
            <w:r>
              <w:rPr>
                <w:lang w:eastAsia="zh-CN"/>
              </w:rPr>
              <w:t xml:space="preserve">-    </w:t>
            </w:r>
            <w:r w:rsidR="00A541E0">
              <w:t>Existing systems could potentially be re-used after some modifications</w:t>
            </w:r>
          </w:p>
        </w:tc>
      </w:tr>
      <w:tr w:rsidR="00A541E0" w14:paraId="599374C6" w14:textId="77777777" w:rsidTr="005F0D99">
        <w:trPr>
          <w:jc w:val="center"/>
        </w:trPr>
        <w:tc>
          <w:tcPr>
            <w:tcW w:w="1710" w:type="dxa"/>
          </w:tcPr>
          <w:p w14:paraId="74E48E47" w14:textId="77777777" w:rsidR="00A541E0" w:rsidRDefault="00A541E0" w:rsidP="005F0D99">
            <w:pPr>
              <w:pStyle w:val="TAL"/>
            </w:pPr>
            <w:r>
              <w:t>Cons</w:t>
            </w:r>
          </w:p>
        </w:tc>
        <w:tc>
          <w:tcPr>
            <w:tcW w:w="7603" w:type="dxa"/>
          </w:tcPr>
          <w:p w14:paraId="7F332F6D" w14:textId="77777777" w:rsidR="00A541E0" w:rsidRPr="00921238" w:rsidRDefault="00A541E0" w:rsidP="005F0D99">
            <w:pPr>
              <w:pStyle w:val="TAL"/>
              <w:rPr>
                <w:b/>
                <w:bCs/>
              </w:rPr>
            </w:pPr>
            <w:r w:rsidRPr="00921238">
              <w:rPr>
                <w:b/>
                <w:bCs/>
              </w:rPr>
              <w:t>AoA1 &amp; AoA2 probes in the FF</w:t>
            </w:r>
          </w:p>
          <w:p w14:paraId="69AF6FB1" w14:textId="6CB16D9A" w:rsidR="00A541E0" w:rsidRDefault="005C675D" w:rsidP="00A359AF">
            <w:pPr>
              <w:pStyle w:val="TAL"/>
            </w:pPr>
            <w:r>
              <w:rPr>
                <w:lang w:eastAsia="zh-CN"/>
              </w:rPr>
              <w:t xml:space="preserve">-    </w:t>
            </w:r>
            <w:r w:rsidR="00A541E0">
              <w:t>High system complexity</w:t>
            </w:r>
          </w:p>
          <w:p w14:paraId="0A5CC653" w14:textId="47A4B28D" w:rsidR="00A541E0" w:rsidRDefault="005C675D" w:rsidP="00A359AF">
            <w:pPr>
              <w:pStyle w:val="TAL"/>
            </w:pPr>
            <w:r>
              <w:rPr>
                <w:lang w:eastAsia="zh-CN"/>
              </w:rPr>
              <w:t xml:space="preserve">-    </w:t>
            </w:r>
            <w:r w:rsidR="00A541E0">
              <w:t>Existing systems cannot be re-used</w:t>
            </w:r>
          </w:p>
          <w:p w14:paraId="24311CA5" w14:textId="60B1EED3" w:rsidR="00A541E0" w:rsidRDefault="005C675D" w:rsidP="00A359AF">
            <w:pPr>
              <w:pStyle w:val="TAL"/>
            </w:pPr>
            <w:r>
              <w:rPr>
                <w:lang w:eastAsia="zh-CN"/>
              </w:rPr>
              <w:t xml:space="preserve">-    </w:t>
            </w:r>
            <w:r w:rsidR="00A541E0">
              <w:t>Large/very large chamber footprint/chamber heights</w:t>
            </w:r>
          </w:p>
          <w:p w14:paraId="0B24AC27" w14:textId="4867D6ED" w:rsidR="00A541E0" w:rsidRDefault="005C675D" w:rsidP="00A359AF">
            <w:pPr>
              <w:pStyle w:val="TAL"/>
            </w:pPr>
            <w:r>
              <w:rPr>
                <w:lang w:eastAsia="zh-CN"/>
              </w:rPr>
              <w:t xml:space="preserve">-    </w:t>
            </w:r>
            <w:r w:rsidR="00A541E0">
              <w:t>Long development time/TTM</w:t>
            </w:r>
          </w:p>
          <w:p w14:paraId="18ED0F37" w14:textId="3C445626" w:rsidR="00A541E0" w:rsidRDefault="005C675D" w:rsidP="00A359AF">
            <w:pPr>
              <w:pStyle w:val="TAL"/>
            </w:pPr>
            <w:r>
              <w:rPr>
                <w:lang w:eastAsia="zh-CN"/>
              </w:rPr>
              <w:t xml:space="preserve">-    </w:t>
            </w:r>
            <w:r w:rsidR="00A541E0">
              <w:t xml:space="preserve">AoA2 cannot follow/track a specific reference direction </w:t>
            </w:r>
          </w:p>
          <w:p w14:paraId="596D698D" w14:textId="77777777" w:rsidR="00A541E0" w:rsidRPr="00921238" w:rsidRDefault="00A541E0" w:rsidP="005F0D99">
            <w:pPr>
              <w:pStyle w:val="TAL"/>
              <w:rPr>
                <w:b/>
                <w:bCs/>
              </w:rPr>
            </w:pPr>
            <w:r w:rsidRPr="00921238">
              <w:rPr>
                <w:b/>
                <w:bCs/>
              </w:rPr>
              <w:t>AoA1 in FF with AoA2 probe(s)s in the NF</w:t>
            </w:r>
          </w:p>
          <w:p w14:paraId="55772561" w14:textId="56FA3007" w:rsidR="00A541E0" w:rsidRDefault="005C675D" w:rsidP="00A359AF">
            <w:pPr>
              <w:pStyle w:val="TAL"/>
            </w:pPr>
            <w:r>
              <w:rPr>
                <w:lang w:eastAsia="zh-CN"/>
              </w:rPr>
              <w:t xml:space="preserve">-    </w:t>
            </w:r>
            <w:r w:rsidR="00A541E0">
              <w:t>Blocking of AoA1 in various directions by AoA2 probes</w:t>
            </w:r>
          </w:p>
          <w:p w14:paraId="56E1EE4D" w14:textId="27CB4644"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347FE7AD" w14:textId="4266850E"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29E79A50" w14:textId="7CB62623"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3517A6F6" w14:textId="522CB95F"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676CF22C" w14:textId="15861EFA" w:rsidR="00A541E0" w:rsidRDefault="005C675D" w:rsidP="00A359AF">
            <w:pPr>
              <w:pStyle w:val="TAL"/>
            </w:pPr>
            <w:r>
              <w:rPr>
                <w:lang w:eastAsia="zh-CN"/>
              </w:rPr>
              <w:t xml:space="preserve">-    </w:t>
            </w:r>
            <w:r w:rsidR="00A541E0">
              <w:t xml:space="preserve">AoA2 cannot follow/track a specific reference direction </w:t>
            </w:r>
          </w:p>
        </w:tc>
      </w:tr>
    </w:tbl>
    <w:p w14:paraId="08F3B443" w14:textId="77777777" w:rsidR="00A541E0" w:rsidRDefault="00A541E0" w:rsidP="00A541E0"/>
    <w:p w14:paraId="08572A23" w14:textId="0217CBA5" w:rsidR="00A541E0" w:rsidRDefault="00A541E0" w:rsidP="00A541E0">
      <w:pPr>
        <w:pStyle w:val="Heading3"/>
      </w:pPr>
      <w:bookmarkStart w:id="118" w:name="_Toc151623913"/>
      <w:bookmarkStart w:id="119" w:name="_Toc154585330"/>
      <w:bookmarkStart w:id="120" w:name="_Toc155642287"/>
      <w:bookmarkStart w:id="121" w:name="_Toc162015550"/>
      <w:r>
        <w:lastRenderedPageBreak/>
        <w:t>5.2.5</w:t>
      </w:r>
      <w:r w:rsidR="004C5A54">
        <w:tab/>
      </w:r>
      <w:r>
        <w:t xml:space="preserve">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bookmarkEnd w:id="118"/>
      <w:bookmarkEnd w:id="119"/>
      <w:bookmarkEnd w:id="120"/>
      <w:bookmarkEnd w:id="121"/>
    </w:p>
    <w:p w14:paraId="12F8323F" w14:textId="77777777" w:rsidR="00A541E0" w:rsidRDefault="00A541E0" w:rsidP="009B03D6">
      <w:r>
        <w:t xml:space="preserve">An alternate measurement setup considered for multi-AoA UE RF testing is based on full degrees of freedom for AoA1 with fixed AoA2/Anchor located in the NF, sample measurement setups are shown in </w:t>
      </w:r>
      <w:r w:rsidRPr="0051485A">
        <w:t>Figure 5.2.</w:t>
      </w:r>
      <w:r>
        <w:t>5</w:t>
      </w:r>
      <w:r w:rsidRPr="0051485A">
        <w:t>-</w:t>
      </w:r>
      <w:r>
        <w:t>1.</w:t>
      </w:r>
    </w:p>
    <w:p w14:paraId="56AC50D6" w14:textId="77777777" w:rsidR="00A541E0" w:rsidRDefault="00A541E0" w:rsidP="00A541E0"/>
    <w:p w14:paraId="2BA5F331" w14:textId="77777777" w:rsidR="00A541E0" w:rsidRDefault="00A541E0" w:rsidP="00A541E0">
      <w:pPr>
        <w:pStyle w:val="TH"/>
      </w:pPr>
      <w:r>
        <w:rPr>
          <w:rFonts w:eastAsiaTheme="minorEastAsia"/>
          <w:noProof/>
          <w:lang w:eastAsia="zh-CN"/>
        </w:rPr>
        <w:drawing>
          <wp:inline distT="0" distB="0" distL="0" distR="0" wp14:anchorId="6D118BA3" wp14:editId="27D97352">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p>
    <w:p w14:paraId="186F634A" w14:textId="77777777" w:rsidR="00A541E0" w:rsidRDefault="00A541E0" w:rsidP="00A541E0">
      <w:pPr>
        <w:pStyle w:val="TH"/>
      </w:pPr>
      <w:r>
        <w:rPr>
          <w:noProof/>
          <w:lang w:val="en-US" w:eastAsia="zh-CN"/>
        </w:rPr>
        <w:drawing>
          <wp:inline distT="0" distB="0" distL="0" distR="0" wp14:anchorId="5100B9ED" wp14:editId="23E9945D">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p>
    <w:p w14:paraId="0440C21D" w14:textId="77777777" w:rsidR="00A541E0" w:rsidRDefault="00A541E0" w:rsidP="00A541E0">
      <w:pPr>
        <w:pStyle w:val="TF"/>
      </w:pPr>
      <w:r w:rsidRPr="0051485A">
        <w:t>Figure 5.2.</w:t>
      </w:r>
      <w:r>
        <w:t>5</w:t>
      </w:r>
      <w:r w:rsidRPr="0051485A">
        <w:t>-</w:t>
      </w:r>
      <w:r>
        <w:t>1</w:t>
      </w:r>
      <w:r w:rsidRPr="0051485A">
        <w:t xml:space="preserve">: </w:t>
      </w:r>
      <w:r w:rsidRPr="004229B0">
        <w:t>Example measurement setup</w:t>
      </w:r>
      <w:r>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Pr>
          <w:rFonts w:eastAsiaTheme="minorEastAsia"/>
          <w:lang w:eastAsia="zh-CN"/>
        </w:rPr>
        <w:t>with fixed</w:t>
      </w:r>
      <w:r w:rsidRPr="000C6EBD">
        <w:rPr>
          <w:rFonts w:eastAsiaTheme="minorEastAsia"/>
          <w:lang w:eastAsia="zh-CN"/>
        </w:rPr>
        <w:t xml:space="preserve"> AoA2</w:t>
      </w:r>
      <w:r>
        <w:rPr>
          <w:rFonts w:eastAsiaTheme="minorEastAsia"/>
          <w:lang w:eastAsia="zh-CN"/>
        </w:rPr>
        <w:t>/Anchor in FF</w:t>
      </w:r>
      <w:r>
        <w:t>.</w:t>
      </w:r>
    </w:p>
    <w:p w14:paraId="436376CD" w14:textId="77777777" w:rsidR="00A541E0" w:rsidRDefault="00A541E0" w:rsidP="00A541E0">
      <w:r>
        <w:t>Many of the aspects discussed in Clause 5.2.4 apply here. This measurement setup has its pros/cons summarized in</w:t>
      </w:r>
      <w:r w:rsidRPr="0055113E">
        <w:t xml:space="preserve"> </w:t>
      </w:r>
      <w:r>
        <w:t>Table 5.2.5-1.</w:t>
      </w:r>
    </w:p>
    <w:p w14:paraId="59D16D03" w14:textId="77777777" w:rsidR="00A541E0" w:rsidRDefault="00A541E0" w:rsidP="00A541E0"/>
    <w:p w14:paraId="5250046D" w14:textId="77777777" w:rsidR="00A541E0" w:rsidRDefault="00A541E0" w:rsidP="00A541E0">
      <w:pPr>
        <w:pStyle w:val="TF"/>
        <w:keepNext/>
      </w:pPr>
      <w:r>
        <w:lastRenderedPageBreak/>
        <w:t>Table 5.2.5-1: Overview of Measurement Setup</w:t>
      </w:r>
    </w:p>
    <w:tbl>
      <w:tblPr>
        <w:tblStyle w:val="TableGrid"/>
        <w:tblW w:w="9313" w:type="dxa"/>
        <w:jc w:val="center"/>
        <w:tblLook w:val="04A0" w:firstRow="1" w:lastRow="0" w:firstColumn="1" w:lastColumn="0" w:noHBand="0" w:noVBand="1"/>
      </w:tblPr>
      <w:tblGrid>
        <w:gridCol w:w="1710"/>
        <w:gridCol w:w="7603"/>
      </w:tblGrid>
      <w:tr w:rsidR="00A541E0" w14:paraId="46DC2BC6" w14:textId="77777777" w:rsidTr="005F0D99">
        <w:trPr>
          <w:jc w:val="center"/>
        </w:trPr>
        <w:tc>
          <w:tcPr>
            <w:tcW w:w="1710" w:type="dxa"/>
            <w:shd w:val="clear" w:color="auto" w:fill="D9D9D9" w:themeFill="background1" w:themeFillShade="D9"/>
          </w:tcPr>
          <w:p w14:paraId="62C6987F" w14:textId="77777777" w:rsidR="00A541E0" w:rsidRPr="005811B9" w:rsidRDefault="00A541E0" w:rsidP="005F0D99">
            <w:pPr>
              <w:pStyle w:val="TAH"/>
            </w:pPr>
            <w:r w:rsidRPr="005811B9">
              <w:t>Description</w:t>
            </w:r>
          </w:p>
        </w:tc>
        <w:tc>
          <w:tcPr>
            <w:tcW w:w="7603" w:type="dxa"/>
            <w:shd w:val="clear" w:color="auto" w:fill="D9D9D9" w:themeFill="background1" w:themeFillShade="D9"/>
          </w:tcPr>
          <w:p w14:paraId="77D5243D" w14:textId="77777777" w:rsidR="00A541E0" w:rsidRDefault="00A541E0" w:rsidP="005F0D99">
            <w:pPr>
              <w:pStyle w:val="TAH"/>
            </w:pP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p>
        </w:tc>
      </w:tr>
      <w:tr w:rsidR="00A541E0" w14:paraId="595BC53E" w14:textId="77777777" w:rsidTr="005F0D99">
        <w:trPr>
          <w:jc w:val="center"/>
        </w:trPr>
        <w:tc>
          <w:tcPr>
            <w:tcW w:w="1710" w:type="dxa"/>
          </w:tcPr>
          <w:p w14:paraId="07882F43" w14:textId="77777777" w:rsidR="00A541E0" w:rsidRPr="005811B9" w:rsidRDefault="00A541E0" w:rsidP="005F0D99">
            <w:pPr>
              <w:pStyle w:val="TAL"/>
            </w:pPr>
            <w:r>
              <w:t xml:space="preserve">Probe </w:t>
            </w:r>
            <w:r w:rsidRPr="005811B9">
              <w:t>Offset Option</w:t>
            </w:r>
          </w:p>
        </w:tc>
        <w:tc>
          <w:tcPr>
            <w:tcW w:w="7603" w:type="dxa"/>
          </w:tcPr>
          <w:p w14:paraId="0E89D923" w14:textId="77777777" w:rsidR="00A541E0" w:rsidRDefault="00A541E0" w:rsidP="005F0D99">
            <w:pPr>
              <w:pStyle w:val="TAL"/>
            </w:pPr>
            <w:r>
              <w:t>Full degrees of freedom for AoA1 with partial freedom of variable angular offset(s) between AoA1 and AoA2 or fixed angular offset</w:t>
            </w:r>
          </w:p>
        </w:tc>
      </w:tr>
      <w:tr w:rsidR="00A541E0" w14:paraId="6C394248" w14:textId="77777777" w:rsidTr="005F0D99">
        <w:trPr>
          <w:jc w:val="center"/>
        </w:trPr>
        <w:tc>
          <w:tcPr>
            <w:tcW w:w="1710" w:type="dxa"/>
          </w:tcPr>
          <w:p w14:paraId="30AAB7D6" w14:textId="77777777" w:rsidR="00A541E0" w:rsidRPr="005811B9" w:rsidRDefault="00A541E0" w:rsidP="005F0D99">
            <w:pPr>
              <w:pStyle w:val="TAL"/>
            </w:pPr>
            <w:r>
              <w:t>Pros</w:t>
            </w:r>
          </w:p>
        </w:tc>
        <w:tc>
          <w:tcPr>
            <w:tcW w:w="7603" w:type="dxa"/>
          </w:tcPr>
          <w:p w14:paraId="205B5E31" w14:textId="257B0C4E" w:rsidR="00A541E0" w:rsidRDefault="005C675D" w:rsidP="00A359AF">
            <w:pPr>
              <w:pStyle w:val="TAL"/>
            </w:pPr>
            <w:r>
              <w:rPr>
                <w:lang w:eastAsia="zh-CN"/>
              </w:rPr>
              <w:t xml:space="preserve">-    </w:t>
            </w:r>
            <w:r w:rsidR="00A541E0">
              <w:t>Existing systems could potentially be re-used after some modifications</w:t>
            </w:r>
          </w:p>
        </w:tc>
      </w:tr>
      <w:tr w:rsidR="00A541E0" w14:paraId="620D98E4" w14:textId="77777777" w:rsidTr="005F0D99">
        <w:trPr>
          <w:jc w:val="center"/>
        </w:trPr>
        <w:tc>
          <w:tcPr>
            <w:tcW w:w="1710" w:type="dxa"/>
          </w:tcPr>
          <w:p w14:paraId="6BB0C51B" w14:textId="77777777" w:rsidR="00A541E0" w:rsidRDefault="00A541E0" w:rsidP="005F0D99">
            <w:pPr>
              <w:pStyle w:val="TAL"/>
            </w:pPr>
            <w:r>
              <w:t>Cons</w:t>
            </w:r>
          </w:p>
        </w:tc>
        <w:tc>
          <w:tcPr>
            <w:tcW w:w="7603" w:type="dxa"/>
          </w:tcPr>
          <w:p w14:paraId="77868DDF" w14:textId="073EFFD5" w:rsidR="00A541E0" w:rsidRDefault="005C675D" w:rsidP="00A359AF">
            <w:pPr>
              <w:pStyle w:val="TAL"/>
            </w:pPr>
            <w:r>
              <w:rPr>
                <w:lang w:eastAsia="zh-CN"/>
              </w:rPr>
              <w:t xml:space="preserve">-    </w:t>
            </w:r>
            <w:r w:rsidR="00A541E0">
              <w:t>Blocking of AoA1 in various directions by AoA2 probes</w:t>
            </w:r>
          </w:p>
          <w:p w14:paraId="7FFDA7F5" w14:textId="791E5882" w:rsidR="00A541E0" w:rsidRDefault="005C675D" w:rsidP="00A359AF">
            <w:pPr>
              <w:pStyle w:val="TAL"/>
              <w:ind w:left="288" w:hanging="288"/>
            </w:pPr>
            <w:r>
              <w:rPr>
                <w:lang w:eastAsia="zh-CN"/>
              </w:rPr>
              <w:t xml:space="preserve">-    </w:t>
            </w:r>
            <w:r w:rsidR="00A541E0">
              <w:t>Existing link antennas are not applicable; instead, very accurate positioning of the NF probe(s), high-end antenna probe(s), and the NF antenna pattern characterization are required</w:t>
            </w:r>
          </w:p>
          <w:p w14:paraId="41215D43" w14:textId="7BB4DEF1" w:rsidR="00A541E0" w:rsidRDefault="005C675D" w:rsidP="00A359AF">
            <w:pPr>
              <w:pStyle w:val="TAL"/>
              <w:ind w:left="288" w:hanging="288"/>
            </w:pPr>
            <w:r>
              <w:rPr>
                <w:lang w:eastAsia="zh-CN"/>
              </w:rPr>
              <w:t xml:space="preserve">-    </w:t>
            </w:r>
            <w:r w:rsidR="00A541E0">
              <w:t xml:space="preserve">Test-time intensive algorithms required to determine unknown offset of active antenna array(s) </w:t>
            </w:r>
            <w:r w:rsidR="00A541E0" w:rsidRPr="00711B92">
              <w:rPr>
                <w:i/>
                <w:iCs/>
              </w:rPr>
              <w:t>or</w:t>
            </w:r>
            <w:r w:rsidR="00A541E0">
              <w:t xml:space="preserve"> </w:t>
            </w:r>
          </w:p>
          <w:p w14:paraId="3803A589" w14:textId="0BBBE9DF" w:rsidR="00A541E0" w:rsidRDefault="005C675D" w:rsidP="00A359AF">
            <w:pPr>
              <w:pStyle w:val="TAL"/>
              <w:ind w:left="288" w:hanging="288"/>
            </w:pPr>
            <w:r>
              <w:rPr>
                <w:lang w:eastAsia="zh-CN"/>
              </w:rPr>
              <w:t xml:space="preserve">-    </w:t>
            </w:r>
            <w:r w:rsidR="00A541E0">
              <w:t>Very extensive vendor declarations (location of all antenna panels and which sets of antenna panels are active for any given AoA2 measurement direction)</w:t>
            </w:r>
          </w:p>
          <w:p w14:paraId="7EF25C92" w14:textId="66D83D66" w:rsidR="00A541E0" w:rsidRDefault="005C675D" w:rsidP="00A359AF">
            <w:pPr>
              <w:pStyle w:val="TAL"/>
              <w:ind w:left="288" w:hanging="288"/>
            </w:pPr>
            <w:r>
              <w:rPr>
                <w:lang w:eastAsia="zh-CN"/>
              </w:rPr>
              <w:t xml:space="preserve">-    </w:t>
            </w:r>
            <w:r w:rsidR="00A541E0">
              <w:t xml:space="preserve">The NF probe </w:t>
            </w:r>
            <w:r w:rsidR="00A541E0" w:rsidRPr="00E10C1B">
              <w:t>needs to guarantee the same DL conditions</w:t>
            </w:r>
            <w:r w:rsidR="00A541E0">
              <w:t xml:space="preserve"> to both active DUT receivers as a FF probe would</w:t>
            </w:r>
          </w:p>
          <w:p w14:paraId="32D64B25" w14:textId="3385C204" w:rsidR="00A541E0" w:rsidRDefault="005C675D" w:rsidP="00A359AF">
            <w:pPr>
              <w:pStyle w:val="TAL"/>
            </w:pPr>
            <w:r>
              <w:rPr>
                <w:lang w:eastAsia="zh-CN"/>
              </w:rPr>
              <w:t xml:space="preserve">-    </w:t>
            </w:r>
            <w:r w:rsidR="00A541E0">
              <w:t xml:space="preserve">AoA2 cannot follow/track a specific reference direction </w:t>
            </w:r>
          </w:p>
        </w:tc>
      </w:tr>
    </w:tbl>
    <w:p w14:paraId="3EAF437C" w14:textId="77777777" w:rsidR="00A541E0" w:rsidRDefault="00A541E0" w:rsidP="00A541E0"/>
    <w:p w14:paraId="64BCD206" w14:textId="7AC161E4" w:rsidR="00A541E0" w:rsidRDefault="00A541E0" w:rsidP="00A541E0">
      <w:pPr>
        <w:pStyle w:val="Heading3"/>
      </w:pPr>
      <w:bookmarkStart w:id="122" w:name="_Toc151623914"/>
      <w:bookmarkStart w:id="123" w:name="_Toc154585331"/>
      <w:bookmarkStart w:id="124" w:name="_Toc155642288"/>
      <w:bookmarkStart w:id="125" w:name="_Toc162015551"/>
      <w:r>
        <w:t>5.2.6</w:t>
      </w:r>
      <w:r w:rsidR="004C5A54">
        <w:tab/>
      </w:r>
      <w:r>
        <w:t xml:space="preserve">Measurement Setup with </w:t>
      </w:r>
      <w:r>
        <w:rPr>
          <w:rFonts w:eastAsiaTheme="minorEastAsia"/>
          <w:lang w:eastAsia="zh-CN"/>
        </w:rPr>
        <w:t>Test Modes</w:t>
      </w:r>
      <w:bookmarkEnd w:id="122"/>
      <w:bookmarkEnd w:id="123"/>
      <w:bookmarkEnd w:id="124"/>
      <w:bookmarkEnd w:id="125"/>
    </w:p>
    <w:p w14:paraId="3AD21230" w14:textId="77777777" w:rsidR="00A541E0" w:rsidRDefault="00A541E0" w:rsidP="009B03D6">
      <w:r>
        <w:t>An alternate measurement setup considered for multi-AoA UE RF testing is based on full degrees of freedom for AoA1 with the use of test modes and performing tests sequentially.</w:t>
      </w:r>
    </w:p>
    <w:p w14:paraId="28108565" w14:textId="77777777" w:rsidR="00A541E0" w:rsidRDefault="00A541E0" w:rsidP="009B03D6">
      <w:r>
        <w:t xml:space="preserve">The first approach (Method 1) is illustrated in </w:t>
      </w:r>
      <w:r w:rsidRPr="0051485A">
        <w:t>Figure 5.2.</w:t>
      </w:r>
      <w:r>
        <w:t>6</w:t>
      </w:r>
      <w:r w:rsidRPr="0051485A">
        <w:t>-</w:t>
      </w:r>
      <w:r>
        <w:t>1.</w:t>
      </w:r>
      <w:r>
        <w:rPr>
          <w:rFonts w:eastAsia="MS Mincho"/>
          <w:bCs/>
          <w:iCs/>
        </w:rPr>
        <w:t xml:space="preserve"> Though this methodology cannot test a behaviour of the DUT with two simultaneous DLs from different AoAs, the idea behind this approach is to introduce a test command to fix the active antenna panel in the DUT and evaluate the RF characteristics of the DUT without increasing the complexity of the 1-AoA IFF test system. T</w:t>
      </w:r>
      <w:r w:rsidRPr="00C75759">
        <w:rPr>
          <w:rFonts w:eastAsia="MS Mincho"/>
          <w:bCs/>
          <w:iCs/>
          <w:lang w:val="en-US"/>
        </w:rPr>
        <w:t xml:space="preserve">his approach would require OEMs to declare the number of </w:t>
      </w:r>
      <w:r>
        <w:rPr>
          <w:rFonts w:eastAsia="MS Mincho"/>
          <w:bCs/>
          <w:iCs/>
          <w:lang w:val="en-US"/>
        </w:rPr>
        <w:t xml:space="preserve">integrated </w:t>
      </w:r>
      <w:r w:rsidRPr="00C75759">
        <w:rPr>
          <w:rFonts w:eastAsia="MS Mincho"/>
          <w:bCs/>
          <w:iCs/>
          <w:lang w:val="en-US"/>
        </w:rPr>
        <w:t xml:space="preserve">antennas at a minimum </w:t>
      </w:r>
      <w:r>
        <w:rPr>
          <w:rFonts w:eastAsia="MS Mincho"/>
          <w:bCs/>
          <w:iCs/>
          <w:lang w:val="en-US"/>
        </w:rPr>
        <w:t xml:space="preserve">and require </w:t>
      </w:r>
      <w:r w:rsidRPr="00C75759">
        <w:rPr>
          <w:rFonts w:eastAsia="MS Mincho"/>
          <w:bCs/>
          <w:iCs/>
          <w:lang w:val="en-US"/>
        </w:rPr>
        <w:t xml:space="preserve">a new test mode </w:t>
      </w:r>
      <w:r>
        <w:rPr>
          <w:rFonts w:eastAsia="MS Mincho"/>
          <w:bCs/>
          <w:iCs/>
          <w:lang w:val="en-US"/>
        </w:rPr>
        <w:t>dedicated</w:t>
      </w:r>
      <w:r w:rsidRPr="00C75759">
        <w:rPr>
          <w:rFonts w:eastAsia="MS Mincho"/>
          <w:bCs/>
          <w:iCs/>
          <w:lang w:val="en-US"/>
        </w:rPr>
        <w:t xml:space="preserve"> </w:t>
      </w:r>
      <w:r>
        <w:rPr>
          <w:rFonts w:eastAsia="MS Mincho"/>
          <w:bCs/>
          <w:iCs/>
          <w:lang w:val="en-US"/>
        </w:rPr>
        <w:t xml:space="preserve">for just </w:t>
      </w:r>
      <w:r w:rsidRPr="00C75759">
        <w:rPr>
          <w:rFonts w:eastAsia="MS Mincho"/>
          <w:bCs/>
          <w:iCs/>
          <w:lang w:val="en-US"/>
        </w:rPr>
        <w:t>this one conformance test</w:t>
      </w:r>
      <w:r>
        <w:rPr>
          <w:rFonts w:eastAsia="MS Mincho"/>
          <w:bCs/>
          <w:iCs/>
          <w:lang w:val="en-US"/>
        </w:rPr>
        <w:t>.</w:t>
      </w:r>
    </w:p>
    <w:p w14:paraId="1CDA31E2" w14:textId="77777777" w:rsidR="00A541E0" w:rsidRDefault="00A541E0" w:rsidP="00647EDB">
      <w:pPr>
        <w:pStyle w:val="TH"/>
      </w:pPr>
      <w:r>
        <w:rPr>
          <w:noProof/>
        </w:rPr>
        <w:drawing>
          <wp:inline distT="0" distB="0" distL="0" distR="0" wp14:anchorId="52ED7067" wp14:editId="79FDF73B">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p>
    <w:p w14:paraId="79B87BCC" w14:textId="77777777" w:rsidR="00A541E0" w:rsidRDefault="00A541E0" w:rsidP="00A541E0">
      <w:pPr>
        <w:pStyle w:val="TF"/>
      </w:pPr>
      <w:r w:rsidRPr="0051485A">
        <w:t>Figure 5.2.</w:t>
      </w:r>
      <w:r>
        <w:t>6</w:t>
      </w:r>
      <w:r w:rsidRPr="0051485A">
        <w:t>-</w:t>
      </w:r>
      <w:r>
        <w:t>1</w:t>
      </w:r>
      <w:r w:rsidRPr="0051485A">
        <w:t xml:space="preserve">: </w:t>
      </w:r>
      <w:r w:rsidRPr="004229B0">
        <w:t>Example measurement setup</w:t>
      </w:r>
      <w:r>
        <w:t xml:space="preserve"> (Method 1)</w:t>
      </w:r>
      <w:r w:rsidRPr="004229B0">
        <w:t xml:space="preserve"> </w:t>
      </w:r>
      <w:r>
        <w:t xml:space="preserve">with </w:t>
      </w:r>
      <w:r>
        <w:rPr>
          <w:lang w:eastAsia="zh-CN"/>
        </w:rPr>
        <w:t>test mode to fix active antenna</w:t>
      </w:r>
      <w:r>
        <w:t>.</w:t>
      </w:r>
    </w:p>
    <w:p w14:paraId="35723300" w14:textId="77777777" w:rsidR="00A541E0" w:rsidRDefault="00A541E0" w:rsidP="00A541E0">
      <w:r>
        <w:t xml:space="preserve">The second approach (Method 2) is illustrated in </w:t>
      </w:r>
      <w:r w:rsidRPr="0051485A">
        <w:t>Figure 5.2.</w:t>
      </w:r>
      <w:r>
        <w:t>6</w:t>
      </w:r>
      <w:r w:rsidRPr="0051485A">
        <w:t>-</w:t>
      </w:r>
      <w:r>
        <w:t>1 and based on the</w:t>
      </w:r>
      <w:r w:rsidRPr="00495568">
        <w:t xml:space="preserve"> following high-level procedure</w:t>
      </w:r>
      <w:r>
        <w:t>:</w:t>
      </w:r>
    </w:p>
    <w:p w14:paraId="791B646F" w14:textId="02D9C518" w:rsidR="00A541E0" w:rsidRPr="00500E60" w:rsidRDefault="005C675D" w:rsidP="00A359AF">
      <w:pPr>
        <w:pStyle w:val="B1"/>
      </w:pPr>
      <w:r>
        <w:rPr>
          <w:lang w:eastAsia="zh-CN"/>
        </w:rPr>
        <w:t xml:space="preserve">-    </w:t>
      </w:r>
      <w:r w:rsidR="00A541E0">
        <w:t xml:space="preserve">Perform Rx Beam peak search for </w:t>
      </w:r>
      <w:r w:rsidR="00A541E0" w:rsidRPr="00F45B54">
        <w:rPr>
          <w:i/>
        </w:rPr>
        <w:t>AoA</w:t>
      </w:r>
      <w:r w:rsidR="00A541E0">
        <w:rPr>
          <w:i/>
          <w:vertAlign w:val="subscript"/>
        </w:rPr>
        <w:t>1</w:t>
      </w:r>
      <w:r w:rsidR="00A541E0" w:rsidRPr="00500E60">
        <w:t>.</w:t>
      </w:r>
    </w:p>
    <w:p w14:paraId="2AE8E392" w14:textId="3F249D92" w:rsidR="00A541E0" w:rsidRDefault="005C675D" w:rsidP="00A359AF">
      <w:pPr>
        <w:pStyle w:val="B1"/>
      </w:pPr>
      <w:r>
        <w:rPr>
          <w:lang w:eastAsia="zh-CN"/>
        </w:rPr>
        <w:t xml:space="preserve">-    </w:t>
      </w:r>
      <w:r w:rsidR="00A541E0">
        <w:t xml:space="preserve">Connect the SS (System Simulator) with the DUT through </w:t>
      </w:r>
      <w:r w:rsidR="00A541E0" w:rsidRPr="009A4211">
        <w:t xml:space="preserve">the measurement antenna to form the </w:t>
      </w:r>
      <w:r w:rsidR="00A541E0">
        <w:t>R</w:t>
      </w:r>
      <w:r w:rsidR="00A541E0" w:rsidRPr="009A4211">
        <w:t xml:space="preserve">X beam towards the </w:t>
      </w:r>
      <w:r w:rsidR="00A541E0">
        <w:t>R</w:t>
      </w:r>
      <w:r w:rsidR="00A541E0" w:rsidRPr="009A4211">
        <w:t>X beam peak direction and respective polarization</w:t>
      </w:r>
      <w:r w:rsidR="00A541E0">
        <w:t xml:space="preserve"> found for </w:t>
      </w:r>
      <w:r w:rsidR="00A541E0" w:rsidRPr="00F45B54">
        <w:rPr>
          <w:i/>
        </w:rPr>
        <w:t>AoA</w:t>
      </w:r>
      <w:r w:rsidR="00A541E0">
        <w:rPr>
          <w:i/>
          <w:vertAlign w:val="subscript"/>
        </w:rPr>
        <w:t>1</w:t>
      </w:r>
      <w:r w:rsidR="00A541E0" w:rsidRPr="00500E60">
        <w:t>.</w:t>
      </w:r>
    </w:p>
    <w:p w14:paraId="436F2B96" w14:textId="1DC73A77" w:rsidR="00A541E0" w:rsidRDefault="005C675D" w:rsidP="00A359AF">
      <w:pPr>
        <w:pStyle w:val="B1"/>
      </w:pPr>
      <w:r>
        <w:rPr>
          <w:lang w:eastAsia="zh-CN"/>
        </w:rPr>
        <w:t xml:space="preserve">-    </w:t>
      </w:r>
      <w:r w:rsidR="00A541E0" w:rsidRPr="009A4211">
        <w:t>SS activates the UE Beamlock Function (UBF)</w:t>
      </w:r>
      <w:r w:rsidR="00A541E0">
        <w:t xml:space="preserve"> on </w:t>
      </w:r>
      <w:r w:rsidR="00A541E0" w:rsidRPr="00F45B54">
        <w:rPr>
          <w:i/>
        </w:rPr>
        <w:t>AoA</w:t>
      </w:r>
      <w:r w:rsidR="00A541E0">
        <w:rPr>
          <w:i/>
          <w:vertAlign w:val="subscript"/>
        </w:rPr>
        <w:t>1</w:t>
      </w:r>
      <w:r w:rsidR="00A541E0" w:rsidRPr="00500E60">
        <w:t>.</w:t>
      </w:r>
      <w:r w:rsidR="00A541E0">
        <w:t xml:space="preserve"> If necessary, switch the connection of the SS from the measurement antenna to the link antenna.</w:t>
      </w:r>
    </w:p>
    <w:p w14:paraId="1AE7E147" w14:textId="2BC25554" w:rsidR="00A541E0" w:rsidRDefault="005C675D" w:rsidP="00A359AF">
      <w:pPr>
        <w:pStyle w:val="B1"/>
      </w:pPr>
      <w:r>
        <w:rPr>
          <w:lang w:eastAsia="zh-CN"/>
        </w:rPr>
        <w:t xml:space="preserve">-    </w:t>
      </w:r>
      <w:r w:rsidR="00A541E0">
        <w:t xml:space="preserve">Perform Rx Beam peak search for </w:t>
      </w:r>
      <w:r w:rsidR="00A541E0" w:rsidRPr="00FE7DC8">
        <w:rPr>
          <w:i/>
        </w:rPr>
        <w:t>AoA</w:t>
      </w:r>
      <w:r w:rsidR="00A541E0" w:rsidRPr="00FE7DC8">
        <w:rPr>
          <w:i/>
          <w:vertAlign w:val="subscript"/>
        </w:rPr>
        <w:t>2</w:t>
      </w:r>
      <w:r w:rsidR="00A541E0" w:rsidRPr="00500E60">
        <w:t>.</w:t>
      </w:r>
    </w:p>
    <w:p w14:paraId="4CBA14B8" w14:textId="77777777" w:rsidR="00A541E0" w:rsidRDefault="00A541E0" w:rsidP="009B03D6">
      <w:r>
        <w:rPr>
          <w:rFonts w:eastAsia="MS Mincho"/>
        </w:rPr>
        <w:t xml:space="preserve">The idea behind this approach is to augment/modify the existing UE Beamlock Function (UBF), i.e., </w:t>
      </w:r>
      <w:r w:rsidRPr="00E4306E">
        <w:rPr>
          <w:rFonts w:eastAsia="MS Mincho"/>
        </w:rPr>
        <w:t>lock a beam connected to one receiver while a second connection is still possible with freedom on the direction and/or panel used</w:t>
      </w:r>
      <w:r>
        <w:rPr>
          <w:rFonts w:eastAsia="MS Mincho"/>
        </w:rPr>
        <w:t xml:space="preserve">. </w:t>
      </w:r>
    </w:p>
    <w:p w14:paraId="19B9ABF7" w14:textId="77777777" w:rsidR="00A541E0" w:rsidRDefault="00A541E0" w:rsidP="00647EDB">
      <w:pPr>
        <w:pStyle w:val="TH"/>
      </w:pPr>
      <w:r>
        <w:rPr>
          <w:rFonts w:eastAsiaTheme="minorEastAsia"/>
          <w:noProof/>
          <w:lang w:val="en-US" w:eastAsia="zh-CN"/>
        </w:rPr>
        <w:lastRenderedPageBreak/>
        <w:drawing>
          <wp:inline distT="0" distB="0" distL="0" distR="0" wp14:anchorId="1F028E24" wp14:editId="4013D0B9">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Pr>
          <w:rFonts w:eastAsiaTheme="minorEastAsia"/>
          <w:noProof/>
          <w:lang w:val="en-US" w:eastAsia="zh-CN"/>
        </w:rPr>
        <w:drawing>
          <wp:inline distT="0" distB="0" distL="0" distR="0" wp14:anchorId="533B1449" wp14:editId="1C860E83">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p>
    <w:p w14:paraId="0306E366" w14:textId="77777777" w:rsidR="00A541E0" w:rsidRDefault="00A541E0" w:rsidP="00647EDB">
      <w:pPr>
        <w:pStyle w:val="TH"/>
      </w:pPr>
      <w:r>
        <w:rPr>
          <w:rFonts w:eastAsiaTheme="minorEastAsia"/>
          <w:noProof/>
          <w:lang w:val="en-US" w:eastAsia="zh-CN"/>
        </w:rPr>
        <w:drawing>
          <wp:inline distT="0" distB="0" distL="0" distR="0" wp14:anchorId="5DE770D5" wp14:editId="12E092E5">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p>
    <w:p w14:paraId="3A4E6A2A" w14:textId="77777777" w:rsidR="00A541E0" w:rsidRDefault="00A541E0" w:rsidP="00A541E0">
      <w:pPr>
        <w:pStyle w:val="TF"/>
      </w:pPr>
      <w:r w:rsidRPr="0051485A">
        <w:t>Figure 5.2.</w:t>
      </w:r>
      <w:r>
        <w:t>6</w:t>
      </w:r>
      <w:r w:rsidRPr="0051485A">
        <w:t>-</w:t>
      </w:r>
      <w:r>
        <w:t>2</w:t>
      </w:r>
      <w:r w:rsidRPr="0051485A">
        <w:t xml:space="preserve">: </w:t>
      </w:r>
      <w:r w:rsidRPr="004229B0">
        <w:t>Example measurement setup</w:t>
      </w:r>
      <w:r>
        <w:t xml:space="preserve"> (Method 2)</w:t>
      </w:r>
      <w:r w:rsidRPr="004229B0">
        <w:t xml:space="preserve"> </w:t>
      </w:r>
      <w:r>
        <w:t xml:space="preserve">with </w:t>
      </w:r>
      <w:r>
        <w:rPr>
          <w:lang w:eastAsia="zh-CN"/>
        </w:rPr>
        <w:t>augmented UBF test mode</w:t>
      </w:r>
      <w:r>
        <w:t>.</w:t>
      </w:r>
    </w:p>
    <w:p w14:paraId="6D4BAA3E" w14:textId="0FC8FE03" w:rsidR="00A541E0" w:rsidRDefault="00A541E0" w:rsidP="009B03D6">
      <w:r>
        <w:rPr>
          <w:lang w:eastAsia="zh-CN"/>
        </w:rPr>
        <w:t xml:space="preserve">Method 1 cannot verify the potential cross talk between two AoAs especially then the two AoAs are with a small angular separation. When performing sequential tests, the testing is not verifying the real performance of multi-Rx UEs. </w:t>
      </w:r>
      <w:r>
        <w:t>Method 2 does not suffer from these issues, but it was not concluded whether the measurements on the locked beam (i.e. AoA1 in Figure 5.2.6-2) may be impacted by the link antenna in the Near Field.</w:t>
      </w:r>
    </w:p>
    <w:p w14:paraId="29CE496E" w14:textId="20D0D55B" w:rsidR="00E84247" w:rsidRPr="00695320" w:rsidRDefault="00E84247" w:rsidP="00801C6B">
      <w:pPr>
        <w:pStyle w:val="Heading3"/>
        <w:ind w:left="1138" w:hanging="1138"/>
      </w:pPr>
      <w:bookmarkStart w:id="126" w:name="_Toc151623915"/>
      <w:bookmarkStart w:id="127" w:name="_Toc154585332"/>
      <w:bookmarkStart w:id="128" w:name="_Toc155642289"/>
      <w:bookmarkStart w:id="129" w:name="_Toc162015552"/>
      <w:r w:rsidRPr="00695320">
        <w:t>5.</w:t>
      </w:r>
      <w:r>
        <w:t>2.7</w:t>
      </w:r>
      <w:r w:rsidR="004C5A54">
        <w:tab/>
      </w:r>
      <w:r>
        <w:t>Measurement Setup to reduce sensitivity to UE orientation in holder with f</w:t>
      </w:r>
      <w:r w:rsidRPr="00E82A8E">
        <w:t xml:space="preserve">ull </w:t>
      </w:r>
      <w:r>
        <w:t>d</w:t>
      </w:r>
      <w:r w:rsidRPr="00E82A8E">
        <w:t xml:space="preserve">egrees of </w:t>
      </w:r>
      <w:r>
        <w:t>f</w:t>
      </w:r>
      <w:r w:rsidRPr="00E82A8E">
        <w:t xml:space="preserve">reedom for AoA1 with </w:t>
      </w:r>
      <w:r>
        <w:t>f</w:t>
      </w:r>
      <w:r w:rsidRPr="00E82A8E">
        <w:t xml:space="preserve">ixed </w:t>
      </w:r>
      <w:r>
        <w:t>a</w:t>
      </w:r>
      <w:r w:rsidRPr="00E82A8E">
        <w:t xml:space="preserve">ngular </w:t>
      </w:r>
      <w:r>
        <w:t>o</w:t>
      </w:r>
      <w:r w:rsidRPr="00E82A8E">
        <w:t xml:space="preserve">ffset(s) </w:t>
      </w:r>
      <w:r>
        <w:t>b</w:t>
      </w:r>
      <w:r w:rsidRPr="00E82A8E">
        <w:t>etween AoA1 and AoA2</w:t>
      </w:r>
      <w:bookmarkEnd w:id="126"/>
      <w:bookmarkEnd w:id="127"/>
      <w:bookmarkEnd w:id="128"/>
      <w:bookmarkEnd w:id="129"/>
    </w:p>
    <w:p w14:paraId="69E3D733" w14:textId="77777777" w:rsidR="00E84247" w:rsidRPr="00695320" w:rsidRDefault="00E84247" w:rsidP="00E84247">
      <w:pPr>
        <w:pStyle w:val="Heading4"/>
      </w:pPr>
      <w:bookmarkStart w:id="130" w:name="_Toc151623916"/>
      <w:bookmarkStart w:id="131" w:name="_Toc154585333"/>
      <w:bookmarkStart w:id="132" w:name="_Toc155642290"/>
      <w:bookmarkStart w:id="133" w:name="_Toc162015553"/>
      <w:r w:rsidRPr="00695320">
        <w:t>5.</w:t>
      </w:r>
      <w:r>
        <w:t>2.7.1</w:t>
      </w:r>
      <w:r>
        <w:tab/>
        <w:t>Background and Motivation</w:t>
      </w:r>
      <w:bookmarkEnd w:id="130"/>
      <w:bookmarkEnd w:id="131"/>
      <w:bookmarkEnd w:id="132"/>
      <w:bookmarkEnd w:id="133"/>
    </w:p>
    <w:p w14:paraId="64C3C25A" w14:textId="5F36B061" w:rsidR="00E84247" w:rsidRDefault="00E84247" w:rsidP="009B03D6">
      <w:r>
        <w:t xml:space="preserve">The system described in 5.2.2 has strong continuity with legacy systems, and therefore warrants further development. The system has reduced flexibility in placing source locations due to a fixed relative location of the sources. If this arrangement is used with a legacy 2 axis positioner, the UE can only be tested with some subset of all possible AoA pairs for a given AoA separation or offset. See </w:t>
      </w:r>
      <w:r w:rsidR="00493F26">
        <w:t>F</w:t>
      </w:r>
      <w:r>
        <w:t>igure 5.2.7.1-1 for a graphical representation of the set of all possible testable AoA pairs by the system described in 5.2.2 in conjunction with a 2-axis positioner and a constant step-size scan. The restriction of the AoA pairings strictly towards one pole or the other can influence the measured 2AoA reception performance of the UE as a function of its orientation in the positioner during test.</w:t>
      </w:r>
    </w:p>
    <w:p w14:paraId="4503D614" w14:textId="77777777" w:rsidR="00E84247" w:rsidRDefault="00E84247" w:rsidP="00E84247">
      <w:pPr>
        <w:ind w:left="1704"/>
      </w:pPr>
      <w:r>
        <w:rPr>
          <w:noProof/>
        </w:rPr>
        <w:lastRenderedPageBreak/>
        <mc:AlternateContent>
          <mc:Choice Requires="wpc">
            <w:drawing>
              <wp:inline distT="0" distB="0" distL="0" distR="0" wp14:anchorId="4085F446" wp14:editId="6DF8F379">
                <wp:extent cx="3702685" cy="1731855"/>
                <wp:effectExtent l="0" t="0" r="0" b="1905"/>
                <wp:docPr id="313" name="Canvas 31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Text Box 147"/>
                        <wps:cNvSpPr txBox="1"/>
                        <wps:spPr>
                          <a:xfrm>
                            <a:off x="1809332" y="61792"/>
                            <a:ext cx="1784985" cy="819150"/>
                          </a:xfrm>
                          <a:prstGeom prst="rect">
                            <a:avLst/>
                          </a:prstGeom>
                          <a:noFill/>
                          <a:ln w="6350">
                            <a:noFill/>
                          </a:ln>
                        </wps:spPr>
                        <wps:txb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 name="Text Box 147"/>
                        <wps:cNvSpPr txBox="1"/>
                        <wps:spPr>
                          <a:xfrm>
                            <a:off x="1649551" y="606426"/>
                            <a:ext cx="2053350" cy="925830"/>
                          </a:xfrm>
                          <a:prstGeom prst="rect">
                            <a:avLst/>
                          </a:prstGeom>
                          <a:noFill/>
                          <a:ln w="6350">
                            <a:noFill/>
                          </a:ln>
                        </wps:spPr>
                        <wps:txb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1" name="Picture 91"/>
                          <pic:cNvPicPr>
                            <a:picLocks noChangeAspect="1"/>
                          </pic:cNvPicPr>
                        </pic:nvPicPr>
                        <pic:blipFill rotWithShape="1">
                          <a:blip r:embed="rId45"/>
                          <a:srcRect l="32179" t="21169" r="29264" b="27161"/>
                          <a:stretch/>
                        </pic:blipFill>
                        <pic:spPr>
                          <a:xfrm>
                            <a:off x="0" y="0"/>
                            <a:ext cx="1687303" cy="1695855"/>
                          </a:xfrm>
                          <a:prstGeom prst="rect">
                            <a:avLst/>
                          </a:prstGeom>
                        </pic:spPr>
                      </pic:pic>
                    </wpc:wpc>
                  </a:graphicData>
                </a:graphic>
              </wp:inline>
            </w:drawing>
          </mc:Choice>
          <mc:Fallback>
            <w:pict>
              <v:group w14:anchorId="4085F446" id="Canvas 313" o:spid="_x0000_s1026" editas="canvas" style="width:291.55pt;height:136.35pt;mso-position-horizontal-relative:char;mso-position-vertical-relative:line" coordsize="37026,17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7026;height:17316;visibility:visible;mso-wrap-style:square" filled="t">
                  <v:fill o:detectmouseclick="t"/>
                  <v:path o:connecttype="none"/>
                </v:shape>
                <v:shapetype id="_x0000_t202" coordsize="21600,21600" o:spt="202" path="m,l,21600r21600,l21600,xe">
                  <v:stroke joinstyle="miter"/>
                  <v:path gradientshapeok="t" o:connecttype="rect"/>
                </v:shapetype>
                <v:shape id="Text Box 147" o:spid="_x0000_s1028" type="#_x0000_t202" style="position:absolute;left:18093;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" filled="f" stroked="f" strokeweight=".5pt">
                  <v:textbox>
                    <w:txbxContent>
                      <w:p w14:paraId="5C0E09BD" w14:textId="77777777" w:rsidR="00E84247" w:rsidRPr="00D62BA7" w:rsidRDefault="00E84247" w:rsidP="00E84247">
                        <w:pPr>
                          <w:rPr>
                            <w:i/>
                            <w:iCs/>
                            <w:color w:val="0000FF"/>
                            <w:sz w:val="18"/>
                            <w:szCs w:val="18"/>
                          </w:rPr>
                        </w:pPr>
                        <w:r w:rsidRPr="00D62BA7">
                          <w:rPr>
                            <w:i/>
                            <w:iCs/>
                            <w:color w:val="FF0000"/>
                            <w:sz w:val="18"/>
                            <w:szCs w:val="18"/>
                          </w:rPr>
                          <w:t xml:space="preserve">Red dots are grid point locations </w:t>
                        </w:r>
                      </w:p>
                    </w:txbxContent>
                  </v:textbox>
                </v:shape>
                <v:shape id="Text Box 147" o:spid="_x0000_s1029" type="#_x0000_t202" style="position:absolute;left:16495;top:6064;width:2053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" filled="f" stroked="f" strokeweight=".5pt">
                  <v:textbox>
                    <w:txbxContent>
                      <w:p w14:paraId="6FC2D31E" w14:textId="77777777" w:rsidR="00E84247" w:rsidRPr="00D62BA7" w:rsidRDefault="00E84247" w:rsidP="00E84247">
                        <w:pPr>
                          <w:rPr>
                            <w:i/>
                            <w:iCs/>
                            <w:sz w:val="18"/>
                            <w:szCs w:val="18"/>
                          </w:rPr>
                        </w:pPr>
                        <w:r w:rsidRPr="00D62BA7">
                          <w:rPr>
                            <w:i/>
                            <w:iCs/>
                            <w:sz w:val="18"/>
                            <w:szCs w:val="18"/>
                          </w:rPr>
                          <w:t xml:space="preserve">For each grid point location, the companion AoA associated with the other TRP is along the direction indicated by the </w:t>
                        </w:r>
                        <w:r w:rsidRPr="00D62BA7">
                          <w:rPr>
                            <w:i/>
                            <w:iCs/>
                            <w:color w:val="0070C0"/>
                            <w:sz w:val="18"/>
                            <w:szCs w:val="18"/>
                          </w:rPr>
                          <w:t xml:space="preserve">blue segments </w:t>
                        </w:r>
                        <w:r w:rsidRPr="00D62BA7">
                          <w:rPr>
                            <w:i/>
                            <w:iCs/>
                            <w:sz w:val="18"/>
                            <w:szCs w:val="18"/>
                          </w:rPr>
                          <w:t xml:space="preserve">for the legacy 2-axis positioner. </w:t>
                        </w:r>
                      </w:p>
                    </w:txbxContent>
                  </v:textbox>
                </v:shape>
                <v:shape id="Picture 91" o:spid="_x0000_s1030" type="#_x0000_t75" style="position:absolute;width:16873;height:16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">
                  <v:imagedata r:id="rId46" o:title="" croptop="13873f" cropbottom="17800f" cropleft="21089f" cropright="19178f"/>
                </v:shape>
                <w10:anchorlock/>
              </v:group>
            </w:pict>
          </mc:Fallback>
        </mc:AlternateContent>
      </w:r>
    </w:p>
    <w:p w14:paraId="7A5A0959" w14:textId="35C7A3A8" w:rsidR="00E84247" w:rsidRDefault="00E84247" w:rsidP="00647EDB">
      <w:pPr>
        <w:pStyle w:val="TF"/>
      </w:pPr>
      <w:r w:rsidRPr="00801C6B">
        <w:t>Figure 5.2.7.1-1: From the UE’s perspective, AoA pairs lie along meridians of a spherical coordinate system for a test system with fixed offset between the sources and a 2-axis positioner.</w:t>
      </w:r>
    </w:p>
    <w:p w14:paraId="6B258547" w14:textId="77777777" w:rsidR="00E84247" w:rsidRDefault="00E84247" w:rsidP="009B03D6">
      <w:r>
        <w:t>Conceptually, robustness to orientation can be accomplished by adding test AoAs uniformly distributed on the sphere in more directions rather than just along the meridians. This necessitates using a 3-axis positioner in the agreed TE system rather than the legacy 2-axis positioner. Figure 5.2.7.1-2 graphically shows the intended goal of the added degree of freedom from the UE’s perspective.</w:t>
      </w:r>
    </w:p>
    <w:p w14:paraId="1976EF01" w14:textId="77777777" w:rsidR="00E84247" w:rsidRDefault="00E84247" w:rsidP="00647EDB">
      <w:pPr>
        <w:pStyle w:val="TH"/>
      </w:pPr>
      <w:r>
        <w:t xml:space="preserve"> </w:t>
      </w:r>
      <w:r>
        <w:rPr>
          <w:noProof/>
        </w:rPr>
        <mc:AlternateContent>
          <mc:Choice Requires="wpc">
            <w:drawing>
              <wp:inline distT="0" distB="0" distL="0" distR="0" wp14:anchorId="02A16531" wp14:editId="04B3C293">
                <wp:extent cx="3134360" cy="1288677"/>
                <wp:effectExtent l="0" t="19050" r="27940" b="6985"/>
                <wp:docPr id="314" name="Canvas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2" name="Explosion: 8 Points 92"/>
                        <wps:cNvSpPr/>
                        <wps:spPr>
                          <a:xfrm>
                            <a:off x="2163445" y="665143"/>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93" name="Group 93"/>
                        <wpg:cNvGrpSpPr/>
                        <wpg:grpSpPr>
                          <a:xfrm>
                            <a:off x="2005330" y="174288"/>
                            <a:ext cx="799465" cy="421005"/>
                            <a:chOff x="0" y="53340"/>
                            <a:chExt cx="800100" cy="421005"/>
                          </a:xfrm>
                        </wpg:grpSpPr>
                        <wps:wsp>
                          <wps:cNvPr id="94" name="Oval 94"/>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Rectangle 95"/>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96" name="Explosion: 8 Points 96"/>
                        <wps:cNvSpPr/>
                        <wps:spPr>
                          <a:xfrm rot="1657463">
                            <a:off x="2689043" y="131834"/>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Oval 97"/>
                        <wps:cNvSpPr/>
                        <wps:spPr>
                          <a:xfrm>
                            <a:off x="2106295" y="155330"/>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Explosion: 8 Points 98"/>
                        <wps:cNvSpPr/>
                        <wps:spPr>
                          <a:xfrm>
                            <a:off x="2422457" y="561820"/>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0B9D09DA" w14:textId="77777777" w:rsidR="00E84247" w:rsidRDefault="00E84247" w:rsidP="00E84247">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9" name="Explosion: 8 Points 99"/>
                        <wps:cNvSpPr/>
                        <wps:spPr>
                          <a:xfrm>
                            <a:off x="2645614" y="341618"/>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Text Box 42"/>
                        <wps:cNvSpPr txBox="1"/>
                        <wps:spPr>
                          <a:xfrm>
                            <a:off x="0" y="701791"/>
                            <a:ext cx="2002971" cy="550886"/>
                          </a:xfrm>
                          <a:prstGeom prst="rect">
                            <a:avLst/>
                          </a:prstGeom>
                          <a:solidFill>
                            <a:schemeClr val="lt1"/>
                          </a:solidFill>
                          <a:ln w="6350">
                            <a:noFill/>
                          </a:ln>
                        </wps:spPr>
                        <wps:txb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 name="Text Box 42"/>
                        <wps:cNvSpPr txBox="1"/>
                        <wps:spPr>
                          <a:xfrm>
                            <a:off x="0" y="0"/>
                            <a:ext cx="2030186" cy="801344"/>
                          </a:xfrm>
                          <a:prstGeom prst="rect">
                            <a:avLst/>
                          </a:prstGeom>
                          <a:noFill/>
                          <a:ln w="6350">
                            <a:noFill/>
                          </a:ln>
                        </wps:spPr>
                        <wps:txb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Oval 102"/>
                        <wps:cNvSpPr/>
                        <wps:spPr>
                          <a:xfrm rot="2788025">
                            <a:off x="2302327" y="272964"/>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Freeform: Shape 103"/>
                        <wps:cNvSpPr/>
                        <wps:spPr>
                          <a:xfrm>
                            <a:off x="2340429" y="321905"/>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Freeform: Shape 104"/>
                        <wps:cNvSpPr/>
                        <wps:spPr>
                          <a:xfrm>
                            <a:off x="2329543" y="332834"/>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Freeform: Shape 107"/>
                        <wps:cNvSpPr/>
                        <wps:spPr>
                          <a:xfrm>
                            <a:off x="2315029" y="263891"/>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Freeform: Shape 108"/>
                        <wps:cNvSpPr/>
                        <wps:spPr>
                          <a:xfrm>
                            <a:off x="2256972" y="318320"/>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Freeform: Shape 109"/>
                        <wps:cNvSpPr/>
                        <wps:spPr>
                          <a:xfrm>
                            <a:off x="2209800" y="341428"/>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Freeform: Shape 110"/>
                        <wps:cNvSpPr/>
                        <wps:spPr>
                          <a:xfrm>
                            <a:off x="2351700" y="22815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2A16531" id="Canvas 314" o:spid="_x0000_s1031" editas="canvas" style="width:246.8pt;height:101.45pt;mso-position-horizontal-relative:char;mso-position-vertical-relative:line" coordsize="31343,12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">
                <v:shape id="_x0000_s1032" type="#_x0000_t75" style="position:absolute;width:31343;height:12884;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92" o:spid="_x0000_s1033" type="#_x0000_t71" style="position:absolute;left:21634;top:6651;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" fillcolor="#00b0f0" stroked="f" strokeweight="1pt"/>
                <v:group id="Group 93" o:spid="_x0000_s1034" style="position:absolute;left:20053;top:1742;width:7994;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oval id="Oval 94" o:spid="_x0000_s1035"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" filled="f" strokecolor="#ffc000" strokeweight="1pt">
                    <v:stroke joinstyle="miter"/>
                  </v:oval>
                  <v:rect id="Rectangle 95" o:spid="_x0000_s1036"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" fillcolor="white [3212]" strokecolor="white [3212]" strokeweight="1pt"/>
                </v:group>
                <v:shape id="Explosion: 8 Points 96" o:spid="_x0000_s1037" type="#_x0000_t71" style="position:absolute;left:26890;top:1318;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" fillcolor="#00b0f0" stroked="f" strokeweight="1pt"/>
                <v:oval id="Oval 97" o:spid="_x0000_s1038" style="position:absolute;left:21062;top:1553;width:10281;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" filled="f" strokecolor="#1f3763 [1604]" strokeweight="1pt">
                  <v:stroke joinstyle="miter"/>
                </v:oval>
                <v:shape id="Explosion: 8 Points 98" o:spid="_x0000_s1039" type="#_x0000_t71" style="position:absolute;left:24224;top:5618;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" fillcolor="#70ad47 [3209]" stroked="f" strokeweight="1pt">
                  <v:textbox>
                    <w:txbxContent>
                      <w:p w14:paraId="0B9D09DA" w14:textId="77777777" w:rsidR="00E84247" w:rsidRDefault="00E84247" w:rsidP="00E84247">
                        <w:pPr>
                          <w:jc w:val="center"/>
                        </w:pPr>
                        <w:r>
                          <w:t>v</w:t>
                        </w:r>
                      </w:p>
                    </w:txbxContent>
                  </v:textbox>
                </v:shape>
                <v:shape id="Explosion: 8 Points 99" o:spid="_x0000_s1040" type="#_x0000_t71" style="position:absolute;left:26456;top:3416;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" fillcolor="#70ad47 [3209]" stroked="f" strokeweight="1pt"/>
                <v:shape id="Text Box 42" o:spid="_x0000_s1041" type="#_x0000_t202" style="position:absolute;top:7017;width:20029;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" fillcolor="white [3201]" stroked="f" strokeweight=".5pt">
                  <v:textbox>
                    <w:txbxContent>
                      <w:p w14:paraId="7BBD6CB2" w14:textId="77777777" w:rsidR="00E84247" w:rsidRPr="00D62BA7" w:rsidRDefault="00E84247" w:rsidP="00E84247">
                        <w:pPr>
                          <w:rPr>
                            <w:i/>
                            <w:iCs/>
                            <w:sz w:val="18"/>
                            <w:szCs w:val="18"/>
                          </w:rPr>
                        </w:pPr>
                        <w:r w:rsidRPr="00D62BA7">
                          <w:rPr>
                            <w:i/>
                            <w:iCs/>
                            <w:sz w:val="18"/>
                            <w:szCs w:val="18"/>
                          </w:rPr>
                          <w:t>The intent is to sample the outcomes in spatially uniform directions to reduce bias.</w:t>
                        </w:r>
                      </w:p>
                    </w:txbxContent>
                  </v:textbox>
                </v:shape>
                <v:shape id="Text Box 42" o:spid="_x0000_s1042" type="#_x0000_t202" style="position:absolute;width:20301;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" filled="f" stroked="f" strokeweight=".5pt">
                  <v:textbox>
                    <w:txbxContent>
                      <w:p w14:paraId="7047C1CF" w14:textId="77777777" w:rsidR="00E84247" w:rsidRPr="00D62BA7" w:rsidRDefault="00E84247" w:rsidP="00E84247">
                        <w:pPr>
                          <w:rPr>
                            <w:i/>
                            <w:iCs/>
                            <w:sz w:val="18"/>
                            <w:szCs w:val="18"/>
                          </w:rPr>
                        </w:pPr>
                        <w:r w:rsidRPr="00D62BA7">
                          <w:rPr>
                            <w:i/>
                            <w:iCs/>
                            <w:sz w:val="18"/>
                            <w:szCs w:val="18"/>
                          </w:rPr>
                          <w:t xml:space="preserve">The orange circle represents the set of all AoAs that are separated from the </w:t>
                        </w:r>
                        <w:r>
                          <w:rPr>
                            <w:i/>
                            <w:iCs/>
                            <w:sz w:val="18"/>
                            <w:szCs w:val="18"/>
                          </w:rPr>
                          <w:t>any</w:t>
                        </w:r>
                        <w:r w:rsidRPr="00D62BA7">
                          <w:rPr>
                            <w:i/>
                            <w:iCs/>
                            <w:sz w:val="18"/>
                            <w:szCs w:val="18"/>
                          </w:rPr>
                          <w:t xml:space="preserve"> grid location by some fixed AoA separation.</w:t>
                        </w:r>
                      </w:p>
                    </w:txbxContent>
                  </v:textbox>
                </v:shape>
                <v:oval id="Oval 102" o:spid="_x0000_s1043" style="position:absolute;left:23023;top:2729;width:598;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" fillcolor="red" strokecolor="#1f3763 [1604]" strokeweight="1pt">
                  <v:stroke joinstyle="miter"/>
                </v:oval>
                <v:shape id="Freeform: Shape 103" o:spid="_x0000_s1044" style="position:absolute;left:23404;top:3219;width:1524;height:145;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" path="m,14557c19957,7602,39914,648,65314,43v25400,-605,56243,5140,87086,10886e" filled="f" strokecolor="#92d050" strokeweight="1pt">
                  <v:stroke endarrow="block" joinstyle="miter"/>
                  <v:path arrowok="t" o:connecttype="custom" o:connectlocs="0,14557;65314,43;152400,10929" o:connectangles="0,0,0"/>
                </v:shape>
                <v:shape id="Freeform: Shape 104" o:spid="_x0000_s1045" style="position:absolute;left:23295;top:3328;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" path="m,c6047,29633,12095,59266,18143,79828v6048,20562,12095,32052,18143,43543e" filled="f" strokecolor="#92d050" strokeweight="1pt">
                  <v:stroke endarrow="block" joinstyle="miter"/>
                  <v:path arrowok="t" o:connecttype="custom" o:connectlocs="0,0;18143,79828;36286,123371" o:connectangles="0,0,0"/>
                </v:shape>
                <v:shape id="Freeform: Shape 107" o:spid="_x0000_s1046" style="position:absolute;left:23150;top:2638;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" path="m10886,61686l,e" filled="f" strokecolor="#92d050" strokeweight="1pt">
                  <v:stroke joinstyle="miter"/>
                  <v:path arrowok="t" o:connecttype="custom" o:connectlocs="10886,61686;0,0" o:connectangles="0,0"/>
                </v:shape>
                <v:shape id="Freeform: Shape 108" o:spid="_x0000_s1047" style="position:absolute;left:22569;top:3183;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" path="m61685,l,10885e" filled="f" strokecolor="#92d050" strokeweight="1pt">
                  <v:stroke joinstyle="miter"/>
                  <v:path arrowok="t" o:connecttype="custom" o:connectlocs="61685,0;0,10885" o:connectangles="0,0"/>
                </v:shape>
                <v:shape id="Freeform: Shape 109" o:spid="_x0000_s1048" style="position:absolute;left:22098;top:3414;width:962;height:1283;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" path="m96253,c70184,15374,44116,30748,28074,52137,12032,73527,6016,100932,,128337e" filled="f" strokecolor="#00b0f0" strokeweight="1pt">
                  <v:stroke endarrow="block" joinstyle="miter"/>
                  <v:path arrowok="t" o:connecttype="custom" o:connectlocs="96253,0;28074,52137;0,128337" o:connectangles="0,0,0"/>
                </v:shape>
                <v:shape id="Freeform: Shape 110" o:spid="_x0000_s1049" style="position:absolute;left:23517;top:2281;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02BBB6BC" w14:textId="46DE3C00" w:rsidR="00E84247" w:rsidRPr="00801C6B" w:rsidRDefault="00E84247" w:rsidP="00647EDB">
      <w:pPr>
        <w:pStyle w:val="TF"/>
      </w:pPr>
      <w:r w:rsidRPr="00801C6B">
        <w:t>Figure 5.2.7.1-</w:t>
      </w:r>
      <w:r w:rsidR="00493F26" w:rsidRPr="00801C6B">
        <w:t>2</w:t>
      </w:r>
      <w:r w:rsidRPr="00801C6B">
        <w:t>: Scheme to combat bias introduced by AoA pairs limited to lie along meridians from the UE’s perspective.</w:t>
      </w:r>
    </w:p>
    <w:p w14:paraId="765DF4B4" w14:textId="56B09FEB" w:rsidR="00E84247" w:rsidRDefault="00E84247" w:rsidP="009B03D6">
      <w:r>
        <w:t xml:space="preserve">Recall that the legacy 2-axis positioner is only able to pair each grid point to AoAs along the blue arrows, respectively (see </w:t>
      </w:r>
      <w:r w:rsidR="008E7BEA">
        <w:t>F</w:t>
      </w:r>
      <w:r>
        <w:t>igure 5.2.7.1-1). The 3-axis positioner is intended to allow each grid point to be additionally paired with AoAs along the green arrows. These additional directions essentially dismantle the restriction of having test AoA pairs exclusively along meridians of a spherical coordinate system from the UE’s perspective.</w:t>
      </w:r>
    </w:p>
    <w:p w14:paraId="0D819641" w14:textId="50F3E4FE" w:rsidR="00E84247" w:rsidRDefault="00E84247" w:rsidP="009B03D6">
      <w:r>
        <w:t xml:space="preserve">Simulated test runs with a UE with modules on adjacent confirms the intended enhancement removes sensitivity to UE orientation, see </w:t>
      </w:r>
      <w:r w:rsidR="008E7BEA">
        <w:t>F</w:t>
      </w:r>
      <w:r>
        <w:t>igure 5.2.7.1-3. ‘D’ referenced in the figures is used in the sense of degree of freedom of the positioner, rather than spatial dimension. HH or VV refer to beam scanning directions for both modules, each assumed to be 4x1.</w:t>
      </w:r>
    </w:p>
    <w:p w14:paraId="3F6E0591" w14:textId="77777777" w:rsidR="00E84247" w:rsidRDefault="00E84247" w:rsidP="00647EDB">
      <w:pPr>
        <w:pStyle w:val="TH"/>
      </w:pPr>
      <w:r>
        <w:rPr>
          <w:noProof/>
        </w:rPr>
        <w:lastRenderedPageBreak/>
        <mc:AlternateContent>
          <mc:Choice Requires="wpc">
            <w:drawing>
              <wp:inline distT="0" distB="0" distL="0" distR="0" wp14:anchorId="7F3C369A" wp14:editId="4407A16E">
                <wp:extent cx="5486400" cy="4575439"/>
                <wp:effectExtent l="0" t="0" r="0" b="0"/>
                <wp:docPr id="315" name="Canvas 3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3" name="Text Box 2"/>
                        <wps:cNvSpPr txBox="1">
                          <a:spLocks noChangeArrowheads="1"/>
                        </wps:cNvSpPr>
                        <wps:spPr bwMode="auto">
                          <a:xfrm>
                            <a:off x="2419713" y="2045444"/>
                            <a:ext cx="933047" cy="610073"/>
                          </a:xfrm>
                          <a:prstGeom prst="rect">
                            <a:avLst/>
                          </a:prstGeom>
                          <a:solidFill>
                            <a:srgbClr val="FFFFFF"/>
                          </a:solidFill>
                          <a:ln w="9525">
                            <a:noFill/>
                            <a:miter lim="800000"/>
                            <a:headEnd/>
                            <a:tailEnd/>
                          </a:ln>
                        </wps:spPr>
                        <wps:txb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wps:txbx>
                        <wps:bodyPr rot="0" vert="horz" wrap="square" lIns="91440" tIns="45720" rIns="91440" bIns="45720" anchor="t" anchorCtr="0">
                          <a:noAutofit/>
                        </wps:bodyPr>
                      </wps:wsp>
                      <pic:pic xmlns:pic="http://schemas.openxmlformats.org/drawingml/2006/picture">
                        <pic:nvPicPr>
                          <pic:cNvPr id="114" name="Picture 114"/>
                          <pic:cNvPicPr>
                            <a:picLocks noChangeAspect="1"/>
                          </pic:cNvPicPr>
                        </pic:nvPicPr>
                        <pic:blipFill>
                          <a:blip r:embed="rId47"/>
                          <a:stretch>
                            <a:fillRect/>
                          </a:stretch>
                        </pic:blipFill>
                        <pic:spPr>
                          <a:xfrm>
                            <a:off x="0" y="2482577"/>
                            <a:ext cx="2743200" cy="2057400"/>
                          </a:xfrm>
                          <a:prstGeom prst="rect">
                            <a:avLst/>
                          </a:prstGeom>
                        </pic:spPr>
                      </pic:pic>
                      <pic:pic xmlns:pic="http://schemas.openxmlformats.org/drawingml/2006/picture">
                        <pic:nvPicPr>
                          <pic:cNvPr id="115" name="Picture 115"/>
                          <pic:cNvPicPr>
                            <a:picLocks noChangeAspect="1"/>
                          </pic:cNvPicPr>
                        </pic:nvPicPr>
                        <pic:blipFill>
                          <a:blip r:embed="rId48"/>
                          <a:stretch>
                            <a:fillRect/>
                          </a:stretch>
                        </pic:blipFill>
                        <pic:spPr>
                          <a:xfrm>
                            <a:off x="2743200" y="2482577"/>
                            <a:ext cx="2743200" cy="2057400"/>
                          </a:xfrm>
                          <a:prstGeom prst="rect">
                            <a:avLst/>
                          </a:prstGeom>
                        </pic:spPr>
                      </pic:pic>
                      <pic:pic xmlns:pic="http://schemas.openxmlformats.org/drawingml/2006/picture">
                        <pic:nvPicPr>
                          <pic:cNvPr id="116" name="Picture 116"/>
                          <pic:cNvPicPr>
                            <a:picLocks noChangeAspect="1"/>
                          </pic:cNvPicPr>
                        </pic:nvPicPr>
                        <pic:blipFill>
                          <a:blip r:embed="rId49"/>
                          <a:stretch>
                            <a:fillRect/>
                          </a:stretch>
                        </pic:blipFill>
                        <pic:spPr>
                          <a:xfrm>
                            <a:off x="397715" y="604774"/>
                            <a:ext cx="1828800" cy="1371600"/>
                          </a:xfrm>
                          <a:prstGeom prst="rect">
                            <a:avLst/>
                          </a:prstGeom>
                        </pic:spPr>
                      </pic:pic>
                      <pic:pic xmlns:pic="http://schemas.openxmlformats.org/drawingml/2006/picture">
                        <pic:nvPicPr>
                          <pic:cNvPr id="117" name="Picture 117"/>
                          <pic:cNvPicPr>
                            <a:picLocks noChangeAspect="1"/>
                          </pic:cNvPicPr>
                        </pic:nvPicPr>
                        <pic:blipFill>
                          <a:blip r:embed="rId50"/>
                          <a:stretch>
                            <a:fillRect/>
                          </a:stretch>
                        </pic:blipFill>
                        <pic:spPr>
                          <a:xfrm>
                            <a:off x="3146362" y="604708"/>
                            <a:ext cx="1828800" cy="1371600"/>
                          </a:xfrm>
                          <a:prstGeom prst="rect">
                            <a:avLst/>
                          </a:prstGeom>
                        </pic:spPr>
                      </pic:pic>
                      <wps:wsp>
                        <wps:cNvPr id="118" name="Arrow: Circular 118"/>
                        <wps:cNvSpPr/>
                        <wps:spPr>
                          <a:xfrm rot="3731821">
                            <a:off x="999371" y="1448627"/>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Arrow: Circular 119"/>
                        <wps:cNvSpPr/>
                        <wps:spPr>
                          <a:xfrm rot="17868179" flipH="1">
                            <a:off x="3114275" y="1403403"/>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Text Box 2"/>
                        <wps:cNvSpPr txBox="1">
                          <a:spLocks noChangeArrowheads="1"/>
                        </wps:cNvSpPr>
                        <wps:spPr bwMode="auto">
                          <a:xfrm>
                            <a:off x="527050" y="537"/>
                            <a:ext cx="4424960" cy="315666"/>
                          </a:xfrm>
                          <a:prstGeom prst="rect">
                            <a:avLst/>
                          </a:prstGeom>
                          <a:solidFill>
                            <a:srgbClr val="FFFFFF"/>
                          </a:solidFill>
                          <a:ln w="9525">
                            <a:noFill/>
                            <a:miter lim="800000"/>
                            <a:headEnd/>
                            <a:tailEnd/>
                          </a:ln>
                        </wps:spPr>
                        <wps:txb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wps:txbx>
                        <wps:bodyPr rot="0" vert="horz" wrap="square" lIns="91440" tIns="45720" rIns="91440" bIns="45720" anchor="t" anchorCtr="0">
                          <a:noAutofit/>
                        </wps:bodyPr>
                      </wps:wsp>
                      <wps:wsp>
                        <wps:cNvPr id="121" name="Straight Arrow Connector 121"/>
                        <wps:cNvCnPr/>
                        <wps:spPr>
                          <a:xfrm flipH="1">
                            <a:off x="1921329" y="326803"/>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2" name="Straight Arrow Connector 122"/>
                        <wps:cNvCnPr/>
                        <wps:spPr>
                          <a:xfrm>
                            <a:off x="3031671" y="305032"/>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7F3C369A" id="Canvas 315" o:spid="_x0000_s1050" editas="canvas" style="width:6in;height:360.25pt;mso-position-horizontal-relative:char;mso-position-vertical-relative:line" coordsize="54864,45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">
                <v:shape id="_x0000_s1051" type="#_x0000_t75" style="position:absolute;width:54864;height:45751;visibility:visible;mso-wrap-style:square" filled="t">
                  <v:fill o:detectmouseclick="t"/>
                  <v:path o:connecttype="none"/>
                </v:shape>
                <v:shape id="Text Box 2" o:spid="_x0000_s1052" type="#_x0000_t202" style="position:absolute;left:24197;top:20454;width:9330;height:6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" stroked="f">
                  <v:textbox>
                    <w:txbxContent>
                      <w:p w14:paraId="2307C29D" w14:textId="77777777" w:rsidR="00E84247" w:rsidRPr="00DA09B7" w:rsidRDefault="00E84247" w:rsidP="00E84247">
                        <w:pPr>
                          <w:rPr>
                            <w:color w:val="0070C0"/>
                            <w:sz w:val="18"/>
                            <w:szCs w:val="18"/>
                          </w:rPr>
                        </w:pPr>
                        <w:r w:rsidRPr="00DA09B7">
                          <w:rPr>
                            <w:color w:val="0070C0"/>
                            <w:sz w:val="18"/>
                            <w:szCs w:val="18"/>
                          </w:rPr>
                          <w:t>Positioner upgrade</w:t>
                        </w:r>
                        <w:r>
                          <w:rPr>
                            <w:color w:val="0070C0"/>
                            <w:sz w:val="18"/>
                            <w:szCs w:val="18"/>
                          </w:rPr>
                          <w:t xml:space="preserve"> from 2-axis to 3-axis</w:t>
                        </w:r>
                      </w:p>
                    </w:txbxContent>
                  </v:textbox>
                </v:shape>
                <v:shape id="Picture 114" o:spid="_x0000_s1053" type="#_x0000_t75" style="position:absolute;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">
                  <v:imagedata r:id="rId51" o:title=""/>
                </v:shape>
                <v:shape id="Picture 115" o:spid="_x0000_s1054" type="#_x0000_t75" style="position:absolute;left:27432;top:2482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">
                  <v:imagedata r:id="rId52" o:title=""/>
                </v:shape>
                <v:shape id="Picture 116" o:spid="_x0000_s1055" type="#_x0000_t75" style="position:absolute;left:3977;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">
                  <v:imagedata r:id="rId53" o:title=""/>
                </v:shape>
                <v:shape id="Picture 117" o:spid="_x0000_s1056" type="#_x0000_t75" style="position:absolute;left:31463;top:6047;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">
                  <v:imagedata r:id="rId54" o:title=""/>
                </v:shape>
                <v:shape id="Arrow: Circular 118" o:spid="_x0000_s1057" style="position:absolute;left:9994;top:14485;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19" o:spid="_x0000_s1058" style="position:absolute;left:31143;top:14033;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059" type="#_x0000_t202" style="position:absolute;left:5270;top:5;width:44250;height:3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14:paraId="53F157D6" w14:textId="77777777" w:rsidR="00E84247" w:rsidRPr="00DA09B7" w:rsidRDefault="00E84247" w:rsidP="00E84247">
                        <w:pPr>
                          <w:rPr>
                            <w:sz w:val="18"/>
                            <w:szCs w:val="18"/>
                          </w:rPr>
                        </w:pPr>
                        <w:r w:rsidRPr="00DA09B7">
                          <w:rPr>
                            <w:sz w:val="18"/>
                            <w:szCs w:val="18"/>
                          </w:rPr>
                          <w:t>Orientation sensitivity from using a legacy 2-axis positioner.</w:t>
                        </w:r>
                      </w:p>
                    </w:txbxContent>
                  </v:textbox>
                </v:shape>
                <v:shapetype id="_x0000_t32" coordsize="21600,21600" o:spt="32" o:oned="t" path="m,l21600,21600e" filled="f">
                  <v:path arrowok="t" fillok="f" o:connecttype="none"/>
                  <o:lock v:ext="edit" shapetype="t"/>
                </v:shapetype>
                <v:shape id="Straight Arrow Connector 121" o:spid="_x0000_s1060" type="#_x0000_t32" style="position:absolute;left:19213;top:3268;width:1850;height:33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" strokecolor="#4472c4 [3204]" strokeweight=".5pt">
                  <v:stroke endarrow="block" joinstyle="miter"/>
                </v:shape>
                <v:shape id="Straight Arrow Connector 122" o:spid="_x0000_s1061" type="#_x0000_t32" style="position:absolute;left:30316;top:3050;width:2558;height:250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" strokecolor="#4472c4 [3204]" strokeweight=".5pt">
                  <v:stroke endarrow="block" joinstyle="miter"/>
                </v:shape>
                <w10:anchorlock/>
              </v:group>
            </w:pict>
          </mc:Fallback>
        </mc:AlternateContent>
      </w:r>
    </w:p>
    <w:p w14:paraId="7AD8703A" w14:textId="77777777" w:rsidR="00E84247" w:rsidRPr="00801C6B" w:rsidRDefault="00E84247" w:rsidP="00647EDB">
      <w:pPr>
        <w:pStyle w:val="TF"/>
      </w:pPr>
      <w:r w:rsidRPr="00801C6B">
        <w:t>Figure 5.2.7.1-3: UE orientation sensitivity removal using a 3-axis positioner.</w:t>
      </w:r>
    </w:p>
    <w:p w14:paraId="5C565821" w14:textId="77777777" w:rsidR="00E84247" w:rsidRPr="00695320" w:rsidRDefault="00E84247" w:rsidP="00E84247">
      <w:pPr>
        <w:pStyle w:val="Heading4"/>
      </w:pPr>
      <w:bookmarkStart w:id="134" w:name="_Toc151623917"/>
      <w:bookmarkStart w:id="135" w:name="_Toc154585334"/>
      <w:bookmarkStart w:id="136" w:name="_Toc155642291"/>
      <w:bookmarkStart w:id="137" w:name="_Toc162015554"/>
      <w:r w:rsidRPr="00695320">
        <w:t>5.</w:t>
      </w:r>
      <w:r>
        <w:t>2.7.2</w:t>
      </w:r>
      <w:r>
        <w:tab/>
        <w:t>Implementation Direction</w:t>
      </w:r>
      <w:bookmarkEnd w:id="134"/>
      <w:bookmarkEnd w:id="135"/>
      <w:bookmarkEnd w:id="136"/>
      <w:bookmarkEnd w:id="137"/>
    </w:p>
    <w:p w14:paraId="777FDBF3" w14:textId="77777777" w:rsidR="00E84247" w:rsidRDefault="00E84247" w:rsidP="009B03D6">
      <w:r>
        <w:rPr>
          <w:noProof/>
        </w:rPr>
        <w:t>The basic</w:t>
      </w:r>
      <w:r>
        <w:t xml:space="preserve"> idea to implement this type of 3-axis positioner is an </w:t>
      </w:r>
      <w:bookmarkStart w:id="138" w:name="_Hlk131869291"/>
      <w:r>
        <w:t xml:space="preserve">‘inside’ </w:t>
      </w:r>
      <w:bookmarkEnd w:id="138"/>
      <w:r>
        <w:t xml:space="preserve">2-axis positioner that has similar functionality to the legacy positioner mounted to a fixed ‘outside’ roll-motor (‘outside’ to indicate it is not part of the positioner that would implement the basic scan). The ‘inside’ 2-axis positioner could be implemented as a azimuth-roll set-up (legacy geometry), an elevation-azimuth type positioner or other equivalent type. The ‘fixed’ aspect of the outside roll-motor refers to the fact that its stator would be statically positioned relative to the source locations, with its shaft axis pointed at one of the sources. This target source’s  AoAs define the grid where the UE’s performance is evaluated. Figure 5.2.7.2-1 helps visualize the AoA pairings at each grid point. </w:t>
      </w:r>
    </w:p>
    <w:p w14:paraId="7F26040A" w14:textId="77777777" w:rsidR="00E84247" w:rsidRDefault="00E84247" w:rsidP="00647EDB">
      <w:pPr>
        <w:pStyle w:val="TH"/>
      </w:pPr>
      <w:r>
        <w:rPr>
          <w:noProof/>
        </w:rPr>
        <mc:AlternateContent>
          <mc:Choice Requires="wpc">
            <w:drawing>
              <wp:inline distT="0" distB="0" distL="0" distR="0" wp14:anchorId="73C8CE74" wp14:editId="79A51BA4">
                <wp:extent cx="3872865" cy="1739614"/>
                <wp:effectExtent l="0" t="0" r="0" b="0"/>
                <wp:docPr id="316" name="Canvas 31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23" name="Picture 123"/>
                          <pic:cNvPicPr>
                            <a:picLocks noChangeAspect="1"/>
                          </pic:cNvPicPr>
                        </pic:nvPicPr>
                        <pic:blipFill rotWithShape="1">
                          <a:blip r:embed="rId55"/>
                          <a:srcRect l="31506" t="19898" r="29464" b="26871"/>
                          <a:stretch/>
                        </pic:blipFill>
                        <pic:spPr>
                          <a:xfrm>
                            <a:off x="0" y="0"/>
                            <a:ext cx="1665514" cy="1703615"/>
                          </a:xfrm>
                          <a:prstGeom prst="rect">
                            <a:avLst/>
                          </a:prstGeom>
                        </pic:spPr>
                      </pic:pic>
                      <wps:wsp>
                        <wps:cNvPr id="124" name="Text Box 147"/>
                        <wps:cNvSpPr txBox="1"/>
                        <wps:spPr>
                          <a:xfrm>
                            <a:off x="1589964" y="60258"/>
                            <a:ext cx="2282901" cy="818515"/>
                          </a:xfrm>
                          <a:prstGeom prst="rect">
                            <a:avLst/>
                          </a:prstGeom>
                          <a:noFill/>
                          <a:ln w="6350">
                            <a:noFill/>
                          </a:ln>
                        </wps:spPr>
                        <wps:txb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Text Box 147"/>
                        <wps:cNvSpPr txBox="1"/>
                        <wps:spPr>
                          <a:xfrm>
                            <a:off x="1655008" y="452460"/>
                            <a:ext cx="2202677" cy="1164799"/>
                          </a:xfrm>
                          <a:prstGeom prst="rect">
                            <a:avLst/>
                          </a:prstGeom>
                          <a:noFill/>
                          <a:ln w="6350">
                            <a:noFill/>
                          </a:ln>
                        </wps:spPr>
                        <wps:txb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C8CE74" id="Canvas 316" o:spid="_x0000_s1062" editas="canvas" style="width:304.95pt;height:137pt;mso-position-horizontal-relative:char;mso-position-vertical-relative:line" coordsize="38728,173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">
                <v:shape id="_x0000_s1063" type="#_x0000_t75" style="position:absolute;width:38728;height:17392;visibility:visible;mso-wrap-style:square" filled="t">
                  <v:fill o:detectmouseclick="t"/>
                  <v:path o:connecttype="none"/>
                </v:shape>
                <v:shape id="Picture 123" o:spid="_x0000_s1064" type="#_x0000_t75" style="position:absolute;width:16655;height:1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">
                  <v:imagedata r:id="rId56" o:title="" croptop="13040f" cropbottom="17610f" cropleft="20648f" cropright="19310f"/>
                </v:shape>
                <v:shape id="Text Box 147" o:spid="_x0000_s1065" type="#_x0000_t202" style="position:absolute;left:15899;top:602;width:22829;height:8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lBgwwAAANwAAAAPAAAAZHJzL2Rvd25yZXYueG1sRE9Li8Iw&#10;EL4v7H8Is+BtTS0q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XRpQYMMAAADcAAAADwAA&#10;AAAAAAAAAAAAAAAHAgAAZHJzL2Rvd25yZXYueG1sUEsFBgAAAAADAAMAtwAAAPcCAAAAAA==&#10;" filled="f" stroked="f" strokeweight=".5pt">
                  <v:textbox>
                    <w:txbxContent>
                      <w:p w14:paraId="23681B4E" w14:textId="77777777" w:rsidR="00E84247" w:rsidRDefault="00E84247" w:rsidP="00E84247">
                        <w:pPr>
                          <w:rPr>
                            <w:i/>
                            <w:iCs/>
                            <w:color w:val="FF0000"/>
                          </w:rPr>
                        </w:pPr>
                        <w:r>
                          <w:rPr>
                            <w:i/>
                            <w:iCs/>
                            <w:color w:val="FF0000"/>
                          </w:rPr>
                          <w:t>Red dots are grid point locations where the regional probability is calculated</w:t>
                        </w:r>
                        <w:r>
                          <w:rPr>
                            <w:i/>
                            <w:iCs/>
                            <w:color w:val="0000FF"/>
                          </w:rPr>
                          <w:t xml:space="preserve">. </w:t>
                        </w:r>
                      </w:p>
                    </w:txbxContent>
                  </v:textbox>
                </v:shape>
                <v:shape id="Text Box 147" o:spid="_x0000_s1066" type="#_x0000_t202" style="position:absolute;left:16550;top:4524;width:22026;height:11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1pl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6GVZ2QCPf8HAAD//wMAUEsBAi0AFAAGAAgAAAAhANvh9svuAAAAhQEAABMAAAAAAAAA&#10;AAAAAAAAAAAAAFtDb250ZW50X1R5cGVzXS54bWxQSwECLQAUAAYACAAAACEAWvQsW78AAAAVAQAA&#10;CwAAAAAAAAAAAAAAAAAfAQAAX3JlbHMvLnJlbHNQSwECLQAUAAYACAAAACEA3FdaZcYAAADcAAAA&#10;DwAAAAAAAAAAAAAAAAAHAgAAZHJzL2Rvd25yZXYueG1sUEsFBgAAAAADAAMAtwAAAPoCAAAAAA==&#10;" filled="f" stroked="f" strokeweight=".5pt">
                  <v:textbox>
                    <w:txbxContent>
                      <w:p w14:paraId="60A818C0" w14:textId="77777777" w:rsidR="00E84247" w:rsidRDefault="00E84247" w:rsidP="00E84247">
                        <w:pPr>
                          <w:rPr>
                            <w:i/>
                            <w:iCs/>
                          </w:rPr>
                        </w:pPr>
                        <w:r>
                          <w:rPr>
                            <w:i/>
                            <w:iCs/>
                          </w:rPr>
                          <w:t>For each grid point location, a configurable number of AoA pairs is possible with a 3-axis positioner. Example shown with 6 pairs (</w:t>
                        </w:r>
                        <w:r>
                          <w:rPr>
                            <w:i/>
                            <w:iCs/>
                            <w:color w:val="0070C0"/>
                          </w:rPr>
                          <w:t>blue segments indicate directions of  test AoA pairs, second source locations suppressed  for simplicity)</w:t>
                        </w:r>
                      </w:p>
                    </w:txbxContent>
                  </v:textbox>
                </v:shape>
                <w10:anchorlock/>
              </v:group>
            </w:pict>
          </mc:Fallback>
        </mc:AlternateContent>
      </w:r>
    </w:p>
    <w:p w14:paraId="7076031E" w14:textId="77777777" w:rsidR="00E84247" w:rsidRPr="00801C6B" w:rsidRDefault="00E84247" w:rsidP="00647EDB">
      <w:pPr>
        <w:pStyle w:val="TF"/>
      </w:pPr>
      <w:r w:rsidRPr="00801C6B">
        <w:t>Figure 5.2.7.2-1: Visualization of AoA pairs associated with each point with the proposed 3-axis positioner</w:t>
      </w:r>
    </w:p>
    <w:p w14:paraId="7A62901A" w14:textId="77777777" w:rsidR="00E84247" w:rsidRDefault="00E84247" w:rsidP="00E84247">
      <w:pPr>
        <w:jc w:val="both"/>
      </w:pPr>
      <w:r>
        <w:lastRenderedPageBreak/>
        <w:t xml:space="preserve">One helpful aspect is that the 3-axis positioner no longer needs 180⁰ swing of the azimuth motion from the ‘inside’ 2-axis positioner for each scanned hemisphere: </w:t>
      </w:r>
      <w:r w:rsidRPr="006864E4">
        <w:t xml:space="preserve">It is possible for the inside positioner to </w:t>
      </w:r>
      <w:r>
        <w:t>use</w:t>
      </w:r>
      <w:r w:rsidRPr="006864E4">
        <w:t xml:space="preserve"> a 90⁰ azimuth, 360⁰ roll strategy if advantageous.</w:t>
      </w:r>
      <w:r>
        <w:t xml:space="preserve"> </w:t>
      </w:r>
    </w:p>
    <w:p w14:paraId="323F3F8A" w14:textId="77777777" w:rsidR="00E84247" w:rsidRDefault="00E84247" w:rsidP="00E84247">
      <w:r>
        <w:t xml:space="preserve">Figure 5.2.7.2-2 helps with conceptual description of how the third degree of freedom in the positioner can be leveraged to achieve the grid and AoA pairings of 5.2.7.2-1.  The blue and the green shafts represent the ‘inside’ 2-axis positioner, and they are together mounted on the outside roll motor shaft (red items). Two options are shown for the implementation of the ‘inside’ 2-axis positioner: azimuth-elevation and azimuth-roll. The latter option allows continuity with the legacy positioner grid and geometry. Detail design work is needed to adequately hide the motors to reduce the prospect of blockage, as well as other details like bringing the articulation axes closer; these are up to TE implementation. In either implementation the ‘outside’ roll motor is ground referenced like the sources and points to one of them, say S1 (grey body in the figures below). </w:t>
      </w:r>
    </w:p>
    <w:p w14:paraId="3F7561FB" w14:textId="77777777" w:rsidR="00E84247" w:rsidRDefault="00E84247" w:rsidP="00647EDB">
      <w:pPr>
        <w:pStyle w:val="TH"/>
      </w:pPr>
      <w:r>
        <w:rPr>
          <w:noProof/>
        </w:rPr>
        <mc:AlternateContent>
          <mc:Choice Requires="wpc">
            <w:drawing>
              <wp:inline distT="0" distB="0" distL="0" distR="0" wp14:anchorId="4E226B2C" wp14:editId="197655EC">
                <wp:extent cx="5486400" cy="4830793"/>
                <wp:effectExtent l="0" t="0" r="0" b="27305"/>
                <wp:docPr id="317" name="Canvas 31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prstDash val="dash"/>
                        </a:ln>
                      </wpc:whole>
                      <wps:wsp>
                        <wps:cNvPr id="129" name="Freeform: Shape 129"/>
                        <wps:cNvSpPr/>
                        <wps:spPr>
                          <a:xfrm>
                            <a:off x="1262209" y="806805"/>
                            <a:ext cx="1879107" cy="1762603"/>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879107" h="1762603">
                                <a:moveTo>
                                  <a:pt x="447666" y="141073"/>
                                </a:moveTo>
                                <a:cubicBezTo>
                                  <a:pt x="303814" y="143902"/>
                                  <a:pt x="293617" y="187231"/>
                                  <a:pt x="219182" y="254818"/>
                                </a:cubicBezTo>
                                <a:cubicBezTo>
                                  <a:pt x="144747" y="322405"/>
                                  <a:pt x="13881" y="449925"/>
                                  <a:pt x="1055" y="546595"/>
                                </a:cubicBezTo>
                                <a:cubicBezTo>
                                  <a:pt x="-11771" y="643265"/>
                                  <a:pt x="95712" y="639582"/>
                                  <a:pt x="142227" y="834839"/>
                                </a:cubicBezTo>
                                <a:cubicBezTo>
                                  <a:pt x="188742" y="1030096"/>
                                  <a:pt x="205473" y="1596434"/>
                                  <a:pt x="280143" y="1718135"/>
                                </a:cubicBezTo>
                                <a:cubicBezTo>
                                  <a:pt x="354813" y="1839836"/>
                                  <a:pt x="499008" y="1685984"/>
                                  <a:pt x="590249" y="1565043"/>
                                </a:cubicBezTo>
                                <a:cubicBezTo>
                                  <a:pt x="681490" y="1444102"/>
                                  <a:pt x="769511" y="1154101"/>
                                  <a:pt x="827592" y="992488"/>
                                </a:cubicBezTo>
                                <a:cubicBezTo>
                                  <a:pt x="885673" y="830875"/>
                                  <a:pt x="1712517" y="435328"/>
                                  <a:pt x="1841916" y="269919"/>
                                </a:cubicBezTo>
                                <a:cubicBezTo>
                                  <a:pt x="1971315" y="104510"/>
                                  <a:pt x="1731526" y="-2104"/>
                                  <a:pt x="1603989" y="32"/>
                                </a:cubicBezTo>
                                <a:cubicBezTo>
                                  <a:pt x="1476452" y="2168"/>
                                  <a:pt x="803795" y="248006"/>
                                  <a:pt x="611075" y="271513"/>
                                </a:cubicBezTo>
                                <a:cubicBezTo>
                                  <a:pt x="418355" y="295020"/>
                                  <a:pt x="591518" y="138244"/>
                                  <a:pt x="447666" y="141073"/>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C55901E" w14:textId="77777777" w:rsidR="00E84247" w:rsidRDefault="00E84247" w:rsidP="00E84247"/>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Text Box 230"/>
                        <wps:cNvSpPr txBox="1"/>
                        <wps:spPr>
                          <a:xfrm>
                            <a:off x="36837" y="6230"/>
                            <a:ext cx="2324700" cy="590117"/>
                          </a:xfrm>
                          <a:prstGeom prst="rect">
                            <a:avLst/>
                          </a:prstGeom>
                          <a:solidFill>
                            <a:schemeClr val="lt1"/>
                          </a:solidFill>
                          <a:ln w="6350">
                            <a:noFill/>
                          </a:ln>
                        </wps:spPr>
                        <wps:txb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 name="Cylinder 131"/>
                        <wps:cNvSpPr/>
                        <wps:spPr>
                          <a:xfrm rot="7803519">
                            <a:off x="826107" y="461455"/>
                            <a:ext cx="182880" cy="384048"/>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Cylinder 132"/>
                        <wps:cNvSpPr/>
                        <wps:spPr>
                          <a:xfrm rot="7781656">
                            <a:off x="1176312" y="626511"/>
                            <a:ext cx="45719" cy="531777"/>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Cylinder 133"/>
                        <wps:cNvSpPr/>
                        <wps:spPr>
                          <a:xfrm rot="14866060">
                            <a:off x="2631749" y="805301"/>
                            <a:ext cx="240711" cy="498160"/>
                          </a:xfrm>
                          <a:prstGeom prst="can">
                            <a:avLst>
                              <a:gd name="adj" fmla="val 51667"/>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4" name="Cylinder 134"/>
                        <wps:cNvSpPr/>
                        <wps:spPr>
                          <a:xfrm>
                            <a:off x="1543792" y="1947859"/>
                            <a:ext cx="227147" cy="528146"/>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Straight Connector 135"/>
                        <wps:cNvCnPr/>
                        <wps:spPr>
                          <a:xfrm>
                            <a:off x="1662546" y="575955"/>
                            <a:ext cx="0" cy="1638795"/>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36" name="Straight Connector 136"/>
                        <wps:cNvCnPr/>
                        <wps:spPr>
                          <a:xfrm>
                            <a:off x="1039996" y="749054"/>
                            <a:ext cx="1133189" cy="960992"/>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37" name="Freeform: Shape 137"/>
                        <wps:cNvSpPr/>
                        <wps:spPr>
                          <a:xfrm>
                            <a:off x="1389413" y="771896"/>
                            <a:ext cx="285008" cy="819397"/>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9" name="Freeform: Shape 139"/>
                        <wps:cNvSpPr/>
                        <wps:spPr>
                          <a:xfrm>
                            <a:off x="1335977" y="1151906"/>
                            <a:ext cx="819397" cy="417314"/>
                          </a:xfrm>
                          <a:custGeom>
                            <a:avLst/>
                            <a:gdLst>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95942 w 819397"/>
                              <a:gd name="connsiteY4" fmla="*/ 427512 h 427512"/>
                              <a:gd name="connsiteX0" fmla="*/ 819397 w 819397"/>
                              <a:gd name="connsiteY0" fmla="*/ 154379 h 427512"/>
                              <a:gd name="connsiteX1" fmla="*/ 617516 w 819397"/>
                              <a:gd name="connsiteY1" fmla="*/ 0 h 427512"/>
                              <a:gd name="connsiteX2" fmla="*/ 0 w 819397"/>
                              <a:gd name="connsiteY2" fmla="*/ 231569 h 427512"/>
                              <a:gd name="connsiteX3" fmla="*/ 190005 w 819397"/>
                              <a:gd name="connsiteY3" fmla="*/ 427512 h 427512"/>
                              <a:gd name="connsiteX4" fmla="*/ 100763 w 819397"/>
                              <a:gd name="connsiteY4" fmla="*/ 328934 h 427512"/>
                              <a:gd name="connsiteX0" fmla="*/ 819397 w 819397"/>
                              <a:gd name="connsiteY0" fmla="*/ 154379 h 400318"/>
                              <a:gd name="connsiteX1" fmla="*/ 617516 w 819397"/>
                              <a:gd name="connsiteY1" fmla="*/ 0 h 400318"/>
                              <a:gd name="connsiteX2" fmla="*/ 0 w 819397"/>
                              <a:gd name="connsiteY2" fmla="*/ 231569 h 400318"/>
                              <a:gd name="connsiteX3" fmla="*/ 159411 w 819397"/>
                              <a:gd name="connsiteY3" fmla="*/ 400318 h 400318"/>
                              <a:gd name="connsiteX4" fmla="*/ 100763 w 819397"/>
                              <a:gd name="connsiteY4" fmla="*/ 328934 h 400318"/>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100763 w 819397"/>
                              <a:gd name="connsiteY4" fmla="*/ 328934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4" fmla="*/ 229934 w 819397"/>
                              <a:gd name="connsiteY4" fmla="*/ 250751 h 410516"/>
                              <a:gd name="connsiteX0" fmla="*/ 819397 w 819397"/>
                              <a:gd name="connsiteY0" fmla="*/ 154379 h 410516"/>
                              <a:gd name="connsiteX1" fmla="*/ 617516 w 819397"/>
                              <a:gd name="connsiteY1" fmla="*/ 0 h 410516"/>
                              <a:gd name="connsiteX2" fmla="*/ 0 w 819397"/>
                              <a:gd name="connsiteY2" fmla="*/ 231569 h 410516"/>
                              <a:gd name="connsiteX3" fmla="*/ 166210 w 819397"/>
                              <a:gd name="connsiteY3" fmla="*/ 410516 h 410516"/>
                              <a:gd name="connsiteX0" fmla="*/ 819397 w 819397"/>
                              <a:gd name="connsiteY0" fmla="*/ 154379 h 417314"/>
                              <a:gd name="connsiteX1" fmla="*/ 617516 w 819397"/>
                              <a:gd name="connsiteY1" fmla="*/ 0 h 417314"/>
                              <a:gd name="connsiteX2" fmla="*/ 0 w 819397"/>
                              <a:gd name="connsiteY2" fmla="*/ 231569 h 417314"/>
                              <a:gd name="connsiteX3" fmla="*/ 173008 w 819397"/>
                              <a:gd name="connsiteY3" fmla="*/ 417314 h 417314"/>
                            </a:gdLst>
                            <a:ahLst/>
                            <a:cxnLst>
                              <a:cxn ang="0">
                                <a:pos x="connsiteX0" y="connsiteY0"/>
                              </a:cxn>
                              <a:cxn ang="0">
                                <a:pos x="connsiteX1" y="connsiteY1"/>
                              </a:cxn>
                              <a:cxn ang="0">
                                <a:pos x="connsiteX2" y="connsiteY2"/>
                              </a:cxn>
                              <a:cxn ang="0">
                                <a:pos x="connsiteX3" y="connsiteY3"/>
                              </a:cxn>
                            </a:cxnLst>
                            <a:rect l="l" t="t" r="r" b="b"/>
                            <a:pathLst>
                              <a:path w="819397" h="417314">
                                <a:moveTo>
                                  <a:pt x="819397" y="154379"/>
                                </a:moveTo>
                                <a:lnTo>
                                  <a:pt x="617516" y="0"/>
                                </a:lnTo>
                                <a:lnTo>
                                  <a:pt x="0" y="231569"/>
                                </a:lnTo>
                                <a:lnTo>
                                  <a:pt x="173008" y="417314"/>
                                </a:lnTo>
                              </a:path>
                            </a:pathLst>
                          </a:cu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Cylinder 141"/>
                        <wps:cNvSpPr/>
                        <wps:spPr>
                          <a:xfrm>
                            <a:off x="1622852" y="1751611"/>
                            <a:ext cx="77189" cy="279070"/>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Straight Connector 143"/>
                        <wps:cNvCnPr/>
                        <wps:spPr>
                          <a:xfrm flipV="1">
                            <a:off x="1104405" y="1003464"/>
                            <a:ext cx="1739735" cy="718458"/>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70" name="Cylinder 170"/>
                        <wps:cNvSpPr/>
                        <wps:spPr>
                          <a:xfrm rot="14866060">
                            <a:off x="2376548" y="1012173"/>
                            <a:ext cx="59378" cy="361031"/>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Straight Connector 176"/>
                        <wps:cNvCnPr/>
                        <wps:spPr>
                          <a:xfrm flipH="1">
                            <a:off x="1662545" y="1033153"/>
                            <a:ext cx="1" cy="55814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77" name="Straight Connector 177"/>
                        <wps:cNvCnPr/>
                        <wps:spPr>
                          <a:xfrm flipV="1">
                            <a:off x="1508985" y="1299210"/>
                            <a:ext cx="616995" cy="25477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78" name="Rectangle 178"/>
                        <wps:cNvSpPr/>
                        <wps:spPr>
                          <a:xfrm rot="18609868">
                            <a:off x="1702472" y="1362817"/>
                            <a:ext cx="306459" cy="118452"/>
                          </a:xfrm>
                          <a:prstGeom prst="rect">
                            <a:avLst/>
                          </a:prstGeom>
                          <a:solidFill>
                            <a:schemeClr val="tx1"/>
                          </a:solidFill>
                          <a:scene3d>
                            <a:camera prst="orthographicFront">
                              <a:rot lat="1200000" lon="3000000" rev="3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3530379" y="1096509"/>
                            <a:ext cx="1956021" cy="692298"/>
                          </a:xfrm>
                          <a:prstGeom prst="rect">
                            <a:avLst/>
                          </a:prstGeom>
                          <a:solidFill>
                            <a:schemeClr val="lt1"/>
                          </a:solidFill>
                          <a:ln w="6350">
                            <a:noFill/>
                          </a:ln>
                        </wps:spPr>
                        <wps:txb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0" name="Freeform: Shape 180"/>
                        <wps:cNvSpPr/>
                        <wps:spPr>
                          <a:xfrm>
                            <a:off x="2849763" y="1310406"/>
                            <a:ext cx="704850" cy="221588"/>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Straight Arrow Connector 181"/>
                        <wps:cNvCnPr/>
                        <wps:spPr>
                          <a:xfrm>
                            <a:off x="2251710" y="1771650"/>
                            <a:ext cx="350520" cy="3048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4" name="Text Box 230"/>
                        <wps:cNvSpPr txBox="1"/>
                        <wps:spPr>
                          <a:xfrm>
                            <a:off x="2558433" y="2218026"/>
                            <a:ext cx="1312339" cy="433410"/>
                          </a:xfrm>
                          <a:prstGeom prst="rect">
                            <a:avLst/>
                          </a:prstGeom>
                          <a:solidFill>
                            <a:schemeClr val="lt1"/>
                          </a:solidFill>
                          <a:ln w="6350">
                            <a:noFill/>
                          </a:ln>
                        </wps:spPr>
                        <wps:txbx>
                          <w:txbxContent>
                            <w:p w14:paraId="7FD77354" w14:textId="77777777" w:rsidR="00E84247" w:rsidRPr="00731D0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230"/>
                        <wps:cNvSpPr txBox="1"/>
                        <wps:spPr>
                          <a:xfrm>
                            <a:off x="3879593" y="1965923"/>
                            <a:ext cx="1606807" cy="631803"/>
                          </a:xfrm>
                          <a:prstGeom prst="rect">
                            <a:avLst/>
                          </a:prstGeom>
                          <a:solidFill>
                            <a:schemeClr val="lt1"/>
                          </a:solidFill>
                          <a:ln w="6350">
                            <a:noFill/>
                          </a:ln>
                        </wps:spPr>
                        <wps:txb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Freeform: Shape 186"/>
                        <wps:cNvSpPr/>
                        <wps:spPr>
                          <a:xfrm>
                            <a:off x="1046539" y="1590927"/>
                            <a:ext cx="161140" cy="224833"/>
                          </a:xfrm>
                          <a:custGeom>
                            <a:avLst/>
                            <a:gdLst>
                              <a:gd name="connsiteX0" fmla="*/ 184994 w 184994"/>
                              <a:gd name="connsiteY0" fmla="*/ 181975 h 181975"/>
                              <a:gd name="connsiteX1" fmla="*/ 147995 w 184994"/>
                              <a:gd name="connsiteY1" fmla="*/ 49836 h 181975"/>
                              <a:gd name="connsiteX2" fmla="*/ 26428 w 184994"/>
                              <a:gd name="connsiteY2" fmla="*/ 2266 h 181975"/>
                              <a:gd name="connsiteX3" fmla="*/ 0 w 184994"/>
                              <a:gd name="connsiteY3" fmla="*/ 113263 h 181975"/>
                              <a:gd name="connsiteX0" fmla="*/ 161140 w 161140"/>
                              <a:gd name="connsiteY0" fmla="*/ 238278 h 238278"/>
                              <a:gd name="connsiteX1" fmla="*/ 147995 w 161140"/>
                              <a:gd name="connsiteY1" fmla="*/ 50467 h 238278"/>
                              <a:gd name="connsiteX2" fmla="*/ 26428 w 161140"/>
                              <a:gd name="connsiteY2" fmla="*/ 2897 h 238278"/>
                              <a:gd name="connsiteX3" fmla="*/ 0 w 161140"/>
                              <a:gd name="connsiteY3" fmla="*/ 113894 h 238278"/>
                              <a:gd name="connsiteX0" fmla="*/ 161140 w 161140"/>
                              <a:gd name="connsiteY0" fmla="*/ 235685 h 235685"/>
                              <a:gd name="connsiteX1" fmla="*/ 147995 w 161140"/>
                              <a:gd name="connsiteY1" fmla="*/ 83664 h 235685"/>
                              <a:gd name="connsiteX2" fmla="*/ 26428 w 161140"/>
                              <a:gd name="connsiteY2" fmla="*/ 304 h 235685"/>
                              <a:gd name="connsiteX3" fmla="*/ 0 w 161140"/>
                              <a:gd name="connsiteY3" fmla="*/ 111301 h 235685"/>
                              <a:gd name="connsiteX0" fmla="*/ 161140 w 161140"/>
                              <a:gd name="connsiteY0" fmla="*/ 219879 h 219879"/>
                              <a:gd name="connsiteX1" fmla="*/ 147995 w 161140"/>
                              <a:gd name="connsiteY1" fmla="*/ 67858 h 219879"/>
                              <a:gd name="connsiteX2" fmla="*/ 62209 w 161140"/>
                              <a:gd name="connsiteY2" fmla="*/ 405 h 219879"/>
                              <a:gd name="connsiteX3" fmla="*/ 0 w 161140"/>
                              <a:gd name="connsiteY3" fmla="*/ 95495 h 219879"/>
                              <a:gd name="connsiteX0" fmla="*/ 161140 w 161140"/>
                              <a:gd name="connsiteY0" fmla="*/ 224833 h 224833"/>
                              <a:gd name="connsiteX1" fmla="*/ 147995 w 161140"/>
                              <a:gd name="connsiteY1" fmla="*/ 72812 h 224833"/>
                              <a:gd name="connsiteX2" fmla="*/ 86063 w 161140"/>
                              <a:gd name="connsiteY2" fmla="*/ 366 h 224833"/>
                              <a:gd name="connsiteX3" fmla="*/ 0 w 161140"/>
                              <a:gd name="connsiteY3" fmla="*/ 100449 h 224833"/>
                            </a:gdLst>
                            <a:ahLst/>
                            <a:cxnLst>
                              <a:cxn ang="0">
                                <a:pos x="connsiteX0" y="connsiteY0"/>
                              </a:cxn>
                              <a:cxn ang="0">
                                <a:pos x="connsiteX1" y="connsiteY1"/>
                              </a:cxn>
                              <a:cxn ang="0">
                                <a:pos x="connsiteX2" y="connsiteY2"/>
                              </a:cxn>
                              <a:cxn ang="0">
                                <a:pos x="connsiteX3" y="connsiteY3"/>
                              </a:cxn>
                            </a:cxnLst>
                            <a:rect l="l" t="t" r="r" b="b"/>
                            <a:pathLst>
                              <a:path w="161140" h="224833">
                                <a:moveTo>
                                  <a:pt x="161140" y="224833"/>
                                </a:moveTo>
                                <a:cubicBezTo>
                                  <a:pt x="155854" y="173739"/>
                                  <a:pt x="160508" y="110223"/>
                                  <a:pt x="147995" y="72812"/>
                                </a:cubicBezTo>
                                <a:cubicBezTo>
                                  <a:pt x="135482" y="35401"/>
                                  <a:pt x="110729" y="-4240"/>
                                  <a:pt x="86063" y="366"/>
                                </a:cubicBezTo>
                                <a:cubicBezTo>
                                  <a:pt x="61397" y="4972"/>
                                  <a:pt x="881" y="50236"/>
                                  <a:pt x="0" y="100449"/>
                                </a:cubicBezTo>
                              </a:path>
                            </a:pathLst>
                          </a:custGeom>
                          <a:noFill/>
                          <a:ln>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Freeform: Shape 187"/>
                        <wps:cNvSpPr/>
                        <wps:spPr>
                          <a:xfrm>
                            <a:off x="1550505" y="644052"/>
                            <a:ext cx="258427" cy="11385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Freeform: Shape 188"/>
                        <wps:cNvSpPr/>
                        <wps:spPr>
                          <a:xfrm>
                            <a:off x="2433099" y="1906683"/>
                            <a:ext cx="214685" cy="172583"/>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Freeform: Shape 189"/>
                        <wps:cNvSpPr/>
                        <wps:spPr>
                          <a:xfrm>
                            <a:off x="1262158" y="3209290"/>
                            <a:ext cx="835660" cy="1621155"/>
                          </a:xfrm>
                          <a:custGeom>
                            <a:avLst/>
                            <a:gdLst>
                              <a:gd name="connsiteX0" fmla="*/ 514356 w 1002008"/>
                              <a:gd name="connsiteY0" fmla="*/ 464842 h 1020247"/>
                              <a:gd name="connsiteX1" fmla="*/ 506736 w 1002008"/>
                              <a:gd name="connsiteY1" fmla="*/ 327682 h 1020247"/>
                              <a:gd name="connsiteX2" fmla="*/ 190506 w 1002008"/>
                              <a:gd name="connsiteY2" fmla="*/ 34312 h 1020247"/>
                              <a:gd name="connsiteX3" fmla="*/ 57156 w 1002008"/>
                              <a:gd name="connsiteY3" fmla="*/ 72412 h 1020247"/>
                              <a:gd name="connsiteX4" fmla="*/ 99066 w 1002008"/>
                              <a:gd name="connsiteY4" fmla="*/ 628672 h 1020247"/>
                              <a:gd name="connsiteX5" fmla="*/ 22866 w 1002008"/>
                              <a:gd name="connsiteY5" fmla="*/ 651532 h 1020247"/>
                              <a:gd name="connsiteX6" fmla="*/ 19056 w 1002008"/>
                              <a:gd name="connsiteY6" fmla="*/ 765832 h 1020247"/>
                              <a:gd name="connsiteX7" fmla="*/ 251466 w 1002008"/>
                              <a:gd name="connsiteY7" fmla="*/ 998242 h 1020247"/>
                              <a:gd name="connsiteX8" fmla="*/ 350526 w 1002008"/>
                              <a:gd name="connsiteY8" fmla="*/ 952522 h 1020247"/>
                              <a:gd name="connsiteX9" fmla="*/ 438156 w 1002008"/>
                              <a:gd name="connsiteY9" fmla="*/ 1013482 h 1020247"/>
                              <a:gd name="connsiteX10" fmla="*/ 982986 w 1002008"/>
                              <a:gd name="connsiteY10" fmla="*/ 762022 h 1020247"/>
                              <a:gd name="connsiteX11" fmla="*/ 857256 w 1002008"/>
                              <a:gd name="connsiteY11" fmla="*/ 525802 h 1020247"/>
                              <a:gd name="connsiteX12" fmla="*/ 655326 w 1002008"/>
                              <a:gd name="connsiteY12" fmla="*/ 438172 h 1020247"/>
                              <a:gd name="connsiteX13" fmla="*/ 514356 w 1002008"/>
                              <a:gd name="connsiteY13" fmla="*/ 464842 h 1020247"/>
                              <a:gd name="connsiteX0" fmla="*/ 514356 w 1002008"/>
                              <a:gd name="connsiteY0" fmla="*/ 394882 h 950287"/>
                              <a:gd name="connsiteX1" fmla="*/ 506736 w 1002008"/>
                              <a:gd name="connsiteY1" fmla="*/ 257722 h 950287"/>
                              <a:gd name="connsiteX2" fmla="*/ 263433 w 1002008"/>
                              <a:gd name="connsiteY2" fmla="*/ 351517 h 950287"/>
                              <a:gd name="connsiteX3" fmla="*/ 57156 w 1002008"/>
                              <a:gd name="connsiteY3" fmla="*/ 2452 h 950287"/>
                              <a:gd name="connsiteX4" fmla="*/ 99066 w 1002008"/>
                              <a:gd name="connsiteY4" fmla="*/ 558712 h 950287"/>
                              <a:gd name="connsiteX5" fmla="*/ 22866 w 1002008"/>
                              <a:gd name="connsiteY5" fmla="*/ 581572 h 950287"/>
                              <a:gd name="connsiteX6" fmla="*/ 19056 w 1002008"/>
                              <a:gd name="connsiteY6" fmla="*/ 695872 h 950287"/>
                              <a:gd name="connsiteX7" fmla="*/ 251466 w 1002008"/>
                              <a:gd name="connsiteY7" fmla="*/ 928282 h 950287"/>
                              <a:gd name="connsiteX8" fmla="*/ 350526 w 1002008"/>
                              <a:gd name="connsiteY8" fmla="*/ 882562 h 950287"/>
                              <a:gd name="connsiteX9" fmla="*/ 438156 w 1002008"/>
                              <a:gd name="connsiteY9" fmla="*/ 943522 h 950287"/>
                              <a:gd name="connsiteX10" fmla="*/ 982986 w 1002008"/>
                              <a:gd name="connsiteY10" fmla="*/ 692062 h 950287"/>
                              <a:gd name="connsiteX11" fmla="*/ 857256 w 1002008"/>
                              <a:gd name="connsiteY11" fmla="*/ 455842 h 950287"/>
                              <a:gd name="connsiteX12" fmla="*/ 655326 w 1002008"/>
                              <a:gd name="connsiteY12" fmla="*/ 368212 h 950287"/>
                              <a:gd name="connsiteX13" fmla="*/ 514356 w 1002008"/>
                              <a:gd name="connsiteY13" fmla="*/ 394882 h 950287"/>
                              <a:gd name="connsiteX0" fmla="*/ 514356 w 1002008"/>
                              <a:gd name="connsiteY0" fmla="*/ 137850 h 693255"/>
                              <a:gd name="connsiteX1" fmla="*/ 506736 w 1002008"/>
                              <a:gd name="connsiteY1" fmla="*/ 690 h 693255"/>
                              <a:gd name="connsiteX2" fmla="*/ 263433 w 1002008"/>
                              <a:gd name="connsiteY2" fmla="*/ 94485 h 693255"/>
                              <a:gd name="connsiteX3" fmla="*/ 99066 w 1002008"/>
                              <a:gd name="connsiteY3" fmla="*/ 301680 h 693255"/>
                              <a:gd name="connsiteX4" fmla="*/ 22866 w 1002008"/>
                              <a:gd name="connsiteY4" fmla="*/ 324540 h 693255"/>
                              <a:gd name="connsiteX5" fmla="*/ 19056 w 1002008"/>
                              <a:gd name="connsiteY5" fmla="*/ 438840 h 693255"/>
                              <a:gd name="connsiteX6" fmla="*/ 251466 w 1002008"/>
                              <a:gd name="connsiteY6" fmla="*/ 671250 h 693255"/>
                              <a:gd name="connsiteX7" fmla="*/ 350526 w 1002008"/>
                              <a:gd name="connsiteY7" fmla="*/ 625530 h 693255"/>
                              <a:gd name="connsiteX8" fmla="*/ 438156 w 1002008"/>
                              <a:gd name="connsiteY8" fmla="*/ 686490 h 693255"/>
                              <a:gd name="connsiteX9" fmla="*/ 982986 w 1002008"/>
                              <a:gd name="connsiteY9" fmla="*/ 435030 h 693255"/>
                              <a:gd name="connsiteX10" fmla="*/ 857256 w 1002008"/>
                              <a:gd name="connsiteY10" fmla="*/ 198810 h 693255"/>
                              <a:gd name="connsiteX11" fmla="*/ 655326 w 1002008"/>
                              <a:gd name="connsiteY11" fmla="*/ 111180 h 693255"/>
                              <a:gd name="connsiteX12" fmla="*/ 514356 w 1002008"/>
                              <a:gd name="connsiteY12" fmla="*/ 137850 h 693255"/>
                              <a:gd name="connsiteX0" fmla="*/ 514356 w 1002008"/>
                              <a:gd name="connsiteY0" fmla="*/ 49827 h 605232"/>
                              <a:gd name="connsiteX1" fmla="*/ 263433 w 1002008"/>
                              <a:gd name="connsiteY1" fmla="*/ 6462 h 605232"/>
                              <a:gd name="connsiteX2" fmla="*/ 99066 w 1002008"/>
                              <a:gd name="connsiteY2" fmla="*/ 213657 h 605232"/>
                              <a:gd name="connsiteX3" fmla="*/ 22866 w 1002008"/>
                              <a:gd name="connsiteY3" fmla="*/ 236517 h 605232"/>
                              <a:gd name="connsiteX4" fmla="*/ 19056 w 1002008"/>
                              <a:gd name="connsiteY4" fmla="*/ 350817 h 605232"/>
                              <a:gd name="connsiteX5" fmla="*/ 251466 w 1002008"/>
                              <a:gd name="connsiteY5" fmla="*/ 583227 h 605232"/>
                              <a:gd name="connsiteX6" fmla="*/ 350526 w 1002008"/>
                              <a:gd name="connsiteY6" fmla="*/ 537507 h 605232"/>
                              <a:gd name="connsiteX7" fmla="*/ 438156 w 1002008"/>
                              <a:gd name="connsiteY7" fmla="*/ 598467 h 605232"/>
                              <a:gd name="connsiteX8" fmla="*/ 982986 w 1002008"/>
                              <a:gd name="connsiteY8" fmla="*/ 347007 h 605232"/>
                              <a:gd name="connsiteX9" fmla="*/ 857256 w 1002008"/>
                              <a:gd name="connsiteY9" fmla="*/ 110787 h 605232"/>
                              <a:gd name="connsiteX10" fmla="*/ 655326 w 1002008"/>
                              <a:gd name="connsiteY10" fmla="*/ 23157 h 605232"/>
                              <a:gd name="connsiteX11" fmla="*/ 514356 w 1002008"/>
                              <a:gd name="connsiteY11" fmla="*/ 49827 h 605232"/>
                              <a:gd name="connsiteX0" fmla="*/ 491917 w 1002008"/>
                              <a:gd name="connsiteY0" fmla="*/ 88 h 712603"/>
                              <a:gd name="connsiteX1" fmla="*/ 263433 w 1002008"/>
                              <a:gd name="connsiteY1" fmla="*/ 113833 h 712603"/>
                              <a:gd name="connsiteX2" fmla="*/ 99066 w 1002008"/>
                              <a:gd name="connsiteY2" fmla="*/ 321028 h 712603"/>
                              <a:gd name="connsiteX3" fmla="*/ 22866 w 1002008"/>
                              <a:gd name="connsiteY3" fmla="*/ 343888 h 712603"/>
                              <a:gd name="connsiteX4" fmla="*/ 19056 w 1002008"/>
                              <a:gd name="connsiteY4" fmla="*/ 458188 h 712603"/>
                              <a:gd name="connsiteX5" fmla="*/ 251466 w 1002008"/>
                              <a:gd name="connsiteY5" fmla="*/ 690598 h 712603"/>
                              <a:gd name="connsiteX6" fmla="*/ 350526 w 1002008"/>
                              <a:gd name="connsiteY6" fmla="*/ 644878 h 712603"/>
                              <a:gd name="connsiteX7" fmla="*/ 438156 w 1002008"/>
                              <a:gd name="connsiteY7" fmla="*/ 705838 h 712603"/>
                              <a:gd name="connsiteX8" fmla="*/ 982986 w 1002008"/>
                              <a:gd name="connsiteY8" fmla="*/ 454378 h 712603"/>
                              <a:gd name="connsiteX9" fmla="*/ 857256 w 1002008"/>
                              <a:gd name="connsiteY9" fmla="*/ 218158 h 712603"/>
                              <a:gd name="connsiteX10" fmla="*/ 655326 w 1002008"/>
                              <a:gd name="connsiteY10" fmla="*/ 130528 h 712603"/>
                              <a:gd name="connsiteX11" fmla="*/ 491917 w 1002008"/>
                              <a:gd name="connsiteY11" fmla="*/ 88 h 712603"/>
                              <a:gd name="connsiteX0" fmla="*/ 491917 w 1002008"/>
                              <a:gd name="connsiteY0" fmla="*/ 88 h 729392"/>
                              <a:gd name="connsiteX1" fmla="*/ 263433 w 1002008"/>
                              <a:gd name="connsiteY1" fmla="*/ 113833 h 729392"/>
                              <a:gd name="connsiteX2" fmla="*/ 99066 w 1002008"/>
                              <a:gd name="connsiteY2" fmla="*/ 321028 h 729392"/>
                              <a:gd name="connsiteX3" fmla="*/ 22866 w 1002008"/>
                              <a:gd name="connsiteY3" fmla="*/ 343888 h 729392"/>
                              <a:gd name="connsiteX4" fmla="*/ 19056 w 1002008"/>
                              <a:gd name="connsiteY4" fmla="*/ 458188 h 729392"/>
                              <a:gd name="connsiteX5" fmla="*/ 251466 w 1002008"/>
                              <a:gd name="connsiteY5" fmla="*/ 690598 h 729392"/>
                              <a:gd name="connsiteX6" fmla="*/ 438156 w 1002008"/>
                              <a:gd name="connsiteY6" fmla="*/ 705838 h 729392"/>
                              <a:gd name="connsiteX7" fmla="*/ 982986 w 1002008"/>
                              <a:gd name="connsiteY7" fmla="*/ 454378 h 729392"/>
                              <a:gd name="connsiteX8" fmla="*/ 857256 w 1002008"/>
                              <a:gd name="connsiteY8" fmla="*/ 218158 h 729392"/>
                              <a:gd name="connsiteX9" fmla="*/ 655326 w 1002008"/>
                              <a:gd name="connsiteY9" fmla="*/ 130528 h 729392"/>
                              <a:gd name="connsiteX10" fmla="*/ 491917 w 1002008"/>
                              <a:gd name="connsiteY10" fmla="*/ 88 h 729392"/>
                              <a:gd name="connsiteX0" fmla="*/ 500546 w 1010637"/>
                              <a:gd name="connsiteY0" fmla="*/ 94 h 729398"/>
                              <a:gd name="connsiteX1" fmla="*/ 272062 w 1010637"/>
                              <a:gd name="connsiteY1" fmla="*/ 113839 h 729398"/>
                              <a:gd name="connsiteX2" fmla="*/ 31495 w 1010637"/>
                              <a:gd name="connsiteY2" fmla="*/ 343894 h 729398"/>
                              <a:gd name="connsiteX3" fmla="*/ 27685 w 1010637"/>
                              <a:gd name="connsiteY3" fmla="*/ 458194 h 729398"/>
                              <a:gd name="connsiteX4" fmla="*/ 260095 w 1010637"/>
                              <a:gd name="connsiteY4" fmla="*/ 690604 h 729398"/>
                              <a:gd name="connsiteX5" fmla="*/ 446785 w 1010637"/>
                              <a:gd name="connsiteY5" fmla="*/ 705844 h 729398"/>
                              <a:gd name="connsiteX6" fmla="*/ 991615 w 1010637"/>
                              <a:gd name="connsiteY6" fmla="*/ 454384 h 729398"/>
                              <a:gd name="connsiteX7" fmla="*/ 865885 w 1010637"/>
                              <a:gd name="connsiteY7" fmla="*/ 218164 h 729398"/>
                              <a:gd name="connsiteX8" fmla="*/ 663955 w 1010637"/>
                              <a:gd name="connsiteY8" fmla="*/ 130534 h 729398"/>
                              <a:gd name="connsiteX9" fmla="*/ 500546 w 1010637"/>
                              <a:gd name="connsiteY9" fmla="*/ 94 h 729398"/>
                              <a:gd name="connsiteX0" fmla="*/ 507670 w 1017761"/>
                              <a:gd name="connsiteY0" fmla="*/ 94 h 1629259"/>
                              <a:gd name="connsiteX1" fmla="*/ 279186 w 1017761"/>
                              <a:gd name="connsiteY1" fmla="*/ 113839 h 1629259"/>
                              <a:gd name="connsiteX2" fmla="*/ 38619 w 1017761"/>
                              <a:gd name="connsiteY2" fmla="*/ 343894 h 1629259"/>
                              <a:gd name="connsiteX3" fmla="*/ 34809 w 1017761"/>
                              <a:gd name="connsiteY3" fmla="*/ 458194 h 1629259"/>
                              <a:gd name="connsiteX4" fmla="*/ 373806 w 1017761"/>
                              <a:gd name="connsiteY4" fmla="*/ 1627656 h 1629259"/>
                              <a:gd name="connsiteX5" fmla="*/ 453909 w 1017761"/>
                              <a:gd name="connsiteY5" fmla="*/ 705844 h 1629259"/>
                              <a:gd name="connsiteX6" fmla="*/ 998739 w 1017761"/>
                              <a:gd name="connsiteY6" fmla="*/ 454384 h 1629259"/>
                              <a:gd name="connsiteX7" fmla="*/ 873009 w 1017761"/>
                              <a:gd name="connsiteY7" fmla="*/ 218164 h 1629259"/>
                              <a:gd name="connsiteX8" fmla="*/ 671079 w 1017761"/>
                              <a:gd name="connsiteY8" fmla="*/ 130534 h 1629259"/>
                              <a:gd name="connsiteX9" fmla="*/ 507670 w 1017761"/>
                              <a:gd name="connsiteY9" fmla="*/ 94 h 1629259"/>
                              <a:gd name="connsiteX0" fmla="*/ 507670 w 1006330"/>
                              <a:gd name="connsiteY0" fmla="*/ 94 h 1691922"/>
                              <a:gd name="connsiteX1" fmla="*/ 279186 w 1006330"/>
                              <a:gd name="connsiteY1" fmla="*/ 113839 h 1691922"/>
                              <a:gd name="connsiteX2" fmla="*/ 38619 w 1006330"/>
                              <a:gd name="connsiteY2" fmla="*/ 343894 h 1691922"/>
                              <a:gd name="connsiteX3" fmla="*/ 34809 w 1006330"/>
                              <a:gd name="connsiteY3" fmla="*/ 458194 h 1691922"/>
                              <a:gd name="connsiteX4" fmla="*/ 373806 w 1006330"/>
                              <a:gd name="connsiteY4" fmla="*/ 1627656 h 1691922"/>
                              <a:gd name="connsiteX5" fmla="*/ 650253 w 1006330"/>
                              <a:gd name="connsiteY5" fmla="*/ 1424064 h 1691922"/>
                              <a:gd name="connsiteX6" fmla="*/ 998739 w 1006330"/>
                              <a:gd name="connsiteY6" fmla="*/ 454384 h 1691922"/>
                              <a:gd name="connsiteX7" fmla="*/ 873009 w 1006330"/>
                              <a:gd name="connsiteY7" fmla="*/ 218164 h 1691922"/>
                              <a:gd name="connsiteX8" fmla="*/ 671079 w 1006330"/>
                              <a:gd name="connsiteY8" fmla="*/ 130534 h 1691922"/>
                              <a:gd name="connsiteX9" fmla="*/ 507670 w 1006330"/>
                              <a:gd name="connsiteY9" fmla="*/ 94 h 1691922"/>
                              <a:gd name="connsiteX0" fmla="*/ 505375 w 1004035"/>
                              <a:gd name="connsiteY0" fmla="*/ 94 h 1650708"/>
                              <a:gd name="connsiteX1" fmla="*/ 276891 w 1004035"/>
                              <a:gd name="connsiteY1" fmla="*/ 113839 h 1650708"/>
                              <a:gd name="connsiteX2" fmla="*/ 36324 w 1004035"/>
                              <a:gd name="connsiteY2" fmla="*/ 343894 h 1650708"/>
                              <a:gd name="connsiteX3" fmla="*/ 32514 w 1004035"/>
                              <a:gd name="connsiteY3" fmla="*/ 458194 h 1650708"/>
                              <a:gd name="connsiteX4" fmla="*/ 337852 w 1004035"/>
                              <a:gd name="connsiteY4" fmla="*/ 1577156 h 1650708"/>
                              <a:gd name="connsiteX5" fmla="*/ 647958 w 1004035"/>
                              <a:gd name="connsiteY5" fmla="*/ 1424064 h 1650708"/>
                              <a:gd name="connsiteX6" fmla="*/ 996444 w 1004035"/>
                              <a:gd name="connsiteY6" fmla="*/ 454384 h 1650708"/>
                              <a:gd name="connsiteX7" fmla="*/ 870714 w 1004035"/>
                              <a:gd name="connsiteY7" fmla="*/ 218164 h 1650708"/>
                              <a:gd name="connsiteX8" fmla="*/ 668784 w 1004035"/>
                              <a:gd name="connsiteY8" fmla="*/ 130534 h 1650708"/>
                              <a:gd name="connsiteX9" fmla="*/ 505375 w 1004035"/>
                              <a:gd name="connsiteY9" fmla="*/ 94 h 1650708"/>
                              <a:gd name="connsiteX0" fmla="*/ 505375 w 996521"/>
                              <a:gd name="connsiteY0" fmla="*/ 94 h 1638497"/>
                              <a:gd name="connsiteX1" fmla="*/ 276891 w 996521"/>
                              <a:gd name="connsiteY1" fmla="*/ 113839 h 1638497"/>
                              <a:gd name="connsiteX2" fmla="*/ 36324 w 996521"/>
                              <a:gd name="connsiteY2" fmla="*/ 343894 h 1638497"/>
                              <a:gd name="connsiteX3" fmla="*/ 32514 w 996521"/>
                              <a:gd name="connsiteY3" fmla="*/ 458194 h 1638497"/>
                              <a:gd name="connsiteX4" fmla="*/ 337852 w 996521"/>
                              <a:gd name="connsiteY4" fmla="*/ 1577156 h 1638497"/>
                              <a:gd name="connsiteX5" fmla="*/ 647958 w 996521"/>
                              <a:gd name="connsiteY5" fmla="*/ 1424064 h 1638497"/>
                              <a:gd name="connsiteX6" fmla="*/ 885301 w 996521"/>
                              <a:gd name="connsiteY6" fmla="*/ 851509 h 1638497"/>
                              <a:gd name="connsiteX7" fmla="*/ 996444 w 996521"/>
                              <a:gd name="connsiteY7" fmla="*/ 454384 h 1638497"/>
                              <a:gd name="connsiteX8" fmla="*/ 870714 w 996521"/>
                              <a:gd name="connsiteY8" fmla="*/ 218164 h 1638497"/>
                              <a:gd name="connsiteX9" fmla="*/ 668784 w 996521"/>
                              <a:gd name="connsiteY9" fmla="*/ 130534 h 1638497"/>
                              <a:gd name="connsiteX10" fmla="*/ 505375 w 996521"/>
                              <a:gd name="connsiteY10" fmla="*/ 94 h 1638497"/>
                              <a:gd name="connsiteX0" fmla="*/ 505375 w 1899629"/>
                              <a:gd name="connsiteY0" fmla="*/ 94 h 1638497"/>
                              <a:gd name="connsiteX1" fmla="*/ 276891 w 1899629"/>
                              <a:gd name="connsiteY1" fmla="*/ 113839 h 1638497"/>
                              <a:gd name="connsiteX2" fmla="*/ 36324 w 1899629"/>
                              <a:gd name="connsiteY2" fmla="*/ 343894 h 1638497"/>
                              <a:gd name="connsiteX3" fmla="*/ 32514 w 1899629"/>
                              <a:gd name="connsiteY3" fmla="*/ 458194 h 1638497"/>
                              <a:gd name="connsiteX4" fmla="*/ 337852 w 1899629"/>
                              <a:gd name="connsiteY4" fmla="*/ 1577156 h 1638497"/>
                              <a:gd name="connsiteX5" fmla="*/ 647958 w 1899629"/>
                              <a:gd name="connsiteY5" fmla="*/ 1424064 h 1638497"/>
                              <a:gd name="connsiteX6" fmla="*/ 885301 w 1899629"/>
                              <a:gd name="connsiteY6" fmla="*/ 851509 h 1638497"/>
                              <a:gd name="connsiteX7" fmla="*/ 1899625 w 1899629"/>
                              <a:gd name="connsiteY7" fmla="*/ 128940 h 1638497"/>
                              <a:gd name="connsiteX8" fmla="*/ 870714 w 1899629"/>
                              <a:gd name="connsiteY8" fmla="*/ 218164 h 1638497"/>
                              <a:gd name="connsiteX9" fmla="*/ 668784 w 1899629"/>
                              <a:gd name="connsiteY9" fmla="*/ 130534 h 1638497"/>
                              <a:gd name="connsiteX10" fmla="*/ 505375 w 1899629"/>
                              <a:gd name="connsiteY10" fmla="*/ 94 h 1638497"/>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4733"/>
                              <a:gd name="connsiteY0" fmla="*/ 147488 h 1785891"/>
                              <a:gd name="connsiteX1" fmla="*/ 276891 w 1934733"/>
                              <a:gd name="connsiteY1" fmla="*/ 261233 h 1785891"/>
                              <a:gd name="connsiteX2" fmla="*/ 36324 w 1934733"/>
                              <a:gd name="connsiteY2" fmla="*/ 491288 h 1785891"/>
                              <a:gd name="connsiteX3" fmla="*/ 32514 w 1934733"/>
                              <a:gd name="connsiteY3" fmla="*/ 605588 h 1785891"/>
                              <a:gd name="connsiteX4" fmla="*/ 337852 w 1934733"/>
                              <a:gd name="connsiteY4" fmla="*/ 1724550 h 1785891"/>
                              <a:gd name="connsiteX5" fmla="*/ 647958 w 1934733"/>
                              <a:gd name="connsiteY5" fmla="*/ 1571458 h 1785891"/>
                              <a:gd name="connsiteX6" fmla="*/ 885301 w 1934733"/>
                              <a:gd name="connsiteY6" fmla="*/ 998903 h 1785891"/>
                              <a:gd name="connsiteX7" fmla="*/ 1899625 w 1934733"/>
                              <a:gd name="connsiteY7" fmla="*/ 276334 h 1785891"/>
                              <a:gd name="connsiteX8" fmla="*/ 1661698 w 1934733"/>
                              <a:gd name="connsiteY8" fmla="*/ 6447 h 1785891"/>
                              <a:gd name="connsiteX9" fmla="*/ 668784 w 1934733"/>
                              <a:gd name="connsiteY9" fmla="*/ 277928 h 1785891"/>
                              <a:gd name="connsiteX10" fmla="*/ 505375 w 1934733"/>
                              <a:gd name="connsiteY10" fmla="*/ 147488 h 1785891"/>
                              <a:gd name="connsiteX0" fmla="*/ 505375 w 1930728"/>
                              <a:gd name="connsiteY0" fmla="*/ 147488 h 1785891"/>
                              <a:gd name="connsiteX1" fmla="*/ 276891 w 1930728"/>
                              <a:gd name="connsiteY1" fmla="*/ 261233 h 1785891"/>
                              <a:gd name="connsiteX2" fmla="*/ 36324 w 1930728"/>
                              <a:gd name="connsiteY2" fmla="*/ 491288 h 1785891"/>
                              <a:gd name="connsiteX3" fmla="*/ 32514 w 1930728"/>
                              <a:gd name="connsiteY3" fmla="*/ 605588 h 1785891"/>
                              <a:gd name="connsiteX4" fmla="*/ 337852 w 1930728"/>
                              <a:gd name="connsiteY4" fmla="*/ 1724550 h 1785891"/>
                              <a:gd name="connsiteX5" fmla="*/ 647958 w 1930728"/>
                              <a:gd name="connsiteY5" fmla="*/ 1571458 h 1785891"/>
                              <a:gd name="connsiteX6" fmla="*/ 885301 w 1930728"/>
                              <a:gd name="connsiteY6" fmla="*/ 998903 h 1785891"/>
                              <a:gd name="connsiteX7" fmla="*/ 1899625 w 1930728"/>
                              <a:gd name="connsiteY7" fmla="*/ 276334 h 1785891"/>
                              <a:gd name="connsiteX8" fmla="*/ 1661698 w 1930728"/>
                              <a:gd name="connsiteY8" fmla="*/ 6447 h 1785891"/>
                              <a:gd name="connsiteX9" fmla="*/ 668784 w 1930728"/>
                              <a:gd name="connsiteY9" fmla="*/ 277928 h 1785891"/>
                              <a:gd name="connsiteX10" fmla="*/ 505375 w 1930728"/>
                              <a:gd name="connsiteY10" fmla="*/ 147488 h 1785891"/>
                              <a:gd name="connsiteX0" fmla="*/ 505375 w 1936816"/>
                              <a:gd name="connsiteY0" fmla="*/ 141073 h 1779476"/>
                              <a:gd name="connsiteX1" fmla="*/ 276891 w 1936816"/>
                              <a:gd name="connsiteY1" fmla="*/ 254818 h 1779476"/>
                              <a:gd name="connsiteX2" fmla="*/ 36324 w 1936816"/>
                              <a:gd name="connsiteY2" fmla="*/ 484873 h 1779476"/>
                              <a:gd name="connsiteX3" fmla="*/ 32514 w 1936816"/>
                              <a:gd name="connsiteY3" fmla="*/ 599173 h 1779476"/>
                              <a:gd name="connsiteX4" fmla="*/ 337852 w 1936816"/>
                              <a:gd name="connsiteY4" fmla="*/ 1718135 h 1779476"/>
                              <a:gd name="connsiteX5" fmla="*/ 647958 w 1936816"/>
                              <a:gd name="connsiteY5" fmla="*/ 1565043 h 1779476"/>
                              <a:gd name="connsiteX6" fmla="*/ 885301 w 1936816"/>
                              <a:gd name="connsiteY6" fmla="*/ 992488 h 1779476"/>
                              <a:gd name="connsiteX7" fmla="*/ 1899625 w 1936816"/>
                              <a:gd name="connsiteY7" fmla="*/ 269919 h 1779476"/>
                              <a:gd name="connsiteX8" fmla="*/ 1661698 w 1936816"/>
                              <a:gd name="connsiteY8" fmla="*/ 32 h 1779476"/>
                              <a:gd name="connsiteX9" fmla="*/ 668784 w 1936816"/>
                              <a:gd name="connsiteY9" fmla="*/ 271513 h 1779476"/>
                              <a:gd name="connsiteX10" fmla="*/ 505375 w 1936816"/>
                              <a:gd name="connsiteY10" fmla="*/ 141073 h 1779476"/>
                              <a:gd name="connsiteX0" fmla="*/ 490561 w 1922002"/>
                              <a:gd name="connsiteY0" fmla="*/ 141073 h 1779476"/>
                              <a:gd name="connsiteX1" fmla="*/ 262077 w 1922002"/>
                              <a:gd name="connsiteY1" fmla="*/ 254818 h 1779476"/>
                              <a:gd name="connsiteX2" fmla="*/ 60779 w 1922002"/>
                              <a:gd name="connsiteY2" fmla="*/ 428762 h 1779476"/>
                              <a:gd name="connsiteX3" fmla="*/ 17700 w 1922002"/>
                              <a:gd name="connsiteY3" fmla="*/ 599173 h 1779476"/>
                              <a:gd name="connsiteX4" fmla="*/ 323038 w 1922002"/>
                              <a:gd name="connsiteY4" fmla="*/ 1718135 h 1779476"/>
                              <a:gd name="connsiteX5" fmla="*/ 633144 w 1922002"/>
                              <a:gd name="connsiteY5" fmla="*/ 1565043 h 1779476"/>
                              <a:gd name="connsiteX6" fmla="*/ 870487 w 1922002"/>
                              <a:gd name="connsiteY6" fmla="*/ 992488 h 1779476"/>
                              <a:gd name="connsiteX7" fmla="*/ 1884811 w 1922002"/>
                              <a:gd name="connsiteY7" fmla="*/ 269919 h 1779476"/>
                              <a:gd name="connsiteX8" fmla="*/ 1646884 w 1922002"/>
                              <a:gd name="connsiteY8" fmla="*/ 32 h 1779476"/>
                              <a:gd name="connsiteX9" fmla="*/ 653970 w 1922002"/>
                              <a:gd name="connsiteY9" fmla="*/ 271513 h 1779476"/>
                              <a:gd name="connsiteX10" fmla="*/ 490561 w 1922002"/>
                              <a:gd name="connsiteY10" fmla="*/ 141073 h 1779476"/>
                              <a:gd name="connsiteX0" fmla="*/ 440712 w 1872153"/>
                              <a:gd name="connsiteY0" fmla="*/ 141073 h 1762603"/>
                              <a:gd name="connsiteX1" fmla="*/ 212228 w 1872153"/>
                              <a:gd name="connsiteY1" fmla="*/ 254818 h 1762603"/>
                              <a:gd name="connsiteX2" fmla="*/ 10930 w 1872153"/>
                              <a:gd name="connsiteY2" fmla="*/ 428762 h 1762603"/>
                              <a:gd name="connsiteX3" fmla="*/ 52933 w 1872153"/>
                              <a:gd name="connsiteY3" fmla="*/ 834839 h 1762603"/>
                              <a:gd name="connsiteX4" fmla="*/ 273189 w 1872153"/>
                              <a:gd name="connsiteY4" fmla="*/ 1718135 h 1762603"/>
                              <a:gd name="connsiteX5" fmla="*/ 583295 w 1872153"/>
                              <a:gd name="connsiteY5" fmla="*/ 1565043 h 1762603"/>
                              <a:gd name="connsiteX6" fmla="*/ 820638 w 1872153"/>
                              <a:gd name="connsiteY6" fmla="*/ 992488 h 1762603"/>
                              <a:gd name="connsiteX7" fmla="*/ 1834962 w 1872153"/>
                              <a:gd name="connsiteY7" fmla="*/ 269919 h 1762603"/>
                              <a:gd name="connsiteX8" fmla="*/ 1597035 w 1872153"/>
                              <a:gd name="connsiteY8" fmla="*/ 32 h 1762603"/>
                              <a:gd name="connsiteX9" fmla="*/ 604121 w 1872153"/>
                              <a:gd name="connsiteY9" fmla="*/ 271513 h 1762603"/>
                              <a:gd name="connsiteX10" fmla="*/ 440712 w 1872153"/>
                              <a:gd name="connsiteY10" fmla="*/ 141073 h 1762603"/>
                              <a:gd name="connsiteX0" fmla="*/ 455254 w 1886695"/>
                              <a:gd name="connsiteY0" fmla="*/ 141073 h 1762603"/>
                              <a:gd name="connsiteX1" fmla="*/ 226770 w 1886695"/>
                              <a:gd name="connsiteY1" fmla="*/ 254818 h 1762603"/>
                              <a:gd name="connsiteX2" fmla="*/ 8643 w 1886695"/>
                              <a:gd name="connsiteY2" fmla="*/ 546595 h 1762603"/>
                              <a:gd name="connsiteX3" fmla="*/ 67475 w 1886695"/>
                              <a:gd name="connsiteY3" fmla="*/ 834839 h 1762603"/>
                              <a:gd name="connsiteX4" fmla="*/ 287731 w 1886695"/>
                              <a:gd name="connsiteY4" fmla="*/ 1718135 h 1762603"/>
                              <a:gd name="connsiteX5" fmla="*/ 597837 w 1886695"/>
                              <a:gd name="connsiteY5" fmla="*/ 1565043 h 1762603"/>
                              <a:gd name="connsiteX6" fmla="*/ 835180 w 1886695"/>
                              <a:gd name="connsiteY6" fmla="*/ 992488 h 1762603"/>
                              <a:gd name="connsiteX7" fmla="*/ 1849504 w 1886695"/>
                              <a:gd name="connsiteY7" fmla="*/ 269919 h 1762603"/>
                              <a:gd name="connsiteX8" fmla="*/ 1611577 w 1886695"/>
                              <a:gd name="connsiteY8" fmla="*/ 32 h 1762603"/>
                              <a:gd name="connsiteX9" fmla="*/ 618663 w 1886695"/>
                              <a:gd name="connsiteY9" fmla="*/ 271513 h 1762603"/>
                              <a:gd name="connsiteX10" fmla="*/ 455254 w 1886695"/>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879107"/>
                              <a:gd name="connsiteY0" fmla="*/ 141073 h 1762603"/>
                              <a:gd name="connsiteX1" fmla="*/ 219182 w 1879107"/>
                              <a:gd name="connsiteY1" fmla="*/ 254818 h 1762603"/>
                              <a:gd name="connsiteX2" fmla="*/ 1055 w 1879107"/>
                              <a:gd name="connsiteY2" fmla="*/ 546595 h 1762603"/>
                              <a:gd name="connsiteX3" fmla="*/ 142227 w 1879107"/>
                              <a:gd name="connsiteY3" fmla="*/ 834839 h 1762603"/>
                              <a:gd name="connsiteX4" fmla="*/ 280143 w 1879107"/>
                              <a:gd name="connsiteY4" fmla="*/ 1718135 h 1762603"/>
                              <a:gd name="connsiteX5" fmla="*/ 590249 w 1879107"/>
                              <a:gd name="connsiteY5" fmla="*/ 1565043 h 1762603"/>
                              <a:gd name="connsiteX6" fmla="*/ 827592 w 1879107"/>
                              <a:gd name="connsiteY6" fmla="*/ 992488 h 1762603"/>
                              <a:gd name="connsiteX7" fmla="*/ 1841916 w 1879107"/>
                              <a:gd name="connsiteY7" fmla="*/ 269919 h 1762603"/>
                              <a:gd name="connsiteX8" fmla="*/ 1603989 w 1879107"/>
                              <a:gd name="connsiteY8" fmla="*/ 32 h 1762603"/>
                              <a:gd name="connsiteX9" fmla="*/ 611075 w 1879107"/>
                              <a:gd name="connsiteY9" fmla="*/ 271513 h 1762603"/>
                              <a:gd name="connsiteX10" fmla="*/ 447666 w 1879107"/>
                              <a:gd name="connsiteY10" fmla="*/ 141073 h 1762603"/>
                              <a:gd name="connsiteX0" fmla="*/ 447666 w 1605448"/>
                              <a:gd name="connsiteY0" fmla="*/ 165082 h 1786612"/>
                              <a:gd name="connsiteX1" fmla="*/ 219182 w 1605448"/>
                              <a:gd name="connsiteY1" fmla="*/ 278827 h 1786612"/>
                              <a:gd name="connsiteX2" fmla="*/ 1055 w 1605448"/>
                              <a:gd name="connsiteY2" fmla="*/ 570604 h 1786612"/>
                              <a:gd name="connsiteX3" fmla="*/ 142227 w 1605448"/>
                              <a:gd name="connsiteY3" fmla="*/ 858848 h 1786612"/>
                              <a:gd name="connsiteX4" fmla="*/ 280143 w 1605448"/>
                              <a:gd name="connsiteY4" fmla="*/ 1742144 h 1786612"/>
                              <a:gd name="connsiteX5" fmla="*/ 590249 w 1605448"/>
                              <a:gd name="connsiteY5" fmla="*/ 1589052 h 1786612"/>
                              <a:gd name="connsiteX6" fmla="*/ 827592 w 1605448"/>
                              <a:gd name="connsiteY6" fmla="*/ 1016497 h 1786612"/>
                              <a:gd name="connsiteX7" fmla="*/ 1603989 w 1605448"/>
                              <a:gd name="connsiteY7" fmla="*/ 24041 h 1786612"/>
                              <a:gd name="connsiteX8" fmla="*/ 611075 w 1605448"/>
                              <a:gd name="connsiteY8" fmla="*/ 295522 h 1786612"/>
                              <a:gd name="connsiteX9" fmla="*/ 447666 w 1605448"/>
                              <a:gd name="connsiteY9" fmla="*/ 165082 h 1786612"/>
                              <a:gd name="connsiteX0" fmla="*/ 447666 w 835678"/>
                              <a:gd name="connsiteY0" fmla="*/ 82 h 1621612"/>
                              <a:gd name="connsiteX1" fmla="*/ 219182 w 835678"/>
                              <a:gd name="connsiteY1" fmla="*/ 113827 h 1621612"/>
                              <a:gd name="connsiteX2" fmla="*/ 1055 w 835678"/>
                              <a:gd name="connsiteY2" fmla="*/ 405604 h 1621612"/>
                              <a:gd name="connsiteX3" fmla="*/ 142227 w 835678"/>
                              <a:gd name="connsiteY3" fmla="*/ 693848 h 1621612"/>
                              <a:gd name="connsiteX4" fmla="*/ 280143 w 835678"/>
                              <a:gd name="connsiteY4" fmla="*/ 1577144 h 1621612"/>
                              <a:gd name="connsiteX5" fmla="*/ 590249 w 835678"/>
                              <a:gd name="connsiteY5" fmla="*/ 1424052 h 1621612"/>
                              <a:gd name="connsiteX6" fmla="*/ 827592 w 835678"/>
                              <a:gd name="connsiteY6" fmla="*/ 851497 h 1621612"/>
                              <a:gd name="connsiteX7" fmla="*/ 764652 w 835678"/>
                              <a:gd name="connsiteY7" fmla="*/ 370500 h 1621612"/>
                              <a:gd name="connsiteX8" fmla="*/ 611075 w 835678"/>
                              <a:gd name="connsiteY8" fmla="*/ 130522 h 1621612"/>
                              <a:gd name="connsiteX9" fmla="*/ 447666 w 835678"/>
                              <a:gd name="connsiteY9" fmla="*/ 82 h 16216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35678" h="1621612">
                                <a:moveTo>
                                  <a:pt x="447666" y="82"/>
                                </a:moveTo>
                                <a:cubicBezTo>
                                  <a:pt x="303814" y="2911"/>
                                  <a:pt x="293617" y="46240"/>
                                  <a:pt x="219182" y="113827"/>
                                </a:cubicBezTo>
                                <a:cubicBezTo>
                                  <a:pt x="144747" y="181414"/>
                                  <a:pt x="13881" y="308934"/>
                                  <a:pt x="1055" y="405604"/>
                                </a:cubicBezTo>
                                <a:cubicBezTo>
                                  <a:pt x="-11771" y="502274"/>
                                  <a:pt x="95712" y="498591"/>
                                  <a:pt x="142227" y="693848"/>
                                </a:cubicBezTo>
                                <a:cubicBezTo>
                                  <a:pt x="188742" y="889105"/>
                                  <a:pt x="205473" y="1455443"/>
                                  <a:pt x="280143" y="1577144"/>
                                </a:cubicBezTo>
                                <a:cubicBezTo>
                                  <a:pt x="354813" y="1698845"/>
                                  <a:pt x="499008" y="1544993"/>
                                  <a:pt x="590249" y="1424052"/>
                                </a:cubicBezTo>
                                <a:cubicBezTo>
                                  <a:pt x="681490" y="1303111"/>
                                  <a:pt x="798525" y="1027089"/>
                                  <a:pt x="827592" y="851497"/>
                                </a:cubicBezTo>
                                <a:cubicBezTo>
                                  <a:pt x="856659" y="675905"/>
                                  <a:pt x="800738" y="490662"/>
                                  <a:pt x="764652" y="370500"/>
                                </a:cubicBezTo>
                                <a:cubicBezTo>
                                  <a:pt x="728566" y="250338"/>
                                  <a:pt x="663906" y="192258"/>
                                  <a:pt x="611075" y="130522"/>
                                </a:cubicBezTo>
                                <a:cubicBezTo>
                                  <a:pt x="558244" y="68786"/>
                                  <a:pt x="591518" y="-2747"/>
                                  <a:pt x="447666" y="82"/>
                                </a:cubicBezTo>
                                <a:close/>
                              </a:path>
                            </a:pathLst>
                          </a:custGeom>
                          <a:noFill/>
                          <a:ln>
                            <a:solidFill>
                              <a:srgbClr val="00B0F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0B550DE" w14:textId="77777777" w:rsidR="00E84247" w:rsidRDefault="00E84247" w:rsidP="00E84247">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0" name="Cylinder 190"/>
                        <wps:cNvSpPr/>
                        <wps:spPr>
                          <a:xfrm rot="7803519">
                            <a:off x="825913" y="2724308"/>
                            <a:ext cx="182880" cy="383540"/>
                          </a:xfrm>
                          <a:prstGeom prst="can">
                            <a:avLst>
                              <a:gd name="adj" fmla="val 88760"/>
                            </a:avLst>
                          </a:prstGeom>
                          <a:solidFill>
                            <a:schemeClr val="bg1">
                              <a:lumMod val="6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Cylinder 191"/>
                        <wps:cNvSpPr/>
                        <wps:spPr>
                          <a:xfrm rot="7781656">
                            <a:off x="1176433" y="2889408"/>
                            <a:ext cx="45085" cy="531495"/>
                          </a:xfrm>
                          <a:prstGeom prst="can">
                            <a:avLst>
                              <a:gd name="adj" fmla="val 74253"/>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Cylinder 192"/>
                        <wps:cNvSpPr/>
                        <wps:spPr>
                          <a:xfrm>
                            <a:off x="1544098" y="4210208"/>
                            <a:ext cx="226695" cy="527685"/>
                          </a:xfrm>
                          <a:prstGeom prst="can">
                            <a:avLst>
                              <a:gd name="adj" fmla="val 54032"/>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Straight Connector 193"/>
                        <wps:cNvCnPr/>
                        <wps:spPr>
                          <a:xfrm>
                            <a:off x="1662843" y="2838608"/>
                            <a:ext cx="0" cy="1638300"/>
                          </a:xfrm>
                          <a:prstGeom prst="line">
                            <a:avLst/>
                          </a:prstGeom>
                          <a:ln w="19050">
                            <a:solidFill>
                              <a:srgbClr val="92D050"/>
                            </a:solidFill>
                            <a:prstDash val="dash"/>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1039908" y="3011963"/>
                            <a:ext cx="1132840" cy="960755"/>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95" name="Freeform: Shape 195"/>
                        <wps:cNvSpPr/>
                        <wps:spPr>
                          <a:xfrm>
                            <a:off x="1389793" y="3034823"/>
                            <a:ext cx="284480" cy="819150"/>
                          </a:xfrm>
                          <a:custGeom>
                            <a:avLst/>
                            <a:gdLst>
                              <a:gd name="connsiteX0" fmla="*/ 285008 w 285008"/>
                              <a:gd name="connsiteY0" fmla="*/ 255319 h 819397"/>
                              <a:gd name="connsiteX1" fmla="*/ 0 w 285008"/>
                              <a:gd name="connsiteY1" fmla="*/ 0 h 819397"/>
                              <a:gd name="connsiteX2" fmla="*/ 5937 w 285008"/>
                              <a:gd name="connsiteY2" fmla="*/ 564078 h 819397"/>
                              <a:gd name="connsiteX3" fmla="*/ 273132 w 285008"/>
                              <a:gd name="connsiteY3" fmla="*/ 819397 h 819397"/>
                            </a:gdLst>
                            <a:ahLst/>
                            <a:cxnLst>
                              <a:cxn ang="0">
                                <a:pos x="connsiteX0" y="connsiteY0"/>
                              </a:cxn>
                              <a:cxn ang="0">
                                <a:pos x="connsiteX1" y="connsiteY1"/>
                              </a:cxn>
                              <a:cxn ang="0">
                                <a:pos x="connsiteX2" y="connsiteY2"/>
                              </a:cxn>
                              <a:cxn ang="0">
                                <a:pos x="connsiteX3" y="connsiteY3"/>
                              </a:cxn>
                            </a:cxnLst>
                            <a:rect l="l" t="t" r="r" b="b"/>
                            <a:pathLst>
                              <a:path w="285008" h="819397">
                                <a:moveTo>
                                  <a:pt x="285008" y="255319"/>
                                </a:moveTo>
                                <a:lnTo>
                                  <a:pt x="0" y="0"/>
                                </a:lnTo>
                                <a:lnTo>
                                  <a:pt x="5937" y="564078"/>
                                </a:lnTo>
                                <a:lnTo>
                                  <a:pt x="273132" y="819397"/>
                                </a:lnTo>
                              </a:path>
                            </a:pathLst>
                          </a:cu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6" name="Cylinder 196"/>
                        <wps:cNvSpPr/>
                        <wps:spPr>
                          <a:xfrm>
                            <a:off x="1622838" y="4013993"/>
                            <a:ext cx="76835" cy="278765"/>
                          </a:xfrm>
                          <a:prstGeom prst="can">
                            <a:avLst>
                              <a:gd name="adj" fmla="val 54032"/>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 name="Straight Connector 197"/>
                        <wps:cNvCnPr/>
                        <wps:spPr>
                          <a:xfrm>
                            <a:off x="1890173" y="3821588"/>
                            <a:ext cx="483870" cy="553085"/>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flipH="1">
                            <a:off x="1662843" y="3295808"/>
                            <a:ext cx="0" cy="557530"/>
                          </a:xfrm>
                          <a:prstGeom prst="line">
                            <a:avLst/>
                          </a:prstGeom>
                          <a:ln w="19050">
                            <a:solidFill>
                              <a:srgbClr val="92D050"/>
                            </a:solidFill>
                          </a:ln>
                        </wps:spPr>
                        <wps:style>
                          <a:lnRef idx="1">
                            <a:schemeClr val="accent1"/>
                          </a:lnRef>
                          <a:fillRef idx="0">
                            <a:schemeClr val="accent1"/>
                          </a:fillRef>
                          <a:effectRef idx="0">
                            <a:schemeClr val="accent1"/>
                          </a:effectRef>
                          <a:fontRef idx="minor">
                            <a:schemeClr val="tx1"/>
                          </a:fontRef>
                        </wps:style>
                        <wps:bodyPr/>
                      </wps:wsp>
                      <wps:wsp>
                        <wps:cNvPr id="199" name="Freeform: Shape 199"/>
                        <wps:cNvSpPr/>
                        <wps:spPr>
                          <a:xfrm>
                            <a:off x="2010823" y="3396138"/>
                            <a:ext cx="704850" cy="220980"/>
                          </a:xfrm>
                          <a:custGeom>
                            <a:avLst/>
                            <a:gdLst>
                              <a:gd name="connsiteX0" fmla="*/ 704850 w 704850"/>
                              <a:gd name="connsiteY0" fmla="*/ 194310 h 221588"/>
                              <a:gd name="connsiteX1" fmla="*/ 342900 w 704850"/>
                              <a:gd name="connsiteY1" fmla="*/ 213360 h 221588"/>
                              <a:gd name="connsiteX2" fmla="*/ 358140 w 704850"/>
                              <a:gd name="connsiteY2" fmla="*/ 76200 h 221588"/>
                              <a:gd name="connsiteX3" fmla="*/ 0 w 704850"/>
                              <a:gd name="connsiteY3" fmla="*/ 0 h 221588"/>
                            </a:gdLst>
                            <a:ahLst/>
                            <a:cxnLst>
                              <a:cxn ang="0">
                                <a:pos x="connsiteX0" y="connsiteY0"/>
                              </a:cxn>
                              <a:cxn ang="0">
                                <a:pos x="connsiteX1" y="connsiteY1"/>
                              </a:cxn>
                              <a:cxn ang="0">
                                <a:pos x="connsiteX2" y="connsiteY2"/>
                              </a:cxn>
                              <a:cxn ang="0">
                                <a:pos x="connsiteX3" y="connsiteY3"/>
                              </a:cxn>
                            </a:cxnLst>
                            <a:rect l="l" t="t" r="r" b="b"/>
                            <a:pathLst>
                              <a:path w="704850" h="221588">
                                <a:moveTo>
                                  <a:pt x="704850" y="194310"/>
                                </a:moveTo>
                                <a:cubicBezTo>
                                  <a:pt x="552767" y="213677"/>
                                  <a:pt x="400685" y="233045"/>
                                  <a:pt x="342900" y="213360"/>
                                </a:cubicBezTo>
                                <a:cubicBezTo>
                                  <a:pt x="285115" y="193675"/>
                                  <a:pt x="415290" y="111760"/>
                                  <a:pt x="358140" y="76200"/>
                                </a:cubicBezTo>
                                <a:cubicBezTo>
                                  <a:pt x="300990" y="40640"/>
                                  <a:pt x="150495" y="20320"/>
                                  <a:pt x="0" y="0"/>
                                </a:cubicBezTo>
                              </a:path>
                            </a:pathLst>
                          </a:custGeom>
                          <a:noFill/>
                          <a:ln>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0" name="Straight Arrow Connector 200"/>
                        <wps:cNvCnPr/>
                        <wps:spPr>
                          <a:xfrm>
                            <a:off x="2252123" y="4034313"/>
                            <a:ext cx="350520" cy="3041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1" name="Freeform: Shape 201"/>
                        <wps:cNvSpPr/>
                        <wps:spPr>
                          <a:xfrm>
                            <a:off x="1550448" y="2907188"/>
                            <a:ext cx="257810" cy="113665"/>
                          </a:xfrm>
                          <a:custGeom>
                            <a:avLst/>
                            <a:gdLst>
                              <a:gd name="connsiteX0" fmla="*/ 0 w 214887"/>
                              <a:gd name="connsiteY0" fmla="*/ 43732 h 88710"/>
                              <a:gd name="connsiteX1" fmla="*/ 103367 w 214887"/>
                              <a:gd name="connsiteY1" fmla="*/ 83489 h 88710"/>
                              <a:gd name="connsiteX2" fmla="*/ 174928 w 214887"/>
                              <a:gd name="connsiteY2" fmla="*/ 83489 h 88710"/>
                              <a:gd name="connsiteX3" fmla="*/ 214685 w 214887"/>
                              <a:gd name="connsiteY3" fmla="*/ 39757 h 88710"/>
                              <a:gd name="connsiteX4" fmla="*/ 159026 w 214887"/>
                              <a:gd name="connsiteY4" fmla="*/ 0 h 88710"/>
                              <a:gd name="connsiteX0" fmla="*/ 0 w 242717"/>
                              <a:gd name="connsiteY0" fmla="*/ 27825 h 89723"/>
                              <a:gd name="connsiteX1" fmla="*/ 131197 w 242717"/>
                              <a:gd name="connsiteY1" fmla="*/ 83489 h 89723"/>
                              <a:gd name="connsiteX2" fmla="*/ 202758 w 242717"/>
                              <a:gd name="connsiteY2" fmla="*/ 83489 h 89723"/>
                              <a:gd name="connsiteX3" fmla="*/ 242515 w 242717"/>
                              <a:gd name="connsiteY3" fmla="*/ 39757 h 89723"/>
                              <a:gd name="connsiteX4" fmla="*/ 186856 w 242717"/>
                              <a:gd name="connsiteY4" fmla="*/ 0 h 89723"/>
                              <a:gd name="connsiteX0" fmla="*/ 0 w 242529"/>
                              <a:gd name="connsiteY0" fmla="*/ 47707 h 109605"/>
                              <a:gd name="connsiteX1" fmla="*/ 131197 w 242529"/>
                              <a:gd name="connsiteY1" fmla="*/ 103371 h 109605"/>
                              <a:gd name="connsiteX2" fmla="*/ 202758 w 242529"/>
                              <a:gd name="connsiteY2" fmla="*/ 103371 h 109605"/>
                              <a:gd name="connsiteX3" fmla="*/ 242515 w 242529"/>
                              <a:gd name="connsiteY3" fmla="*/ 59639 h 109605"/>
                              <a:gd name="connsiteX4" fmla="*/ 198783 w 242529"/>
                              <a:gd name="connsiteY4" fmla="*/ 0 h 109605"/>
                              <a:gd name="connsiteX0" fmla="*/ 0 w 258426"/>
                              <a:gd name="connsiteY0" fmla="*/ 47707 h 109529"/>
                              <a:gd name="connsiteX1" fmla="*/ 131197 w 258426"/>
                              <a:gd name="connsiteY1" fmla="*/ 103371 h 109529"/>
                              <a:gd name="connsiteX2" fmla="*/ 202758 w 258426"/>
                              <a:gd name="connsiteY2" fmla="*/ 103371 h 109529"/>
                              <a:gd name="connsiteX3" fmla="*/ 258417 w 258426"/>
                              <a:gd name="connsiteY3" fmla="*/ 60933 h 109529"/>
                              <a:gd name="connsiteX4" fmla="*/ 198783 w 258426"/>
                              <a:gd name="connsiteY4" fmla="*/ 0 h 109529"/>
                              <a:gd name="connsiteX0" fmla="*/ 0 w 258427"/>
                              <a:gd name="connsiteY0" fmla="*/ 47707 h 113855"/>
                              <a:gd name="connsiteX1" fmla="*/ 112040 w 258427"/>
                              <a:gd name="connsiteY1" fmla="*/ 109529 h 113855"/>
                              <a:gd name="connsiteX2" fmla="*/ 202758 w 258427"/>
                              <a:gd name="connsiteY2" fmla="*/ 103371 h 113855"/>
                              <a:gd name="connsiteX3" fmla="*/ 258417 w 258427"/>
                              <a:gd name="connsiteY3" fmla="*/ 60933 h 113855"/>
                              <a:gd name="connsiteX4" fmla="*/ 198783 w 258427"/>
                              <a:gd name="connsiteY4" fmla="*/ 0 h 1138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58427" h="113855">
                                <a:moveTo>
                                  <a:pt x="0" y="47707"/>
                                </a:moveTo>
                                <a:cubicBezTo>
                                  <a:pt x="37106" y="64272"/>
                                  <a:pt x="78247" y="100252"/>
                                  <a:pt x="112040" y="109529"/>
                                </a:cubicBezTo>
                                <a:cubicBezTo>
                                  <a:pt x="145833" y="118806"/>
                                  <a:pt x="178362" y="111470"/>
                                  <a:pt x="202758" y="103371"/>
                                </a:cubicBezTo>
                                <a:cubicBezTo>
                                  <a:pt x="227154" y="95272"/>
                                  <a:pt x="259079" y="78161"/>
                                  <a:pt x="258417" y="60933"/>
                                </a:cubicBezTo>
                                <a:cubicBezTo>
                                  <a:pt x="257755" y="43705"/>
                                  <a:pt x="225287" y="12921"/>
                                  <a:pt x="198783" y="0"/>
                                </a:cubicBezTo>
                              </a:path>
                            </a:pathLst>
                          </a:custGeom>
                          <a:noFill/>
                          <a:ln>
                            <a:solidFill>
                              <a:srgbClr val="92D05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2" name="Freeform: Shape 202"/>
                        <wps:cNvSpPr/>
                        <wps:spPr>
                          <a:xfrm>
                            <a:off x="2433098" y="4168933"/>
                            <a:ext cx="214630" cy="172085"/>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FF000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3" name="Cylinder 203"/>
                        <wps:cNvSpPr/>
                        <wps:spPr>
                          <a:xfrm rot="8379884">
                            <a:off x="1549813" y="3332003"/>
                            <a:ext cx="182880" cy="382905"/>
                          </a:xfrm>
                          <a:prstGeom prst="can">
                            <a:avLst>
                              <a:gd name="adj" fmla="val 88760"/>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4" name="Cylinder 204"/>
                        <wps:cNvSpPr/>
                        <wps:spPr>
                          <a:xfrm rot="8246292">
                            <a:off x="1719993" y="3594893"/>
                            <a:ext cx="45085" cy="112395"/>
                          </a:xfrm>
                          <a:prstGeom prst="can">
                            <a:avLst>
                              <a:gd name="adj" fmla="val 51667"/>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5" name="Freeform: Shape 205"/>
                        <wps:cNvSpPr/>
                        <wps:spPr>
                          <a:xfrm>
                            <a:off x="2102898" y="4124483"/>
                            <a:ext cx="214630" cy="171450"/>
                          </a:xfrm>
                          <a:custGeom>
                            <a:avLst/>
                            <a:gdLst>
                              <a:gd name="connsiteX0" fmla="*/ 0 w 214685"/>
                              <a:gd name="connsiteY0" fmla="*/ 172583 h 172583"/>
                              <a:gd name="connsiteX1" fmla="*/ 19878 w 214685"/>
                              <a:gd name="connsiteY1" fmla="*/ 73192 h 172583"/>
                              <a:gd name="connsiteX2" fmla="*/ 99391 w 214685"/>
                              <a:gd name="connsiteY2" fmla="*/ 1630 h 172583"/>
                              <a:gd name="connsiteX3" fmla="*/ 194807 w 214685"/>
                              <a:gd name="connsiteY3" fmla="*/ 29460 h 172583"/>
                              <a:gd name="connsiteX4" fmla="*/ 214685 w 214685"/>
                              <a:gd name="connsiteY4" fmla="*/ 101021 h 1725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4685" h="172583">
                                <a:moveTo>
                                  <a:pt x="0" y="172583"/>
                                </a:moveTo>
                                <a:cubicBezTo>
                                  <a:pt x="1656" y="137133"/>
                                  <a:pt x="3313" y="101684"/>
                                  <a:pt x="19878" y="73192"/>
                                </a:cubicBezTo>
                                <a:cubicBezTo>
                                  <a:pt x="36443" y="44700"/>
                                  <a:pt x="70236" y="8919"/>
                                  <a:pt x="99391" y="1630"/>
                                </a:cubicBezTo>
                                <a:cubicBezTo>
                                  <a:pt x="128546" y="-5659"/>
                                  <a:pt x="175591" y="12895"/>
                                  <a:pt x="194807" y="29460"/>
                                </a:cubicBezTo>
                                <a:cubicBezTo>
                                  <a:pt x="214023" y="46025"/>
                                  <a:pt x="214354" y="73523"/>
                                  <a:pt x="214685" y="101021"/>
                                </a:cubicBezTo>
                              </a:path>
                            </a:pathLst>
                          </a:custGeom>
                          <a:noFill/>
                          <a:ln>
                            <a:solidFill>
                              <a:srgbClr val="0070C0"/>
                            </a:solidFill>
                            <a:headEnd type="triangl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6" name="Rectangle 206"/>
                        <wps:cNvSpPr/>
                        <wps:spPr>
                          <a:xfrm rot="18401731">
                            <a:off x="1656493" y="3683158"/>
                            <a:ext cx="306070" cy="118110"/>
                          </a:xfrm>
                          <a:prstGeom prst="rect">
                            <a:avLst/>
                          </a:prstGeom>
                          <a:solidFill>
                            <a:schemeClr val="tx1"/>
                          </a:solidFill>
                          <a:scene3d>
                            <a:camera prst="orthographicFront">
                              <a:rot lat="600000" lon="3000000" rev="30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14:contentPart bwMode="auto" r:id="rId57">
                        <w14:nvContentPartPr>
                          <w14:cNvPr id="207" name="Ink 207"/>
                          <w14:cNvContentPartPr/>
                        </w14:nvContentPartPr>
                        <w14:xfrm>
                          <a:off x="1662208" y="3422173"/>
                          <a:ext cx="2540" cy="6985"/>
                        </w14:xfrm>
                      </w14:contentPart>
                      <w14:contentPart bwMode="auto" r:id="rId58">
                        <w14:nvContentPartPr>
                          <w14:cNvPr id="208" name="Ink 208"/>
                          <w14:cNvContentPartPr/>
                        </w14:nvContentPartPr>
                        <w14:xfrm>
                          <a:off x="1664748" y="3463448"/>
                          <a:ext cx="0" cy="0"/>
                        </w14:xfrm>
                      </w14:contentPart>
                      <w14:contentPart bwMode="auto" r:id="rId59">
                        <w14:nvContentPartPr>
                          <w14:cNvPr id="209" name="Ink 209"/>
                          <w14:cNvContentPartPr/>
                        </w14:nvContentPartPr>
                        <w14:xfrm>
                          <a:off x="1663478" y="3463448"/>
                          <a:ext cx="1270" cy="0"/>
                        </w14:xfrm>
                      </w14:contentPart>
                      <wps:wsp>
                        <wps:cNvPr id="211" name="Text Box 128"/>
                        <wps:cNvSpPr txBox="1"/>
                        <wps:spPr>
                          <a:xfrm>
                            <a:off x="2715673" y="3276883"/>
                            <a:ext cx="1692910" cy="653415"/>
                          </a:xfrm>
                          <a:prstGeom prst="rect">
                            <a:avLst/>
                          </a:prstGeom>
                          <a:solidFill>
                            <a:schemeClr val="lt1"/>
                          </a:solidFill>
                          <a:ln w="6350">
                            <a:noFill/>
                          </a:ln>
                        </wps:spPr>
                        <wps:txb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230"/>
                        <wps:cNvSpPr txBox="1"/>
                        <wps:spPr>
                          <a:xfrm>
                            <a:off x="2466000" y="4397071"/>
                            <a:ext cx="1311910" cy="433070"/>
                          </a:xfrm>
                          <a:prstGeom prst="rect">
                            <a:avLst/>
                          </a:prstGeom>
                          <a:solidFill>
                            <a:schemeClr val="lt1"/>
                          </a:solidFill>
                          <a:ln w="6350">
                            <a:noFill/>
                          </a:ln>
                        </wps:spPr>
                        <wps:txbx>
                          <w:txbxContent>
                            <w:p w14:paraId="0B7BFBBC" w14:textId="77777777" w:rsidR="00E84247" w:rsidRDefault="00E84247" w:rsidP="00E84247">
                              <w:pPr>
                                <w:rPr>
                                  <w:color w:val="FF0000"/>
                                </w:rPr>
                              </w:pPr>
                              <w:r>
                                <w:rPr>
                                  <w:color w:val="FF0000"/>
                                </w:rPr>
                                <w:t>Towards one of the sources ‘S1’ at P0</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E226B2C" id="Canvas 317" o:spid="_x0000_s1067" editas="canvas" style="width:6in;height:380.4pt;mso-position-horizontal-relative:char;mso-position-vertical-relative:line" coordsize="54864,48304" o:gfxdata="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">
                <v:shape id="_x0000_s1068" type="#_x0000_t75" style="position:absolute;width:54864;height:48304;visibility:visible;mso-wrap-style:square" filled="t">
                  <v:fill o:detectmouseclick="t"/>
                  <v:stroke dashstyle="dash"/>
                  <v:path o:connecttype="none"/>
                </v:shape>
                <v:shape id="Freeform: Shape 129" o:spid="_x0000_s1069" style="position:absolute;left:12622;top:8068;width:18791;height:17626;visibility:visible;mso-wrap-style:square;v-text-anchor:middle" coordsize="1879107,17626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" adj="-11796480,,5400" path="m447666,141073c303814,143902,293617,187231,219182,254818,144747,322405,13881,449925,1055,546595v-12826,96670,94657,92987,141172,288244c188742,1030096,205473,1596434,280143,1718135v74670,121701,218865,-32151,310106,-153092c681490,1444102,769511,1154101,827592,992488,885673,830875,1712517,435328,1841916,269919,1971315,104510,1731526,-2104,1603989,32,1476452,2168,803795,248006,611075,271513,418355,295020,591518,138244,447666,141073xe" filled="f" strokecolor="#00b0f0" strokeweight="1pt">
                  <v:stroke dashstyle="1 1" joinstyle="miter"/>
                  <v:formulas/>
                  <v:path arrowok="t" o:connecttype="custom" o:connectlocs="447666,141073;219182,254818;1055,546595;142227,834839;280143,1718135;590249,1565043;827592,992488;1841916,269919;1603989,32;611075,271513;447666,141073" o:connectangles="0,0,0,0,0,0,0,0,0,0,0" textboxrect="0,0,1879107,1762603"/>
                  <v:textbox>
                    <w:txbxContent>
                      <w:p w14:paraId="0C55901E" w14:textId="77777777" w:rsidR="00E84247" w:rsidRDefault="00E84247" w:rsidP="00E84247"/>
                    </w:txbxContent>
                  </v:textbox>
                </v:shape>
                <v:shape id="Text Box 230" o:spid="_x0000_s1070" type="#_x0000_t202" style="position:absolute;left:368;top:62;width:23247;height:5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VD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gyzMygd6cAAAA//8DAFBLAQItABQABgAIAAAAIQDb4fbL7gAAAIUBAAATAAAAAAAA&#10;AAAAAAAAAAAAAABbQ29udGVudF9UeXBlc10ueG1sUEsBAi0AFAAGAAgAAAAhAFr0LFu/AAAAFQEA&#10;AAsAAAAAAAAAAAAAAAAAHwEAAF9yZWxzLy5yZWxzUEsBAi0AFAAGAAgAAAAhAClc9UPHAAAA3AAA&#10;AA8AAAAAAAAAAAAAAAAABwIAAGRycy9kb3ducmV2LnhtbFBLBQYAAAAAAwADALcAAAD7AgAAAAA=&#10;" fillcolor="white [3201]" stroked="f" strokeweight=".5pt">
                  <v:textbox>
                    <w:txbxContent>
                      <w:p w14:paraId="490DA57E" w14:textId="77777777" w:rsidR="00E84247" w:rsidRDefault="00E84247" w:rsidP="00E84247">
                        <w:pPr>
                          <w:rPr>
                            <w:color w:val="FF0000"/>
                          </w:rPr>
                        </w:pPr>
                        <w:r>
                          <w:rPr>
                            <w:color w:val="FF0000"/>
                          </w:rPr>
                          <w:t>‘Outside’ roll motor</w:t>
                        </w:r>
                        <w:r w:rsidRPr="001E10FD">
                          <w:rPr>
                            <w:color w:val="FF0000"/>
                          </w:rPr>
                          <w:t xml:space="preserve"> </w:t>
                        </w:r>
                        <w:r w:rsidRPr="00731D07">
                          <w:rPr>
                            <w:color w:val="FF0000"/>
                          </w:rPr>
                          <w:t xml:space="preserve">axis is fixed towards </w:t>
                        </w:r>
                        <w:r>
                          <w:rPr>
                            <w:color w:val="FF0000"/>
                          </w:rPr>
                          <w:t>o</w:t>
                        </w:r>
                        <w:r w:rsidRPr="00731D07">
                          <w:rPr>
                            <w:color w:val="FF0000"/>
                          </w:rPr>
                          <w:t>ne of the sources</w:t>
                        </w:r>
                        <w:r>
                          <w:rPr>
                            <w:color w:val="FF0000"/>
                          </w:rPr>
                          <w:t>. It is actuated for multiple AoA pairs at same grid point.</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31" o:spid="_x0000_s1071" type="#_x0000_t22" style="position:absolute;left:8260;top:4615;width:1829;height:3840;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" adj="9130" fillcolor="#a5a5a5 [2092]" strokecolor="#1f3763 [1604]" strokeweight="1pt">
                  <v:stroke joinstyle="miter"/>
                </v:shape>
                <v:shape id="Cylinder 132" o:spid="_x0000_s1072" type="#_x0000_t22" style="position:absolute;left:11762;top:6265;width:457;height:5318;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" adj="1379" fillcolor="red" strokecolor="#1f3763 [1604]" strokeweight="1pt">
                  <v:stroke joinstyle="miter"/>
                </v:shape>
                <v:shape id="Cylinder 133" o:spid="_x0000_s1073" type="#_x0000_t22" style="position:absolute;left:26317;top:8053;width:2407;height:4981;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" adj="5393" fillcolor="#92d050" strokecolor="#1f3763 [1604]" strokeweight="1pt">
                  <v:stroke joinstyle="miter"/>
                </v:shape>
                <v:shape id="Cylinder 134" o:spid="_x0000_s1074" type="#_x0000_t22" style="position:absolute;left:15437;top:19478;width:2272;height:52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" adj="5019" fillcolor="red" strokecolor="#1f3763 [1604]" strokeweight="1pt">
                  <v:stroke joinstyle="miter"/>
                </v:shape>
                <v:line id="Straight Connector 135" o:spid="_x0000_s1075" style="position:absolute;visibility:visible;mso-wrap-style:square" from="16625,5759" to="16625,2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" strokecolor="#92d050" strokeweight="1.5pt">
                  <v:stroke dashstyle="dash" joinstyle="miter"/>
                </v:line>
                <v:line id="Straight Connector 136" o:spid="_x0000_s1076" style="position:absolute;visibility:visible;mso-wrap-style:square" from="10399,7490" to="21731,17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" strokecolor="red" strokeweight=".5pt">
                  <v:stroke dashstyle="dash" joinstyle="miter"/>
                </v:line>
                <v:shape id="Freeform: Shape 137" o:spid="_x0000_s1077" style="position:absolute;left:13894;top:7718;width:2850;height:8194;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" path="m285008,255319l,,5937,564078,273132,819397e" filled="f" strokecolor="red" strokeweight="3pt">
                  <v:stroke joinstyle="miter"/>
                  <v:path arrowok="t" o:connecttype="custom" o:connectlocs="285008,255319;0,0;5937,564078;273132,819397" o:connectangles="0,0,0,0"/>
                </v:shape>
                <v:shape id="Freeform: Shape 139" o:spid="_x0000_s1078" style="position:absolute;left:13359;top:11519;width:8194;height:4173;visibility:visible;mso-wrap-style:square;v-text-anchor:middle" coordsize="819397,417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" path="m819397,154379l617516,,,231569,173008,417314e" filled="f" strokecolor="#92d050" strokeweight="3pt">
                  <v:stroke joinstyle="miter"/>
                  <v:path arrowok="t" o:connecttype="custom" o:connectlocs="819397,154379;617516,0;0,231569;173008,417314" o:connectangles="0,0,0,0"/>
                </v:shape>
                <v:shape id="Cylinder 141" o:spid="_x0000_s1079" type="#_x0000_t22" style="position:absolute;left:16228;top:17516;width:772;height:27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" adj="3228" fillcolor="#92d050" strokecolor="#1f3763 [1604]" strokeweight="1pt">
                  <v:stroke joinstyle="miter"/>
                </v:shape>
                <v:line id="Straight Connector 143" o:spid="_x0000_s1080" style="position:absolute;flip:y;visibility:visible;mso-wrap-style:square" from="11044,10034" to="28441,17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" strokecolor="#4472c4 [3204]" strokeweight=".5pt">
                  <v:stroke dashstyle="dash" joinstyle="miter"/>
                </v:line>
                <v:shape id="Cylinder 170" o:spid="_x0000_s1081" type="#_x0000_t22" style="position:absolute;left:23765;top:10122;width:593;height:3610;rotation:-735525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" adj="1835" fillcolor="#4472c4 [3204]" strokecolor="#1f3763 [1604]" strokeweight="1pt">
                  <v:stroke joinstyle="miter"/>
                </v:shape>
                <v:line id="Straight Connector 176" o:spid="_x0000_s1082" style="position:absolute;flip:x;visibility:visible;mso-wrap-style:square" from="16625,10331" to="16625,15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" strokecolor="#92d050" strokeweight="1.5pt">
                  <v:stroke joinstyle="miter"/>
                </v:line>
                <v:line id="Straight Connector 177" o:spid="_x0000_s1083" style="position:absolute;flip:y;visibility:visible;mso-wrap-style:square" from="15089,12992" to="21259,155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" strokecolor="#4472c4 [3204]" strokeweight="1.5pt">
                  <v:stroke joinstyle="miter"/>
                </v:line>
                <v:rect id="Rectangle 178" o:spid="_x0000_s1084" style="position:absolute;left:17025;top:13627;width:3064;height:1185;rotation:-32660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" fillcolor="black [3213]" strokecolor="#1f3763 [1604]" strokeweight="1pt"/>
                <v:shape id="Text Box 179" o:spid="_x0000_s1085" type="#_x0000_t202" style="position:absolute;left:35303;top:10965;width:19561;height:6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" fillcolor="white [3201]" stroked="f" strokeweight=".5pt">
                  <v:textbox>
                    <w:txbxContent>
                      <w:p w14:paraId="37A6B5AB" w14:textId="77777777" w:rsidR="00E84247" w:rsidRPr="00A74B64" w:rsidRDefault="00E84247" w:rsidP="00E84247">
                        <w:pPr>
                          <w:rPr>
                            <w:color w:val="00B0F0"/>
                          </w:rPr>
                        </w:pPr>
                        <w:r w:rsidRPr="008967F4">
                          <w:rPr>
                            <w:color w:val="00B0F0"/>
                          </w:rPr>
                          <w:t xml:space="preserve">‘inside’ </w:t>
                        </w:r>
                        <w:r w:rsidRPr="00A74B64">
                          <w:rPr>
                            <w:color w:val="00B0F0"/>
                          </w:rPr>
                          <w:t>2-axis positioner</w:t>
                        </w:r>
                        <w:r>
                          <w:rPr>
                            <w:color w:val="00B0F0"/>
                          </w:rPr>
                          <w:t xml:space="preserve"> mounted to roll motor, implemented as azimuth-</w:t>
                        </w:r>
                        <w:r w:rsidRPr="006C141A">
                          <w:rPr>
                            <w:color w:val="00B0F0"/>
                            <w:highlight w:val="yellow"/>
                          </w:rPr>
                          <w:t>elevation</w:t>
                        </w:r>
                        <w:r>
                          <w:rPr>
                            <w:color w:val="00B0F0"/>
                          </w:rPr>
                          <w:t>.</w:t>
                        </w:r>
                      </w:p>
                    </w:txbxContent>
                  </v:textbox>
                </v:shape>
                <v:shape id="Freeform: Shape 180" o:spid="_x0000_s1086" style="position:absolute;left:28497;top:13104;width:7049;height:2215;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" path="m704850,194310c552767,213677,400685,233045,342900,213360,285115,193675,415290,111760,358140,76200,300990,40640,150495,20320,,e" filled="f" strokecolor="black [3213]" strokeweight="1pt">
                  <v:stroke endarrow="block" joinstyle="miter"/>
                  <v:path arrowok="t" o:connecttype="custom" o:connectlocs="704850,194310;342900,213360;358140,76200;0,0" o:connectangles="0,0,0,0"/>
                </v:shape>
                <v:shape id="Straight Arrow Connector 181" o:spid="_x0000_s1087" type="#_x0000_t32" style="position:absolute;left:22517;top:17716;width:3505;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" strokecolor="red" strokeweight=".5pt">
                  <v:stroke endarrow="block" joinstyle="miter"/>
                </v:shape>
                <v:shape id="Text Box 230" o:spid="_x0000_s1088" type="#_x0000_t202" style="position:absolute;left:25584;top:22180;width:1312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" fillcolor="white [3201]" stroked="f" strokeweight=".5pt">
                  <v:textbox>
                    <w:txbxContent>
                      <w:p w14:paraId="7FD77354" w14:textId="77777777" w:rsidR="00E84247" w:rsidRPr="00731D07" w:rsidRDefault="00E84247" w:rsidP="00E84247">
                        <w:pPr>
                          <w:rPr>
                            <w:color w:val="FF0000"/>
                          </w:rPr>
                        </w:pPr>
                        <w:r>
                          <w:rPr>
                            <w:color w:val="FF0000"/>
                          </w:rPr>
                          <w:t>Towards one of the sources ‘S1’ at P0</w:t>
                        </w:r>
                      </w:p>
                    </w:txbxContent>
                  </v:textbox>
                </v:shape>
                <v:shape id="Text Box 230" o:spid="_x0000_s1089" type="#_x0000_t202" style="position:absolute;left:38795;top:19659;width:16069;height:6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" fillcolor="white [3201]" stroked="f" strokeweight=".5pt">
                  <v:textbox>
                    <w:txbxContent>
                      <w:p w14:paraId="7A7DC7F8" w14:textId="77777777" w:rsidR="00E84247" w:rsidRPr="00214BBE" w:rsidRDefault="00E84247" w:rsidP="00E84247">
                        <w:pPr>
                          <w:rPr>
                            <w:i/>
                            <w:iCs/>
                          </w:rPr>
                        </w:pPr>
                        <w:r w:rsidRPr="00214BBE">
                          <w:rPr>
                            <w:i/>
                            <w:iCs/>
                          </w:rPr>
                          <w:t xml:space="preserve">Objects are color-coded to indicate rigid </w:t>
                        </w:r>
                        <w:r>
                          <w:rPr>
                            <w:i/>
                            <w:iCs/>
                          </w:rPr>
                          <w:t xml:space="preserve">inter- </w:t>
                        </w:r>
                        <w:r w:rsidRPr="00214BBE">
                          <w:rPr>
                            <w:i/>
                            <w:iCs/>
                          </w:rPr>
                          <w:t>connection.</w:t>
                        </w:r>
                      </w:p>
                    </w:txbxContent>
                  </v:textbox>
                </v:shape>
                <v:shape id="Freeform: Shape 186" o:spid="_x0000_s1090" style="position:absolute;left:10465;top:15909;width:1611;height:2248;visibility:visible;mso-wrap-style:square;v-text-anchor:middle" coordsize="161140,224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" path="m161140,224833c155854,173739,160508,110223,147995,72812,135482,35401,110729,-4240,86063,366,61397,4972,881,50236,,100449e" filled="f" strokecolor="#1f3763 [1604]" strokeweight="1pt">
                  <v:stroke startarrow="block" endarrow="block" joinstyle="miter"/>
                  <v:path arrowok="t" o:connecttype="custom" o:connectlocs="161140,224833;147995,72812;86063,366;0,100449" o:connectangles="0,0,0,0"/>
                </v:shape>
                <v:shape id="Freeform: Shape 187" o:spid="_x0000_s1091" style="position:absolute;left:15505;top:6440;width:2584;height:1139;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707;112040,109529;202758,103371;258417,60933;198783,0" o:connectangles="0,0,0,0,0"/>
                </v:shape>
                <v:shape id="Freeform: Shape 188" o:spid="_x0000_s1092" style="position:absolute;left:24330;top:19066;width:2147;height:1726;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583;19878,73192;99391,1630;194807,29460;214685,101021" o:connectangles="0,0,0,0,0"/>
                </v:shape>
                <v:shape id="Freeform: Shape 189" o:spid="_x0000_s1093" style="position:absolute;left:12621;top:32092;width:8357;height:16212;visibility:visible;mso-wrap-style:square;v-text-anchor:middle" coordsize="835678,16216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" adj="-11796480,,5400" path="m447666,82c303814,2911,293617,46240,219182,113827,144747,181414,13881,308934,1055,405604v-12826,96670,94657,92987,141172,288244c188742,889105,205473,1455443,280143,1577144v74670,121701,218865,-32151,310106,-153092c681490,1303111,798525,1027089,827592,851497,856659,675905,800738,490662,764652,370500,728566,250338,663906,192258,611075,130522,558244,68786,591518,-2747,447666,82xe" filled="f" strokecolor="#00b0f0" strokeweight="1pt">
                  <v:stroke dashstyle="1 1" joinstyle="miter"/>
                  <v:formulas/>
                  <v:path arrowok="t" o:connecttype="custom" o:connectlocs="447656,82;219177,113795;1055,405490;142224,693652;280137,1576700;590236,1423651;827574,851257;764636,370396;611062,130485;447656,82" o:connectangles="0,0,0,0,0,0,0,0,0,0" textboxrect="0,0,835678,1621612"/>
                  <v:textbox>
                    <w:txbxContent>
                      <w:p w14:paraId="70B550DE" w14:textId="77777777" w:rsidR="00E84247" w:rsidRDefault="00E84247" w:rsidP="00E84247">
                        <w:r>
                          <w:t> </w:t>
                        </w:r>
                      </w:p>
                    </w:txbxContent>
                  </v:textbox>
                </v:shape>
                <v:shape id="Cylinder 190" o:spid="_x0000_s1094" type="#_x0000_t22" style="position:absolute;left:8258;top:27243;width:1829;height:3836;rotation:852352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" adj="9142" fillcolor="#a5a5a5 [2092]" strokecolor="#1f3763 [1604]" strokeweight="1pt">
                  <v:stroke joinstyle="miter"/>
                </v:shape>
                <v:shape id="Cylinder 191" o:spid="_x0000_s1095" type="#_x0000_t22" style="position:absolute;left:11765;top:28893;width:450;height:5315;rotation:84996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" adj="1361" fillcolor="red" strokecolor="#1f3763 [1604]" strokeweight="1pt">
                  <v:stroke joinstyle="miter"/>
                </v:shape>
                <v:shape id="Cylinder 192" o:spid="_x0000_s1096" type="#_x0000_t22" style="position:absolute;left:15440;top:42102;width:2267;height:5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" adj="5014" fillcolor="red" strokecolor="#1f3763 [1604]" strokeweight="1pt">
                  <v:stroke joinstyle="miter"/>
                </v:shape>
                <v:line id="Straight Connector 193" o:spid="_x0000_s1097" style="position:absolute;visibility:visible;mso-wrap-style:square" from="16628,28386" to="16628,44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" strokecolor="#92d050" strokeweight="1.5pt">
                  <v:stroke dashstyle="dash" joinstyle="miter"/>
                </v:line>
                <v:line id="Straight Connector 194" o:spid="_x0000_s1098" style="position:absolute;visibility:visible;mso-wrap-style:square" from="10399,30119" to="21727,39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" strokecolor="red" strokeweight=".5pt">
                  <v:stroke dashstyle="dash" joinstyle="miter"/>
                </v:line>
                <v:shape id="Freeform: Shape 195" o:spid="_x0000_s1099" style="position:absolute;left:13897;top:30348;width:2845;height:8191;visibility:visible;mso-wrap-style:square;v-text-anchor:middle" coordsize="285008,819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" path="m285008,255319l,,5937,564078,273132,819397e" filled="f" strokecolor="red" strokeweight="3pt">
                  <v:stroke joinstyle="miter"/>
                  <v:path arrowok="t" o:connecttype="custom" o:connectlocs="284480,255242;0,0;5926,563908;272626,819150" o:connectangles="0,0,0,0"/>
                </v:shape>
                <v:shape id="Cylinder 196" o:spid="_x0000_s1100" type="#_x0000_t22" style="position:absolute;left:16228;top:40139;width:768;height:2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" adj="3217" fillcolor="#92d050" strokecolor="#1f3763 [1604]" strokeweight="1pt">
                  <v:stroke joinstyle="miter"/>
                </v:shape>
                <v:line id="Straight Connector 197" o:spid="_x0000_s1101" style="position:absolute;visibility:visible;mso-wrap-style:square" from="18901,38215" to="23740,43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" strokecolor="#4472c4 [3204]" strokeweight=".5pt">
                  <v:stroke dashstyle="dash" joinstyle="miter"/>
                </v:line>
                <v:line id="Straight Connector 198" o:spid="_x0000_s1102" style="position:absolute;flip:x;visibility:visible;mso-wrap-style:square" from="16628,32958" to="16628,38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" strokecolor="#92d050" strokeweight="1.5pt">
                  <v:stroke joinstyle="miter"/>
                </v:line>
                <v:shape id="Freeform: Shape 199" o:spid="_x0000_s1103" style="position:absolute;left:20108;top:33961;width:7048;height:2210;visibility:visible;mso-wrap-style:square;v-text-anchor:middle" coordsize="704850,22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" path="m704850,194310c552767,213677,400685,233045,342900,213360,285115,193675,415290,111760,358140,76200,300990,40640,150495,20320,,e" filled="f" strokecolor="black [3213]" strokeweight="1pt">
                  <v:stroke endarrow="block" joinstyle="miter"/>
                  <v:path arrowok="t" o:connecttype="custom" o:connectlocs="704850,193777;342900,212775;358140,75991;0,0" o:connectangles="0,0,0,0"/>
                </v:shape>
                <v:shape id="Straight Arrow Connector 200" o:spid="_x0000_s1104" type="#_x0000_t32" style="position:absolute;left:22521;top:40343;width:3505;height:304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" strokecolor="red" strokeweight=".5pt">
                  <v:stroke endarrow="block" joinstyle="miter"/>
                </v:shape>
                <v:shape id="Freeform: Shape 201" o:spid="_x0000_s1105" style="position:absolute;left:15504;top:29071;width:2578;height:1137;visibility:visible;mso-wrap-style:square;v-text-anchor:middle" coordsize="258427,113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" path="m,47707v37106,16565,78247,52545,112040,61822c145833,118806,178362,111470,202758,103371v24396,-8099,56321,-25210,55659,-42438c257755,43705,225287,12921,198783,e" filled="f" strokecolor="#92d050" strokeweight="1pt">
                  <v:stroke startarrow="block" endarrow="block" joinstyle="miter"/>
                  <v:path arrowok="t" o:connecttype="custom" o:connectlocs="0,47627;111773,109346;202274,103198;257800,60831;198308,0" o:connectangles="0,0,0,0,0"/>
                </v:shape>
                <v:shape id="Freeform: Shape 202" o:spid="_x0000_s1106" style="position:absolute;left:24330;top:41689;width:2147;height:1721;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" path="m,172583c1656,137133,3313,101684,19878,73192,36443,44700,70236,8919,99391,1630v29155,-7289,76200,11265,95416,27830c214023,46025,214354,73523,214685,101021e" filled="f" strokecolor="red" strokeweight="1pt">
                  <v:stroke startarrow="block" endarrow="block" joinstyle="miter"/>
                  <v:path arrowok="t" o:connecttype="custom" o:connectlocs="0,172085;19873,72981;99366,1625;194757,29375;214630,100729" o:connectangles="0,0,0,0,0"/>
                </v:shape>
                <v:shape id="Cylinder 203" o:spid="_x0000_s1107" type="#_x0000_t22" style="position:absolute;left:15498;top:33320;width:1828;height:3829;rotation:915306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" adj="9157" fillcolor="#92d050" strokecolor="#1f3763 [1604]" strokeweight="1pt">
                  <v:stroke joinstyle="miter"/>
                </v:shape>
                <v:shape id="Cylinder 204" o:spid="_x0000_s1108" type="#_x0000_t22" style="position:absolute;left:17199;top:35948;width:451;height:1124;rotation:90071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" adj="4477" fillcolor="#4472c4 [3204]" strokecolor="#1f3763 [1604]" strokeweight="1pt">
                  <v:stroke joinstyle="miter"/>
                </v:shape>
                <v:shape id="Freeform: Shape 205" o:spid="_x0000_s1109" style="position:absolute;left:21028;top:41244;width:2147;height:1715;visibility:visible;mso-wrap-style:square;v-text-anchor:middle" coordsize="214685,172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" path="m,172583c1656,137133,3313,101684,19878,73192,36443,44700,70236,8919,99391,1630v29155,-7289,76200,11265,95416,27830c214023,46025,214354,73523,214685,101021e" filled="f" strokecolor="#0070c0" strokeweight="1pt">
                  <v:stroke startarrow="block" endarrow="block" joinstyle="miter"/>
                  <v:path arrowok="t" o:connecttype="custom" o:connectlocs="0,171450;19873,72711;99366,1619;194757,29267;214630,100358" o:connectangles="0,0,0,0,0"/>
                </v:shape>
                <v:rect id="Rectangle 206" o:spid="_x0000_s1110" style="position:absolute;left:16564;top:36831;width:3061;height:1181;rotation:-349336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" fillcolor="black [3213]" strokecolor="#1f3763 [1604]" strokeweight="1pt"/>
                <v:shape id="Ink 207" o:spid="_x0000_s1111" type="#_x0000_t75" style="position:absolute;left:16551;top:34134;width:164;height:2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">
                  <v:imagedata r:id="rId60" o:title=""/>
                </v:shape>
                <v:shape id="Ink 208" o:spid="_x0000_s1112" type="#_x0000_t75" style="position:absolute;left:16647;top:34634;width:0;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">
                  <v:imagedata r:id="rId61" o:title=""/>
                </v:shape>
                <v:shape id="Ink 209" o:spid="_x0000_s1113" type="#_x0000_t75" style="position:absolute;left:16571;top:34634;width:137;height: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">
                  <v:imagedata r:id="rId61" o:title=""/>
                </v:shape>
                <v:shape id="Text Box 128" o:spid="_x0000_s1114" type="#_x0000_t202" style="position:absolute;left:27156;top:32768;width:16929;height:6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" fillcolor="white [3201]" stroked="f" strokeweight=".5pt">
                  <v:textbox>
                    <w:txbxContent>
                      <w:p w14:paraId="61F632BC" w14:textId="77777777" w:rsidR="00E84247" w:rsidRDefault="00E84247" w:rsidP="00E84247">
                        <w:pPr>
                          <w:rPr>
                            <w:color w:val="00B0F0"/>
                          </w:rPr>
                        </w:pPr>
                        <w:r w:rsidRPr="008967F4">
                          <w:rPr>
                            <w:color w:val="00B0F0"/>
                          </w:rPr>
                          <w:t xml:space="preserve">‘inside’ </w:t>
                        </w:r>
                        <w:r>
                          <w:rPr>
                            <w:color w:val="00B0F0"/>
                          </w:rPr>
                          <w:t>2-axis positioner mounted to roll motor, implemented as azimuth-</w:t>
                        </w:r>
                        <w:r w:rsidRPr="006C141A">
                          <w:rPr>
                            <w:color w:val="00B0F0"/>
                            <w:highlight w:val="yellow"/>
                          </w:rPr>
                          <w:t>roll</w:t>
                        </w:r>
                        <w:r>
                          <w:rPr>
                            <w:color w:val="00B0F0"/>
                          </w:rPr>
                          <w:t>.</w:t>
                        </w:r>
                      </w:p>
                    </w:txbxContent>
                  </v:textbox>
                </v:shape>
                <v:shape id="Text Box 230" o:spid="_x0000_s1115" type="#_x0000_t202" style="position:absolute;left:24660;top:43970;width:13119;height:4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" fillcolor="white [3201]" stroked="f" strokeweight=".5pt">
                  <v:textbox>
                    <w:txbxContent>
                      <w:p w14:paraId="0B7BFBBC" w14:textId="77777777" w:rsidR="00E84247" w:rsidRDefault="00E84247" w:rsidP="00E84247">
                        <w:pPr>
                          <w:rPr>
                            <w:color w:val="FF0000"/>
                          </w:rPr>
                        </w:pPr>
                        <w:r>
                          <w:rPr>
                            <w:color w:val="FF0000"/>
                          </w:rPr>
                          <w:t>Towards one of the sources ‘S1’ at P0</w:t>
                        </w:r>
                      </w:p>
                    </w:txbxContent>
                  </v:textbox>
                </v:shape>
                <w10:anchorlock/>
              </v:group>
            </w:pict>
          </mc:Fallback>
        </mc:AlternateContent>
      </w:r>
    </w:p>
    <w:p w14:paraId="54C4BC7F" w14:textId="2B248E9D" w:rsidR="00E84247" w:rsidRDefault="00E84247" w:rsidP="00647EDB">
      <w:pPr>
        <w:pStyle w:val="TF"/>
      </w:pPr>
      <w:r w:rsidRPr="00801C6B">
        <w:t>Figure 5.2.7.2-2: Bias reducing 3-axis positioner concepts.</w:t>
      </w:r>
    </w:p>
    <w:p w14:paraId="39080BA8" w14:textId="77777777" w:rsidR="002076E0" w:rsidRDefault="00E84247" w:rsidP="002076E0">
      <w:r>
        <w:t xml:space="preserve">The sequence of actuation can be considered equivalent to the following: </w:t>
      </w:r>
    </w:p>
    <w:p w14:paraId="70A049D1" w14:textId="6708BE2F" w:rsidR="002076E0" w:rsidRDefault="009B03D6" w:rsidP="009B03D6">
      <w:pPr>
        <w:pStyle w:val="B1"/>
      </w:pPr>
      <w:r>
        <w:t>-</w:t>
      </w:r>
      <w:r>
        <w:tab/>
      </w:r>
      <w:r w:rsidR="002076E0">
        <w:t xml:space="preserve">Step 1: </w:t>
      </w:r>
      <w:r w:rsidR="00E84247">
        <w:t xml:space="preserve">The outside roll motor starts off at the zero-rotation location (as shown) and the ‘inside’ 2-axis positioner </w:t>
      </w:r>
      <w:r w:rsidR="002076E0">
        <w:tab/>
        <w:t xml:space="preserve">  </w:t>
      </w:r>
      <w:r w:rsidR="00E84247">
        <w:t>(blue and</w:t>
      </w:r>
      <w:r w:rsidR="002076E0">
        <w:t xml:space="preserve"> </w:t>
      </w:r>
      <w:r w:rsidR="00E84247">
        <w:t>green axes) mounted to the roll motor is used to move S1 to the desired grid point from the UE’s</w:t>
      </w:r>
      <w:r w:rsidR="002076E0">
        <w:t xml:space="preserve"> </w:t>
      </w:r>
      <w:r w:rsidR="002076E0">
        <w:tab/>
        <w:t xml:space="preserve">   </w:t>
      </w:r>
      <w:r w:rsidR="002076E0">
        <w:tab/>
        <w:t xml:space="preserve"> </w:t>
      </w:r>
      <w:r w:rsidR="002076E0">
        <w:tab/>
        <w:t xml:space="preserve">  </w:t>
      </w:r>
      <w:r w:rsidR="00E84247">
        <w:t>perspective.</w:t>
      </w:r>
    </w:p>
    <w:p w14:paraId="5D0E199E" w14:textId="42BE4463" w:rsidR="002076E0" w:rsidRDefault="009B03D6" w:rsidP="009B03D6">
      <w:pPr>
        <w:pStyle w:val="B1"/>
      </w:pPr>
      <w:r>
        <w:t>-</w:t>
      </w:r>
      <w:r>
        <w:tab/>
      </w:r>
      <w:r w:rsidR="002076E0">
        <w:t xml:space="preserve">Step 2: </w:t>
      </w:r>
      <w:r w:rsidR="00E84247">
        <w:t xml:space="preserve">The outside roll-motor is then actuated over 360⁰ with an arbitrary number of stops for measurement. Each </w:t>
      </w:r>
      <w:r w:rsidR="002076E0">
        <w:tab/>
        <w:t xml:space="preserve">   </w:t>
      </w:r>
      <w:r w:rsidR="00E84247">
        <w:t>stop</w:t>
      </w:r>
      <w:r w:rsidR="002076E0">
        <w:t xml:space="preserve"> </w:t>
      </w:r>
      <w:r w:rsidR="00E84247">
        <w:t>represents an AoA pair with one source (S1) fixed in space</w:t>
      </w:r>
    </w:p>
    <w:p w14:paraId="735CBB3F" w14:textId="796B9E38" w:rsidR="002076E0" w:rsidRDefault="009B03D6" w:rsidP="009B03D6">
      <w:pPr>
        <w:pStyle w:val="B1"/>
      </w:pPr>
      <w:r>
        <w:t>-</w:t>
      </w:r>
      <w:r>
        <w:tab/>
      </w:r>
      <w:r w:rsidR="002076E0">
        <w:t xml:space="preserve"> Step 3: </w:t>
      </w:r>
      <w:r w:rsidR="00E84247">
        <w:t xml:space="preserve">Once the outside roll-motor returns to the zero position, the ‘inside’ 2-axis positioner is used to move S1 to </w:t>
      </w:r>
      <w:r w:rsidR="002076E0">
        <w:tab/>
        <w:t xml:space="preserve">  </w:t>
      </w:r>
      <w:r w:rsidR="00E84247">
        <w:t>the next grid point</w:t>
      </w:r>
    </w:p>
    <w:p w14:paraId="78BBBC0E" w14:textId="024B0D7A" w:rsidR="00E84247" w:rsidRPr="005A401D" w:rsidRDefault="009B03D6" w:rsidP="009B03D6">
      <w:pPr>
        <w:pStyle w:val="B1"/>
      </w:pPr>
      <w:r>
        <w:t>-</w:t>
      </w:r>
      <w:r>
        <w:tab/>
      </w:r>
      <w:r w:rsidR="002076E0">
        <w:t xml:space="preserve">Step 4: </w:t>
      </w:r>
      <w:r w:rsidR="00E84247">
        <w:t>(Loop to step 2 until S1 is moved through all grid points).</w:t>
      </w:r>
    </w:p>
    <w:p w14:paraId="552A6B48" w14:textId="39E59381" w:rsidR="00E84247" w:rsidRDefault="00E84247" w:rsidP="00E84247">
      <w:r>
        <w:lastRenderedPageBreak/>
        <w:t xml:space="preserve">More realistic views of the positioner are shown in </w:t>
      </w:r>
      <w:r w:rsidR="002076E0">
        <w:t>F</w:t>
      </w:r>
      <w:r>
        <w:t>igure 5.2.7.2-3.</w:t>
      </w:r>
    </w:p>
    <w:p w14:paraId="57628F48" w14:textId="77777777" w:rsidR="00E84247" w:rsidRDefault="00E84247" w:rsidP="00647EDB">
      <w:pPr>
        <w:pStyle w:val="TH"/>
      </w:pPr>
      <w:r>
        <w:rPr>
          <w:noProof/>
          <w:lang w:val="en-US"/>
        </w:rPr>
        <mc:AlternateContent>
          <mc:Choice Requires="wpc">
            <w:drawing>
              <wp:inline distT="0" distB="0" distL="0" distR="0" wp14:anchorId="6BCAF787" wp14:editId="6486EA1B">
                <wp:extent cx="5486400" cy="7855708"/>
                <wp:effectExtent l="0" t="0" r="0" b="0"/>
                <wp:docPr id="318" name="Canvas 31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14" name="Picture 2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86400" cy="2663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2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2257425"/>
                            <a:ext cx="5486400" cy="3057525"/>
                          </a:xfrm>
                          <a:prstGeom prst="rect">
                            <a:avLst/>
                          </a:prstGeom>
                          <a:noFill/>
                          <a:extLst>
                            <a:ext uri="{909E8E84-426E-40DD-AFC4-6F175D3DCCD1}">
                              <a14:hiddenFill xmlns:a14="http://schemas.microsoft.com/office/drawing/2010/main">
                                <a:solidFill>
                                  <a:srgbClr val="FFFFFF"/>
                                </a:solidFill>
                              </a14:hiddenFill>
                            </a:ext>
                          </a:extLst>
                        </pic:spPr>
                      </pic:pic>
                      <wps:wsp>
                        <wps:cNvPr id="216" name="Text Box 230"/>
                        <wps:cNvSpPr txBox="1"/>
                        <wps:spPr>
                          <a:xfrm>
                            <a:off x="0" y="2391999"/>
                            <a:ext cx="1267138" cy="328921"/>
                          </a:xfrm>
                          <a:prstGeom prst="rect">
                            <a:avLst/>
                          </a:prstGeom>
                          <a:solidFill>
                            <a:schemeClr val="lt1"/>
                          </a:solidFill>
                          <a:ln w="6350">
                            <a:noFill/>
                          </a:ln>
                        </wps:spPr>
                        <wps:txbx>
                          <w:txbxContent>
                            <w:p w14:paraId="5C76CB95" w14:textId="77777777" w:rsidR="00E84247" w:rsidRDefault="00E84247" w:rsidP="00E84247">
                              <w:pPr>
                                <w:rPr>
                                  <w:color w:val="FF0000"/>
                                </w:rPr>
                              </w:pPr>
                              <w:r>
                                <w:rPr>
                                  <w:color w:val="FF0000"/>
                                </w:rPr>
                                <w:t xml:space="preserve">‘Outside’ roll motor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7" name="Text Box 230"/>
                        <wps:cNvSpPr txBox="1"/>
                        <wps:spPr>
                          <a:xfrm>
                            <a:off x="259308" y="1529602"/>
                            <a:ext cx="1475380" cy="589915"/>
                          </a:xfrm>
                          <a:prstGeom prst="rect">
                            <a:avLst/>
                          </a:prstGeom>
                          <a:solidFill>
                            <a:schemeClr val="lt1"/>
                          </a:solidFill>
                          <a:ln w="6350">
                            <a:noFill/>
                          </a:ln>
                        </wps:spPr>
                        <wps:txbx>
                          <w:txbxContent>
                            <w:p w14:paraId="73AEA209" w14:textId="77777777" w:rsidR="00E84247" w:rsidRDefault="00E84247" w:rsidP="00E84247">
                              <w:pPr>
                                <w:rPr>
                                  <w:color w:val="FF0000"/>
                                </w:rPr>
                              </w:pPr>
                              <w:r>
                                <w:rPr>
                                  <w:color w:val="FF0000"/>
                                </w:rPr>
                                <w:t>‘Outside’ roll motor axis is fixed towards 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TextBox 28"/>
                        <wps:cNvSpPr txBox="1"/>
                        <wps:spPr>
                          <a:xfrm>
                            <a:off x="3310691" y="141877"/>
                            <a:ext cx="1834515" cy="1407160"/>
                          </a:xfrm>
                          <a:prstGeom prst="rect">
                            <a:avLst/>
                          </a:prstGeom>
                          <a:noFill/>
                          <a:ln>
                            <a:noFill/>
                          </a:ln>
                        </wps:spPr>
                        <wps:txbx>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137160" tIns="91440" rIns="0" bIns="91440" rtlCol="0">
                          <a:spAutoFit/>
                        </wps:bodyPr>
                      </wps:wsp>
                      <wps:wsp>
                        <wps:cNvPr id="219" name="Text Box 219"/>
                        <wps:cNvSpPr txBox="1"/>
                        <wps:spPr>
                          <a:xfrm>
                            <a:off x="5032487" y="3182013"/>
                            <a:ext cx="429905" cy="272919"/>
                          </a:xfrm>
                          <a:prstGeom prst="rect">
                            <a:avLst/>
                          </a:prstGeom>
                          <a:solidFill>
                            <a:schemeClr val="lt1"/>
                          </a:solidFill>
                          <a:ln w="6350">
                            <a:noFill/>
                          </a:ln>
                        </wps:spPr>
                        <wps:txb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 name="Text Box 154"/>
                        <wps:cNvSpPr txBox="1"/>
                        <wps:spPr>
                          <a:xfrm>
                            <a:off x="43523" y="915964"/>
                            <a:ext cx="429895" cy="319043"/>
                          </a:xfrm>
                          <a:prstGeom prst="rect">
                            <a:avLst/>
                          </a:prstGeom>
                          <a:solidFill>
                            <a:schemeClr val="lt1"/>
                          </a:solidFill>
                          <a:ln w="6350">
                            <a:noFill/>
                          </a:ln>
                        </wps:spPr>
                        <wps:txbx>
                          <w:txbxContent>
                            <w:p w14:paraId="148BED73"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Text Box 230"/>
                        <wps:cNvSpPr txBox="1"/>
                        <wps:spPr>
                          <a:xfrm>
                            <a:off x="3145837" y="2438094"/>
                            <a:ext cx="1475105" cy="424375"/>
                          </a:xfrm>
                          <a:prstGeom prst="rect">
                            <a:avLst/>
                          </a:prstGeom>
                          <a:solidFill>
                            <a:schemeClr val="lt1"/>
                          </a:solidFill>
                          <a:ln w="6350">
                            <a:noFill/>
                          </a:ln>
                        </wps:spPr>
                        <wps:txbx>
                          <w:txbxContent>
                            <w:p w14:paraId="28C23D3C" w14:textId="77777777" w:rsidR="00E84247" w:rsidRPr="00550826" w:rsidRDefault="00E84247" w:rsidP="00E84247">
                              <w:pPr>
                                <w:rPr>
                                  <w:color w:val="0070C0"/>
                                </w:rPr>
                              </w:pPr>
                              <w:r w:rsidRPr="00550826">
                                <w:rPr>
                                  <w:color w:val="0070C0"/>
                                </w:rPr>
                                <w:t>Roll motor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Straight Arrow Connector 222"/>
                        <wps:cNvCnPr/>
                        <wps:spPr>
                          <a:xfrm flipV="1">
                            <a:off x="1112106" y="1916399"/>
                            <a:ext cx="556591" cy="4373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3" name="Straight Arrow Connector 223"/>
                        <wps:cNvCnPr/>
                        <wps:spPr>
                          <a:xfrm>
                            <a:off x="1085850" y="2639710"/>
                            <a:ext cx="771525" cy="114171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24" name="Straight Arrow Connector 224"/>
                        <wps:cNvCnPr/>
                        <wps:spPr>
                          <a:xfrm flipH="1" flipV="1">
                            <a:off x="2973788" y="2027583"/>
                            <a:ext cx="294198" cy="39748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1" name="Freeform: Shape 251"/>
                        <wps:cNvSpPr/>
                        <wps:spPr>
                          <a:xfrm>
                            <a:off x="3228228" y="2862470"/>
                            <a:ext cx="479349" cy="945593"/>
                          </a:xfrm>
                          <a:custGeom>
                            <a:avLst/>
                            <a:gdLst>
                              <a:gd name="connsiteX0" fmla="*/ 262393 w 486970"/>
                              <a:gd name="connsiteY0" fmla="*/ 0 h 945593"/>
                              <a:gd name="connsiteX1" fmla="*/ 214685 w 486970"/>
                              <a:gd name="connsiteY1" fmla="*/ 127221 h 945593"/>
                              <a:gd name="connsiteX2" fmla="*/ 477079 w 486970"/>
                              <a:gd name="connsiteY2" fmla="*/ 556591 h 945593"/>
                              <a:gd name="connsiteX3" fmla="*/ 389614 w 486970"/>
                              <a:gd name="connsiteY3" fmla="*/ 938254 h 945593"/>
                              <a:gd name="connsiteX4" fmla="*/ 0 w 486970"/>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 name="connsiteX0" fmla="*/ 262393 w 479349"/>
                              <a:gd name="connsiteY0" fmla="*/ 0 h 945593"/>
                              <a:gd name="connsiteX1" fmla="*/ 333955 w 479349"/>
                              <a:gd name="connsiteY1" fmla="*/ 246492 h 945593"/>
                              <a:gd name="connsiteX2" fmla="*/ 477079 w 479349"/>
                              <a:gd name="connsiteY2" fmla="*/ 556591 h 945593"/>
                              <a:gd name="connsiteX3" fmla="*/ 389614 w 479349"/>
                              <a:gd name="connsiteY3" fmla="*/ 938254 h 945593"/>
                              <a:gd name="connsiteX4" fmla="*/ 0 w 479349"/>
                              <a:gd name="connsiteY4" fmla="*/ 771276 h 9455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79349" h="945593">
                                <a:moveTo>
                                  <a:pt x="262393" y="0"/>
                                </a:moveTo>
                                <a:cubicBezTo>
                                  <a:pt x="284258" y="120597"/>
                                  <a:pt x="298174" y="153727"/>
                                  <a:pt x="333955" y="246492"/>
                                </a:cubicBezTo>
                                <a:cubicBezTo>
                                  <a:pt x="369736" y="339257"/>
                                  <a:pt x="467803" y="441297"/>
                                  <a:pt x="477079" y="556591"/>
                                </a:cubicBezTo>
                                <a:cubicBezTo>
                                  <a:pt x="486355" y="671885"/>
                                  <a:pt x="469127" y="902473"/>
                                  <a:pt x="389614" y="938254"/>
                                </a:cubicBezTo>
                                <a:cubicBezTo>
                                  <a:pt x="310101" y="974035"/>
                                  <a:pt x="155050" y="872655"/>
                                  <a:pt x="0" y="771276"/>
                                </a:cubicBezTo>
                              </a:path>
                            </a:pathLst>
                          </a:custGeom>
                          <a:noFill/>
                          <a:ln w="9525">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2" name="Text Box 230"/>
                        <wps:cNvSpPr txBox="1"/>
                        <wps:spPr>
                          <a:xfrm>
                            <a:off x="3670101" y="4592974"/>
                            <a:ext cx="1475105" cy="424180"/>
                          </a:xfrm>
                          <a:prstGeom prst="rect">
                            <a:avLst/>
                          </a:prstGeom>
                          <a:solidFill>
                            <a:schemeClr val="lt1"/>
                          </a:solidFill>
                          <a:ln w="6350">
                            <a:noFill/>
                          </a:ln>
                        </wps:spPr>
                        <wps:txbx>
                          <w:txbxContent>
                            <w:p w14:paraId="1A21C38C" w14:textId="77777777" w:rsidR="00E84247" w:rsidRDefault="00E84247" w:rsidP="00E84247">
                              <w:pPr>
                                <w:rPr>
                                  <w:color w:val="00B050"/>
                                </w:rPr>
                              </w:pPr>
                              <w:r>
                                <w:rPr>
                                  <w:color w:val="00B050"/>
                                </w:rPr>
                                <w:t>Az hinge of ‘Inside’ 2-axis positioner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3" name="Straight Arrow Connector 253"/>
                        <wps:cNvCnPr/>
                        <wps:spPr>
                          <a:xfrm flipH="1" flipV="1">
                            <a:off x="3275937" y="3856383"/>
                            <a:ext cx="564543" cy="67586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4" name="Straight Arrow Connector 254"/>
                        <wps:cNvCnPr/>
                        <wps:spPr>
                          <a:xfrm flipH="1">
                            <a:off x="2441050" y="5057030"/>
                            <a:ext cx="1439186" cy="13437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55" name="Text Box 154"/>
                        <wps:cNvSpPr txBox="1"/>
                        <wps:spPr>
                          <a:xfrm>
                            <a:off x="4251068" y="6016257"/>
                            <a:ext cx="429895" cy="272415"/>
                          </a:xfrm>
                          <a:prstGeom prst="rect">
                            <a:avLst/>
                          </a:prstGeom>
                          <a:solidFill>
                            <a:schemeClr val="lt1"/>
                          </a:solidFill>
                          <a:ln w="6350">
                            <a:noFill/>
                          </a:ln>
                        </wps:spPr>
                        <wps:txbx>
                          <w:txbxContent>
                            <w:p w14:paraId="63CE4F7B" w14:textId="77777777" w:rsidR="00E84247" w:rsidRDefault="00E84247" w:rsidP="00E84247">
                              <w:pPr>
                                <w:rPr>
                                  <w:color w:val="C55A11"/>
                                </w:rPr>
                              </w:pPr>
                              <w:r>
                                <w:rPr>
                                  <w:color w:val="C55A11"/>
                                </w:rPr>
                                <w:t>S1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6" name="Text Box 154"/>
                        <wps:cNvSpPr txBox="1"/>
                        <wps:spPr>
                          <a:xfrm>
                            <a:off x="76633" y="4139750"/>
                            <a:ext cx="429895" cy="318770"/>
                          </a:xfrm>
                          <a:prstGeom prst="rect">
                            <a:avLst/>
                          </a:prstGeom>
                          <a:solidFill>
                            <a:schemeClr val="lt1"/>
                          </a:solidFill>
                          <a:ln w="6350">
                            <a:noFill/>
                          </a:ln>
                        </wps:spPr>
                        <wps:txbx>
                          <w:txbxContent>
                            <w:p w14:paraId="3DE0D747"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Text Box 154"/>
                        <wps:cNvSpPr txBox="1"/>
                        <wps:spPr>
                          <a:xfrm>
                            <a:off x="601419" y="5300639"/>
                            <a:ext cx="429895" cy="318770"/>
                          </a:xfrm>
                          <a:prstGeom prst="rect">
                            <a:avLst/>
                          </a:prstGeom>
                          <a:solidFill>
                            <a:schemeClr val="lt1"/>
                          </a:solidFill>
                          <a:ln w="6350">
                            <a:noFill/>
                          </a:ln>
                        </wps:spPr>
                        <wps:txbx>
                          <w:txbxContent>
                            <w:p w14:paraId="6937F649" w14:textId="77777777" w:rsidR="00E84247" w:rsidRDefault="00E84247" w:rsidP="00E84247">
                              <w:pPr>
                                <w:rPr>
                                  <w:color w:val="C55A11"/>
                                </w:rPr>
                              </w:pPr>
                              <w:r>
                                <w:rPr>
                                  <w:color w:val="C55A11"/>
                                </w:rP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8" name="Picture 25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847725" y="5056951"/>
                            <a:ext cx="3657600" cy="279759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BCAF787" id="Canvas 318" o:spid="_x0000_s1116" editas="canvas" style="width:6in;height:618.55pt;mso-position-horizontal-relative:char;mso-position-vertical-relative:line" coordsize="54864,785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">
                <v:shape id="_x0000_s1117" type="#_x0000_t75" style="position:absolute;width:54864;height:78555;visibility:visible;mso-wrap-style:square" filled="t">
                  <v:fill o:detectmouseclick="t"/>
                  <v:path o:connecttype="none"/>
                </v:shape>
                <v:shape id="Picture 214" o:spid="_x0000_s1118" type="#_x0000_t75" style="position:absolute;width:54864;height:266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">
                  <v:imagedata r:id="rId65" o:title=""/>
                </v:shape>
                <v:shape id="Picture 215" o:spid="_x0000_s1119" type="#_x0000_t75" style="position:absolute;top:22574;width:54864;height:30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">
                  <v:imagedata r:id="rId66" o:title=""/>
                </v:shape>
                <v:shape id="Text Box 230" o:spid="_x0000_s1120" type="#_x0000_t202" style="position:absolute;top:23919;width:12671;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fWw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ynsHtTDgCcvUHAAD//wMAUEsBAi0AFAAGAAgAAAAhANvh9svuAAAAhQEAABMAAAAAAAAA&#10;AAAAAAAAAAAAAFtDb250ZW50X1R5cGVzXS54bWxQSwECLQAUAAYACAAAACEAWvQsW78AAAAVAQAA&#10;CwAAAAAAAAAAAAAAAAAfAQAAX3JlbHMvLnJlbHNQSwECLQAUAAYACAAAACEAWWn1sMYAAADcAAAA&#10;DwAAAAAAAAAAAAAAAAAHAgAAZHJzL2Rvd25yZXYueG1sUEsFBgAAAAADAAMAtwAAAPoCAAAAAA==&#10;" fillcolor="white [3201]" stroked="f" strokeweight=".5pt">
                  <v:textbox>
                    <w:txbxContent>
                      <w:p w14:paraId="5C76CB95" w14:textId="77777777" w:rsidR="00E84247" w:rsidRDefault="00E84247" w:rsidP="00E84247">
                        <w:pPr>
                          <w:rPr>
                            <w:color w:val="FF0000"/>
                          </w:rPr>
                        </w:pPr>
                        <w:r>
                          <w:rPr>
                            <w:color w:val="FF0000"/>
                          </w:rPr>
                          <w:t xml:space="preserve">‘Outside’ roll motor </w:t>
                        </w:r>
                      </w:p>
                    </w:txbxContent>
                  </v:textbox>
                </v:shape>
                <v:shape id="Text Box 230" o:spid="_x0000_s1121" type="#_x0000_t202" style="position:absolute;left:2593;top:15296;width:14753;height:5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" fillcolor="white [3201]" stroked="f" strokeweight=".5pt">
                  <v:textbox>
                    <w:txbxContent>
                      <w:p w14:paraId="73AEA209" w14:textId="77777777" w:rsidR="00E84247" w:rsidRDefault="00E84247" w:rsidP="00E84247">
                        <w:pPr>
                          <w:rPr>
                            <w:color w:val="FF0000"/>
                          </w:rPr>
                        </w:pPr>
                        <w:r>
                          <w:rPr>
                            <w:color w:val="FF0000"/>
                          </w:rPr>
                          <w:t>‘Outside’ roll motor axis is fixed towards S1.</w:t>
                        </w:r>
                      </w:p>
                    </w:txbxContent>
                  </v:textbox>
                </v:shape>
                <v:shape id="TextBox 28" o:spid="_x0000_s1122" type="#_x0000_t202" style="position:absolute;left:33106;top:1418;width:18346;height:14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" filled="f" stroked="f">
                  <v:textbox style="mso-fit-shape-to-text:t" inset="10.8pt,7.2pt,0,7.2pt">
                    <w:txbxContent>
                      <w:p w14:paraId="2FEC3E96"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AZ: 30˚</w:t>
                        </w:r>
                      </w:p>
                      <w:p w14:paraId="1529C308"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Inside Roll: 45 ˚</w:t>
                        </w:r>
                      </w:p>
                      <w:p w14:paraId="7E2BC8C5"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 Box 219" o:spid="_x0000_s1123" type="#_x0000_t202" style="position:absolute;left:50324;top:31820;width:4299;height:2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0EA7859" w14:textId="77777777" w:rsidR="00E84247" w:rsidRPr="00C32DFB" w:rsidRDefault="00E84247" w:rsidP="00E84247">
                        <w:pPr>
                          <w:rPr>
                            <w:color w:val="C45911" w:themeColor="accent2" w:themeShade="BF"/>
                          </w:rPr>
                        </w:pPr>
                        <w:r w:rsidRPr="00C32DFB">
                          <w:rPr>
                            <w:color w:val="C45911" w:themeColor="accent2" w:themeShade="BF"/>
                          </w:rPr>
                          <w:t>S1</w:t>
                        </w:r>
                      </w:p>
                    </w:txbxContent>
                  </v:textbox>
                </v:shape>
                <v:shape id="Text Box 154" o:spid="_x0000_s1124" type="#_x0000_t202" style="position:absolute;left:435;top:9159;width:4299;height:3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48BED73" w14:textId="77777777" w:rsidR="00E84247" w:rsidRDefault="00E84247" w:rsidP="00E84247">
                        <w:pPr>
                          <w:rPr>
                            <w:color w:val="C55A11"/>
                          </w:rPr>
                        </w:pPr>
                        <w:r>
                          <w:rPr>
                            <w:color w:val="C55A11"/>
                          </w:rPr>
                          <w:t>S2</w:t>
                        </w:r>
                      </w:p>
                    </w:txbxContent>
                  </v:textbox>
                </v:shape>
                <v:shape id="Text Box 230" o:spid="_x0000_s1125" type="#_x0000_t202" style="position:absolute;left:31458;top:24380;width:14751;height: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28C23D3C" w14:textId="77777777" w:rsidR="00E84247" w:rsidRPr="00550826" w:rsidRDefault="00E84247" w:rsidP="00E84247">
                        <w:pPr>
                          <w:rPr>
                            <w:color w:val="0070C0"/>
                          </w:rPr>
                        </w:pPr>
                        <w:r w:rsidRPr="00550826">
                          <w:rPr>
                            <w:color w:val="0070C0"/>
                          </w:rPr>
                          <w:t>Roll motor of ‘Inside’ 2-axis positioner</w:t>
                        </w:r>
                      </w:p>
                    </w:txbxContent>
                  </v:textbox>
                </v:shape>
                <v:shape id="Straight Arrow Connector 222" o:spid="_x0000_s1126" type="#_x0000_t32" style="position:absolute;left:11121;top:19163;width:5565;height:43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" strokecolor="#4472c4 [3204]" strokeweight=".5pt">
                  <v:stroke endarrow="block" joinstyle="miter"/>
                </v:shape>
                <v:shape id="Straight Arrow Connector 223" o:spid="_x0000_s1127" type="#_x0000_t32" style="position:absolute;left:10858;top:26397;width:7715;height:114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" strokecolor="#4472c4 [3204]" strokeweight=".5pt">
                  <v:stroke endarrow="block" joinstyle="miter"/>
                </v:shape>
                <v:shape id="Straight Arrow Connector 224" o:spid="_x0000_s1128" type="#_x0000_t32" style="position:absolute;left:29737;top:20275;width:2942;height:39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" strokecolor="#4472c4 [3204]" strokeweight=".5pt">
                  <v:stroke endarrow="block" joinstyle="miter"/>
                </v:shape>
                <v:shape id="Freeform: Shape 251" o:spid="_x0000_s1129" style="position:absolute;left:32282;top:28624;width:4793;height:9456;visibility:visible;mso-wrap-style:square;v-text-anchor:middle" coordsize="479349,945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" path="m262393,v21865,120597,35781,153727,71562,246492c369736,339257,467803,441297,477079,556591v9276,115294,-7952,345882,-87465,381663c310101,974035,155050,872655,,771276e" filled="f" strokecolor="#1f3763 [1604]">
                  <v:stroke endarrow="block" joinstyle="miter"/>
                  <v:path arrowok="t" o:connecttype="custom" o:connectlocs="262393,0;333955,246492;477079,556591;389614,938254;0,771276" o:connectangles="0,0,0,0,0"/>
                </v:shape>
                <v:shape id="Text Box 230" o:spid="_x0000_s1130" type="#_x0000_t202" style="position:absolute;left:36701;top:45929;width:14751;height:4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" fillcolor="white [3201]" stroked="f" strokeweight=".5pt">
                  <v:textbox>
                    <w:txbxContent>
                      <w:p w14:paraId="1A21C38C" w14:textId="77777777" w:rsidR="00E84247" w:rsidRDefault="00E84247" w:rsidP="00E84247">
                        <w:pPr>
                          <w:rPr>
                            <w:color w:val="00B050"/>
                          </w:rPr>
                        </w:pPr>
                        <w:r>
                          <w:rPr>
                            <w:color w:val="00B050"/>
                          </w:rPr>
                          <w:t>Az hinge of ‘Inside’ 2-axis positioner</w:t>
                        </w:r>
                      </w:p>
                    </w:txbxContent>
                  </v:textbox>
                </v:shape>
                <v:shape id="Straight Arrow Connector 253" o:spid="_x0000_s1131" type="#_x0000_t32" style="position:absolute;left:32759;top:38563;width:5645;height:67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" strokecolor="#4472c4 [3204]" strokeweight=".5pt">
                  <v:stroke endarrow="block" joinstyle="miter"/>
                </v:shape>
                <v:shape id="Straight Arrow Connector 254" o:spid="_x0000_s1132" type="#_x0000_t32" style="position:absolute;left:24410;top:50570;width:14392;height:134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" strokecolor="#4472c4 [3204]" strokeweight=".5pt">
                  <v:stroke endarrow="block" joinstyle="miter"/>
                </v:shape>
                <v:shape id="Text Box 154" o:spid="_x0000_s1133" type="#_x0000_t202" style="position:absolute;left:42510;top:60162;width:429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" fillcolor="white [3201]" stroked="f" strokeweight=".5pt">
                  <v:textbox>
                    <w:txbxContent>
                      <w:p w14:paraId="63CE4F7B" w14:textId="77777777" w:rsidR="00E84247" w:rsidRDefault="00E84247" w:rsidP="00E84247">
                        <w:pPr>
                          <w:rPr>
                            <w:color w:val="C55A11"/>
                          </w:rPr>
                        </w:pPr>
                        <w:r>
                          <w:rPr>
                            <w:color w:val="C55A11"/>
                          </w:rPr>
                          <w:t>S1</w:t>
                        </w:r>
                      </w:p>
                    </w:txbxContent>
                  </v:textbox>
                </v:shape>
                <v:shape id="Text Box 154" o:spid="_x0000_s1134" type="#_x0000_t202" style="position:absolute;left:766;top:41397;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" fillcolor="white [3201]" stroked="f" strokeweight=".5pt">
                  <v:textbox>
                    <w:txbxContent>
                      <w:p w14:paraId="3DE0D747" w14:textId="77777777" w:rsidR="00E84247" w:rsidRDefault="00E84247" w:rsidP="00E84247">
                        <w:pPr>
                          <w:rPr>
                            <w:color w:val="C55A11"/>
                          </w:rPr>
                        </w:pPr>
                        <w:r>
                          <w:rPr>
                            <w:color w:val="C55A11"/>
                          </w:rPr>
                          <w:t>S2</w:t>
                        </w:r>
                      </w:p>
                    </w:txbxContent>
                  </v:textbox>
                </v:shape>
                <v:shape id="Text Box 154" o:spid="_x0000_s1135" type="#_x0000_t202" style="position:absolute;left:6014;top:53006;width:4299;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" fillcolor="white [3201]" stroked="f" strokeweight=".5pt">
                  <v:textbox>
                    <w:txbxContent>
                      <w:p w14:paraId="6937F649" w14:textId="77777777" w:rsidR="00E84247" w:rsidRDefault="00E84247" w:rsidP="00E84247">
                        <w:pPr>
                          <w:rPr>
                            <w:color w:val="C55A11"/>
                          </w:rPr>
                        </w:pPr>
                        <w:r>
                          <w:rPr>
                            <w:color w:val="C55A11"/>
                          </w:rPr>
                          <w:t>S2</w:t>
                        </w:r>
                      </w:p>
                    </w:txbxContent>
                  </v:textbox>
                </v:shape>
                <v:shape id="Picture 258" o:spid="_x0000_s1136" type="#_x0000_t75" style="position:absolute;left:8477;top:50569;width:36576;height:27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">
                  <v:imagedata r:id="rId67" o:title=""/>
                </v:shape>
                <w10:anchorlock/>
              </v:group>
            </w:pict>
          </mc:Fallback>
        </mc:AlternateContent>
      </w:r>
    </w:p>
    <w:p w14:paraId="7B1FAD19" w14:textId="77777777" w:rsidR="00E84247" w:rsidRPr="00801C6B" w:rsidRDefault="00E84247" w:rsidP="00647EDB">
      <w:pPr>
        <w:pStyle w:val="TF"/>
      </w:pPr>
      <w:r w:rsidRPr="00801C6B">
        <w:t>Figure 5.2.7.2-3: More realistic depiction of an example implementation of the 3-axis positioner.</w:t>
      </w:r>
    </w:p>
    <w:p w14:paraId="09408029" w14:textId="77777777" w:rsidR="00E84247" w:rsidRDefault="00E84247" w:rsidP="00E84247"/>
    <w:p w14:paraId="0A8163EA" w14:textId="77777777" w:rsidR="00E84247" w:rsidRPr="00695320" w:rsidRDefault="00E84247" w:rsidP="00E84247">
      <w:pPr>
        <w:pStyle w:val="Heading4"/>
      </w:pPr>
      <w:bookmarkStart w:id="139" w:name="_Toc151623918"/>
      <w:bookmarkStart w:id="140" w:name="_Toc154585335"/>
      <w:bookmarkStart w:id="141" w:name="_Toc155642292"/>
      <w:bookmarkStart w:id="142" w:name="_Toc162015555"/>
      <w:r>
        <w:lastRenderedPageBreak/>
        <w:t>5.2.7.3</w:t>
      </w:r>
      <w:r>
        <w:tab/>
        <w:t>Scan strategy to avoid source blocking</w:t>
      </w:r>
      <w:bookmarkEnd w:id="139"/>
      <w:bookmarkEnd w:id="140"/>
      <w:bookmarkEnd w:id="141"/>
      <w:bookmarkEnd w:id="142"/>
    </w:p>
    <w:p w14:paraId="658E9D58" w14:textId="77777777" w:rsidR="002076E0" w:rsidRDefault="00E84247" w:rsidP="00601731">
      <w:r>
        <w:t>The focus in this section is on an outside-roll-azimuth-roll positioner implementation, due to continuity of grid geometry with legacy positioners. Blocking is an important consideration for 2TRP connectivity. With the agreed TE with the legacy 2-axis positioner, both sources must be confined to a 180⁰ sector in the horizontal plane, to stay out of the 180⁰ swing of the azimuth motion of the positioner. With the proposed 3-axis positioner however, the roll axis of the outside motor is fixed to point to one of the sources, and the system loses its rotational symmetry. This means that the new positioner mechanism cannot be equally hidden from both sources for all AoA separations like the strategy used with the legacy positioner. There are two types of source blockages to navigate:</w:t>
      </w:r>
    </w:p>
    <w:p w14:paraId="06448477" w14:textId="77777777" w:rsidR="002076E0" w:rsidRDefault="00E84247" w:rsidP="00601731">
      <w:pPr>
        <w:pStyle w:val="B1"/>
      </w:pPr>
      <w:r>
        <w:t>1.</w:t>
      </w:r>
      <w:r>
        <w:tab/>
        <w:t>Source blockage due to inside positioner mechanics.</w:t>
      </w:r>
    </w:p>
    <w:p w14:paraId="5DF36CAE" w14:textId="0CADE55B" w:rsidR="00E84247" w:rsidRDefault="00E84247" w:rsidP="00601731">
      <w:pPr>
        <w:pStyle w:val="B1"/>
      </w:pPr>
      <w:r>
        <w:t>2.</w:t>
      </w:r>
      <w:r>
        <w:tab/>
        <w:t>Source blockage due to outside roll-motor arm to which the inside positioner is mounted.</w:t>
      </w:r>
    </w:p>
    <w:p w14:paraId="5E9D3C15" w14:textId="347FDD1A" w:rsidR="00E84247" w:rsidRDefault="00E84247" w:rsidP="00601731">
      <w:r>
        <w:t xml:space="preserve">The blocking situation is more realistically depicted in </w:t>
      </w:r>
      <w:r w:rsidR="00981AEC">
        <w:t>F</w:t>
      </w:r>
      <w:r>
        <w:t>igure 5.2.7.3-1 in the form of a sequence of typical outside roll motor actuation. Note that azimuth and source separation sum up to 180⁰, a relationship that is identified as the main condition for blocking to occur. This configuration depicts instances of both types of blockage. The red dotted highlight shows S2 blockage due to the inside positioner, while the blue dotted highlight shows S2 blockage due to the arm mounted to the outside motor.</w:t>
      </w:r>
    </w:p>
    <w:p w14:paraId="5116C88C" w14:textId="77777777" w:rsidR="00E84247" w:rsidRDefault="00E84247" w:rsidP="00C204C0">
      <w:pPr>
        <w:pStyle w:val="TH"/>
      </w:pPr>
      <w:r>
        <w:rPr>
          <w:noProof/>
        </w:rPr>
        <w:lastRenderedPageBreak/>
        <mc:AlternateContent>
          <mc:Choice Requires="wpc">
            <w:drawing>
              <wp:inline distT="0" distB="0" distL="0" distR="0" wp14:anchorId="26CFF596" wp14:editId="130D44ED">
                <wp:extent cx="5950585" cy="7148940"/>
                <wp:effectExtent l="19050" t="0" r="12065" b="0"/>
                <wp:docPr id="319" name="Canvas 3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9" name="TextBox 28"/>
                        <wps:cNvSpPr txBox="1"/>
                        <wps:spPr>
                          <a:xfrm>
                            <a:off x="1381303" y="126450"/>
                            <a:ext cx="966412" cy="306982"/>
                          </a:xfrm>
                          <a:prstGeom prst="rect">
                            <a:avLst/>
                          </a:prstGeom>
                          <a:noFill/>
                          <a:ln>
                            <a:noFill/>
                          </a:ln>
                        </wps:spPr>
                        <wps:txbx>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wps:txbx>
                        <wps:bodyPr wrap="square" lIns="0" tIns="0" rIns="0" bIns="0" rtlCol="0">
                          <a:noAutofit/>
                        </wps:bodyPr>
                      </wps:wsp>
                      <wps:wsp>
                        <wps:cNvPr id="260" name="TextBox 28"/>
                        <wps:cNvSpPr txBox="1"/>
                        <wps:spPr>
                          <a:xfrm>
                            <a:off x="4179093" y="156324"/>
                            <a:ext cx="965835" cy="306705"/>
                          </a:xfrm>
                          <a:prstGeom prst="rect">
                            <a:avLst/>
                          </a:prstGeom>
                          <a:noFill/>
                          <a:ln>
                            <a:noFill/>
                          </a:ln>
                        </wps:spPr>
                        <wps:txbx>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wps:txbx>
                        <wps:bodyPr wrap="square" lIns="0" tIns="0" rIns="0" bIns="0" rtlCol="0">
                          <a:noAutofit/>
                        </wps:bodyPr>
                      </wps:wsp>
                      <wps:wsp>
                        <wps:cNvPr id="261" name="TextBox 28"/>
                        <wps:cNvSpPr txBox="1"/>
                        <wps:spPr>
                          <a:xfrm>
                            <a:off x="4144973" y="2223771"/>
                            <a:ext cx="1137010" cy="306070"/>
                          </a:xfrm>
                          <a:prstGeom prst="rect">
                            <a:avLst/>
                          </a:prstGeom>
                          <a:noFill/>
                          <a:ln>
                            <a:noFill/>
                          </a:ln>
                        </wps:spPr>
                        <wps:txbx>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wps:txbx>
                        <wps:bodyPr wrap="square" lIns="0" tIns="0" rIns="0" bIns="0" rtlCol="0">
                          <a:noAutofit/>
                        </wps:bodyPr>
                      </wps:wsp>
                      <wps:wsp>
                        <wps:cNvPr id="262" name="TextBox 28"/>
                        <wps:cNvSpPr txBox="1"/>
                        <wps:spPr>
                          <a:xfrm>
                            <a:off x="1442717" y="2278551"/>
                            <a:ext cx="1136650" cy="305435"/>
                          </a:xfrm>
                          <a:prstGeom prst="rect">
                            <a:avLst/>
                          </a:prstGeom>
                          <a:noFill/>
                          <a:ln>
                            <a:noFill/>
                          </a:ln>
                        </wps:spPr>
                        <wps:txbx>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wps:txbx>
                        <wps:bodyPr wrap="square" lIns="0" tIns="0" rIns="0" bIns="0" rtlCol="0">
                          <a:noAutofit/>
                        </wps:bodyPr>
                      </wps:wsp>
                      <wps:wsp>
                        <wps:cNvPr id="263" name="TextBox 28"/>
                        <wps:cNvSpPr txBox="1"/>
                        <wps:spPr>
                          <a:xfrm>
                            <a:off x="1381303" y="4755620"/>
                            <a:ext cx="1136650" cy="305435"/>
                          </a:xfrm>
                          <a:prstGeom prst="rect">
                            <a:avLst/>
                          </a:prstGeom>
                          <a:noFill/>
                          <a:ln>
                            <a:noFill/>
                          </a:ln>
                        </wps:spPr>
                        <wps:txbx>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wps:txbx>
                        <wps:bodyPr wrap="square" lIns="0" tIns="0" rIns="0" bIns="0" rtlCol="0">
                          <a:noAutofit/>
                        </wps:bodyPr>
                      </wps:wsp>
                      <wps:wsp>
                        <wps:cNvPr id="264" name="TextBox 28"/>
                        <wps:cNvSpPr txBox="1"/>
                        <wps:spPr>
                          <a:xfrm>
                            <a:off x="4260980" y="4755881"/>
                            <a:ext cx="1136650" cy="304800"/>
                          </a:xfrm>
                          <a:prstGeom prst="rect">
                            <a:avLst/>
                          </a:prstGeom>
                          <a:noFill/>
                          <a:ln>
                            <a:noFill/>
                          </a:ln>
                        </wps:spPr>
                        <wps:txbx>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wps:txbx>
                        <wps:bodyPr wrap="square" lIns="0" tIns="0" rIns="0" bIns="0" rtlCol="0">
                          <a:noAutofit/>
                        </wps:bodyPr>
                      </wps:wsp>
                      <wps:wsp>
                        <wps:cNvPr id="265" name="Arrow: Right 265"/>
                        <wps:cNvSpPr/>
                        <wps:spPr>
                          <a:xfrm>
                            <a:off x="3303058" y="1095441"/>
                            <a:ext cx="184244" cy="177421"/>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6" name="Arrow: Right 266"/>
                        <wps:cNvSpPr/>
                        <wps:spPr>
                          <a:xfrm>
                            <a:off x="3380699" y="5895208"/>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7" name="Arrow: Right 267"/>
                        <wps:cNvSpPr/>
                        <wps:spPr>
                          <a:xfrm rot="10800000">
                            <a:off x="3289504" y="3472731"/>
                            <a:ext cx="184150" cy="1771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68" name="Arrow: Down 268"/>
                        <wps:cNvSpPr/>
                        <wps:spPr>
                          <a:xfrm>
                            <a:off x="4469941" y="2012476"/>
                            <a:ext cx="156950" cy="140666"/>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Arrow: Down 269"/>
                        <wps:cNvSpPr/>
                        <wps:spPr>
                          <a:xfrm>
                            <a:off x="1504132" y="4528265"/>
                            <a:ext cx="156845" cy="14033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0" name="Oval 270"/>
                        <wps:cNvSpPr/>
                        <wps:spPr>
                          <a:xfrm>
                            <a:off x="2223273" y="1972973"/>
                            <a:ext cx="3727450" cy="2590800"/>
                          </a:xfrm>
                          <a:prstGeom prst="ellipse">
                            <a:avLst/>
                          </a:prstGeom>
                          <a:noFill/>
                          <a:ln w="28575">
                            <a:solidFill>
                              <a:srgbClr val="00B0F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Oval 271"/>
                        <wps:cNvSpPr/>
                        <wps:spPr>
                          <a:xfrm>
                            <a:off x="10" y="2027249"/>
                            <a:ext cx="3240973" cy="2590165"/>
                          </a:xfrm>
                          <a:prstGeom prst="ellipse">
                            <a:avLst/>
                          </a:prstGeom>
                          <a:noFill/>
                          <a:ln w="28575">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72" name="Picture 27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278295" y="31806"/>
                            <a:ext cx="2743200" cy="20981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27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3199146" y="0"/>
                            <a:ext cx="2743200" cy="21112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4" name="Picture 27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2819565" y="2278547"/>
                            <a:ext cx="3131020" cy="22364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7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23000" y="2258099"/>
                            <a:ext cx="2953062" cy="21389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7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299001" y="4637741"/>
                            <a:ext cx="2998319" cy="23195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7" name="Picture 27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982027" y="4715051"/>
                            <a:ext cx="2968558" cy="2225157"/>
                          </a:xfrm>
                          <a:prstGeom prst="rect">
                            <a:avLst/>
                          </a:prstGeom>
                          <a:noFill/>
                          <a:extLst>
                            <a:ext uri="{909E8E84-426E-40DD-AFC4-6F175D3DCCD1}">
                              <a14:hiddenFill xmlns:a14="http://schemas.microsoft.com/office/drawing/2010/main">
                                <a:solidFill>
                                  <a:srgbClr val="FFFFFF"/>
                                </a:solidFill>
                              </a14:hiddenFill>
                            </a:ext>
                          </a:extLst>
                        </pic:spPr>
                      </pic:pic>
                      <wps:wsp>
                        <wps:cNvPr id="278" name="TextBox 28"/>
                        <wps:cNvSpPr txBox="1"/>
                        <wps:spPr>
                          <a:xfrm>
                            <a:off x="1412039" y="4012528"/>
                            <a:ext cx="1136650" cy="305435"/>
                          </a:xfrm>
                          <a:prstGeom prst="rect">
                            <a:avLst/>
                          </a:prstGeom>
                          <a:noFill/>
                          <a:ln>
                            <a:noFill/>
                          </a:ln>
                        </wps:spPr>
                        <wps:txbx>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wps:txbx>
                        <wps:bodyPr wrap="square" lIns="0" tIns="0" rIns="0" bIns="0" rtlCol="0">
                          <a:noAutofit/>
                        </wps:bodyPr>
                      </wps:wsp>
                      <wps:wsp>
                        <wps:cNvPr id="279" name="TextBox 28"/>
                        <wps:cNvSpPr txBox="1"/>
                        <wps:spPr>
                          <a:xfrm>
                            <a:off x="4163604" y="4028364"/>
                            <a:ext cx="1136650" cy="304800"/>
                          </a:xfrm>
                          <a:prstGeom prst="rect">
                            <a:avLst/>
                          </a:prstGeom>
                          <a:noFill/>
                          <a:ln>
                            <a:noFill/>
                          </a:ln>
                        </wps:spPr>
                        <wps:txbx>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wps:txbx>
                        <wps:bodyPr wrap="square" lIns="0" tIns="0" rIns="0" bIns="0" rtlCol="0">
                          <a:noAutofit/>
                        </wps:bodyPr>
                      </wps:wsp>
                    </wpc:wpc>
                  </a:graphicData>
                </a:graphic>
              </wp:inline>
            </w:drawing>
          </mc:Choice>
          <mc:Fallback>
            <w:pict>
              <v:group w14:anchorId="26CFF596" id="Canvas 319" o:spid="_x0000_s1137" editas="canvas" style="width:468.55pt;height:562.9pt;mso-position-horizontal-relative:char;mso-position-vertical-relative:line" coordsize="59505,71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">
                <v:shape id="_x0000_s1138" type="#_x0000_t75" style="position:absolute;width:59505;height:71488;visibility:visible;mso-wrap-style:square" filled="t">
                  <v:fill o:detectmouseclick="t"/>
                  <v:path o:connecttype="none"/>
                </v:shape>
                <v:shape id="TextBox 28" o:spid="_x0000_s1139" type="#_x0000_t202" style="position:absolute;left:13813;top:1264;width:9664;height:3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" filled="f" stroked="f">
                  <v:textbox inset="0,0,0,0">
                    <w:txbxContent>
                      <w:p w14:paraId="745A0B4B"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0˚</w:t>
                        </w:r>
                      </w:p>
                    </w:txbxContent>
                  </v:textbox>
                </v:shape>
                <v:shape id="TextBox 28" o:spid="_x0000_s1140" type="#_x0000_t202" style="position:absolute;left:41790;top:1563;width:9659;height:3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" filled="f" stroked="f">
                  <v:textbox inset="0,0,0,0">
                    <w:txbxContent>
                      <w:p w14:paraId="17138AC9"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60˚</w:t>
                        </w:r>
                      </w:p>
                    </w:txbxContent>
                  </v:textbox>
                </v:shape>
                <v:shape id="TextBox 28" o:spid="_x0000_s1141" type="#_x0000_t202" style="position:absolute;left:41449;top:22237;width:11370;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" filled="f" stroked="f">
                  <v:textbox inset="0,0,0,0">
                    <w:txbxContent>
                      <w:p w14:paraId="55A362D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120˚</w:t>
                        </w:r>
                      </w:p>
                    </w:txbxContent>
                  </v:textbox>
                </v:shape>
                <v:shape id="TextBox 28" o:spid="_x0000_s1142" type="#_x0000_t202" style="position:absolute;left:14427;top:2278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u7f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iyF+5l4BOT8HwAA//8DAFBLAQItABQABgAIAAAAIQDb4fbL7gAAAIUBAAATAAAAAAAAAAAA&#10;AAAAAAAAAABbQ29udGVudF9UeXBlc10ueG1sUEsBAi0AFAAGAAgAAAAhAFr0LFu/AAAAFQEAAAsA&#10;AAAAAAAAAAAAAAAAHwEAAF9yZWxzLy5yZWxzUEsBAi0AFAAGAAgAAAAhAPi67t/EAAAA3AAAAA8A&#10;AAAAAAAAAAAAAAAABwIAAGRycy9kb3ducmV2LnhtbFBLBQYAAAAAAwADALcAAAD4AgAAAAA=&#10;" filled="f" stroked="f">
                  <v:textbox inset="0,0,0,0">
                    <w:txbxContent>
                      <w:p w14:paraId="37FD022C"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180˚</w:t>
                        </w:r>
                      </w:p>
                    </w:txbxContent>
                  </v:textbox>
                </v:shape>
                <v:shape id="TextBox 28" o:spid="_x0000_s1143" type="#_x0000_t202" style="position:absolute;left:13813;top:47556;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ktE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CX9ktExQAAANwAAAAP&#10;AAAAAAAAAAAAAAAAAAcCAABkcnMvZG93bnJldi54bWxQSwUGAAAAAAMAAwC3AAAA+QIAAAAA&#10;" filled="f" stroked="f">
                  <v:textbox inset="0,0,0,0">
                    <w:txbxContent>
                      <w:p w14:paraId="135F411A"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240˚</w:t>
                        </w:r>
                      </w:p>
                    </w:txbxContent>
                  </v:textbox>
                </v:shape>
                <v:shape id="TextBox 28" o:spid="_x0000_s1144" type="#_x0000_t202" style="position:absolute;left:42609;top:47558;width:11367;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6F8B7364" w14:textId="77777777" w:rsidR="00E84247" w:rsidRDefault="00E84247" w:rsidP="00E84247">
                        <w:pPr>
                          <w:spacing w:before="240" w:line="228" w:lineRule="auto"/>
                          <w:rPr>
                            <w:rFonts w:ascii="Qualcomm Office Light" w:hAnsi="Qualcomm Office Light"/>
                            <w:color w:val="000000"/>
                            <w:kern w:val="24"/>
                          </w:rPr>
                        </w:pPr>
                        <w:r>
                          <w:rPr>
                            <w:rFonts w:ascii="Qualcomm Office Light" w:hAnsi="Qualcomm Office Light"/>
                            <w:color w:val="000000"/>
                            <w:kern w:val="24"/>
                          </w:rPr>
                          <w:t>Outside Roll: 300˚</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5" o:spid="_x0000_s1145" type="#_x0000_t13" style="position:absolute;left:33030;top:10954;width:1843;height:1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" adj="11200" fillcolor="#4472c4 [3204]" strokecolor="#1f3763 [1604]" strokeweight="1pt"/>
                <v:shape id="Arrow: Right 266" o:spid="_x0000_s1146" type="#_x0000_t13" style="position:absolute;left:33806;top:58952;width:1842;height:17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" adj="11210" fillcolor="#4472c4 [3204]" strokecolor="#1f3763 [1604]" strokeweight="1pt"/>
                <v:shape id="Arrow: Right 267" o:spid="_x0000_s1147" type="#_x0000_t13" style="position:absolute;left:32895;top:34727;width:1841;height:1771;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" adj="11210" fillcolor="#4472c4 [3204]" strokecolor="#1f3763 [1604]"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68" o:spid="_x0000_s1148" type="#_x0000_t67" style="position:absolute;left:44699;top:20124;width:1569;height:1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" adj="10800" fillcolor="#4472c4 [3204]" strokecolor="#1f3763 [1604]" strokeweight="1pt"/>
                <v:shape id="Arrow: Down 269" o:spid="_x0000_s1149" type="#_x0000_t67" style="position:absolute;left:15041;top:45282;width:1568;height:1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" adj="10800" fillcolor="#4472c4 [3204]" strokecolor="#1f3763 [1604]" strokeweight="1pt"/>
                <v:oval id="Oval 270" o:spid="_x0000_s1150" style="position:absolute;left:22232;top:19729;width:37275;height:259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" filled="f" strokecolor="#00b0f0" strokeweight="2.25pt">
                  <v:stroke dashstyle="dash" joinstyle="miter"/>
                </v:oval>
                <v:oval id="Oval 271" o:spid="_x0000_s1151" style="position:absolute;top:20272;width:32409;height:259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" filled="f" strokecolor="red" strokeweight="2.25pt">
                  <v:stroke dashstyle="dash" joinstyle="miter"/>
                </v:oval>
                <v:shape id="Picture 272" o:spid="_x0000_s1152" type="#_x0000_t75" style="position:absolute;left:2782;top:318;width:27432;height:209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">
                  <v:imagedata r:id="rId74" o:title=""/>
                </v:shape>
                <v:shape id="Picture 273" o:spid="_x0000_s1153" type="#_x0000_t75" style="position:absolute;left:31991;width:27432;height:21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">
                  <v:imagedata r:id="rId75" o:title=""/>
                </v:shape>
                <v:shape id="Picture 274" o:spid="_x0000_s1154" type="#_x0000_t75" style="position:absolute;left:28195;top:22785;width:31310;height:22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">
                  <v:imagedata r:id="rId76" o:title=""/>
                </v:shape>
                <v:shape id="Picture 275" o:spid="_x0000_s1155" type="#_x0000_t75" style="position:absolute;left:1230;top:22580;width:29530;height:21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">
                  <v:imagedata r:id="rId77" o:title=""/>
                </v:shape>
                <v:shape id="Picture 276" o:spid="_x0000_s1156" type="#_x0000_t75" style="position:absolute;left:2990;top:46377;width:29983;height:23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">
                  <v:imagedata r:id="rId78" o:title=""/>
                </v:shape>
                <v:shape id="Picture 277" o:spid="_x0000_s1157" type="#_x0000_t75" style="position:absolute;left:29820;top:47150;width:29685;height:2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">
                  <v:imagedata r:id="rId79" o:title=""/>
                </v:shape>
                <v:shape id="TextBox 28" o:spid="_x0000_s1158" type="#_x0000_t202" style="position:absolute;left:14120;top:40125;width:11366;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6EE1C3B4" w14:textId="77777777" w:rsidR="00E84247" w:rsidRPr="008D5C67" w:rsidRDefault="00E84247" w:rsidP="00E84247">
                        <w:pPr>
                          <w:spacing w:before="100" w:beforeAutospacing="1" w:after="100" w:afterAutospacing="1" w:line="228" w:lineRule="auto"/>
                          <w:rPr>
                            <w:rFonts w:ascii="Qualcomm Office Light" w:hAnsi="Qualcomm Office Light"/>
                            <w:color w:val="FF0000"/>
                            <w:kern w:val="24"/>
                          </w:rPr>
                        </w:pPr>
                        <w:r w:rsidRPr="008D5C67">
                          <w:rPr>
                            <w:rFonts w:ascii="Qualcomm Office Light" w:hAnsi="Qualcomm Office Light"/>
                            <w:color w:val="FF0000"/>
                            <w:kern w:val="24"/>
                          </w:rPr>
                          <w:t>Blockage due to inside positioner</w:t>
                        </w:r>
                      </w:p>
                    </w:txbxContent>
                  </v:textbox>
                </v:shape>
                <v:shape id="TextBox 28" o:spid="_x0000_s1159" type="#_x0000_t202" style="position:absolute;left:41636;top:40283;width:113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" filled="f" stroked="f">
                  <v:textbox inset="0,0,0,0">
                    <w:txbxContent>
                      <w:p w14:paraId="1E0C693F" w14:textId="77777777" w:rsidR="00E84247" w:rsidRPr="008D5C67" w:rsidRDefault="00E84247" w:rsidP="00E84247">
                        <w:pPr>
                          <w:spacing w:line="228" w:lineRule="auto"/>
                          <w:rPr>
                            <w:rFonts w:ascii="Qualcomm Office Light" w:hAnsi="Qualcomm Office Light"/>
                            <w:color w:val="00B0F0"/>
                            <w:kern w:val="24"/>
                          </w:rPr>
                        </w:pPr>
                        <w:r w:rsidRPr="008D5C67">
                          <w:rPr>
                            <w:rFonts w:ascii="Qualcomm Office Light" w:hAnsi="Qualcomm Office Light"/>
                            <w:color w:val="00B0F0"/>
                            <w:kern w:val="24"/>
                          </w:rPr>
                          <w:t>Blockage due to outside motor arm</w:t>
                        </w:r>
                      </w:p>
                    </w:txbxContent>
                  </v:textbox>
                </v:shape>
                <w10:anchorlock/>
              </v:group>
            </w:pict>
          </mc:Fallback>
        </mc:AlternateContent>
      </w:r>
    </w:p>
    <w:p w14:paraId="7218714E" w14:textId="77777777" w:rsidR="00E84247" w:rsidRPr="00801C6B" w:rsidRDefault="00E84247" w:rsidP="00C204C0">
      <w:pPr>
        <w:pStyle w:val="TF"/>
      </w:pPr>
      <w:r w:rsidRPr="00801C6B">
        <w:t>Figure 5.2.7.3-1: Blockage issue with 3-axis positioner, viewed from azimuth axis.</w:t>
      </w:r>
    </w:p>
    <w:p w14:paraId="2EBFC45C" w14:textId="77777777" w:rsidR="00E84247" w:rsidRDefault="00E84247" w:rsidP="00C204C0">
      <w:pPr>
        <w:rPr>
          <w:noProof/>
        </w:rPr>
      </w:pPr>
      <w:r>
        <w:rPr>
          <w:noProof/>
        </w:rPr>
        <w:t>Blockage due to the insider positioner:</w:t>
      </w:r>
    </w:p>
    <w:p w14:paraId="0DDCBD30" w14:textId="77777777" w:rsidR="00E84247" w:rsidRDefault="00E84247" w:rsidP="00C204C0">
      <w:r>
        <w:rPr>
          <w:noProof/>
        </w:rPr>
        <w:t>Even if the reduced azimuth motion (per hemisphere) of the inside 2-axis positioner is reduced to</w:t>
      </w:r>
      <w:r>
        <w:t xml:space="preserve"> [0-90⁰], the outside roll motor would swing the ‘inside’ positioner into the LOS of the second source for source separations of 90⁰ or more. Conceptually, the blockage occurs when the second source (S2) approaches the pole of the grid where the inside positioner is located. This blockage condition is not due to the choice of positioner, but instead due to the choice to test each point with AoA pairs in more directions than just along meridians.</w:t>
      </w:r>
    </w:p>
    <w:p w14:paraId="6852A404" w14:textId="2851ED89" w:rsidR="00E84247" w:rsidRDefault="00E84247" w:rsidP="00C204C0">
      <w:r>
        <w:t xml:space="preserve">This situation manifests for all grid points whose theta coordinate approaches the supplementary angle (180-x) to the source separation angle. Furthermore, blocking may only occur for some subset of outside-motor roll angles. See </w:t>
      </w:r>
      <w:r w:rsidR="00981AEC">
        <w:t>F</w:t>
      </w:r>
      <w:r>
        <w:t xml:space="preserve">igure </w:t>
      </w:r>
      <w:r>
        <w:lastRenderedPageBreak/>
        <w:t>5.2.7.3-2. For perspective, it is useful to remember that this blockage condition is not due to the choice of positioner, but instead due to the choice to test each point with AoA pairs in more directions.</w:t>
      </w:r>
    </w:p>
    <w:p w14:paraId="456B1587" w14:textId="77777777" w:rsidR="00E84247" w:rsidRDefault="00E84247" w:rsidP="00172DD3">
      <w:pPr>
        <w:pStyle w:val="TH"/>
      </w:pPr>
      <w:r>
        <w:rPr>
          <w:noProof/>
        </w:rPr>
        <mc:AlternateContent>
          <mc:Choice Requires="wpc">
            <w:drawing>
              <wp:inline distT="0" distB="0" distL="0" distR="0" wp14:anchorId="7F19EBDF" wp14:editId="207AB78F">
                <wp:extent cx="3507105" cy="3007079"/>
                <wp:effectExtent l="0" t="0" r="0" b="3175"/>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0" name="Arrow: Down 280"/>
                        <wps:cNvSpPr/>
                        <wps:spPr>
                          <a:xfrm rot="10158857">
                            <a:off x="1304183" y="1962720"/>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1" name="Text Box 27"/>
                        <wps:cNvSpPr txBox="1"/>
                        <wps:spPr>
                          <a:xfrm>
                            <a:off x="1518087" y="2716232"/>
                            <a:ext cx="790556" cy="290847"/>
                          </a:xfrm>
                          <a:prstGeom prst="rect">
                            <a:avLst/>
                          </a:prstGeom>
                          <a:solidFill>
                            <a:schemeClr val="lt1"/>
                          </a:solidFill>
                          <a:ln w="6350">
                            <a:noFill/>
                          </a:ln>
                        </wps:spPr>
                        <wps:txbx>
                          <w:txbxContent>
                            <w:p w14:paraId="5453DFDC" w14:textId="77777777" w:rsidR="00E84247" w:rsidRDefault="00E84247" w:rsidP="00E84247">
                              <w:r>
                                <w:t>South pole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2" name="Text Box 27"/>
                        <wps:cNvSpPr txBox="1"/>
                        <wps:spPr>
                          <a:xfrm rot="16200000">
                            <a:off x="41483" y="888109"/>
                            <a:ext cx="1447909" cy="311726"/>
                          </a:xfrm>
                          <a:prstGeom prst="rect">
                            <a:avLst/>
                          </a:prstGeom>
                          <a:solidFill>
                            <a:schemeClr val="lt1"/>
                          </a:solidFill>
                          <a:ln w="6350">
                            <a:noFill/>
                          </a:ln>
                        </wps:spPr>
                        <wps:txbx>
                          <w:txbxContent>
                            <w:p w14:paraId="4D404CC2" w14:textId="77777777" w:rsidR="00E84247" w:rsidRPr="00612CF6" w:rsidRDefault="00E84247" w:rsidP="00E84247">
                              <w:pPr>
                                <w:rPr>
                                  <w:color w:val="FF0000"/>
                                </w:rPr>
                              </w:pPr>
                              <w:r w:rsidRPr="00612CF6">
                                <w:rPr>
                                  <w:color w:val="FF0000"/>
                                </w:rPr>
                                <w:t>External roll motor axis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83" name="Group 283"/>
                        <wpg:cNvGrpSpPr/>
                        <wpg:grpSpPr>
                          <a:xfrm rot="19891532">
                            <a:off x="1058515" y="1095872"/>
                            <a:ext cx="304800" cy="928255"/>
                            <a:chOff x="678873" y="658091"/>
                            <a:chExt cx="304800" cy="928255"/>
                          </a:xfrm>
                        </wpg:grpSpPr>
                        <wps:wsp>
                          <wps:cNvPr id="284" name="Rectangle 284"/>
                          <wps:cNvSpPr/>
                          <wps:spPr>
                            <a:xfrm>
                              <a:off x="678873" y="658091"/>
                              <a:ext cx="304800" cy="512618"/>
                            </a:xfrm>
                            <a:prstGeom prst="rect">
                              <a:avLst/>
                            </a:prstGeom>
                          </wps:spPr>
                          <wps:style>
                            <a:lnRef idx="2">
                              <a:schemeClr val="accent6"/>
                            </a:lnRef>
                            <a:fillRef idx="1">
                              <a:schemeClr val="lt1"/>
                            </a:fillRef>
                            <a:effectRef idx="0">
                              <a:schemeClr val="accent6"/>
                            </a:effectRef>
                            <a:fontRef idx="minor">
                              <a:schemeClr val="dk1"/>
                            </a:fontRef>
                          </wps:style>
                          <wps:txbx>
                            <w:txbxContent>
                              <w:p w14:paraId="05AB8056" w14:textId="77777777" w:rsidR="00E84247" w:rsidRPr="00DD275E" w:rsidRDefault="00E84247" w:rsidP="00E84247">
                                <w:pPr>
                                  <w:jc w:val="center"/>
                                  <w:rPr>
                                    <w:sz w:val="12"/>
                                    <w:szCs w:val="12"/>
                                  </w:rPr>
                                </w:pPr>
                                <w:r>
                                  <w:t>UE</w:t>
                                </w:r>
                              </w:p>
                            </w:txbxContent>
                          </wps:txbx>
                          <wps:bodyPr rot="0" spcFirstLastPara="0" vertOverflow="overflow" horzOverflow="overflow" vert="vert" wrap="square" lIns="0" tIns="0" rIns="91440" bIns="0" numCol="1" spcCol="0" rtlCol="0" fromWordArt="0" anchor="ctr" anchorCtr="0" forceAA="0" compatLnSpc="1">
                            <a:prstTxWarp prst="textNoShape">
                              <a:avLst/>
                            </a:prstTxWarp>
                            <a:noAutofit/>
                          </wps:bodyPr>
                        </wps:wsp>
                        <wps:wsp>
                          <wps:cNvPr id="285" name="Rectangle 285"/>
                          <wps:cNvSpPr/>
                          <wps:spPr>
                            <a:xfrm>
                              <a:off x="748146" y="1330037"/>
                              <a:ext cx="166255" cy="2563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Straight Connector 286"/>
                          <wps:cNvCnPr/>
                          <wps:spPr>
                            <a:xfrm flipH="1" flipV="1">
                              <a:off x="831273" y="1170709"/>
                              <a:ext cx="1" cy="15932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wps:wsp>
                        <wps:cNvPr id="287" name="Arrow: Down 287"/>
                        <wps:cNvSpPr/>
                        <wps:spPr>
                          <a:xfrm>
                            <a:off x="1016951" y="63707"/>
                            <a:ext cx="147565"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Arrow: Down 288"/>
                        <wps:cNvSpPr/>
                        <wps:spPr>
                          <a:xfrm rot="13532827">
                            <a:off x="95516" y="2176417"/>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1093151" y="403144"/>
                            <a:ext cx="34637" cy="2189018"/>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290" name="Oval 290"/>
                        <wps:cNvSpPr/>
                        <wps:spPr>
                          <a:xfrm>
                            <a:off x="109479" y="2301218"/>
                            <a:ext cx="2085109" cy="290945"/>
                          </a:xfrm>
                          <a:prstGeom prst="ellipse">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1" name="Text Box 291"/>
                        <wps:cNvSpPr txBox="1"/>
                        <wps:spPr>
                          <a:xfrm>
                            <a:off x="1221365" y="35999"/>
                            <a:ext cx="359367" cy="284018"/>
                          </a:xfrm>
                          <a:prstGeom prst="rect">
                            <a:avLst/>
                          </a:prstGeom>
                          <a:solidFill>
                            <a:schemeClr val="lt1"/>
                          </a:solidFill>
                          <a:ln w="6350">
                            <a:noFill/>
                          </a:ln>
                        </wps:spPr>
                        <wps:txbx>
                          <w:txbxContent>
                            <w:p w14:paraId="4EFF581D" w14:textId="77777777" w:rsidR="00E84247" w:rsidRDefault="00E84247" w:rsidP="00E84247">
                              <w: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2" name="Text Box 27"/>
                        <wps:cNvSpPr txBox="1"/>
                        <wps:spPr>
                          <a:xfrm>
                            <a:off x="1518087" y="391367"/>
                            <a:ext cx="1311732" cy="533400"/>
                          </a:xfrm>
                          <a:prstGeom prst="rect">
                            <a:avLst/>
                          </a:prstGeom>
                          <a:solidFill>
                            <a:schemeClr val="lt1"/>
                          </a:solidFill>
                          <a:ln w="6350">
                            <a:noFill/>
                          </a:ln>
                        </wps:spPr>
                        <wps:txb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 name="Text Box 27"/>
                        <wps:cNvSpPr txBox="1"/>
                        <wps:spPr>
                          <a:xfrm>
                            <a:off x="2030995" y="1594525"/>
                            <a:ext cx="1476110" cy="533400"/>
                          </a:xfrm>
                          <a:prstGeom prst="rect">
                            <a:avLst/>
                          </a:prstGeom>
                          <a:solidFill>
                            <a:schemeClr val="lt1"/>
                          </a:solidFill>
                          <a:ln w="6350">
                            <a:noFill/>
                          </a:ln>
                        </wps:spPr>
                        <wps:txbx>
                          <w:txbxContent>
                            <w:p w14:paraId="12D577FA" w14:textId="77777777" w:rsidR="00E84247" w:rsidRDefault="00E84247" w:rsidP="00E84247">
                              <w:r>
                                <w:t>Example S2 locations where UE 2TRP functionality is verified.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4" name="Text Box 27"/>
                        <wps:cNvSpPr txBox="1"/>
                        <wps:spPr>
                          <a:xfrm>
                            <a:off x="2292822" y="2259224"/>
                            <a:ext cx="1214283" cy="552195"/>
                          </a:xfrm>
                          <a:prstGeom prst="rect">
                            <a:avLst/>
                          </a:prstGeom>
                          <a:solidFill>
                            <a:schemeClr val="lt1"/>
                          </a:solidFill>
                          <a:ln w="6350">
                            <a:noFill/>
                          </a:ln>
                        </wps:spPr>
                        <wps:txb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5" name="Freeform: Shape 295"/>
                        <wps:cNvSpPr/>
                        <wps:spPr>
                          <a:xfrm>
                            <a:off x="1818300" y="2283789"/>
                            <a:ext cx="434340" cy="334010"/>
                          </a:xfrm>
                          <a:custGeom>
                            <a:avLst/>
                            <a:gdLst>
                              <a:gd name="connsiteX0" fmla="*/ 0 w 228600"/>
                              <a:gd name="connsiteY0" fmla="*/ 0 h 207818"/>
                              <a:gd name="connsiteX1" fmla="*/ 173182 w 228600"/>
                              <a:gd name="connsiteY1" fmla="*/ 6928 h 207818"/>
                              <a:gd name="connsiteX2" fmla="*/ 228600 w 228600"/>
                              <a:gd name="connsiteY2" fmla="*/ 34637 h 207818"/>
                              <a:gd name="connsiteX3" fmla="*/ 200891 w 228600"/>
                              <a:gd name="connsiteY3" fmla="*/ 76200 h 207818"/>
                              <a:gd name="connsiteX4" fmla="*/ 200891 w 228600"/>
                              <a:gd name="connsiteY4" fmla="*/ 76200 h 207818"/>
                              <a:gd name="connsiteX5" fmla="*/ 27709 w 228600"/>
                              <a:gd name="connsiteY5" fmla="*/ 103909 h 207818"/>
                              <a:gd name="connsiteX6" fmla="*/ 27709 w 228600"/>
                              <a:gd name="connsiteY6" fmla="*/ 207818 h 207818"/>
                              <a:gd name="connsiteX0" fmla="*/ 0 w 228600"/>
                              <a:gd name="connsiteY0" fmla="*/ 0 h 213783"/>
                              <a:gd name="connsiteX1" fmla="*/ 173182 w 228600"/>
                              <a:gd name="connsiteY1" fmla="*/ 6928 h 213783"/>
                              <a:gd name="connsiteX2" fmla="*/ 228600 w 228600"/>
                              <a:gd name="connsiteY2" fmla="*/ 34637 h 213783"/>
                              <a:gd name="connsiteX3" fmla="*/ 200891 w 228600"/>
                              <a:gd name="connsiteY3" fmla="*/ 76200 h 213783"/>
                              <a:gd name="connsiteX4" fmla="*/ 200891 w 228600"/>
                              <a:gd name="connsiteY4" fmla="*/ 76200 h 213783"/>
                              <a:gd name="connsiteX5" fmla="*/ 27709 w 228600"/>
                              <a:gd name="connsiteY5" fmla="*/ 103909 h 213783"/>
                              <a:gd name="connsiteX6" fmla="*/ 27709 w 228600"/>
                              <a:gd name="connsiteY6" fmla="*/ 207818 h 213783"/>
                              <a:gd name="connsiteX7" fmla="*/ 34637 w 228600"/>
                              <a:gd name="connsiteY7" fmla="*/ 200891 h 213783"/>
                              <a:gd name="connsiteX0" fmla="*/ 0 w 256310"/>
                              <a:gd name="connsiteY0" fmla="*/ 0 h 212803"/>
                              <a:gd name="connsiteX1" fmla="*/ 173182 w 256310"/>
                              <a:gd name="connsiteY1" fmla="*/ 6928 h 212803"/>
                              <a:gd name="connsiteX2" fmla="*/ 228600 w 256310"/>
                              <a:gd name="connsiteY2" fmla="*/ 34637 h 212803"/>
                              <a:gd name="connsiteX3" fmla="*/ 200891 w 256310"/>
                              <a:gd name="connsiteY3" fmla="*/ 76200 h 212803"/>
                              <a:gd name="connsiteX4" fmla="*/ 200891 w 256310"/>
                              <a:gd name="connsiteY4" fmla="*/ 76200 h 212803"/>
                              <a:gd name="connsiteX5" fmla="*/ 27709 w 256310"/>
                              <a:gd name="connsiteY5" fmla="*/ 103909 h 212803"/>
                              <a:gd name="connsiteX6" fmla="*/ 27709 w 256310"/>
                              <a:gd name="connsiteY6" fmla="*/ 207818 h 212803"/>
                              <a:gd name="connsiteX7" fmla="*/ 256310 w 256310"/>
                              <a:gd name="connsiteY7" fmla="*/ 194349 h 212803"/>
                              <a:gd name="connsiteX0" fmla="*/ 0 w 263237"/>
                              <a:gd name="connsiteY0" fmla="*/ 0 h 212803"/>
                              <a:gd name="connsiteX1" fmla="*/ 173182 w 263237"/>
                              <a:gd name="connsiteY1" fmla="*/ 6928 h 212803"/>
                              <a:gd name="connsiteX2" fmla="*/ 228600 w 263237"/>
                              <a:gd name="connsiteY2" fmla="*/ 34637 h 212803"/>
                              <a:gd name="connsiteX3" fmla="*/ 200891 w 263237"/>
                              <a:gd name="connsiteY3" fmla="*/ 76200 h 212803"/>
                              <a:gd name="connsiteX4" fmla="*/ 200891 w 263237"/>
                              <a:gd name="connsiteY4" fmla="*/ 76200 h 212803"/>
                              <a:gd name="connsiteX5" fmla="*/ 27709 w 263237"/>
                              <a:gd name="connsiteY5" fmla="*/ 103909 h 212803"/>
                              <a:gd name="connsiteX6" fmla="*/ 27709 w 263237"/>
                              <a:gd name="connsiteY6" fmla="*/ 207818 h 212803"/>
                              <a:gd name="connsiteX7" fmla="*/ 256310 w 263237"/>
                              <a:gd name="connsiteY7" fmla="*/ 194349 h 212803"/>
                              <a:gd name="connsiteX8" fmla="*/ 263237 w 263237"/>
                              <a:gd name="connsiteY8" fmla="*/ 193964 h 212803"/>
                              <a:gd name="connsiteX0" fmla="*/ 0 w 519884"/>
                              <a:gd name="connsiteY0" fmla="*/ 0 h 212803"/>
                              <a:gd name="connsiteX1" fmla="*/ 173182 w 519884"/>
                              <a:gd name="connsiteY1" fmla="*/ 6928 h 212803"/>
                              <a:gd name="connsiteX2" fmla="*/ 228600 w 519884"/>
                              <a:gd name="connsiteY2" fmla="*/ 34637 h 212803"/>
                              <a:gd name="connsiteX3" fmla="*/ 200891 w 519884"/>
                              <a:gd name="connsiteY3" fmla="*/ 76200 h 212803"/>
                              <a:gd name="connsiteX4" fmla="*/ 200891 w 519884"/>
                              <a:gd name="connsiteY4" fmla="*/ 76200 h 212803"/>
                              <a:gd name="connsiteX5" fmla="*/ 27709 w 519884"/>
                              <a:gd name="connsiteY5" fmla="*/ 103909 h 212803"/>
                              <a:gd name="connsiteX6" fmla="*/ 27709 w 519884"/>
                              <a:gd name="connsiteY6" fmla="*/ 207818 h 212803"/>
                              <a:gd name="connsiteX7" fmla="*/ 256310 w 519884"/>
                              <a:gd name="connsiteY7" fmla="*/ 194349 h 212803"/>
                              <a:gd name="connsiteX8" fmla="*/ 519884 w 519884"/>
                              <a:gd name="connsiteY8" fmla="*/ 76158 h 212803"/>
                              <a:gd name="connsiteX0" fmla="*/ 0 w 539311"/>
                              <a:gd name="connsiteY0" fmla="*/ 0 h 212803"/>
                              <a:gd name="connsiteX1" fmla="*/ 173182 w 539311"/>
                              <a:gd name="connsiteY1" fmla="*/ 6928 h 212803"/>
                              <a:gd name="connsiteX2" fmla="*/ 228600 w 539311"/>
                              <a:gd name="connsiteY2" fmla="*/ 34637 h 212803"/>
                              <a:gd name="connsiteX3" fmla="*/ 200891 w 539311"/>
                              <a:gd name="connsiteY3" fmla="*/ 76200 h 212803"/>
                              <a:gd name="connsiteX4" fmla="*/ 200891 w 539311"/>
                              <a:gd name="connsiteY4" fmla="*/ 76200 h 212803"/>
                              <a:gd name="connsiteX5" fmla="*/ 27709 w 539311"/>
                              <a:gd name="connsiteY5" fmla="*/ 103909 h 212803"/>
                              <a:gd name="connsiteX6" fmla="*/ 27709 w 539311"/>
                              <a:gd name="connsiteY6" fmla="*/ 207818 h 212803"/>
                              <a:gd name="connsiteX7" fmla="*/ 256310 w 539311"/>
                              <a:gd name="connsiteY7" fmla="*/ 194349 h 212803"/>
                              <a:gd name="connsiteX8" fmla="*/ 519884 w 539311"/>
                              <a:gd name="connsiteY8" fmla="*/ 76158 h 212803"/>
                              <a:gd name="connsiteX9" fmla="*/ 519546 w 539311"/>
                              <a:gd name="connsiteY9" fmla="*/ 62346 h 212803"/>
                              <a:gd name="connsiteX0" fmla="*/ 0 w 523999"/>
                              <a:gd name="connsiteY0" fmla="*/ 97016 h 309819"/>
                              <a:gd name="connsiteX1" fmla="*/ 173182 w 523999"/>
                              <a:gd name="connsiteY1" fmla="*/ 103944 h 309819"/>
                              <a:gd name="connsiteX2" fmla="*/ 228600 w 523999"/>
                              <a:gd name="connsiteY2" fmla="*/ 131653 h 309819"/>
                              <a:gd name="connsiteX3" fmla="*/ 200891 w 523999"/>
                              <a:gd name="connsiteY3" fmla="*/ 173216 h 309819"/>
                              <a:gd name="connsiteX4" fmla="*/ 200891 w 523999"/>
                              <a:gd name="connsiteY4" fmla="*/ 173216 h 309819"/>
                              <a:gd name="connsiteX5" fmla="*/ 27709 w 523999"/>
                              <a:gd name="connsiteY5" fmla="*/ 200925 h 309819"/>
                              <a:gd name="connsiteX6" fmla="*/ 27709 w 523999"/>
                              <a:gd name="connsiteY6" fmla="*/ 304834 h 309819"/>
                              <a:gd name="connsiteX7" fmla="*/ 256310 w 523999"/>
                              <a:gd name="connsiteY7" fmla="*/ 291365 h 309819"/>
                              <a:gd name="connsiteX8" fmla="*/ 519884 w 523999"/>
                              <a:gd name="connsiteY8" fmla="*/ 173174 h 309819"/>
                              <a:gd name="connsiteX9" fmla="*/ 242354 w 523999"/>
                              <a:gd name="connsiteY9" fmla="*/ 0 h 309819"/>
                              <a:gd name="connsiteX0" fmla="*/ 0 w 523999"/>
                              <a:gd name="connsiteY0" fmla="*/ 106468 h 319271"/>
                              <a:gd name="connsiteX1" fmla="*/ 173182 w 523999"/>
                              <a:gd name="connsiteY1" fmla="*/ 113396 h 319271"/>
                              <a:gd name="connsiteX2" fmla="*/ 228600 w 523999"/>
                              <a:gd name="connsiteY2" fmla="*/ 141105 h 319271"/>
                              <a:gd name="connsiteX3" fmla="*/ 200891 w 523999"/>
                              <a:gd name="connsiteY3" fmla="*/ 182668 h 319271"/>
                              <a:gd name="connsiteX4" fmla="*/ 200891 w 523999"/>
                              <a:gd name="connsiteY4" fmla="*/ 182668 h 319271"/>
                              <a:gd name="connsiteX5" fmla="*/ 27709 w 523999"/>
                              <a:gd name="connsiteY5" fmla="*/ 210377 h 319271"/>
                              <a:gd name="connsiteX6" fmla="*/ 27709 w 523999"/>
                              <a:gd name="connsiteY6" fmla="*/ 314286 h 319271"/>
                              <a:gd name="connsiteX7" fmla="*/ 256310 w 523999"/>
                              <a:gd name="connsiteY7" fmla="*/ 300817 h 319271"/>
                              <a:gd name="connsiteX8" fmla="*/ 519884 w 523999"/>
                              <a:gd name="connsiteY8" fmla="*/ 182626 h 319271"/>
                              <a:gd name="connsiteX9" fmla="*/ 242354 w 523999"/>
                              <a:gd name="connsiteY9" fmla="*/ 9452 h 319271"/>
                              <a:gd name="connsiteX10" fmla="*/ 221673 w 523999"/>
                              <a:gd name="connsiteY10" fmla="*/ 23307 h 319271"/>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0" fmla="*/ 0 w 523999"/>
                              <a:gd name="connsiteY0" fmla="*/ 119646 h 332449"/>
                              <a:gd name="connsiteX1" fmla="*/ 173182 w 523999"/>
                              <a:gd name="connsiteY1" fmla="*/ 126574 h 332449"/>
                              <a:gd name="connsiteX2" fmla="*/ 228600 w 523999"/>
                              <a:gd name="connsiteY2" fmla="*/ 154283 h 332449"/>
                              <a:gd name="connsiteX3" fmla="*/ 200891 w 523999"/>
                              <a:gd name="connsiteY3" fmla="*/ 195846 h 332449"/>
                              <a:gd name="connsiteX4" fmla="*/ 200891 w 523999"/>
                              <a:gd name="connsiteY4" fmla="*/ 195846 h 332449"/>
                              <a:gd name="connsiteX5" fmla="*/ 27709 w 523999"/>
                              <a:gd name="connsiteY5" fmla="*/ 223555 h 332449"/>
                              <a:gd name="connsiteX6" fmla="*/ 27709 w 523999"/>
                              <a:gd name="connsiteY6" fmla="*/ 327464 h 332449"/>
                              <a:gd name="connsiteX7" fmla="*/ 256310 w 523999"/>
                              <a:gd name="connsiteY7" fmla="*/ 313995 h 332449"/>
                              <a:gd name="connsiteX8" fmla="*/ 519884 w 523999"/>
                              <a:gd name="connsiteY8" fmla="*/ 195804 h 332449"/>
                              <a:gd name="connsiteX9" fmla="*/ 242354 w 523999"/>
                              <a:gd name="connsiteY9" fmla="*/ 22630 h 332449"/>
                              <a:gd name="connsiteX10" fmla="*/ 0 w 523999"/>
                              <a:gd name="connsiteY10" fmla="*/ 1794 h 332449"/>
                              <a:gd name="connsiteX11" fmla="*/ 0 w 523999"/>
                              <a:gd name="connsiteY11" fmla="*/ 119646 h 332449"/>
                              <a:gd name="connsiteX0" fmla="*/ 0 w 418496"/>
                              <a:gd name="connsiteY0" fmla="*/ 119646 h 332449"/>
                              <a:gd name="connsiteX1" fmla="*/ 173182 w 418496"/>
                              <a:gd name="connsiteY1" fmla="*/ 126574 h 332449"/>
                              <a:gd name="connsiteX2" fmla="*/ 228600 w 418496"/>
                              <a:gd name="connsiteY2" fmla="*/ 154283 h 332449"/>
                              <a:gd name="connsiteX3" fmla="*/ 200891 w 418496"/>
                              <a:gd name="connsiteY3" fmla="*/ 195846 h 332449"/>
                              <a:gd name="connsiteX4" fmla="*/ 200891 w 418496"/>
                              <a:gd name="connsiteY4" fmla="*/ 195846 h 332449"/>
                              <a:gd name="connsiteX5" fmla="*/ 27709 w 418496"/>
                              <a:gd name="connsiteY5" fmla="*/ 223555 h 332449"/>
                              <a:gd name="connsiteX6" fmla="*/ 27709 w 418496"/>
                              <a:gd name="connsiteY6" fmla="*/ 327464 h 332449"/>
                              <a:gd name="connsiteX7" fmla="*/ 256310 w 418496"/>
                              <a:gd name="connsiteY7" fmla="*/ 313995 h 332449"/>
                              <a:gd name="connsiteX8" fmla="*/ 412568 w 418496"/>
                              <a:gd name="connsiteY8" fmla="*/ 299820 h 332449"/>
                              <a:gd name="connsiteX9" fmla="*/ 242354 w 418496"/>
                              <a:gd name="connsiteY9" fmla="*/ 22630 h 332449"/>
                              <a:gd name="connsiteX10" fmla="*/ 0 w 418496"/>
                              <a:gd name="connsiteY10" fmla="*/ 1794 h 332449"/>
                              <a:gd name="connsiteX11" fmla="*/ 0 w 418496"/>
                              <a:gd name="connsiteY11" fmla="*/ 119646 h 332449"/>
                              <a:gd name="connsiteX0" fmla="*/ 0 w 434806"/>
                              <a:gd name="connsiteY0" fmla="*/ 119646 h 332449"/>
                              <a:gd name="connsiteX1" fmla="*/ 173182 w 434806"/>
                              <a:gd name="connsiteY1" fmla="*/ 126574 h 332449"/>
                              <a:gd name="connsiteX2" fmla="*/ 228600 w 434806"/>
                              <a:gd name="connsiteY2" fmla="*/ 154283 h 332449"/>
                              <a:gd name="connsiteX3" fmla="*/ 200891 w 434806"/>
                              <a:gd name="connsiteY3" fmla="*/ 195846 h 332449"/>
                              <a:gd name="connsiteX4" fmla="*/ 200891 w 434806"/>
                              <a:gd name="connsiteY4" fmla="*/ 195846 h 332449"/>
                              <a:gd name="connsiteX5" fmla="*/ 27709 w 434806"/>
                              <a:gd name="connsiteY5" fmla="*/ 223555 h 332449"/>
                              <a:gd name="connsiteX6" fmla="*/ 27709 w 434806"/>
                              <a:gd name="connsiteY6" fmla="*/ 327464 h 332449"/>
                              <a:gd name="connsiteX7" fmla="*/ 256310 w 434806"/>
                              <a:gd name="connsiteY7" fmla="*/ 313995 h 332449"/>
                              <a:gd name="connsiteX8" fmla="*/ 412568 w 434806"/>
                              <a:gd name="connsiteY8" fmla="*/ 299820 h 332449"/>
                              <a:gd name="connsiteX9" fmla="*/ 415637 w 434806"/>
                              <a:gd name="connsiteY9" fmla="*/ 297872 h 332449"/>
                              <a:gd name="connsiteX10" fmla="*/ 242354 w 434806"/>
                              <a:gd name="connsiteY10" fmla="*/ 22630 h 332449"/>
                              <a:gd name="connsiteX11" fmla="*/ 0 w 434806"/>
                              <a:gd name="connsiteY11" fmla="*/ 1794 h 332449"/>
                              <a:gd name="connsiteX12" fmla="*/ 0 w 434806"/>
                              <a:gd name="connsiteY12" fmla="*/ 119646 h 332449"/>
                              <a:gd name="connsiteX0" fmla="*/ 0 w 433347"/>
                              <a:gd name="connsiteY0" fmla="*/ 119646 h 332449"/>
                              <a:gd name="connsiteX1" fmla="*/ 173182 w 433347"/>
                              <a:gd name="connsiteY1" fmla="*/ 126574 h 332449"/>
                              <a:gd name="connsiteX2" fmla="*/ 228600 w 433347"/>
                              <a:gd name="connsiteY2" fmla="*/ 154283 h 332449"/>
                              <a:gd name="connsiteX3" fmla="*/ 200891 w 433347"/>
                              <a:gd name="connsiteY3" fmla="*/ 195846 h 332449"/>
                              <a:gd name="connsiteX4" fmla="*/ 200891 w 433347"/>
                              <a:gd name="connsiteY4" fmla="*/ 195846 h 332449"/>
                              <a:gd name="connsiteX5" fmla="*/ 27709 w 433347"/>
                              <a:gd name="connsiteY5" fmla="*/ 223555 h 332449"/>
                              <a:gd name="connsiteX6" fmla="*/ 27709 w 433347"/>
                              <a:gd name="connsiteY6" fmla="*/ 327464 h 332449"/>
                              <a:gd name="connsiteX7" fmla="*/ 256310 w 433347"/>
                              <a:gd name="connsiteY7" fmla="*/ 313995 h 332449"/>
                              <a:gd name="connsiteX8" fmla="*/ 412568 w 433347"/>
                              <a:gd name="connsiteY8" fmla="*/ 299820 h 332449"/>
                              <a:gd name="connsiteX9" fmla="*/ 412913 w 433347"/>
                              <a:gd name="connsiteY9" fmla="*/ 103707 h 332449"/>
                              <a:gd name="connsiteX10" fmla="*/ 242354 w 433347"/>
                              <a:gd name="connsiteY10" fmla="*/ 22630 h 332449"/>
                              <a:gd name="connsiteX11" fmla="*/ 0 w 433347"/>
                              <a:gd name="connsiteY11" fmla="*/ 1794 h 332449"/>
                              <a:gd name="connsiteX12" fmla="*/ 0 w 433347"/>
                              <a:gd name="connsiteY12" fmla="*/ 119646 h 332449"/>
                              <a:gd name="connsiteX0" fmla="*/ 0 w 433428"/>
                              <a:gd name="connsiteY0" fmla="*/ 119646 h 332449"/>
                              <a:gd name="connsiteX1" fmla="*/ 173182 w 433428"/>
                              <a:gd name="connsiteY1" fmla="*/ 126574 h 332449"/>
                              <a:gd name="connsiteX2" fmla="*/ 228600 w 433428"/>
                              <a:gd name="connsiteY2" fmla="*/ 154283 h 332449"/>
                              <a:gd name="connsiteX3" fmla="*/ 200891 w 433428"/>
                              <a:gd name="connsiteY3" fmla="*/ 195846 h 332449"/>
                              <a:gd name="connsiteX4" fmla="*/ 200891 w 433428"/>
                              <a:gd name="connsiteY4" fmla="*/ 195846 h 332449"/>
                              <a:gd name="connsiteX5" fmla="*/ 27709 w 433428"/>
                              <a:gd name="connsiteY5" fmla="*/ 223555 h 332449"/>
                              <a:gd name="connsiteX6" fmla="*/ 27709 w 433428"/>
                              <a:gd name="connsiteY6" fmla="*/ 327464 h 332449"/>
                              <a:gd name="connsiteX7" fmla="*/ 256310 w 433428"/>
                              <a:gd name="connsiteY7" fmla="*/ 313995 h 332449"/>
                              <a:gd name="connsiteX8" fmla="*/ 412734 w 433428"/>
                              <a:gd name="connsiteY8" fmla="*/ 230475 h 332449"/>
                              <a:gd name="connsiteX9" fmla="*/ 412913 w 433428"/>
                              <a:gd name="connsiteY9" fmla="*/ 103707 h 332449"/>
                              <a:gd name="connsiteX10" fmla="*/ 242354 w 433428"/>
                              <a:gd name="connsiteY10" fmla="*/ 22630 h 332449"/>
                              <a:gd name="connsiteX11" fmla="*/ 0 w 433428"/>
                              <a:gd name="connsiteY11" fmla="*/ 1794 h 332449"/>
                              <a:gd name="connsiteX12" fmla="*/ 0 w 433428"/>
                              <a:gd name="connsiteY12" fmla="*/ 119646 h 332449"/>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1923"/>
                              <a:gd name="connsiteX1" fmla="*/ 173182 w 433428"/>
                              <a:gd name="connsiteY1" fmla="*/ 126048 h 331923"/>
                              <a:gd name="connsiteX2" fmla="*/ 228600 w 433428"/>
                              <a:gd name="connsiteY2" fmla="*/ 153757 h 331923"/>
                              <a:gd name="connsiteX3" fmla="*/ 200891 w 433428"/>
                              <a:gd name="connsiteY3" fmla="*/ 195320 h 331923"/>
                              <a:gd name="connsiteX4" fmla="*/ 200891 w 433428"/>
                              <a:gd name="connsiteY4" fmla="*/ 195320 h 331923"/>
                              <a:gd name="connsiteX5" fmla="*/ 27709 w 433428"/>
                              <a:gd name="connsiteY5" fmla="*/ 223029 h 331923"/>
                              <a:gd name="connsiteX6" fmla="*/ 27709 w 433428"/>
                              <a:gd name="connsiteY6" fmla="*/ 326938 h 331923"/>
                              <a:gd name="connsiteX7" fmla="*/ 256310 w 433428"/>
                              <a:gd name="connsiteY7" fmla="*/ 313469 h 331923"/>
                              <a:gd name="connsiteX8" fmla="*/ 412734 w 433428"/>
                              <a:gd name="connsiteY8" fmla="*/ 229949 h 331923"/>
                              <a:gd name="connsiteX9" fmla="*/ 412913 w 433428"/>
                              <a:gd name="connsiteY9" fmla="*/ 103181 h 331923"/>
                              <a:gd name="connsiteX10" fmla="*/ 242354 w 433428"/>
                              <a:gd name="connsiteY10" fmla="*/ 22104 h 331923"/>
                              <a:gd name="connsiteX11" fmla="*/ 0 w 433428"/>
                              <a:gd name="connsiteY11" fmla="*/ 1268 h 331923"/>
                              <a:gd name="connsiteX12" fmla="*/ 0 w 433428"/>
                              <a:gd name="connsiteY12" fmla="*/ 119120 h 331923"/>
                              <a:gd name="connsiteX0" fmla="*/ 0 w 433428"/>
                              <a:gd name="connsiteY0" fmla="*/ 119120 h 336741"/>
                              <a:gd name="connsiteX1" fmla="*/ 173182 w 433428"/>
                              <a:gd name="connsiteY1" fmla="*/ 126048 h 336741"/>
                              <a:gd name="connsiteX2" fmla="*/ 228600 w 433428"/>
                              <a:gd name="connsiteY2" fmla="*/ 153757 h 336741"/>
                              <a:gd name="connsiteX3" fmla="*/ 200891 w 433428"/>
                              <a:gd name="connsiteY3" fmla="*/ 195320 h 336741"/>
                              <a:gd name="connsiteX4" fmla="*/ 200891 w 433428"/>
                              <a:gd name="connsiteY4" fmla="*/ 195320 h 336741"/>
                              <a:gd name="connsiteX5" fmla="*/ 27709 w 433428"/>
                              <a:gd name="connsiteY5" fmla="*/ 223029 h 336741"/>
                              <a:gd name="connsiteX6" fmla="*/ 27709 w 433428"/>
                              <a:gd name="connsiteY6" fmla="*/ 326938 h 336741"/>
                              <a:gd name="connsiteX7" fmla="*/ 256310 w 433428"/>
                              <a:gd name="connsiteY7" fmla="*/ 313469 h 336741"/>
                              <a:gd name="connsiteX8" fmla="*/ 412734 w 433428"/>
                              <a:gd name="connsiteY8" fmla="*/ 229949 h 336741"/>
                              <a:gd name="connsiteX9" fmla="*/ 412913 w 433428"/>
                              <a:gd name="connsiteY9" fmla="*/ 103181 h 336741"/>
                              <a:gd name="connsiteX10" fmla="*/ 242354 w 433428"/>
                              <a:gd name="connsiteY10" fmla="*/ 22104 h 336741"/>
                              <a:gd name="connsiteX11" fmla="*/ 0 w 433428"/>
                              <a:gd name="connsiteY11" fmla="*/ 1268 h 336741"/>
                              <a:gd name="connsiteX12" fmla="*/ 0 w 433428"/>
                              <a:gd name="connsiteY12" fmla="*/ 119120 h 336741"/>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28600 w 433428"/>
                              <a:gd name="connsiteY2" fmla="*/ 153757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200891 w 433428"/>
                              <a:gd name="connsiteY4" fmla="*/ 195320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200891 w 433428"/>
                              <a:gd name="connsiteY3" fmla="*/ 195320 h 334300"/>
                              <a:gd name="connsiteX4" fmla="*/ 167335 w 433428"/>
                              <a:gd name="connsiteY4" fmla="*/ 198371 h 334300"/>
                              <a:gd name="connsiteX5" fmla="*/ 27709 w 433428"/>
                              <a:gd name="connsiteY5" fmla="*/ 223029 h 334300"/>
                              <a:gd name="connsiteX6" fmla="*/ 27709 w 433428"/>
                              <a:gd name="connsiteY6" fmla="*/ 326938 h 334300"/>
                              <a:gd name="connsiteX7" fmla="*/ 256310 w 433428"/>
                              <a:gd name="connsiteY7" fmla="*/ 313469 h 334300"/>
                              <a:gd name="connsiteX8" fmla="*/ 412734 w 433428"/>
                              <a:gd name="connsiteY8" fmla="*/ 229949 h 334300"/>
                              <a:gd name="connsiteX9" fmla="*/ 412913 w 433428"/>
                              <a:gd name="connsiteY9" fmla="*/ 103181 h 334300"/>
                              <a:gd name="connsiteX10" fmla="*/ 242354 w 433428"/>
                              <a:gd name="connsiteY10" fmla="*/ 22104 h 334300"/>
                              <a:gd name="connsiteX11" fmla="*/ 0 w 433428"/>
                              <a:gd name="connsiteY11" fmla="*/ 1268 h 334300"/>
                              <a:gd name="connsiteX12" fmla="*/ 0 w 433428"/>
                              <a:gd name="connsiteY12"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3428"/>
                              <a:gd name="connsiteY0" fmla="*/ 119120 h 334300"/>
                              <a:gd name="connsiteX1" fmla="*/ 173182 w 433428"/>
                              <a:gd name="connsiteY1" fmla="*/ 126048 h 334300"/>
                              <a:gd name="connsiteX2" fmla="*/ 237751 w 433428"/>
                              <a:gd name="connsiteY2" fmla="*/ 159859 h 334300"/>
                              <a:gd name="connsiteX3" fmla="*/ 167335 w 433428"/>
                              <a:gd name="connsiteY3" fmla="*/ 198371 h 334300"/>
                              <a:gd name="connsiteX4" fmla="*/ 27709 w 433428"/>
                              <a:gd name="connsiteY4" fmla="*/ 223029 h 334300"/>
                              <a:gd name="connsiteX5" fmla="*/ 27709 w 433428"/>
                              <a:gd name="connsiteY5" fmla="*/ 326938 h 334300"/>
                              <a:gd name="connsiteX6" fmla="*/ 256310 w 433428"/>
                              <a:gd name="connsiteY6" fmla="*/ 313469 h 334300"/>
                              <a:gd name="connsiteX7" fmla="*/ 412734 w 433428"/>
                              <a:gd name="connsiteY7" fmla="*/ 229949 h 334300"/>
                              <a:gd name="connsiteX8" fmla="*/ 412913 w 433428"/>
                              <a:gd name="connsiteY8" fmla="*/ 103181 h 334300"/>
                              <a:gd name="connsiteX9" fmla="*/ 242354 w 433428"/>
                              <a:gd name="connsiteY9" fmla="*/ 22104 h 334300"/>
                              <a:gd name="connsiteX10" fmla="*/ 0 w 433428"/>
                              <a:gd name="connsiteY10" fmla="*/ 1268 h 334300"/>
                              <a:gd name="connsiteX11" fmla="*/ 0 w 433428"/>
                              <a:gd name="connsiteY11" fmla="*/ 119120 h 334300"/>
                              <a:gd name="connsiteX0" fmla="*/ 0 w 434564"/>
                              <a:gd name="connsiteY0" fmla="*/ 119120 h 334300"/>
                              <a:gd name="connsiteX1" fmla="*/ 173182 w 434564"/>
                              <a:gd name="connsiteY1" fmla="*/ 126048 h 334300"/>
                              <a:gd name="connsiteX2" fmla="*/ 237751 w 434564"/>
                              <a:gd name="connsiteY2" fmla="*/ 159859 h 334300"/>
                              <a:gd name="connsiteX3" fmla="*/ 167335 w 434564"/>
                              <a:gd name="connsiteY3" fmla="*/ 198371 h 334300"/>
                              <a:gd name="connsiteX4" fmla="*/ 27709 w 434564"/>
                              <a:gd name="connsiteY4" fmla="*/ 223029 h 334300"/>
                              <a:gd name="connsiteX5" fmla="*/ 27709 w 434564"/>
                              <a:gd name="connsiteY5" fmla="*/ 326938 h 334300"/>
                              <a:gd name="connsiteX6" fmla="*/ 256310 w 434564"/>
                              <a:gd name="connsiteY6" fmla="*/ 313469 h 334300"/>
                              <a:gd name="connsiteX7" fmla="*/ 412734 w 434564"/>
                              <a:gd name="connsiteY7" fmla="*/ 229949 h 334300"/>
                              <a:gd name="connsiteX8" fmla="*/ 412913 w 434564"/>
                              <a:gd name="connsiteY8" fmla="*/ 103181 h 334300"/>
                              <a:gd name="connsiteX9" fmla="*/ 242354 w 434564"/>
                              <a:gd name="connsiteY9" fmla="*/ 22104 h 334300"/>
                              <a:gd name="connsiteX10" fmla="*/ 0 w 434564"/>
                              <a:gd name="connsiteY10" fmla="*/ 1268 h 334300"/>
                              <a:gd name="connsiteX11" fmla="*/ 0 w 434564"/>
                              <a:gd name="connsiteY11" fmla="*/ 119120 h 3343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434564" h="334300">
                                <a:moveTo>
                                  <a:pt x="0" y="119120"/>
                                </a:moveTo>
                                <a:lnTo>
                                  <a:pt x="173182" y="126048"/>
                                </a:lnTo>
                                <a:cubicBezTo>
                                  <a:pt x="211282" y="131821"/>
                                  <a:pt x="238725" y="147805"/>
                                  <a:pt x="237751" y="159859"/>
                                </a:cubicBezTo>
                                <a:cubicBezTo>
                                  <a:pt x="236777" y="171913"/>
                                  <a:pt x="202342" y="187843"/>
                                  <a:pt x="167335" y="198371"/>
                                </a:cubicBezTo>
                                <a:cubicBezTo>
                                  <a:pt x="132328" y="208899"/>
                                  <a:pt x="74251" y="214810"/>
                                  <a:pt x="27709" y="223029"/>
                                </a:cubicBezTo>
                                <a:lnTo>
                                  <a:pt x="27709" y="326938"/>
                                </a:lnTo>
                                <a:cubicBezTo>
                                  <a:pt x="65809" y="342011"/>
                                  <a:pt x="185866" y="332160"/>
                                  <a:pt x="256310" y="313469"/>
                                </a:cubicBezTo>
                                <a:cubicBezTo>
                                  <a:pt x="326754" y="294778"/>
                                  <a:pt x="383129" y="253990"/>
                                  <a:pt x="412734" y="229949"/>
                                </a:cubicBezTo>
                                <a:cubicBezTo>
                                  <a:pt x="442339" y="205908"/>
                                  <a:pt x="441282" y="149379"/>
                                  <a:pt x="412913" y="103181"/>
                                </a:cubicBezTo>
                                <a:cubicBezTo>
                                  <a:pt x="384544" y="56983"/>
                                  <a:pt x="328662" y="45606"/>
                                  <a:pt x="242354" y="22104"/>
                                </a:cubicBezTo>
                                <a:cubicBezTo>
                                  <a:pt x="156046" y="-1398"/>
                                  <a:pt x="4309" y="-1618"/>
                                  <a:pt x="0" y="1268"/>
                                </a:cubicBezTo>
                                <a:lnTo>
                                  <a:pt x="0" y="119120"/>
                                </a:lnTo>
                                <a:close/>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6" name="Text Box 27"/>
                        <wps:cNvSpPr txBox="1"/>
                        <wps:spPr>
                          <a:xfrm>
                            <a:off x="119040" y="1821047"/>
                            <a:ext cx="764880" cy="283845"/>
                          </a:xfrm>
                          <a:prstGeom prst="rect">
                            <a:avLst/>
                          </a:prstGeom>
                          <a:solidFill>
                            <a:schemeClr val="lt1"/>
                          </a:solidFill>
                          <a:ln w="6350">
                            <a:noFill/>
                          </a:ln>
                        </wps:spPr>
                        <wps:txbx>
                          <w:txbxContent>
                            <w:p w14:paraId="50774920" w14:textId="77777777" w:rsidR="00E84247" w:rsidRDefault="00E84247" w:rsidP="00E84247">
                              <w:r>
                                <w:t>S2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7" name="Explosion: 8 Points 297"/>
                        <wps:cNvSpPr/>
                        <wps:spPr>
                          <a:xfrm>
                            <a:off x="68580" y="23857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Explosion: 8 Points 298"/>
                        <wps:cNvSpPr/>
                        <wps:spPr>
                          <a:xfrm>
                            <a:off x="690540" y="251238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9" name="Explosion: 8 Points 299"/>
                        <wps:cNvSpPr/>
                        <wps:spPr>
                          <a:xfrm>
                            <a:off x="1467780" y="249714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0" name="Explosion: 8 Points 300"/>
                        <wps:cNvSpPr/>
                        <wps:spPr>
                          <a:xfrm>
                            <a:off x="2115480" y="23752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1" name="Explosion: 8 Points 301"/>
                        <wps:cNvSpPr/>
                        <wps:spPr>
                          <a:xfrm>
                            <a:off x="705780" y="223332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2" name="Explosion: 8 Points 302"/>
                        <wps:cNvSpPr/>
                        <wps:spPr>
                          <a:xfrm>
                            <a:off x="1422060" y="2215209"/>
                            <a:ext cx="121920" cy="152400"/>
                          </a:xfrm>
                          <a:prstGeom prst="irregularSeal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03" name="Freeform: Shape 303"/>
                        <wps:cNvSpPr/>
                        <wps:spPr>
                          <a:xfrm>
                            <a:off x="1612819" y="998889"/>
                            <a:ext cx="317656" cy="1303020"/>
                          </a:xfrm>
                          <a:custGeom>
                            <a:avLst/>
                            <a:gdLst>
                              <a:gd name="connsiteX0" fmla="*/ 101681 w 317656"/>
                              <a:gd name="connsiteY0" fmla="*/ 0 h 1303020"/>
                              <a:gd name="connsiteX1" fmla="*/ 10241 w 317656"/>
                              <a:gd name="connsiteY1" fmla="*/ 647700 h 1303020"/>
                              <a:gd name="connsiteX2" fmla="*/ 315041 w 317656"/>
                              <a:gd name="connsiteY2" fmla="*/ 815340 h 1303020"/>
                              <a:gd name="connsiteX3" fmla="*/ 132161 w 317656"/>
                              <a:gd name="connsiteY3" fmla="*/ 1303020 h 1303020"/>
                            </a:gdLst>
                            <a:ahLst/>
                            <a:cxnLst>
                              <a:cxn ang="0">
                                <a:pos x="connsiteX0" y="connsiteY0"/>
                              </a:cxn>
                              <a:cxn ang="0">
                                <a:pos x="connsiteX1" y="connsiteY1"/>
                              </a:cxn>
                              <a:cxn ang="0">
                                <a:pos x="connsiteX2" y="connsiteY2"/>
                              </a:cxn>
                              <a:cxn ang="0">
                                <a:pos x="connsiteX3" y="connsiteY3"/>
                              </a:cxn>
                            </a:cxnLst>
                            <a:rect l="l" t="t" r="r" b="b"/>
                            <a:pathLst>
                              <a:path w="317656" h="1303020">
                                <a:moveTo>
                                  <a:pt x="101681" y="0"/>
                                </a:moveTo>
                                <a:cubicBezTo>
                                  <a:pt x="38181" y="255905"/>
                                  <a:pt x="-25319" y="511810"/>
                                  <a:pt x="10241" y="647700"/>
                                </a:cubicBezTo>
                                <a:cubicBezTo>
                                  <a:pt x="45801" y="783590"/>
                                  <a:pt x="294721" y="706120"/>
                                  <a:pt x="315041" y="815340"/>
                                </a:cubicBezTo>
                                <a:cubicBezTo>
                                  <a:pt x="335361" y="924560"/>
                                  <a:pt x="233761" y="1113790"/>
                                  <a:pt x="132161" y="130302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Straight Arrow Connector 304"/>
                        <wps:cNvCnPr/>
                        <wps:spPr>
                          <a:xfrm flipH="1">
                            <a:off x="2197449" y="2127925"/>
                            <a:ext cx="149511" cy="24730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27"/>
                        <wps:cNvSpPr txBox="1"/>
                        <wps:spPr>
                          <a:xfrm>
                            <a:off x="1818300" y="980769"/>
                            <a:ext cx="1475740" cy="533400"/>
                          </a:xfrm>
                          <a:prstGeom prst="rect">
                            <a:avLst/>
                          </a:prstGeom>
                          <a:solidFill>
                            <a:schemeClr val="lt1"/>
                          </a:solidFill>
                          <a:ln w="6350">
                            <a:noFill/>
                          </a:ln>
                        </wps:spPr>
                        <wps:txbx>
                          <w:txbxContent>
                            <w:p w14:paraId="460E57D5" w14:textId="77777777" w:rsidR="00E84247" w:rsidRDefault="00E84247" w:rsidP="00E84247">
                              <w:r>
                                <w:t>Inside positioner shown pointing the UE to some grid point.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6" name="Straight Arrow Connector 306"/>
                        <wps:cNvCnPr/>
                        <wps:spPr>
                          <a:xfrm flipH="1">
                            <a:off x="1341120" y="1247469"/>
                            <a:ext cx="477180" cy="10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7" name="Straight Connector 307"/>
                        <wps:cNvCnPr/>
                        <wps:spPr>
                          <a:xfrm>
                            <a:off x="1432197" y="1967981"/>
                            <a:ext cx="417074" cy="748251"/>
                          </a:xfrm>
                          <a:prstGeom prst="line">
                            <a:avLst/>
                          </a:prstGeom>
                          <a:ln>
                            <a:solidFill>
                              <a:schemeClr val="tx1"/>
                            </a:solidFill>
                            <a:prstDash val="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08" name="Oval 308"/>
                        <wps:cNvSpPr/>
                        <wps:spPr>
                          <a:xfrm>
                            <a:off x="1658202" y="2436993"/>
                            <a:ext cx="122830"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Arrow: Down 309"/>
                        <wps:cNvSpPr/>
                        <wps:spPr>
                          <a:xfrm rot="14606487">
                            <a:off x="714465" y="1953738"/>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0" name="Arrow: Down 310"/>
                        <wps:cNvSpPr/>
                        <wps:spPr>
                          <a:xfrm rot="14606487">
                            <a:off x="787022" y="2306837"/>
                            <a:ext cx="147320" cy="228600"/>
                          </a:xfrm>
                          <a:prstGeom prst="downArrow">
                            <a:avLst/>
                          </a:prstGeom>
                          <a:solidFill>
                            <a:schemeClr val="accent2"/>
                          </a:solidFill>
                          <a:scene3d>
                            <a:camera prst="orthographicFront">
                              <a:rot lat="1591665" lon="1880407" rev="2831317"/>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1" name="Arrow: Down 311"/>
                        <wps:cNvSpPr/>
                        <wps:spPr>
                          <a:xfrm rot="10158857">
                            <a:off x="1326730" y="2309535"/>
                            <a:ext cx="147320" cy="228600"/>
                          </a:xfrm>
                          <a:prstGeom prst="downArrow">
                            <a:avLst/>
                          </a:prstGeom>
                          <a:solidFill>
                            <a:schemeClr val="accent2"/>
                          </a:solidFill>
                          <a:scene3d>
                            <a:camera prst="orthographicFront">
                              <a:rot lat="1591665" lon="1880407" rev="600000"/>
                            </a:camera>
                            <a:lightRig rig="threePt" dir="t"/>
                          </a:scene3d>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12" name="Arrow: Down 312"/>
                        <wps:cNvSpPr/>
                        <wps:spPr>
                          <a:xfrm rot="8419173">
                            <a:off x="1926609" y="2136429"/>
                            <a:ext cx="147320" cy="228600"/>
                          </a:xfrm>
                          <a:prstGeom prst="downArrow">
                            <a:avLst/>
                          </a:prstGeom>
                          <a:solidFill>
                            <a:schemeClr val="accent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F19EBDF" id="Canvas 1024" o:spid="_x0000_s1160" editas="canvas" style="width:276.15pt;height:236.8pt;mso-position-horizontal-relative:char;mso-position-vertical-relative:line" coordsize="35071,300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">
                <v:shape id="_x0000_s1161" type="#_x0000_t75" style="position:absolute;width:35071;height:30067;visibility:visible;mso-wrap-style:square" filled="t">
                  <v:fill o:detectmouseclick="t"/>
                  <v:path o:connecttype="none"/>
                </v:shape>
                <v:shape id="Arrow: Down 280" o:spid="_x0000_s1162" type="#_x0000_t67" style="position:absolute;left:13041;top:19627;width:1474;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" adj="14640" fillcolor="#ed7d31 [3205]" strokecolor="#1f3763 [1604]" strokeweight="1pt"/>
                <v:shape id="Text Box 27" o:spid="_x0000_s1163" type="#_x0000_t202" style="position:absolute;left:15180;top:27162;width:790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" fillcolor="white [3201]" stroked="f" strokeweight=".5pt">
                  <v:textbox>
                    <w:txbxContent>
                      <w:p w14:paraId="5453DFDC" w14:textId="77777777" w:rsidR="00E84247" w:rsidRDefault="00E84247" w:rsidP="00E84247">
                        <w:r>
                          <w:t>South pole</w:t>
                        </w:r>
                      </w:p>
                    </w:txbxContent>
                  </v:textbox>
                </v:shape>
                <v:shape id="Text Box 27" o:spid="_x0000_s1164" type="#_x0000_t202" style="position:absolute;left:414;top:8881;width:14479;height:311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" fillcolor="white [3201]" stroked="f" strokeweight=".5pt">
                  <v:textbox>
                    <w:txbxContent>
                      <w:p w14:paraId="4D404CC2" w14:textId="77777777" w:rsidR="00E84247" w:rsidRPr="00612CF6" w:rsidRDefault="00E84247" w:rsidP="00E84247">
                        <w:pPr>
                          <w:rPr>
                            <w:color w:val="FF0000"/>
                          </w:rPr>
                        </w:pPr>
                        <w:r w:rsidRPr="00612CF6">
                          <w:rPr>
                            <w:color w:val="FF0000"/>
                          </w:rPr>
                          <w:t>External roll motor axis</w:t>
                        </w:r>
                      </w:p>
                    </w:txbxContent>
                  </v:textbox>
                </v:shape>
                <v:group id="Group 283" o:spid="_x0000_s1165" style="position:absolute;left:10585;top:10958;width:3048;height:9283;rotation:-1866103fd" coordorigin="6788,6580" coordsize="3048,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">
                  <v:rect id="Rectangle 284" o:spid="_x0000_s1166" style="position:absolute;left:6788;top:6580;width:3048;height:51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" fillcolor="white [3201]" strokecolor="#70ad47 [3209]" strokeweight="1pt">
                    <v:textbox style="layout-flow:vertical" inset="0,0,,0">
                      <w:txbxContent>
                        <w:p w14:paraId="05AB8056" w14:textId="77777777" w:rsidR="00E84247" w:rsidRPr="00DD275E" w:rsidRDefault="00E84247" w:rsidP="00E84247">
                          <w:pPr>
                            <w:jc w:val="center"/>
                            <w:rPr>
                              <w:sz w:val="12"/>
                              <w:szCs w:val="12"/>
                            </w:rPr>
                          </w:pPr>
                          <w:r>
                            <w:t>UE</w:t>
                          </w:r>
                        </w:p>
                      </w:txbxContent>
                    </v:textbox>
                  </v:rect>
                  <v:rect id="Rectangle 285" o:spid="_x0000_s1167" style="position:absolute;left:7481;top:13300;width:1663;height:25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" fillcolor="#4472c4 [3204]" strokecolor="#1f3763 [1604]" strokeweight="1pt"/>
                  <v:line id="Straight Connector 286" o:spid="_x0000_s1168" style="position:absolute;flip:x y;visibility:visible;mso-wrap-style:square" from="8312,11707" to="8312,1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" strokecolor="#4472c4 [3204]" strokeweight="2.25pt">
                    <v:stroke joinstyle="miter"/>
                  </v:line>
                </v:group>
                <v:shape id="Arrow: Down 287" o:spid="_x0000_s1169" type="#_x0000_t67" style="position:absolute;left:10169;top:637;width:147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" adj="14628" fillcolor="#ed7d31 [3205]" strokecolor="#1f3763 [1604]" strokeweight="1pt"/>
                <v:shape id="Arrow: Down 288" o:spid="_x0000_s1170" type="#_x0000_t67" style="position:absolute;left:954;top:21764;width:1473;height:2286;rotation:-88115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" adj="14640" fillcolor="#ed7d31 [3205]" strokecolor="#1f3763 [1604]" strokeweight="1pt"/>
                <v:line id="Straight Connector 289" o:spid="_x0000_s1171" style="position:absolute;visibility:visible;mso-wrap-style:square" from="10931,4031" to="11277,25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" strokecolor="red" strokeweight=".5pt">
                  <v:stroke dashstyle="dash" joinstyle="miter"/>
                </v:line>
                <v:oval id="Oval 290" o:spid="_x0000_s1172" style="position:absolute;left:1094;top:23012;width:20851;height:29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" filled="f" strokecolor="#00b0f0" strokeweight="1pt">
                  <v:stroke joinstyle="miter"/>
                </v:oval>
                <v:shape id="Text Box 291" o:spid="_x0000_s1173" type="#_x0000_t202" style="position:absolute;left:12213;top:359;width:3594;height:2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26e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wh+z4QjIBd3AAAA//8DAFBLAQItABQABgAIAAAAIQDb4fbL7gAAAIUBAAATAAAAAAAA&#10;AAAAAAAAAAAAAABbQ29udGVudF9UeXBlc10ueG1sUEsBAi0AFAAGAAgAAAAhAFr0LFu/AAAAFQEA&#10;AAsAAAAAAAAAAAAAAAAAHwEAAF9yZWxzLy5yZWxzUEsBAi0AFAAGAAgAAAAhALtTbp7HAAAA3AAA&#10;AA8AAAAAAAAAAAAAAAAABwIAAGRycy9kb3ducmV2LnhtbFBLBQYAAAAAAwADALcAAAD7AgAAAAA=&#10;" fillcolor="white [3201]" stroked="f" strokeweight=".5pt">
                  <v:textbox>
                    <w:txbxContent>
                      <w:p w14:paraId="4EFF581D" w14:textId="77777777" w:rsidR="00E84247" w:rsidRDefault="00E84247" w:rsidP="00E84247">
                        <w:r>
                          <w:t>S1</w:t>
                        </w:r>
                      </w:p>
                    </w:txbxContent>
                  </v:textbox>
                </v:shape>
                <v:shape id="Text Box 27" o:spid="_x0000_s1174" type="#_x0000_t202" style="position:absolute;left:15180;top:3913;width:13118;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" fillcolor="white [3201]" stroked="f" strokeweight=".5pt">
                  <v:textbox>
                    <w:txbxContent>
                      <w:p w14:paraId="2FD01B55" w14:textId="77777777" w:rsidR="00E84247" w:rsidRPr="00612CF6" w:rsidRDefault="00E84247" w:rsidP="00E84247">
                        <w:pPr>
                          <w:rPr>
                            <w:color w:val="00B0F0"/>
                          </w:rPr>
                        </w:pPr>
                        <w:r w:rsidRPr="00612CF6">
                          <w:rPr>
                            <w:color w:val="00B0F0"/>
                          </w:rPr>
                          <w:t>Effective locus of S2 as external roll motor is actuated.</w:t>
                        </w:r>
                      </w:p>
                    </w:txbxContent>
                  </v:textbox>
                </v:shape>
                <v:shape id="Text Box 27" o:spid="_x0000_s1175" type="#_x0000_t202" style="position:absolute;left:20309;top:15945;width:14762;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2D577FA" w14:textId="77777777" w:rsidR="00E84247" w:rsidRDefault="00E84247" w:rsidP="00E84247">
                        <w:r>
                          <w:t>Example S2 locations where UE 2TRP functionality is verified.</w:t>
                        </w:r>
                      </w:p>
                    </w:txbxContent>
                  </v:textbox>
                </v:shape>
                <v:shape id="Text Box 27" o:spid="_x0000_s1176" type="#_x0000_t202" style="position:absolute;left:22928;top:22592;width:12143;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A2E0458" w14:textId="77777777" w:rsidR="00E84247" w:rsidRPr="00E55B11" w:rsidRDefault="00E84247" w:rsidP="00E84247">
                        <w:pPr>
                          <w:rPr>
                            <w:color w:val="92D050"/>
                          </w:rPr>
                        </w:pPr>
                        <w:r>
                          <w:rPr>
                            <w:color w:val="92D050"/>
                          </w:rPr>
                          <w:t>Outside-motor</w:t>
                        </w:r>
                        <w:r w:rsidRPr="00E55B11">
                          <w:rPr>
                            <w:color w:val="92D050"/>
                          </w:rPr>
                          <w:t xml:space="preserve"> roll angles</w:t>
                        </w:r>
                        <w:r>
                          <w:rPr>
                            <w:color w:val="92D050"/>
                          </w:rPr>
                          <w:t xml:space="preserve"> that cause S2 blockage</w:t>
                        </w:r>
                        <w:r w:rsidRPr="00E55B11">
                          <w:rPr>
                            <w:color w:val="92D050"/>
                          </w:rPr>
                          <w:t>.</w:t>
                        </w:r>
                      </w:p>
                    </w:txbxContent>
                  </v:textbox>
                </v:shape>
                <v:shape id="Freeform: Shape 295" o:spid="_x0000_s1177" style="position:absolute;left:18183;top:22837;width:4343;height:3340;visibility:visible;mso-wrap-style:square;v-text-anchor:middle" coordsize="434564,334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" path="m,119120r173182,6928c211282,131821,238725,147805,237751,159859v-974,12054,-35409,27984,-70416,38512c132328,208899,74251,214810,27709,223029r,103909c65809,342011,185866,332160,256310,313469v70444,-18691,126819,-59479,156424,-83520c442339,205908,441282,149379,412913,103181,384544,56983,328662,45606,242354,22104,156046,-1398,4309,-1618,,1268l,119120xe" filled="f" strokecolor="#92d050" strokeweight="1pt">
                  <v:stroke joinstyle="miter"/>
                  <v:path arrowok="t" o:connecttype="custom" o:connectlocs="0,119017;173093,125939;237628,159720;167249,198199;27695,222836;27695,326654;256178,313197;412521,229750;412700,103091;242229,22085;0,1267;0,119017" o:connectangles="0,0,0,0,0,0,0,0,0,0,0,0"/>
                </v:shape>
                <v:shape id="Text Box 27" o:spid="_x0000_s1178" type="#_x0000_t202" style="position:absolute;left:1190;top:18210;width:7649;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50774920" w14:textId="77777777" w:rsidR="00E84247" w:rsidRDefault="00E84247" w:rsidP="00E84247">
                        <w:r>
                          <w:t>S2</w:t>
                        </w:r>
                      </w:p>
                    </w:txbxContent>
                  </v:textbox>
                </v:shape>
                <v:shape id="Explosion: 8 Points 297" o:spid="_x0000_s1179" type="#_x0000_t71" style="position:absolute;left:685;top:23857;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" fillcolor="#4472c4 [3204]" strokecolor="#1f3763 [1604]" strokeweight="1pt"/>
                <v:shape id="Explosion: 8 Points 298" o:spid="_x0000_s1180" type="#_x0000_t71" style="position:absolute;left:6905;top:25123;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" fillcolor="#4472c4 [3204]" strokecolor="#1f3763 [1604]" strokeweight="1pt"/>
                <v:shape id="Explosion: 8 Points 299" o:spid="_x0000_s1181" type="#_x0000_t71" style="position:absolute;left:14677;top:24971;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" fillcolor="#4472c4 [3204]" strokecolor="#1f3763 [1604]" strokeweight="1pt"/>
                <v:shape id="Explosion: 8 Points 300" o:spid="_x0000_s1182" type="#_x0000_t71" style="position:absolute;left:21154;top:23752;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" fillcolor="#4472c4 [3204]" strokecolor="#1f3763 [1604]" strokeweight="1pt"/>
                <v:shape id="Explosion: 8 Points 301" o:spid="_x0000_s1183" type="#_x0000_t71" style="position:absolute;left:7057;top:22333;width:1220;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" fillcolor="#4472c4 [3204]" strokecolor="#1f3763 [1604]" strokeweight="1pt"/>
                <v:shape id="Explosion: 8 Points 302" o:spid="_x0000_s1184" type="#_x0000_t71" style="position:absolute;left:14220;top:22152;width:1219;height:1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" fillcolor="#4472c4 [3204]" strokecolor="#1f3763 [1604]" strokeweight="1pt"/>
                <v:shape id="Freeform: Shape 303" o:spid="_x0000_s1185" style="position:absolute;left:16128;top:9988;width:3176;height:13031;visibility:visible;mso-wrap-style:square;v-text-anchor:middle" coordsize="317656,130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" path="m101681,c38181,255905,-25319,511810,10241,647700v35560,135890,284480,58420,304800,167640c335361,924560,233761,1113790,132161,1303020e" filled="f" strokecolor="#00b0f0" strokeweight="1pt">
                  <v:stroke endarrow="block" joinstyle="miter"/>
                  <v:path arrowok="t" o:connecttype="custom" o:connectlocs="101681,0;10241,647700;315041,815340;132161,1303020" o:connectangles="0,0,0,0"/>
                </v:shape>
                <v:shape id="Straight Arrow Connector 304" o:spid="_x0000_s1186" type="#_x0000_t32" style="position:absolute;left:21974;top:21279;width:1495;height:24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" strokecolor="#4472c4 [3204]" strokeweight=".5pt">
                  <v:stroke endarrow="block" joinstyle="miter"/>
                </v:shape>
                <v:shape id="Text Box 27" o:spid="_x0000_s1187" type="#_x0000_t202" style="position:absolute;left:18183;top:9807;width:14757;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" fillcolor="white [3201]" stroked="f" strokeweight=".5pt">
                  <v:textbox>
                    <w:txbxContent>
                      <w:p w14:paraId="460E57D5" w14:textId="77777777" w:rsidR="00E84247" w:rsidRDefault="00E84247" w:rsidP="00E84247">
                        <w:r>
                          <w:t>Inside positioner shown pointing the UE to some grid point.</w:t>
                        </w:r>
                      </w:p>
                    </w:txbxContent>
                  </v:textbox>
                </v:shape>
                <v:shape id="Straight Arrow Connector 306" o:spid="_x0000_s1188" type="#_x0000_t32" style="position:absolute;left:13411;top:12474;width:4772;height:1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" strokecolor="#4472c4 [3204]" strokeweight=".5pt">
                  <v:stroke endarrow="block" joinstyle="miter"/>
                </v:shape>
                <v:line id="Straight Connector 307" o:spid="_x0000_s1189" style="position:absolute;visibility:visible;mso-wrap-style:square" from="14321,19679" to="18492,27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" strokecolor="black [3213]" strokeweight=".5pt">
                  <v:stroke dashstyle="dash" endarrow="block" joinstyle="miter"/>
                </v:line>
                <v:oval id="Oval 308" o:spid="_x0000_s1190" style="position:absolute;left:16582;top:24369;width:122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" fillcolor="black [3200]" strokecolor="black [1600]" strokeweight="1pt">
                  <v:stroke joinstyle="miter"/>
                </v:oval>
                <v:shape id="Arrow: Down 309" o:spid="_x0000_s1191" type="#_x0000_t67" style="position:absolute;left:7144;top:19537;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" adj="14640" fillcolor="#ed7d31 [3205]" strokecolor="#1f3763 [1604]" strokeweight="1pt"/>
                <v:shape id="Arrow: Down 310" o:spid="_x0000_s1192" type="#_x0000_t67" style="position:absolute;left:7869;top:23068;width:1473;height:2286;rotation:-76387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" adj="14640" fillcolor="#ed7d31 [3205]" strokecolor="#1f3763 [1604]" strokeweight="1pt"/>
                <v:shape id="Arrow: Down 311" o:spid="_x0000_s1193" type="#_x0000_t67" style="position:absolute;left:13267;top:23095;width:1473;height:2286;rotation:1109618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" adj="14640" fillcolor="#ed7d31 [3205]" strokecolor="#1f3763 [1604]" strokeweight="1pt"/>
                <v:shape id="Arrow: Down 312" o:spid="_x0000_s1194" type="#_x0000_t67" style="position:absolute;left:19266;top:21364;width:1473;height:2286;rotation:919598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" adj="14640" fillcolor="#ed7d31 [3205]" strokecolor="#1f3763 [1604]" strokeweight="1pt"/>
                <w10:anchorlock/>
              </v:group>
            </w:pict>
          </mc:Fallback>
        </mc:AlternateContent>
      </w:r>
    </w:p>
    <w:p w14:paraId="3825C159" w14:textId="77777777" w:rsidR="00E84247" w:rsidRPr="00801C6B" w:rsidRDefault="00E84247" w:rsidP="00172DD3">
      <w:pPr>
        <w:pStyle w:val="TF"/>
      </w:pPr>
      <w:r w:rsidRPr="00801C6B">
        <w:t>Figure 5.2.7.3-2: Blockage issue due to inside positioner of a 3-axis positioner, viewed from (the inside) azimuth axis of the example implementation.</w:t>
      </w:r>
    </w:p>
    <w:p w14:paraId="1B773CFD" w14:textId="77777777" w:rsidR="00E84247" w:rsidRDefault="00E84247" w:rsidP="00172DD3">
      <w:r>
        <w:t xml:space="preserve">The fraction of AoA pairs where one source is near the south pole is relatively small and can be identified a-priori for each hemisphere scan and re-assigned to the opposite hemisphere scan. For the opposite hemisphere scan, the second source would flip over to near the north pole and the first source would also flip but it will remain clear of the south pole, provided AoA separation is not 180⁰. So, a blocked AoA in one hemisphere scan is not blocked during the opposite hemisphere scan. Another detail is that for the blocked AoA pairs, the second source location is now the one near the north pole (originally designated S1). It may not fall on the originally chosen grid, but that should not matter to the ‘inside’ positioner. The external roll motor can then position the flipped first source (originally designated S2) at the desired location in the southern hemisphere. Since the AoA pair reorganization can be done a-priori, there is no foreseen test time impact. </w:t>
      </w:r>
    </w:p>
    <w:p w14:paraId="486B7E97" w14:textId="77777777" w:rsidR="00E84247" w:rsidRDefault="00E84247" w:rsidP="00172DD3">
      <w:r>
        <w:t>To summarize, a</w:t>
      </w:r>
      <w:r w:rsidRPr="003D405E">
        <w:t xml:space="preserve"> ‘no-block’ strategy </w:t>
      </w:r>
      <w:r>
        <w:t xml:space="preserve">to dodge the inside positioner </w:t>
      </w:r>
      <w:r w:rsidRPr="003D405E">
        <w:t>can be implemented by exchanging some pre-identified test AoAs across the two hemisphere scans.</w:t>
      </w:r>
      <w:r>
        <w:t xml:space="preserve"> Since the blocked region is essentially due to the mechanical outline of the inside positioner, it is up to TE implementation to treat the considerations presented below: </w:t>
      </w:r>
    </w:p>
    <w:p w14:paraId="5EE44809" w14:textId="77777777" w:rsidR="00E84247" w:rsidRDefault="00E84247" w:rsidP="00172DD3">
      <w:pPr>
        <w:pStyle w:val="B1"/>
      </w:pPr>
      <w:r>
        <w:t>1.</w:t>
      </w:r>
      <w:r>
        <w:tab/>
        <w:t xml:space="preserve">Various motion transfer schemes can be leveraged to reduce the shadow region, which reduces the number of AoA pairs that may be blocked. </w:t>
      </w:r>
    </w:p>
    <w:p w14:paraId="76AC71A9" w14:textId="77777777" w:rsidR="00E84247" w:rsidRDefault="00E84247" w:rsidP="00172DD3">
      <w:pPr>
        <w:pStyle w:val="B1"/>
      </w:pPr>
      <w:r>
        <w:t>2.</w:t>
      </w:r>
      <w:r>
        <w:tab/>
        <w:t>It would be mathematically consistent to re-orient the sample points on the circle (locus of second source during the outside motor roll) to reduce blockage. i.e., move all stops for the external roll motor for that grid point by some convenient angle to avoid the shadow region.</w:t>
      </w:r>
    </w:p>
    <w:p w14:paraId="711A4305" w14:textId="77777777" w:rsidR="00E84247" w:rsidRDefault="00E84247" w:rsidP="00172DD3">
      <w:pPr>
        <w:rPr>
          <w:lang w:val="en-US"/>
        </w:rPr>
      </w:pPr>
      <w:r>
        <w:rPr>
          <w:lang w:val="en-US"/>
        </w:rPr>
        <w:t>Blockage due to outside positioner arm:</w:t>
      </w:r>
    </w:p>
    <w:p w14:paraId="178A100E" w14:textId="77777777" w:rsidR="00E84247" w:rsidRDefault="00E84247" w:rsidP="00172DD3">
      <w:pPr>
        <w:rPr>
          <w:lang w:val="en-US"/>
        </w:rPr>
      </w:pPr>
      <w:r>
        <w:rPr>
          <w:lang w:val="en-US"/>
        </w:rPr>
        <w:t>As the outside motor’s is stepped at any grid point, some stops will cause the mechanics carrying the inside positioner to block the source. The strategy is to leverage multiple different mechanical configurations to achieve the same UE pointing direction relative to the two sources. An example is shown below for a given UE pointing direction.</w:t>
      </w:r>
    </w:p>
    <w:tbl>
      <w:tblPr>
        <w:tblStyle w:val="TableGrid"/>
        <w:tblW w:w="0" w:type="auto"/>
        <w:jc w:val="center"/>
        <w:tblLook w:val="04A0" w:firstRow="1" w:lastRow="0" w:firstColumn="1" w:lastColumn="0" w:noHBand="0" w:noVBand="1"/>
      </w:tblPr>
      <w:tblGrid>
        <w:gridCol w:w="1872"/>
        <w:gridCol w:w="1728"/>
        <w:gridCol w:w="1728"/>
      </w:tblGrid>
      <w:tr w:rsidR="00E84247" w14:paraId="609E7FF1" w14:textId="77777777" w:rsidTr="00D62BA7">
        <w:trPr>
          <w:jc w:val="center"/>
        </w:trPr>
        <w:tc>
          <w:tcPr>
            <w:tcW w:w="1872" w:type="dxa"/>
          </w:tcPr>
          <w:p w14:paraId="269698AB" w14:textId="77777777" w:rsidR="00E84247" w:rsidRDefault="00E84247" w:rsidP="00172DD3">
            <w:pPr>
              <w:pStyle w:val="TAH"/>
              <w:rPr>
                <w:lang w:val="en-US"/>
              </w:rPr>
            </w:pPr>
            <w:r>
              <w:rPr>
                <w:lang w:val="en-US"/>
              </w:rPr>
              <w:t>TE coordinates</w:t>
            </w:r>
          </w:p>
        </w:tc>
        <w:tc>
          <w:tcPr>
            <w:tcW w:w="1728" w:type="dxa"/>
          </w:tcPr>
          <w:p w14:paraId="7A6B98B5" w14:textId="77777777" w:rsidR="00E84247" w:rsidRDefault="00E84247" w:rsidP="00172DD3">
            <w:pPr>
              <w:pStyle w:val="TAH"/>
              <w:rPr>
                <w:lang w:val="en-US"/>
              </w:rPr>
            </w:pPr>
            <w:r>
              <w:rPr>
                <w:lang w:val="en-US"/>
              </w:rPr>
              <w:t>Option 1</w:t>
            </w:r>
          </w:p>
        </w:tc>
        <w:tc>
          <w:tcPr>
            <w:tcW w:w="1728" w:type="dxa"/>
          </w:tcPr>
          <w:p w14:paraId="0CCE47A0" w14:textId="77777777" w:rsidR="00E84247" w:rsidRDefault="00E84247" w:rsidP="00172DD3">
            <w:pPr>
              <w:pStyle w:val="TAH"/>
              <w:rPr>
                <w:lang w:val="en-US"/>
              </w:rPr>
            </w:pPr>
            <w:r>
              <w:rPr>
                <w:lang w:val="en-US"/>
              </w:rPr>
              <w:t>Option 2</w:t>
            </w:r>
          </w:p>
        </w:tc>
      </w:tr>
      <w:tr w:rsidR="00E84247" w14:paraId="1E0D2C97" w14:textId="77777777" w:rsidTr="00D62BA7">
        <w:trPr>
          <w:jc w:val="center"/>
        </w:trPr>
        <w:tc>
          <w:tcPr>
            <w:tcW w:w="1872" w:type="dxa"/>
          </w:tcPr>
          <w:p w14:paraId="3B9F30F2" w14:textId="77777777" w:rsidR="00E84247" w:rsidRDefault="00E84247" w:rsidP="00172DD3">
            <w:pPr>
              <w:pStyle w:val="TAL"/>
              <w:rPr>
                <w:lang w:val="en-US"/>
              </w:rPr>
            </w:pPr>
            <w:r>
              <w:rPr>
                <w:lang w:val="en-US"/>
              </w:rPr>
              <w:t>Outside roll (deg)</w:t>
            </w:r>
          </w:p>
        </w:tc>
        <w:tc>
          <w:tcPr>
            <w:tcW w:w="1728" w:type="dxa"/>
          </w:tcPr>
          <w:p w14:paraId="65257912" w14:textId="77777777" w:rsidR="00E84247" w:rsidRDefault="00E84247" w:rsidP="00172DD3">
            <w:pPr>
              <w:pStyle w:val="TAL"/>
              <w:rPr>
                <w:lang w:val="en-US"/>
              </w:rPr>
            </w:pPr>
            <w:r>
              <w:rPr>
                <w:lang w:val="en-US"/>
              </w:rPr>
              <w:t>α</w:t>
            </w:r>
          </w:p>
        </w:tc>
        <w:tc>
          <w:tcPr>
            <w:tcW w:w="1728" w:type="dxa"/>
          </w:tcPr>
          <w:p w14:paraId="69A29A7A" w14:textId="77777777" w:rsidR="00E84247" w:rsidRDefault="00E84247" w:rsidP="00172DD3">
            <w:pPr>
              <w:pStyle w:val="TAL"/>
              <w:rPr>
                <w:lang w:val="en-US"/>
              </w:rPr>
            </w:pPr>
            <w:r>
              <w:rPr>
                <w:lang w:val="en-US"/>
              </w:rPr>
              <w:t>α  + 180⁰</w:t>
            </w:r>
          </w:p>
        </w:tc>
      </w:tr>
      <w:tr w:rsidR="00E84247" w14:paraId="4E936555" w14:textId="77777777" w:rsidTr="00D62BA7">
        <w:trPr>
          <w:jc w:val="center"/>
        </w:trPr>
        <w:tc>
          <w:tcPr>
            <w:tcW w:w="1872" w:type="dxa"/>
          </w:tcPr>
          <w:p w14:paraId="7A745067" w14:textId="77777777" w:rsidR="00E84247" w:rsidRDefault="00E84247" w:rsidP="00172DD3">
            <w:pPr>
              <w:pStyle w:val="TAL"/>
              <w:rPr>
                <w:lang w:val="en-US"/>
              </w:rPr>
            </w:pPr>
            <w:r>
              <w:rPr>
                <w:lang w:val="en-US"/>
              </w:rPr>
              <w:t>Inside azimuth (deg)</w:t>
            </w:r>
          </w:p>
        </w:tc>
        <w:tc>
          <w:tcPr>
            <w:tcW w:w="1728" w:type="dxa"/>
          </w:tcPr>
          <w:p w14:paraId="5B3D7E6C" w14:textId="77777777" w:rsidR="00E84247" w:rsidRDefault="00E84247" w:rsidP="00172DD3">
            <w:pPr>
              <w:pStyle w:val="TAL"/>
              <w:rPr>
                <w:lang w:val="en-US"/>
              </w:rPr>
            </w:pPr>
            <w:r>
              <w:rPr>
                <w:lang w:val="en-US"/>
              </w:rPr>
              <w:sym w:font="Symbol" w:char="F062"/>
            </w:r>
          </w:p>
        </w:tc>
        <w:tc>
          <w:tcPr>
            <w:tcW w:w="1728" w:type="dxa"/>
          </w:tcPr>
          <w:p w14:paraId="6127CA93" w14:textId="77777777" w:rsidR="00E84247" w:rsidRPr="00E1494A" w:rsidRDefault="00E84247" w:rsidP="00172DD3">
            <w:pPr>
              <w:pStyle w:val="TAL"/>
              <w:rPr>
                <w:lang w:val="en-US"/>
              </w:rPr>
            </w:pPr>
            <w:r>
              <w:rPr>
                <w:lang w:val="en-US"/>
              </w:rPr>
              <w:t>-</w:t>
            </w:r>
            <w:r>
              <w:rPr>
                <w:lang w:val="en-US"/>
              </w:rPr>
              <w:sym w:font="Symbol" w:char="F062"/>
            </w:r>
          </w:p>
        </w:tc>
      </w:tr>
      <w:tr w:rsidR="00E84247" w14:paraId="253AEF36" w14:textId="77777777" w:rsidTr="00D62BA7">
        <w:trPr>
          <w:jc w:val="center"/>
        </w:trPr>
        <w:tc>
          <w:tcPr>
            <w:tcW w:w="1872" w:type="dxa"/>
          </w:tcPr>
          <w:p w14:paraId="07A3585B" w14:textId="77777777" w:rsidR="00E84247" w:rsidRDefault="00E84247" w:rsidP="00172DD3">
            <w:pPr>
              <w:pStyle w:val="TAL"/>
              <w:rPr>
                <w:lang w:val="en-US"/>
              </w:rPr>
            </w:pPr>
            <w:r>
              <w:rPr>
                <w:lang w:val="en-US"/>
              </w:rPr>
              <w:t>Inside roll (deg)</w:t>
            </w:r>
          </w:p>
        </w:tc>
        <w:tc>
          <w:tcPr>
            <w:tcW w:w="1728" w:type="dxa"/>
          </w:tcPr>
          <w:p w14:paraId="208152CF" w14:textId="77777777" w:rsidR="00E84247" w:rsidRDefault="00E84247" w:rsidP="00172DD3">
            <w:pPr>
              <w:pStyle w:val="TAL"/>
              <w:rPr>
                <w:lang w:val="en-US"/>
              </w:rPr>
            </w:pPr>
            <w:r>
              <w:rPr>
                <w:lang w:val="en-US"/>
              </w:rPr>
              <w:sym w:font="Symbol" w:char="F067"/>
            </w:r>
          </w:p>
        </w:tc>
        <w:tc>
          <w:tcPr>
            <w:tcW w:w="1728" w:type="dxa"/>
          </w:tcPr>
          <w:p w14:paraId="1C528813" w14:textId="77777777" w:rsidR="00E84247" w:rsidRDefault="00E84247" w:rsidP="00172DD3">
            <w:pPr>
              <w:pStyle w:val="TAL"/>
              <w:rPr>
                <w:lang w:val="en-US"/>
              </w:rPr>
            </w:pPr>
            <w:r>
              <w:rPr>
                <w:lang w:val="en-US"/>
              </w:rPr>
              <w:sym w:font="Symbol" w:char="F067"/>
            </w:r>
            <w:r>
              <w:rPr>
                <w:lang w:val="en-US"/>
              </w:rPr>
              <w:t xml:space="preserve"> + 180⁰</w:t>
            </w:r>
          </w:p>
        </w:tc>
      </w:tr>
    </w:tbl>
    <w:p w14:paraId="60F7A7D5" w14:textId="77777777" w:rsidR="00E84247" w:rsidRDefault="00E84247" w:rsidP="00172DD3">
      <w:pPr>
        <w:rPr>
          <w:lang w:val="en-US"/>
        </w:rPr>
      </w:pPr>
    </w:p>
    <w:p w14:paraId="17EE7F95" w14:textId="77777777" w:rsidR="00E84247" w:rsidRPr="00AC7CED" w:rsidRDefault="00E84247" w:rsidP="00172DD3">
      <w:pPr>
        <w:rPr>
          <w:lang w:val="en-US"/>
        </w:rPr>
      </w:pPr>
      <w:r>
        <w:rPr>
          <w:lang w:val="en-US"/>
        </w:rPr>
        <w:t xml:space="preserve">Since the same orientation is achieved with two different outside roll settings, the TE retains a way to dodge a blockage condition induced by the outside motor angular position. The following views of the system in a configuration that demonstrate the blocking issue endemic to testing each point with at least 3 equally spatially distributed AoA pairs. </w:t>
      </w:r>
      <w:r>
        <w:rPr>
          <w:lang w:val="en-US"/>
        </w:rPr>
        <w:lastRenderedPageBreak/>
        <w:t xml:space="preserve">Sources are shown as flat discs. Source separation angle is 150⁰. Chosen grid point for illustration is S1 at theta=30⁰, phi = -45⁰. </w:t>
      </w:r>
      <w:r>
        <w:t xml:space="preserve">Note that azimuth and source separation sum up to 180⁰, a relationship that is identified as the main condition for blocking to occur. </w:t>
      </w:r>
      <w:r>
        <w:rPr>
          <w:lang w:val="en-US"/>
        </w:rPr>
        <w:t>Geometries are not optimized for blockage reduction.</w:t>
      </w:r>
    </w:p>
    <w:p w14:paraId="33A12B81" w14:textId="77777777" w:rsidR="00E84247" w:rsidRDefault="00E84247" w:rsidP="00172DD3">
      <w:pPr>
        <w:rPr>
          <w:lang w:val="en-US"/>
        </w:rPr>
      </w:pPr>
      <w:r>
        <w:rPr>
          <w:lang w:val="en-US"/>
        </w:rPr>
        <w:t xml:space="preserve"> The highlighted view is an example of how the outside motor arm can impede line of sight between the UE and source S2. In the illustration below, an alternative set of coordinates achieve the same UE orientation relative to the sources, but the arm is no longer in a blocking location. This strategy is an example of a no-block strategy for the outside motor. Figure 5.2.7.3-3 shows the strategy to allow the outside motor to dodge the line of sight to source S2 for the example 3-axis implementation. On the right is the blocking condition, note orange arm is in line of sight to source S2. On the left is an equivalent UE pointing direction but without blockage from the outside motor arm.</w:t>
      </w:r>
    </w:p>
    <w:p w14:paraId="490ECC6E" w14:textId="77777777" w:rsidR="00E84247" w:rsidRDefault="00E84247" w:rsidP="00172DD3">
      <w:pPr>
        <w:pStyle w:val="TH"/>
        <w:rPr>
          <w:lang w:val="en-US"/>
        </w:rPr>
      </w:pPr>
      <w:r>
        <w:rPr>
          <w:noProof/>
        </w:rPr>
        <mc:AlternateContent>
          <mc:Choice Requires="wpc">
            <w:drawing>
              <wp:inline distT="0" distB="0" distL="0" distR="0" wp14:anchorId="1EE0B202" wp14:editId="2D19AE06">
                <wp:extent cx="6111875" cy="2668051"/>
                <wp:effectExtent l="0" t="0" r="3175" b="0"/>
                <wp:docPr id="1140" name="Canvas 11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29" name="Picture 1129">
                            <a:extLst>
                              <a:ext uri="{FF2B5EF4-FFF2-40B4-BE49-F238E27FC236}">
                                <a16:creationId xmlns:a16="http://schemas.microsoft.com/office/drawing/2014/main" id="{5EE2966D-A96C-88B5-3228-2718689D60E5}"/>
                              </a:ext>
                            </a:extLst>
                          </pic:cNvPr>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743200" cy="1911391"/>
                          </a:xfrm>
                          <a:prstGeom prst="rect">
                            <a:avLst/>
                          </a:prstGeom>
                          <a:noFill/>
                          <a:extLst>
                            <a:ext uri="{909E8E84-426E-40DD-AFC4-6F175D3DCCD1}">
                              <a14:hiddenFill xmlns:a14="http://schemas.microsoft.com/office/drawing/2010/main">
                                <a:solidFill>
                                  <a:srgbClr val="FFFFFF"/>
                                </a:solidFill>
                              </a14:hiddenFill>
                            </a:ext>
                          </a:extLst>
                        </pic:spPr>
                      </pic:pic>
                      <wps:wsp>
                        <wps:cNvPr id="1131" name="TextBox 28">
                          <a:extLst>
                            <a:ext uri="{FF2B5EF4-FFF2-40B4-BE49-F238E27FC236}">
                              <a16:creationId xmlns:a16="http://schemas.microsoft.com/office/drawing/2014/main" id="{CF31FAAC-C6F3-23AB-4982-9CC3A1CB9EB9}"/>
                            </a:ext>
                          </a:extLst>
                        </wps:cNvPr>
                        <wps:cNvSpPr txBox="1"/>
                        <wps:spPr>
                          <a:xfrm>
                            <a:off x="299241" y="1846936"/>
                            <a:ext cx="1585595" cy="725805"/>
                          </a:xfrm>
                          <a:prstGeom prst="rect">
                            <a:avLst/>
                          </a:prstGeom>
                          <a:noFill/>
                          <a:ln>
                            <a:noFill/>
                          </a:ln>
                        </wps:spPr>
                        <wps:txbx>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wps:txbx>
                        <wps:bodyPr wrap="square" lIns="137160" tIns="91440" rIns="0" bIns="91440" rtlCol="0">
                          <a:spAutoFit/>
                        </wps:bodyPr>
                      </wps:wsp>
                      <pic:pic xmlns:pic="http://schemas.openxmlformats.org/drawingml/2006/picture">
                        <pic:nvPicPr>
                          <pic:cNvPr id="1132" name="Picture 1132">
                            <a:extLst>
                              <a:ext uri="{FF2B5EF4-FFF2-40B4-BE49-F238E27FC236}">
                                <a16:creationId xmlns:a16="http://schemas.microsoft.com/office/drawing/2014/main" id="{6099AB8C-3834-7B30-EA23-C27798704150}"/>
                              </a:ext>
                            </a:extLst>
                          </pic:cNvP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2798859" y="0"/>
                            <a:ext cx="2743200" cy="1959429"/>
                          </a:xfrm>
                          <a:prstGeom prst="rect">
                            <a:avLst/>
                          </a:prstGeom>
                          <a:noFill/>
                          <a:extLst>
                            <a:ext uri="{909E8E84-426E-40DD-AFC4-6F175D3DCCD1}">
                              <a14:hiddenFill xmlns:a14="http://schemas.microsoft.com/office/drawing/2010/main">
                                <a:solidFill>
                                  <a:srgbClr val="FFFFFF"/>
                                </a:solidFill>
                              </a14:hiddenFill>
                            </a:ext>
                          </a:extLst>
                        </pic:spPr>
                      </pic:pic>
                      <wps:wsp>
                        <wps:cNvPr id="1134" name="TextBox 28">
                          <a:extLst>
                            <a:ext uri="{FF2B5EF4-FFF2-40B4-BE49-F238E27FC236}">
                              <a16:creationId xmlns:a16="http://schemas.microsoft.com/office/drawing/2014/main" id="{CF31FAAC-C6F3-23AB-4982-9CC3A1CB9EB9}"/>
                            </a:ext>
                          </a:extLst>
                        </wps:cNvPr>
                        <wps:cNvSpPr txBox="1"/>
                        <wps:spPr>
                          <a:xfrm>
                            <a:off x="3177508" y="1815248"/>
                            <a:ext cx="1584325" cy="598805"/>
                          </a:xfrm>
                          <a:prstGeom prst="rect">
                            <a:avLst/>
                          </a:prstGeom>
                          <a:noFill/>
                          <a:ln>
                            <a:noFill/>
                          </a:ln>
                        </wps:spPr>
                        <wps:txbx>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wps:txbx>
                        <wps:bodyPr wrap="square" lIns="137160" tIns="91440" rIns="0" bIns="91440" rtlCol="0">
                          <a:spAutoFit/>
                        </wps:bodyPr>
                      </wps:wsp>
                    </wpc:wpc>
                  </a:graphicData>
                </a:graphic>
              </wp:inline>
            </w:drawing>
          </mc:Choice>
          <mc:Fallback>
            <w:pict>
              <v:group w14:anchorId="1EE0B202" id="Canvas 1140" o:spid="_x0000_s1195" editas="canvas" style="width:481.25pt;height:210.1pt;mso-position-horizontal-relative:char;mso-position-vertical-relative:line" coordsize="61118,266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">
                <v:shape id="_x0000_s1196" type="#_x0000_t75" style="position:absolute;width:61118;height:26676;visibility:visible;mso-wrap-style:square" filled="t">
                  <v:fill o:detectmouseclick="t"/>
                  <v:path o:connecttype="none"/>
                </v:shape>
                <v:shape id="Picture 1129" o:spid="_x0000_s1197" type="#_x0000_t75" style="position:absolute;width:27432;height:19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">
                  <v:imagedata r:id="rId82" o:title=""/>
                </v:shape>
                <v:shape id="TextBox 28" o:spid="_x0000_s1198" type="#_x0000_t202" style="position:absolute;left:2992;top:18469;width:15856;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" filled="f" stroked="f">
                  <v:textbox style="mso-fit-shape-to-text:t" inset="10.8pt,7.2pt,0,7.2pt">
                    <w:txbxContent>
                      <w:p w14:paraId="1EFA62B1"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sz w:val="24"/>
                            <w:szCs w:val="24"/>
                          </w:rPr>
                        </w:pPr>
                        <w:r w:rsidRPr="00172DD3">
                          <w:rPr>
                            <w:rFonts w:ascii="Arial" w:hAnsi="Arial" w:cs="Arial"/>
                            <w:color w:val="000000" w:themeColor="text1"/>
                            <w:kern w:val="24"/>
                          </w:rPr>
                          <w:t>Internal AZ: -30˚</w:t>
                        </w:r>
                      </w:p>
                      <w:p w14:paraId="06A8E790"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Internal Roll: 225˚</w:t>
                        </w:r>
                      </w:p>
                      <w:p w14:paraId="18C828D3" w14:textId="77777777" w:rsidR="00E84247" w:rsidRPr="00172DD3" w:rsidRDefault="00E84247" w:rsidP="00E84247">
                        <w:pPr>
                          <w:spacing w:before="100" w:beforeAutospacing="1" w:after="100" w:afterAutospacing="1" w:line="228" w:lineRule="auto"/>
                          <w:contextualSpacing/>
                          <w:rPr>
                            <w:rFonts w:ascii="Arial" w:hAnsi="Arial" w:cs="Arial"/>
                            <w:color w:val="000000" w:themeColor="text1"/>
                            <w:kern w:val="24"/>
                          </w:rPr>
                        </w:pPr>
                        <w:r w:rsidRPr="00172DD3">
                          <w:rPr>
                            <w:rFonts w:ascii="Arial" w:hAnsi="Arial" w:cs="Arial"/>
                            <w:color w:val="000000" w:themeColor="text1"/>
                            <w:kern w:val="24"/>
                          </w:rPr>
                          <w:t>External Roll: 300˚</w:t>
                        </w:r>
                      </w:p>
                    </w:txbxContent>
                  </v:textbox>
                </v:shape>
                <v:shape id="Picture 1132" o:spid="_x0000_s1199" type="#_x0000_t75" style="position:absolute;left:27988;width:27432;height:19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">
                  <v:imagedata r:id="rId83" o:title=""/>
                </v:shape>
                <v:shape id="TextBox 28" o:spid="_x0000_s1200" type="#_x0000_t202" style="position:absolute;left:31775;top:18152;width:15843;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" filled="f" stroked="f">
                  <v:textbox style="mso-fit-shape-to-text:t" inset="10.8pt,7.2pt,0,7.2pt">
                    <w:txbxContent>
                      <w:p w14:paraId="24A48C05"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AZ: 30˚</w:t>
                        </w:r>
                      </w:p>
                      <w:p w14:paraId="579C5E94"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Internal Roll: 45˚</w:t>
                        </w:r>
                      </w:p>
                      <w:p w14:paraId="24E5278A" w14:textId="77777777" w:rsidR="00E84247" w:rsidRPr="00172DD3" w:rsidRDefault="00E84247" w:rsidP="00E84247">
                        <w:pPr>
                          <w:spacing w:after="0" w:line="228" w:lineRule="auto"/>
                          <w:contextualSpacing/>
                          <w:rPr>
                            <w:rFonts w:ascii="Arial" w:hAnsi="Arial" w:cs="Arial"/>
                            <w:color w:val="000000"/>
                            <w:kern w:val="24"/>
                          </w:rPr>
                        </w:pPr>
                        <w:r w:rsidRPr="00172DD3">
                          <w:rPr>
                            <w:rFonts w:ascii="Arial" w:hAnsi="Arial" w:cs="Arial"/>
                            <w:color w:val="000000"/>
                            <w:kern w:val="24"/>
                          </w:rPr>
                          <w:t>External Roll: 120˚</w:t>
                        </w:r>
                      </w:p>
                    </w:txbxContent>
                  </v:textbox>
                </v:shape>
                <w10:anchorlock/>
              </v:group>
            </w:pict>
          </mc:Fallback>
        </mc:AlternateContent>
      </w:r>
    </w:p>
    <w:p w14:paraId="57C56643" w14:textId="77777777" w:rsidR="00E84247" w:rsidRPr="00801C6B" w:rsidRDefault="00E84247" w:rsidP="00EB5EC8">
      <w:pPr>
        <w:pStyle w:val="TF"/>
      </w:pPr>
      <w:r w:rsidRPr="00801C6B">
        <w:t>Figure 5.2.7.3-3: No-block strategy for outside motor arm the example implementation of a 3-axis positioner.</w:t>
      </w:r>
    </w:p>
    <w:p w14:paraId="4AF0EB0F" w14:textId="77777777" w:rsidR="00E84247" w:rsidRDefault="00E84247" w:rsidP="00E84247">
      <w:r>
        <w:t>To summarize, a</w:t>
      </w:r>
      <w:r w:rsidRPr="003D405E">
        <w:t xml:space="preserve"> ‘no-block’ strategy </w:t>
      </w:r>
      <w:r>
        <w:t xml:space="preserve">to dodge the outside arm </w:t>
      </w:r>
      <w:r w:rsidRPr="003D405E">
        <w:t xml:space="preserve">can be implemented by </w:t>
      </w:r>
      <w:r>
        <w:t>taking advantage of the fact that there are multiple unique positioner settings to achieve the same UE pointing direction</w:t>
      </w:r>
      <w:r w:rsidRPr="003D405E">
        <w:t>.</w:t>
      </w:r>
    </w:p>
    <w:p w14:paraId="17768CAC" w14:textId="77777777" w:rsidR="00E84247" w:rsidRPr="00695320" w:rsidRDefault="00E84247" w:rsidP="00E84247">
      <w:pPr>
        <w:pStyle w:val="Heading4"/>
      </w:pPr>
      <w:bookmarkStart w:id="143" w:name="_Toc151623919"/>
      <w:bookmarkStart w:id="144" w:name="_Toc154585336"/>
      <w:bookmarkStart w:id="145" w:name="_Toc155642293"/>
      <w:bookmarkStart w:id="146" w:name="_Toc162015556"/>
      <w:r>
        <w:t>5.2.7.4</w:t>
      </w:r>
      <w:r>
        <w:tab/>
        <w:t>Pros and Cons</w:t>
      </w:r>
      <w:bookmarkEnd w:id="143"/>
      <w:bookmarkEnd w:id="144"/>
      <w:bookmarkEnd w:id="145"/>
      <w:bookmarkEnd w:id="146"/>
    </w:p>
    <w:p w14:paraId="39FF5D61" w14:textId="77777777" w:rsidR="00E84247" w:rsidRDefault="00E84247" w:rsidP="00E84247">
      <w:pPr>
        <w:pStyle w:val="TH"/>
      </w:pPr>
      <w:r>
        <w:t>Table 5.2.7.4-1</w:t>
      </w:r>
      <w:r w:rsidRPr="004229B0">
        <w:t xml:space="preserve">: </w:t>
      </w:r>
      <w:r>
        <w:t>Overview of positioner enhancement</w:t>
      </w:r>
    </w:p>
    <w:tbl>
      <w:tblPr>
        <w:tblStyle w:val="TableGrid"/>
        <w:tblW w:w="9313" w:type="dxa"/>
        <w:jc w:val="center"/>
        <w:tblLook w:val="04A0" w:firstRow="1" w:lastRow="0" w:firstColumn="1" w:lastColumn="0" w:noHBand="0" w:noVBand="1"/>
      </w:tblPr>
      <w:tblGrid>
        <w:gridCol w:w="1710"/>
        <w:gridCol w:w="7603"/>
      </w:tblGrid>
      <w:tr w:rsidR="00E84247" w14:paraId="1B971D7B" w14:textId="77777777" w:rsidTr="00D62BA7">
        <w:trPr>
          <w:jc w:val="center"/>
        </w:trPr>
        <w:tc>
          <w:tcPr>
            <w:tcW w:w="1710" w:type="dxa"/>
            <w:shd w:val="clear" w:color="auto" w:fill="D9D9D9" w:themeFill="background1" w:themeFillShade="D9"/>
          </w:tcPr>
          <w:p w14:paraId="14AE233D" w14:textId="77777777" w:rsidR="00E84247" w:rsidRPr="005811B9" w:rsidRDefault="00E84247" w:rsidP="00D62BA7">
            <w:pPr>
              <w:pStyle w:val="TAH"/>
            </w:pPr>
            <w:r w:rsidRPr="005811B9">
              <w:t>Description</w:t>
            </w:r>
          </w:p>
        </w:tc>
        <w:tc>
          <w:tcPr>
            <w:tcW w:w="7603" w:type="dxa"/>
            <w:shd w:val="clear" w:color="auto" w:fill="D9D9D9" w:themeFill="background1" w:themeFillShade="D9"/>
          </w:tcPr>
          <w:p w14:paraId="778A9C32" w14:textId="77777777" w:rsidR="00E84247" w:rsidRDefault="00E84247" w:rsidP="00D62BA7">
            <w:pPr>
              <w:pStyle w:val="TAH"/>
            </w:pPr>
            <w:r w:rsidRPr="000C6EBD">
              <w:rPr>
                <w:rFonts w:eastAsiaTheme="minorEastAsia"/>
                <w:lang w:eastAsia="zh-CN"/>
              </w:rPr>
              <w:t>Full degrees of freedom for AoA1 with fixed angular offset(s) between AoA1 and AoA2</w:t>
            </w:r>
          </w:p>
        </w:tc>
      </w:tr>
      <w:tr w:rsidR="00E84247" w14:paraId="03B50674" w14:textId="77777777" w:rsidTr="00D62BA7">
        <w:trPr>
          <w:jc w:val="center"/>
        </w:trPr>
        <w:tc>
          <w:tcPr>
            <w:tcW w:w="1710" w:type="dxa"/>
          </w:tcPr>
          <w:p w14:paraId="0F52C024" w14:textId="77777777" w:rsidR="00E84247" w:rsidRPr="005811B9" w:rsidRDefault="00E84247" w:rsidP="00D62BA7">
            <w:pPr>
              <w:pStyle w:val="TAL"/>
            </w:pPr>
            <w:r>
              <w:t xml:space="preserve">Probe </w:t>
            </w:r>
            <w:r w:rsidRPr="005811B9">
              <w:t>Offset Option</w:t>
            </w:r>
          </w:p>
        </w:tc>
        <w:tc>
          <w:tcPr>
            <w:tcW w:w="7603" w:type="dxa"/>
          </w:tcPr>
          <w:p w14:paraId="74A1F15A" w14:textId="77777777" w:rsidR="00E84247" w:rsidRDefault="00E84247" w:rsidP="00D62BA7">
            <w:pPr>
              <w:pStyle w:val="TAL"/>
            </w:pPr>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p>
        </w:tc>
      </w:tr>
      <w:tr w:rsidR="00E84247" w14:paraId="1F941DA8" w14:textId="77777777" w:rsidTr="00D62BA7">
        <w:trPr>
          <w:jc w:val="center"/>
        </w:trPr>
        <w:tc>
          <w:tcPr>
            <w:tcW w:w="1710" w:type="dxa"/>
          </w:tcPr>
          <w:p w14:paraId="52C55440" w14:textId="77777777" w:rsidR="00E84247" w:rsidRDefault="00E84247" w:rsidP="00D62BA7">
            <w:pPr>
              <w:pStyle w:val="TAL"/>
            </w:pPr>
            <w:r>
              <w:t>Positioner</w:t>
            </w:r>
          </w:p>
        </w:tc>
        <w:tc>
          <w:tcPr>
            <w:tcW w:w="7603" w:type="dxa"/>
          </w:tcPr>
          <w:p w14:paraId="773DF95B" w14:textId="77777777" w:rsidR="00E84247" w:rsidRDefault="00E84247" w:rsidP="00D62BA7">
            <w:pPr>
              <w:pStyle w:val="TAL"/>
            </w:pPr>
            <w:r>
              <w:t>3-axis such that AoA pairs at each grid point are not strictly limited to poles of the spherical coordinate system in the UE’s perspective</w:t>
            </w:r>
          </w:p>
        </w:tc>
      </w:tr>
      <w:tr w:rsidR="00E84247" w14:paraId="7021DD00" w14:textId="77777777" w:rsidTr="00D62BA7">
        <w:trPr>
          <w:jc w:val="center"/>
        </w:trPr>
        <w:tc>
          <w:tcPr>
            <w:tcW w:w="1710" w:type="dxa"/>
          </w:tcPr>
          <w:p w14:paraId="10428AC7" w14:textId="77777777" w:rsidR="00E84247" w:rsidRPr="005811B9" w:rsidRDefault="00E84247" w:rsidP="00D62BA7">
            <w:pPr>
              <w:pStyle w:val="TAL"/>
            </w:pPr>
            <w:r>
              <w:t>Pros</w:t>
            </w:r>
          </w:p>
        </w:tc>
        <w:tc>
          <w:tcPr>
            <w:tcW w:w="7603" w:type="dxa"/>
          </w:tcPr>
          <w:p w14:paraId="63D2B87A" w14:textId="77777777" w:rsidR="00E84247" w:rsidRDefault="00E84247" w:rsidP="00D62BA7">
            <w:pPr>
              <w:pStyle w:val="TAL"/>
              <w:rPr>
                <w:lang w:eastAsia="zh-CN"/>
              </w:rPr>
            </w:pPr>
            <w:r>
              <w:rPr>
                <w:lang w:eastAsia="zh-CN"/>
              </w:rPr>
              <w:t xml:space="preserve">-    Removes sensitivity to UE orientation by enabling test AoA pairs for any separation that are not limited by some geometric constraint. </w:t>
            </w:r>
          </w:p>
          <w:p w14:paraId="25FC0567" w14:textId="77777777" w:rsidR="00E84247" w:rsidRDefault="00E84247" w:rsidP="00D62BA7">
            <w:pPr>
              <w:pStyle w:val="TAL"/>
            </w:pPr>
            <w:r>
              <w:t>-    Enhanced positioner enables full backward compatibility with legacy requirements and techniques</w:t>
            </w:r>
          </w:p>
          <w:p w14:paraId="5067F52B" w14:textId="77777777" w:rsidR="00E84247" w:rsidRDefault="00E84247" w:rsidP="00D62BA7">
            <w:pPr>
              <w:pStyle w:val="TAL"/>
            </w:pPr>
            <w:r>
              <w:rPr>
                <w:lang w:eastAsia="zh-CN"/>
              </w:rPr>
              <w:t xml:space="preserve">-    </w:t>
            </w:r>
            <w:r>
              <w:t>Small chamber footprint/chamber heights</w:t>
            </w:r>
          </w:p>
          <w:p w14:paraId="3F3547AA" w14:textId="77777777" w:rsidR="00E84247" w:rsidRDefault="00E84247" w:rsidP="00D62BA7">
            <w:pPr>
              <w:pStyle w:val="TAL"/>
            </w:pPr>
            <w:r>
              <w:rPr>
                <w:lang w:eastAsia="zh-CN"/>
              </w:rPr>
              <w:t xml:space="preserve">-    </w:t>
            </w:r>
            <w:r>
              <w:t>Multiple AoA1/AoA2 combinations can be tested</w:t>
            </w:r>
          </w:p>
          <w:p w14:paraId="7A0B24D0" w14:textId="77777777" w:rsidR="00E84247" w:rsidRDefault="00E84247" w:rsidP="00D62BA7">
            <w:pPr>
              <w:pStyle w:val="TAL"/>
            </w:pPr>
            <w:r>
              <w:rPr>
                <w:lang w:eastAsia="zh-CN"/>
              </w:rPr>
              <w:t xml:space="preserve">-    </w:t>
            </w:r>
            <w:r>
              <w:t>A wide range of angular difference between AoA1 and AoA2 can readily be tested</w:t>
            </w:r>
          </w:p>
          <w:p w14:paraId="18903A86" w14:textId="77777777" w:rsidR="00E84247" w:rsidRDefault="00E84247" w:rsidP="00D62BA7">
            <w:pPr>
              <w:pStyle w:val="TAL"/>
            </w:pPr>
          </w:p>
        </w:tc>
      </w:tr>
      <w:tr w:rsidR="00E84247" w14:paraId="1C3E5C06" w14:textId="77777777" w:rsidTr="00D62BA7">
        <w:trPr>
          <w:jc w:val="center"/>
        </w:trPr>
        <w:tc>
          <w:tcPr>
            <w:tcW w:w="1710" w:type="dxa"/>
          </w:tcPr>
          <w:p w14:paraId="5E283D4A" w14:textId="77777777" w:rsidR="00E84247" w:rsidRDefault="00E84247" w:rsidP="00D62BA7">
            <w:pPr>
              <w:pStyle w:val="TAL"/>
            </w:pPr>
            <w:r>
              <w:t>Cons</w:t>
            </w:r>
          </w:p>
        </w:tc>
        <w:tc>
          <w:tcPr>
            <w:tcW w:w="7603" w:type="dxa"/>
          </w:tcPr>
          <w:p w14:paraId="48C41620" w14:textId="77777777" w:rsidR="00E84247" w:rsidRDefault="00E84247" w:rsidP="00D62BA7">
            <w:pPr>
              <w:pStyle w:val="TAL"/>
            </w:pPr>
            <w:r>
              <w:rPr>
                <w:lang w:eastAsia="zh-CN"/>
              </w:rPr>
              <w:t xml:space="preserve">-    </w:t>
            </w:r>
            <w:r>
              <w:t>System complexity high, due to 3-axis positioner</w:t>
            </w:r>
          </w:p>
          <w:p w14:paraId="2591A617" w14:textId="77777777" w:rsidR="00E84247" w:rsidRDefault="00E84247" w:rsidP="00D62BA7">
            <w:pPr>
              <w:pStyle w:val="TAL"/>
            </w:pPr>
            <w:r>
              <w:t>-    Existing systems cannot be retrofit easily</w:t>
            </w:r>
          </w:p>
          <w:p w14:paraId="5F9D7960" w14:textId="77777777" w:rsidR="00E84247" w:rsidRDefault="00E84247" w:rsidP="00D62BA7">
            <w:pPr>
              <w:pStyle w:val="TAL"/>
            </w:pPr>
            <w:r>
              <w:t>-    MU may have to revisited</w:t>
            </w:r>
          </w:p>
          <w:p w14:paraId="37463A7B" w14:textId="77777777" w:rsidR="00E84247" w:rsidRDefault="00E84247" w:rsidP="00D62BA7">
            <w:pPr>
              <w:pStyle w:val="TAL"/>
            </w:pPr>
            <w:r>
              <w:t>-    Blockage-dodging strategy is a stronger function of TE implementation than with the 2-axis positioner case</w:t>
            </w:r>
          </w:p>
        </w:tc>
      </w:tr>
    </w:tbl>
    <w:p w14:paraId="2CC57110" w14:textId="77777777" w:rsidR="00E84247" w:rsidRDefault="00E84247" w:rsidP="006379AB"/>
    <w:p w14:paraId="0ACF0D54" w14:textId="77777777" w:rsidR="00A541E0" w:rsidRDefault="00A541E0" w:rsidP="00A541E0">
      <w:pPr>
        <w:pStyle w:val="Heading2"/>
      </w:pPr>
      <w:bookmarkStart w:id="147" w:name="_Toc151623920"/>
      <w:bookmarkStart w:id="148" w:name="_Toc154585337"/>
      <w:bookmarkStart w:id="149" w:name="_Toc155642294"/>
      <w:bookmarkStart w:id="150" w:name="_Toc162015557"/>
      <w:r>
        <w:lastRenderedPageBreak/>
        <w:t>5</w:t>
      </w:r>
      <w:r w:rsidRPr="004D3578">
        <w:t>.</w:t>
      </w:r>
      <w:r>
        <w:t>3</w:t>
      </w:r>
      <w:r w:rsidRPr="004D3578">
        <w:tab/>
      </w:r>
      <w:r>
        <w:t>Test System Aspects</w:t>
      </w:r>
      <w:bookmarkEnd w:id="147"/>
      <w:bookmarkEnd w:id="148"/>
      <w:bookmarkEnd w:id="149"/>
      <w:bookmarkEnd w:id="150"/>
    </w:p>
    <w:p w14:paraId="443F0C48" w14:textId="6A12785C" w:rsidR="00A541E0" w:rsidRDefault="00A541E0" w:rsidP="00A541E0">
      <w:pPr>
        <w:pStyle w:val="Heading3"/>
      </w:pPr>
      <w:bookmarkStart w:id="151" w:name="_Toc151623921"/>
      <w:bookmarkStart w:id="152" w:name="_Toc154585338"/>
      <w:bookmarkStart w:id="153" w:name="_Toc155642295"/>
      <w:bookmarkStart w:id="154" w:name="_Toc162015558"/>
      <w:r>
        <w:t>5.3.1</w:t>
      </w:r>
      <w:r w:rsidR="00C56E6C">
        <w:tab/>
      </w:r>
      <w:r>
        <w:t>Absolute Probe Locations</w:t>
      </w:r>
      <w:bookmarkEnd w:id="151"/>
      <w:bookmarkEnd w:id="152"/>
      <w:bookmarkEnd w:id="153"/>
      <w:bookmarkEnd w:id="154"/>
    </w:p>
    <w:p w14:paraId="41C70BE9" w14:textId="77777777" w:rsidR="00A541E0" w:rsidRDefault="00A541E0" w:rsidP="006379AB">
      <w:r>
        <w:t xml:space="preserve">A sample system with three different probe locations as shown in Figure 5.3.1-1 is investigated to provide detailed justification to define absolute probe locations/directions for Multi-AoA UE RF testing. The sample implementation has a 2-axis positioning system for the DUT to implement a 3D scan and three probes in the </w:t>
      </w:r>
      <w:r w:rsidRPr="00941778">
        <w:rPr>
          <w:i/>
          <w:iCs/>
        </w:rPr>
        <w:t>x</w:t>
      </w:r>
      <w:r>
        <w:t xml:space="preserve">, </w:t>
      </w:r>
      <w:r w:rsidRPr="00941778">
        <w:rPr>
          <w:i/>
          <w:iCs/>
        </w:rPr>
        <w:t>y</w:t>
      </w:r>
      <w:r>
        <w:t xml:space="preserve">, and </w:t>
      </w:r>
      <w:r w:rsidRPr="00941778">
        <w:rPr>
          <w:i/>
          <w:iCs/>
        </w:rPr>
        <w:t>z</w:t>
      </w:r>
      <w:r>
        <w:t xml:space="preserve"> axes with the assumption that AoA1 is along </w:t>
      </w:r>
      <w:r w:rsidRPr="00A07E3A">
        <w:rPr>
          <w:i/>
          <w:iCs/>
        </w:rPr>
        <w:t>z</w:t>
      </w:r>
      <w:r>
        <w:t xml:space="preserve"> and AoA2 along </w:t>
      </w:r>
      <w:r w:rsidRPr="00A07E3A">
        <w:rPr>
          <w:i/>
          <w:iCs/>
        </w:rPr>
        <w:t>x</w:t>
      </w:r>
      <w:r>
        <w:t xml:space="preserve"> or </w:t>
      </w:r>
      <w:r w:rsidRPr="00A07E3A">
        <w:rPr>
          <w:i/>
          <w:iCs/>
        </w:rPr>
        <w:t>y</w:t>
      </w:r>
      <w:r>
        <w:t xml:space="preserve">. The DL directions perceived by the DUT from each probe are illustrated with red, green, and red spheres on the DUT grid in the </w:t>
      </w:r>
      <w:r w:rsidRPr="008B1B53">
        <w:rPr>
          <w:i/>
          <w:iCs/>
        </w:rPr>
        <w:t>x</w:t>
      </w:r>
      <w:r>
        <w:t xml:space="preserve">, </w:t>
      </w:r>
      <w:r w:rsidRPr="008B1B53">
        <w:rPr>
          <w:i/>
          <w:iCs/>
        </w:rPr>
        <w:t>y</w:t>
      </w:r>
      <w:r>
        <w:t xml:space="preserve">, and </w:t>
      </w:r>
      <w:r w:rsidRPr="008B1B53">
        <w:rPr>
          <w:i/>
          <w:iCs/>
        </w:rPr>
        <w:t>z</w:t>
      </w:r>
      <w:r>
        <w:t xml:space="preserve"> directions, respectively, for this initial test point of (</w:t>
      </w:r>
      <w:r w:rsidRPr="00922B19">
        <w:rPr>
          <w:rFonts w:ascii="Symbol" w:hAnsi="Symbol"/>
        </w:rPr>
        <w:t>q</w:t>
      </w:r>
      <w:r>
        <w:t xml:space="preserve">, </w:t>
      </w:r>
      <w:r w:rsidRPr="00922B19">
        <w:rPr>
          <w:rFonts w:ascii="Symbol" w:hAnsi="Symbol"/>
        </w:rPr>
        <w:t>f</w:t>
      </w:r>
      <w:r>
        <w:t>) = (0</w:t>
      </w:r>
      <w:r w:rsidRPr="00922B19">
        <w:t>°</w:t>
      </w:r>
      <w:r>
        <w:t>, 0</w:t>
      </w:r>
      <w:r w:rsidRPr="00922B19">
        <w:t>°</w:t>
      </w:r>
      <w:r>
        <w:t>).</w:t>
      </w:r>
    </w:p>
    <w:p w14:paraId="0C20B6C0" w14:textId="77777777" w:rsidR="00A541E0" w:rsidRDefault="00A541E0" w:rsidP="00A541E0">
      <w:pPr>
        <w:pStyle w:val="TH"/>
      </w:pPr>
      <w:r w:rsidRPr="009A1D13">
        <w:rPr>
          <w:noProof/>
        </w:rPr>
        <w:drawing>
          <wp:inline distT="0" distB="0" distL="0" distR="0" wp14:anchorId="4C7003CD" wp14:editId="004EBA8D">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p>
    <w:p w14:paraId="5E0F93B4" w14:textId="77777777" w:rsidR="00A541E0" w:rsidRDefault="00A541E0" w:rsidP="00A541E0">
      <w:pPr>
        <w:pStyle w:val="TF"/>
      </w:pPr>
      <w:r>
        <w:t>Figure 5.3.1-1: Sample measurement setup with three fixed probe locations for initial test point of (0</w:t>
      </w:r>
      <w:r w:rsidRPr="00922B19">
        <w:t>°</w:t>
      </w:r>
      <w:r>
        <w:t>, 0</w:t>
      </w:r>
      <w:r w:rsidRPr="00922B19">
        <w:t>°</w:t>
      </w:r>
      <w:r>
        <w:t>)</w:t>
      </w:r>
    </w:p>
    <w:p w14:paraId="16A243D3" w14:textId="77777777" w:rsidR="00A541E0" w:rsidRDefault="00A541E0" w:rsidP="006379AB">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the perceived DL directions are illustrated on the rotated DUT grid in Figure 5.3.1-2. Clearly, a 90</w:t>
      </w:r>
      <w:r w:rsidRPr="00922B19">
        <w:t>°</w:t>
      </w:r>
      <w:r>
        <w:t xml:space="preserve"> rotation of the device around its </w:t>
      </w:r>
      <w:r w:rsidRPr="00675264">
        <w:rPr>
          <w:i/>
          <w:iCs/>
        </w:rPr>
        <w:t>z</w:t>
      </w:r>
      <w:r>
        <w:t xml:space="preserve"> axis would no longer map the green sphere onto the red sphere.</w:t>
      </w:r>
    </w:p>
    <w:p w14:paraId="6A10AA8D" w14:textId="77777777" w:rsidR="00A541E0" w:rsidRDefault="00A541E0" w:rsidP="00A541E0">
      <w:pPr>
        <w:pStyle w:val="TH"/>
      </w:pPr>
      <w:r w:rsidRPr="00B371EE">
        <w:rPr>
          <w:noProof/>
        </w:rPr>
        <w:lastRenderedPageBreak/>
        <w:drawing>
          <wp:inline distT="0" distB="0" distL="0" distR="0" wp14:anchorId="675755FD" wp14:editId="1C8AAF8B">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p>
    <w:p w14:paraId="1C6BC635" w14:textId="77777777" w:rsidR="00A541E0" w:rsidRDefault="00A541E0" w:rsidP="00A541E0">
      <w:pPr>
        <w:pStyle w:val="TF"/>
      </w:pPr>
      <w:r>
        <w:t>Figure 5.3.1-2: Sample measurement setup with three fixed probe locations for test point of (45</w:t>
      </w:r>
      <w:r w:rsidRPr="00922B19">
        <w:t>°</w:t>
      </w:r>
      <w:r>
        <w:t>, -45</w:t>
      </w:r>
      <w:r w:rsidRPr="00922B19">
        <w:t>°</w:t>
      </w:r>
      <w:r>
        <w:t>)</w:t>
      </w:r>
    </w:p>
    <w:p w14:paraId="6D9F90B4" w14:textId="77777777" w:rsidR="00A541E0" w:rsidRDefault="00A541E0" w:rsidP="00A359AF">
      <w:pPr>
        <w:tabs>
          <w:tab w:val="left" w:pos="810"/>
        </w:tabs>
        <w:jc w:val="both"/>
      </w:pPr>
      <w:r>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 [6], or on a constant density grid with 200 unique grid points</w:t>
      </w:r>
      <w:r w:rsidRPr="004622EE">
        <w:t xml:space="preserve">, </w:t>
      </w:r>
      <w:r>
        <w:t>i.e., as defined for PC1 spherical coverage test cases for 1-DL in Clause 5.3 of [6]. These test/grid points are visualized in Table 5.3.1-1.</w:t>
      </w:r>
    </w:p>
    <w:p w14:paraId="1D7F451A" w14:textId="77777777" w:rsidR="00A541E0" w:rsidRDefault="00A541E0" w:rsidP="006379AB">
      <w:pPr>
        <w:pStyle w:val="TH"/>
      </w:pPr>
      <w:r>
        <w:t>Table 5.3.1-1: Visualization of spherical coverage test/grid points</w:t>
      </w:r>
    </w:p>
    <w:tbl>
      <w:tblPr>
        <w:tblStyle w:val="TableGrid"/>
        <w:tblW w:w="0" w:type="auto"/>
        <w:jc w:val="center"/>
        <w:tblLook w:val="04A0" w:firstRow="1" w:lastRow="0" w:firstColumn="1" w:lastColumn="0" w:noHBand="0" w:noVBand="1"/>
      </w:tblPr>
      <w:tblGrid>
        <w:gridCol w:w="3780"/>
        <w:gridCol w:w="3780"/>
      </w:tblGrid>
      <w:tr w:rsidR="00A541E0" w:rsidRPr="00B20FFC" w14:paraId="4BD4094B" w14:textId="77777777" w:rsidTr="005F0D99">
        <w:trPr>
          <w:jc w:val="center"/>
        </w:trPr>
        <w:tc>
          <w:tcPr>
            <w:tcW w:w="3780" w:type="dxa"/>
            <w:shd w:val="clear" w:color="auto" w:fill="D9D9D9" w:themeFill="background1" w:themeFillShade="D9"/>
            <w:vAlign w:val="center"/>
          </w:tcPr>
          <w:p w14:paraId="368AA5BA" w14:textId="77777777" w:rsidR="00A541E0" w:rsidRPr="00B20FFC" w:rsidRDefault="00A541E0" w:rsidP="005F0D99">
            <w:pPr>
              <w:pStyle w:val="TAH"/>
            </w:pPr>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00049BA7" w14:textId="77777777" w:rsidR="00A541E0" w:rsidRPr="00B20FFC" w:rsidRDefault="00A541E0" w:rsidP="005F0D99">
            <w:pPr>
              <w:pStyle w:val="TAH"/>
            </w:pPr>
            <w:r>
              <w:t xml:space="preserve">Constant density grid with </w:t>
            </w:r>
            <w:r w:rsidRPr="00400BB6">
              <w:t>200 uniq</w:t>
            </w:r>
            <w:r>
              <w:t>u</w:t>
            </w:r>
            <w:r w:rsidRPr="00400BB6">
              <w:t>e grid points</w:t>
            </w:r>
          </w:p>
        </w:tc>
      </w:tr>
      <w:tr w:rsidR="00A541E0" w:rsidRPr="000A3DEB" w14:paraId="46A1B9CE" w14:textId="77777777" w:rsidTr="005F0D99">
        <w:trPr>
          <w:jc w:val="center"/>
        </w:trPr>
        <w:tc>
          <w:tcPr>
            <w:tcW w:w="3780" w:type="dxa"/>
          </w:tcPr>
          <w:p w14:paraId="207561DC" w14:textId="77777777" w:rsidR="00A541E0" w:rsidRDefault="00A541E0" w:rsidP="005F0D99">
            <w:pPr>
              <w:pStyle w:val="TAC"/>
            </w:pPr>
            <w:r w:rsidRPr="002F651B">
              <w:rPr>
                <w:noProof/>
              </w:rPr>
              <w:drawing>
                <wp:inline distT="0" distB="0" distL="0" distR="0" wp14:anchorId="0F7D2730" wp14:editId="4F551F0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p>
        </w:tc>
        <w:tc>
          <w:tcPr>
            <w:tcW w:w="3780" w:type="dxa"/>
          </w:tcPr>
          <w:p w14:paraId="5237ED91" w14:textId="77777777" w:rsidR="00A541E0" w:rsidRPr="000A3DEB" w:rsidRDefault="00A541E0" w:rsidP="005F0D99">
            <w:pPr>
              <w:pStyle w:val="TAC"/>
              <w:rPr>
                <w:noProof/>
              </w:rPr>
            </w:pPr>
            <w:r w:rsidRPr="00BF626F">
              <w:rPr>
                <w:noProof/>
              </w:rPr>
              <w:drawing>
                <wp:inline distT="0" distB="0" distL="0" distR="0" wp14:anchorId="0F94FB8F" wp14:editId="61835B83">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p>
        </w:tc>
      </w:tr>
    </w:tbl>
    <w:p w14:paraId="0C85AAA8" w14:textId="77777777" w:rsidR="00C204C0" w:rsidRDefault="00C204C0" w:rsidP="00C204C0"/>
    <w:p w14:paraId="4561DD6A" w14:textId="5E80C154" w:rsidR="00A541E0" w:rsidRDefault="00A541E0" w:rsidP="00C204C0">
      <w:r>
        <w:t>When all spherical coverage grid points are sampled with 0°≤</w:t>
      </w:r>
      <w:r w:rsidRPr="00422467">
        <w:rPr>
          <w:rFonts w:ascii="Symbol" w:hAnsi="Symbol"/>
        </w:rPr>
        <w:t>q</w:t>
      </w:r>
      <w:r>
        <w:t>≤180° and 0°≤</w:t>
      </w:r>
      <w:r>
        <w:rPr>
          <w:rFonts w:ascii="Symbol" w:hAnsi="Symbol"/>
        </w:rPr>
        <w:t>f</w:t>
      </w:r>
      <w:r>
        <w:t xml:space="preserve">≤360°, the DL directions perceived by the UE from the various probes are plotted in Table 5.3.1-2. Clearly, these results show vastly different results. </w:t>
      </w:r>
    </w:p>
    <w:p w14:paraId="61BDBBA2" w14:textId="3F741C83" w:rsidR="00E04D00" w:rsidRDefault="00E04D00" w:rsidP="006379AB">
      <w:pPr>
        <w:pStyle w:val="B1"/>
        <w:rPr>
          <w:lang w:eastAsia="zh-CN"/>
        </w:rPr>
      </w:pPr>
      <w:bookmarkStart w:id="155" w:name="MCCQCTEMPBM_00000028"/>
      <w:bookmarkStart w:id="156" w:name="MCCQCTEMPBM_00000030"/>
      <w:bookmarkStart w:id="157" w:name="MCCQCTEMPBM_00000040"/>
      <w:bookmarkStart w:id="158" w:name="MCCQCTEMPBM_00000042"/>
      <w:bookmarkStart w:id="159" w:name="MCCQCTEMPBM_00000045"/>
      <w:r>
        <w:rPr>
          <w:lang w:eastAsia="zh-CN"/>
        </w:rPr>
        <w:t>-</w:t>
      </w:r>
      <w:r>
        <w:rPr>
          <w:lang w:eastAsia="zh-CN"/>
        </w:rPr>
        <w:tab/>
      </w:r>
      <w:r w:rsidR="00A541E0">
        <w:t xml:space="preserve">For the probe aligned with the </w:t>
      </w:r>
      <w:r w:rsidR="00A541E0" w:rsidRPr="00B6608D">
        <w:rPr>
          <w:i/>
          <w:iCs/>
        </w:rPr>
        <w:t>z</w:t>
      </w:r>
      <w:r w:rsidR="00A541E0">
        <w:t xml:space="preserve"> axis, the perceived DL directions match the test points. </w:t>
      </w:r>
    </w:p>
    <w:p w14:paraId="6BB12D05" w14:textId="12175862" w:rsidR="00E04D00" w:rsidRDefault="00E04D00" w:rsidP="006379AB">
      <w:pPr>
        <w:pStyle w:val="B1"/>
      </w:pPr>
      <w:r>
        <w:rPr>
          <w:lang w:eastAsia="zh-CN"/>
        </w:rPr>
        <w:t>-</w:t>
      </w:r>
      <w:r>
        <w:rPr>
          <w:lang w:eastAsia="zh-CN"/>
        </w:rPr>
        <w:tab/>
      </w:r>
      <w:r w:rsidR="00A541E0">
        <w:rPr>
          <w:lang w:eastAsia="zh-CN"/>
        </w:rPr>
        <w:t xml:space="preserve">For the probe aligned with the </w:t>
      </w:r>
      <w:r w:rsidR="00A541E0" w:rsidRPr="00801C6B">
        <w:rPr>
          <w:lang w:eastAsia="zh-CN"/>
        </w:rPr>
        <w:t>y</w:t>
      </w:r>
      <w:r w:rsidR="00A541E0">
        <w:rPr>
          <w:lang w:eastAsia="zh-CN"/>
        </w:rPr>
        <w:t xml:space="preserve"> axis, the DUT only perceives the DL in a single plane only, i.e., the DUT’s </w:t>
      </w:r>
      <w:r w:rsidR="00A541E0" w:rsidRPr="00801C6B">
        <w:rPr>
          <w:lang w:eastAsia="zh-CN"/>
        </w:rPr>
        <w:t>xy</w:t>
      </w:r>
      <w:r w:rsidR="00A541E0">
        <w:rPr>
          <w:lang w:eastAsia="zh-CN"/>
        </w:rPr>
        <w:t xml:space="preserve"> plane. This is due to the turntable axis of the OTA positioner aligned with the </w:t>
      </w:r>
      <w:r w:rsidR="00A541E0" w:rsidRPr="00801C6B">
        <w:rPr>
          <w:lang w:eastAsia="zh-CN"/>
        </w:rPr>
        <w:t>y</w:t>
      </w:r>
      <w:r w:rsidR="00A541E0">
        <w:rPr>
          <w:lang w:eastAsia="zh-CN"/>
        </w:rPr>
        <w:t xml:space="preserve"> axis, i.e., the turntable rotation merely changes the polarization but not the DL direction with this probe. The roll motor, i.e., the rotation of the DUT around its </w:t>
      </w:r>
      <w:r w:rsidR="00A541E0" w:rsidRPr="00801C6B">
        <w:rPr>
          <w:lang w:eastAsia="zh-CN"/>
        </w:rPr>
        <w:t>z</w:t>
      </w:r>
      <w:r w:rsidR="00A541E0">
        <w:rPr>
          <w:lang w:eastAsia="zh-CN"/>
        </w:rPr>
        <w:t xml:space="preserve"> axis, only adjusts the DL direction within the </w:t>
      </w:r>
      <w:r w:rsidR="00A541E0" w:rsidRPr="00801C6B">
        <w:rPr>
          <w:lang w:eastAsia="zh-CN"/>
        </w:rPr>
        <w:t>xy</w:t>
      </w:r>
      <w:r w:rsidR="00A541E0">
        <w:rPr>
          <w:lang w:eastAsia="zh-CN"/>
        </w:rPr>
        <w:t xml:space="preserve"> plane.</w:t>
      </w:r>
    </w:p>
    <w:p w14:paraId="68AD0BFA" w14:textId="7519151A" w:rsidR="00A541E0" w:rsidRDefault="008502F3" w:rsidP="006379AB">
      <w:pPr>
        <w:pStyle w:val="B1"/>
      </w:pPr>
      <w:r>
        <w:t>-</w:t>
      </w:r>
      <w:r>
        <w:tab/>
      </w:r>
      <w:r w:rsidR="00A541E0">
        <w:t xml:space="preserve">For the AoA2 probe aligned with the </w:t>
      </w:r>
      <w:r w:rsidR="00A541E0" w:rsidRPr="00E04D00">
        <w:rPr>
          <w:i/>
          <w:iCs/>
        </w:rPr>
        <w:t>x</w:t>
      </w:r>
      <w:r w:rsidR="00A541E0">
        <w:t xml:space="preserve"> axis, the DL directions are perceived from different directions in (</w:t>
      </w:r>
      <w:r w:rsidR="00A541E0" w:rsidRPr="00E04D00">
        <w:rPr>
          <w:rFonts w:ascii="Symbol" w:hAnsi="Symbol"/>
        </w:rPr>
        <w:t>q</w:t>
      </w:r>
      <w:r w:rsidR="00A541E0">
        <w:t xml:space="preserve">, </w:t>
      </w:r>
      <w:r w:rsidR="00A541E0" w:rsidRPr="00E04D00">
        <w:rPr>
          <w:rFonts w:ascii="Symbol" w:hAnsi="Symbol"/>
        </w:rPr>
        <w:t>f</w:t>
      </w:r>
      <w:r w:rsidR="00A541E0">
        <w:t xml:space="preserve">) but limited to a single hemisphere only. </w:t>
      </w:r>
    </w:p>
    <w:bookmarkEnd w:id="155"/>
    <w:bookmarkEnd w:id="156"/>
    <w:bookmarkEnd w:id="157"/>
    <w:bookmarkEnd w:id="158"/>
    <w:bookmarkEnd w:id="159"/>
    <w:p w14:paraId="51B164DD" w14:textId="77777777" w:rsidR="00A541E0" w:rsidRDefault="00A541E0" w:rsidP="006379AB">
      <w:r>
        <w:lastRenderedPageBreak/>
        <w:t>The plots of the perceived DL directions from different, fixed probes demonstrate the need to define the absolute probe locations/directions for UE RF systems so that different test systems yield the same results.</w:t>
      </w:r>
    </w:p>
    <w:p w14:paraId="1D775378" w14:textId="77777777" w:rsidR="00A541E0" w:rsidRDefault="00A541E0" w:rsidP="006379AB">
      <w:pPr>
        <w:pStyle w:val="TH"/>
      </w:pPr>
      <w:r>
        <w:t xml:space="preserve">Table 5.3.1-2: DL directions </w:t>
      </w:r>
      <w:r>
        <w:rPr>
          <w:noProof/>
        </w:rPr>
        <w:t xml:space="preserve">perceived by the DUT from probes in the </w:t>
      </w:r>
      <w:r w:rsidRPr="00FD4F7D">
        <w:rPr>
          <w:rFonts w:ascii="Times New Roman" w:hAnsi="Times New Roman"/>
          <w:i/>
          <w:iCs/>
          <w:noProof/>
        </w:rPr>
        <w:t>x</w:t>
      </w:r>
      <w:r>
        <w:rPr>
          <w:noProof/>
        </w:rPr>
        <w:t xml:space="preserve">, </w:t>
      </w:r>
      <w:r w:rsidRPr="00FD4F7D">
        <w:rPr>
          <w:rFonts w:ascii="Times New Roman" w:hAnsi="Times New Roman"/>
          <w:i/>
          <w:iCs/>
          <w:noProof/>
        </w:rPr>
        <w:t>y</w:t>
      </w:r>
      <w:r>
        <w:rPr>
          <w:noProof/>
        </w:rPr>
        <w:t xml:space="preserve">, and </w:t>
      </w:r>
      <w:r w:rsidRPr="00FD4F7D">
        <w:rPr>
          <w:rFonts w:ascii="Times New Roman" w:hAnsi="Times New Roman"/>
          <w:i/>
          <w:iCs/>
          <w:noProof/>
        </w:rPr>
        <w:t>z</w:t>
      </w:r>
      <w:r>
        <w:rPr>
          <w:noProof/>
        </w:rPr>
        <w:t xml:space="preserve"> axes.</w:t>
      </w:r>
    </w:p>
    <w:tbl>
      <w:tblPr>
        <w:tblStyle w:val="TableGrid"/>
        <w:tblW w:w="0" w:type="auto"/>
        <w:jc w:val="center"/>
        <w:tblLook w:val="04A0" w:firstRow="1" w:lastRow="0" w:firstColumn="1" w:lastColumn="0" w:noHBand="0" w:noVBand="1"/>
      </w:tblPr>
      <w:tblGrid>
        <w:gridCol w:w="1705"/>
        <w:gridCol w:w="3780"/>
        <w:gridCol w:w="3780"/>
      </w:tblGrid>
      <w:tr w:rsidR="00A541E0" w14:paraId="4BECC6FC" w14:textId="77777777" w:rsidTr="005F0D99">
        <w:trPr>
          <w:jc w:val="center"/>
        </w:trPr>
        <w:tc>
          <w:tcPr>
            <w:tcW w:w="1705" w:type="dxa"/>
            <w:shd w:val="clear" w:color="auto" w:fill="D9D9D9" w:themeFill="background1" w:themeFillShade="D9"/>
            <w:vAlign w:val="center"/>
          </w:tcPr>
          <w:p w14:paraId="05C9ECA0" w14:textId="77777777" w:rsidR="00A541E0" w:rsidRPr="00B20FFC" w:rsidRDefault="00A541E0" w:rsidP="005F0D99">
            <w:pPr>
              <w:pStyle w:val="TAH"/>
              <w:keepNext w:val="0"/>
              <w:keepLines w:val="0"/>
            </w:pPr>
            <w:r w:rsidRPr="00B20FFC">
              <w:t>Probe Along Direction</w:t>
            </w:r>
          </w:p>
        </w:tc>
        <w:tc>
          <w:tcPr>
            <w:tcW w:w="3780" w:type="dxa"/>
            <w:shd w:val="clear" w:color="auto" w:fill="D9D9D9" w:themeFill="background1" w:themeFillShade="D9"/>
            <w:vAlign w:val="center"/>
          </w:tcPr>
          <w:p w14:paraId="2E877B49" w14:textId="77777777" w:rsidR="00A541E0" w:rsidRPr="00B20FFC" w:rsidRDefault="00A541E0" w:rsidP="005F0D99">
            <w:pPr>
              <w:pStyle w:val="TAH"/>
              <w:keepNext w:val="0"/>
              <w:keepLines w:val="0"/>
            </w:pPr>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p>
        </w:tc>
        <w:tc>
          <w:tcPr>
            <w:tcW w:w="3780" w:type="dxa"/>
            <w:shd w:val="clear" w:color="auto" w:fill="D9D9D9" w:themeFill="background1" w:themeFillShade="D9"/>
          </w:tcPr>
          <w:p w14:paraId="1E916C19" w14:textId="77777777" w:rsidR="00A541E0" w:rsidRPr="00B20FFC" w:rsidRDefault="00A541E0" w:rsidP="005F0D99">
            <w:pPr>
              <w:pStyle w:val="TAH"/>
              <w:keepNext w:val="0"/>
              <w:keepLines w:val="0"/>
            </w:pPr>
            <w:r w:rsidRPr="00B20FFC">
              <w:t>DL Directions perceived by DUT</w:t>
            </w:r>
            <w:r>
              <w:t xml:space="preserve"> with constant density grid with </w:t>
            </w:r>
            <w:r w:rsidRPr="00400BB6">
              <w:t>200 uniq</w:t>
            </w:r>
            <w:r>
              <w:t>u</w:t>
            </w:r>
            <w:r w:rsidRPr="00400BB6">
              <w:t>e grid points</w:t>
            </w:r>
          </w:p>
        </w:tc>
      </w:tr>
      <w:tr w:rsidR="00A541E0" w14:paraId="48FC9CBC" w14:textId="77777777" w:rsidTr="005F0D99">
        <w:trPr>
          <w:jc w:val="center"/>
        </w:trPr>
        <w:tc>
          <w:tcPr>
            <w:tcW w:w="1705" w:type="dxa"/>
            <w:vAlign w:val="center"/>
          </w:tcPr>
          <w:p w14:paraId="559A8B76"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z</w:t>
            </w:r>
          </w:p>
        </w:tc>
        <w:tc>
          <w:tcPr>
            <w:tcW w:w="3780" w:type="dxa"/>
          </w:tcPr>
          <w:p w14:paraId="24E50682" w14:textId="77777777" w:rsidR="00A541E0" w:rsidRDefault="00A541E0" w:rsidP="005F0D99">
            <w:pPr>
              <w:pStyle w:val="TAC"/>
              <w:keepNext w:val="0"/>
              <w:keepLines w:val="0"/>
            </w:pPr>
            <w:r w:rsidRPr="00734736">
              <w:rPr>
                <w:noProof/>
              </w:rPr>
              <w:drawing>
                <wp:inline distT="0" distB="0" distL="0" distR="0" wp14:anchorId="075AA422" wp14:editId="3B576346">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p>
        </w:tc>
        <w:tc>
          <w:tcPr>
            <w:tcW w:w="3780" w:type="dxa"/>
          </w:tcPr>
          <w:p w14:paraId="01377E80" w14:textId="77777777" w:rsidR="00A541E0" w:rsidRPr="000A3DEB" w:rsidRDefault="00A541E0" w:rsidP="005F0D99">
            <w:pPr>
              <w:pStyle w:val="TAC"/>
              <w:keepNext w:val="0"/>
              <w:keepLines w:val="0"/>
              <w:rPr>
                <w:noProof/>
              </w:rPr>
            </w:pPr>
            <w:r w:rsidRPr="009244D9">
              <w:rPr>
                <w:noProof/>
              </w:rPr>
              <w:drawing>
                <wp:inline distT="0" distB="0" distL="0" distR="0" wp14:anchorId="228853BE" wp14:editId="6301554C">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p>
        </w:tc>
      </w:tr>
      <w:tr w:rsidR="00A541E0" w14:paraId="50461FB9" w14:textId="77777777" w:rsidTr="005F0D99">
        <w:trPr>
          <w:jc w:val="center"/>
        </w:trPr>
        <w:tc>
          <w:tcPr>
            <w:tcW w:w="1705" w:type="dxa"/>
            <w:vAlign w:val="center"/>
          </w:tcPr>
          <w:p w14:paraId="1E15C6E5"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y</w:t>
            </w:r>
          </w:p>
        </w:tc>
        <w:tc>
          <w:tcPr>
            <w:tcW w:w="3780" w:type="dxa"/>
          </w:tcPr>
          <w:p w14:paraId="447C0207" w14:textId="77777777" w:rsidR="00A541E0" w:rsidRDefault="00A541E0" w:rsidP="005F0D99">
            <w:pPr>
              <w:pStyle w:val="TAC"/>
              <w:keepNext w:val="0"/>
              <w:keepLines w:val="0"/>
            </w:pPr>
            <w:r w:rsidRPr="00734736">
              <w:rPr>
                <w:noProof/>
              </w:rPr>
              <w:drawing>
                <wp:inline distT="0" distB="0" distL="0" distR="0" wp14:anchorId="45322411" wp14:editId="2F9E89C0">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p>
        </w:tc>
        <w:tc>
          <w:tcPr>
            <w:tcW w:w="3780" w:type="dxa"/>
          </w:tcPr>
          <w:p w14:paraId="6466A147" w14:textId="77777777" w:rsidR="00A541E0" w:rsidRPr="000A319C" w:rsidRDefault="00A541E0" w:rsidP="005F0D99">
            <w:pPr>
              <w:pStyle w:val="TAC"/>
              <w:keepNext w:val="0"/>
              <w:keepLines w:val="0"/>
              <w:rPr>
                <w:noProof/>
              </w:rPr>
            </w:pPr>
            <w:r w:rsidRPr="009244D9">
              <w:rPr>
                <w:noProof/>
              </w:rPr>
              <w:drawing>
                <wp:inline distT="0" distB="0" distL="0" distR="0" wp14:anchorId="701761F7" wp14:editId="4C162B0E">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p>
        </w:tc>
      </w:tr>
      <w:tr w:rsidR="00A541E0" w14:paraId="778D8A9B" w14:textId="77777777" w:rsidTr="005F0D99">
        <w:trPr>
          <w:jc w:val="center"/>
        </w:trPr>
        <w:tc>
          <w:tcPr>
            <w:tcW w:w="1705" w:type="dxa"/>
            <w:vAlign w:val="center"/>
          </w:tcPr>
          <w:p w14:paraId="2D3BCA82" w14:textId="77777777" w:rsidR="00A541E0" w:rsidRPr="00022E13" w:rsidRDefault="00A541E0" w:rsidP="005F0D99">
            <w:pPr>
              <w:pStyle w:val="TAC"/>
              <w:keepNext w:val="0"/>
              <w:keepLines w:val="0"/>
              <w:rPr>
                <w:rFonts w:ascii="Times New Roman" w:hAnsi="Times New Roman"/>
                <w:i/>
                <w:iCs/>
              </w:rPr>
            </w:pPr>
            <w:r w:rsidRPr="00022E13">
              <w:rPr>
                <w:rFonts w:ascii="Times New Roman" w:hAnsi="Times New Roman"/>
                <w:i/>
                <w:iCs/>
              </w:rPr>
              <w:t>x</w:t>
            </w:r>
          </w:p>
        </w:tc>
        <w:tc>
          <w:tcPr>
            <w:tcW w:w="3780" w:type="dxa"/>
          </w:tcPr>
          <w:p w14:paraId="69D4AFF2" w14:textId="77777777" w:rsidR="00A541E0" w:rsidRDefault="00A541E0" w:rsidP="005F0D99">
            <w:pPr>
              <w:pStyle w:val="TAC"/>
              <w:keepNext w:val="0"/>
              <w:keepLines w:val="0"/>
            </w:pPr>
            <w:r w:rsidRPr="00734736">
              <w:rPr>
                <w:noProof/>
              </w:rPr>
              <w:drawing>
                <wp:inline distT="0" distB="0" distL="0" distR="0" wp14:anchorId="097E8856" wp14:editId="56411352">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p>
        </w:tc>
        <w:tc>
          <w:tcPr>
            <w:tcW w:w="3780" w:type="dxa"/>
          </w:tcPr>
          <w:p w14:paraId="1F6EC523" w14:textId="77777777" w:rsidR="00A541E0" w:rsidRPr="003514E3" w:rsidRDefault="00A541E0" w:rsidP="005F0D99">
            <w:pPr>
              <w:pStyle w:val="TAC"/>
              <w:keepNext w:val="0"/>
              <w:keepLines w:val="0"/>
              <w:rPr>
                <w:noProof/>
              </w:rPr>
            </w:pPr>
            <w:r w:rsidRPr="009244D9">
              <w:rPr>
                <w:noProof/>
              </w:rPr>
              <w:drawing>
                <wp:inline distT="0" distB="0" distL="0" distR="0" wp14:anchorId="198F26F4" wp14:editId="23D62347">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p>
        </w:tc>
      </w:tr>
    </w:tbl>
    <w:p w14:paraId="0C0B53AC" w14:textId="77777777" w:rsidR="00A541E0" w:rsidRDefault="00A541E0" w:rsidP="00A541E0"/>
    <w:p w14:paraId="2995AE99" w14:textId="4C4B54CF" w:rsidR="00A541E0" w:rsidRDefault="00A541E0" w:rsidP="00A541E0">
      <w:pPr>
        <w:pStyle w:val="Heading3"/>
      </w:pPr>
      <w:bookmarkStart w:id="160" w:name="_Toc151623922"/>
      <w:bookmarkStart w:id="161" w:name="_Toc154585339"/>
      <w:bookmarkStart w:id="162" w:name="_Toc155642296"/>
      <w:bookmarkStart w:id="163" w:name="_Toc162015559"/>
      <w:r>
        <w:t>5.3.2</w:t>
      </w:r>
      <w:r w:rsidR="00C56E6C">
        <w:tab/>
      </w:r>
      <w:r>
        <w:t>Minimum and Maximum Angular Separation between Probes</w:t>
      </w:r>
      <w:bookmarkEnd w:id="160"/>
      <w:bookmarkEnd w:id="161"/>
      <w:bookmarkEnd w:id="162"/>
      <w:bookmarkEnd w:id="163"/>
    </w:p>
    <w:p w14:paraId="3FBED420" w14:textId="77777777" w:rsidR="00A541E0" w:rsidRDefault="00A541E0" w:rsidP="00C204C0">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r w:rsidRPr="0051485A">
        <w:t>Figure 5.2.</w:t>
      </w:r>
      <w:r>
        <w:t>3</w:t>
      </w:r>
      <w:r w:rsidRPr="0051485A">
        <w:t>-</w:t>
      </w:r>
      <w:r>
        <w:t>3 which on the other hand introduces blocking effects</w:t>
      </w:r>
      <w:r w:rsidRPr="004229B0">
        <w:t xml:space="preserve">. </w:t>
      </w:r>
    </w:p>
    <w:p w14:paraId="16DC9563" w14:textId="77777777" w:rsidR="00A541E0" w:rsidRDefault="00A541E0" w:rsidP="00C204C0">
      <w:r w:rsidRPr="004229B0">
        <w:t xml:space="preserve">The minimum angular separation between neighbouring reflectors is larger than the minimum separation between two regular </w:t>
      </w:r>
      <w:r>
        <w:t>millimetre-wave</w:t>
      </w:r>
      <w:r w:rsidRPr="004229B0">
        <w:t xml:space="preserve"> probes as illustrated in </w:t>
      </w:r>
      <w:r>
        <w:t>Figure 5.3.2-1</w:t>
      </w:r>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p>
    <w:p w14:paraId="275BAE90" w14:textId="22EE1549" w:rsidR="00A541E0" w:rsidRPr="004229B0" w:rsidRDefault="00A541E0" w:rsidP="00C204C0">
      <w:r>
        <w:lastRenderedPageBreak/>
        <w:t>Although DFF is one of the permitted methodologies for FR2 OTA testing [10], IFF is the de-facto reference methodology for FR2 OTA measurements. To enable the applicability of IFF to multi-AoA UE RF testing</w:t>
      </w:r>
      <w:r w:rsidR="00703541">
        <w:t xml:space="preserve"> [3, 12]</w:t>
      </w:r>
      <w:r>
        <w:t>, the largest minimum angular separation of DFF and IFF must be selected, i.e., the minimum angular separation between probes must be 30</w:t>
      </w:r>
      <w:r>
        <w:rPr>
          <w:rFonts w:ascii="Arial" w:hAnsi="Arial" w:cs="Arial"/>
        </w:rPr>
        <w:t>°</w:t>
      </w:r>
      <w:r>
        <w:t xml:space="preserve">. </w:t>
      </w:r>
    </w:p>
    <w:p w14:paraId="03449B9D" w14:textId="77777777" w:rsidR="00A541E0" w:rsidRPr="004229B0" w:rsidRDefault="00A541E0" w:rsidP="00A541E0">
      <w:pPr>
        <w:pStyle w:val="TH"/>
      </w:pPr>
      <w:r w:rsidRPr="004229B0">
        <w:rPr>
          <w:noProof/>
        </w:rPr>
        <w:drawing>
          <wp:inline distT="0" distB="0" distL="0" distR="0" wp14:anchorId="69141CF4" wp14:editId="43A7A564">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p>
    <w:p w14:paraId="7A128C94" w14:textId="13D145CE" w:rsidR="00A541E0" w:rsidRDefault="00A541E0" w:rsidP="00A541E0">
      <w:pPr>
        <w:pStyle w:val="TF"/>
      </w:pPr>
      <w:r>
        <w:t>Figure 5.3.2-1</w:t>
      </w:r>
      <w:r w:rsidRPr="004229B0">
        <w:t>: Illustration of minimum angular separations between IFF (top) and DFF probes.</w:t>
      </w:r>
    </w:p>
    <w:p w14:paraId="5E6FB119" w14:textId="0A600442" w:rsidR="00703541" w:rsidRDefault="00703541" w:rsidP="00DB0653">
      <w:pPr>
        <w:tabs>
          <w:tab w:val="left" w:pos="810"/>
        </w:tabs>
        <w:jc w:val="both"/>
      </w:pPr>
      <w:r>
        <w:t>The maximum angular separation between probes could be as large as 180</w:t>
      </w:r>
      <w:r>
        <w:rPr>
          <w:rFonts w:ascii="Arial" w:hAnsi="Arial" w:cs="Arial"/>
        </w:rPr>
        <w:t>°</w:t>
      </w:r>
      <w:r>
        <w:t>. However, this angular separation would result in significant blocking between one AoA probe and the DUT positioner, as illustrated in Figure 5.3.2-2, and the line-of-sight path between both probes also introduce a significant amount of coupling. It was therefore suggested to limit the maximum angular separation between probes/AoAs to 150</w:t>
      </w:r>
      <w:r>
        <w:rPr>
          <w:rFonts w:ascii="Arial" w:hAnsi="Arial" w:cs="Arial"/>
        </w:rPr>
        <w:t>°</w:t>
      </w:r>
      <w:r w:rsidRPr="00552409">
        <w:t xml:space="preserve"> </w:t>
      </w:r>
      <w:r>
        <w:t>(blue reflector/probe in Figure 5.3.2-2).</w:t>
      </w:r>
    </w:p>
    <w:p w14:paraId="4BDD002B" w14:textId="77777777" w:rsidR="00703541" w:rsidRPr="00E4539D" w:rsidRDefault="00703541" w:rsidP="00703541">
      <w:pPr>
        <w:tabs>
          <w:tab w:val="left" w:pos="810"/>
        </w:tabs>
      </w:pPr>
    </w:p>
    <w:p w14:paraId="785C4D41" w14:textId="77777777" w:rsidR="00703541" w:rsidRDefault="00703541" w:rsidP="006379AB">
      <w:pPr>
        <w:pStyle w:val="TH"/>
      </w:pPr>
      <w:r w:rsidRPr="00795689">
        <w:rPr>
          <w:noProof/>
        </w:rPr>
        <w:lastRenderedPageBreak/>
        <w:drawing>
          <wp:inline distT="0" distB="0" distL="0" distR="0" wp14:anchorId="6D3CB793" wp14:editId="4D5B678E">
            <wp:extent cx="6122035" cy="32080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2035" cy="3208020"/>
                    </a:xfrm>
                    <a:prstGeom prst="rect">
                      <a:avLst/>
                    </a:prstGeom>
                    <a:noFill/>
                    <a:ln>
                      <a:noFill/>
                    </a:ln>
                  </pic:spPr>
                </pic:pic>
              </a:graphicData>
            </a:graphic>
          </wp:inline>
        </w:drawing>
      </w:r>
    </w:p>
    <w:p w14:paraId="080CBC70" w14:textId="77777777" w:rsidR="00703541" w:rsidRDefault="00703541" w:rsidP="006379AB">
      <w:pPr>
        <w:pStyle w:val="TF"/>
      </w:pPr>
      <w:r>
        <w:t>Figure 5.3.2-2</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6BA5D80C" w14:textId="77777777" w:rsidR="00703541" w:rsidRDefault="00703541" w:rsidP="006379AB">
      <w:r>
        <w:t>Additionally, placing two reflectors opposite to each other will yield higher variations in field/power measurements within the QZ caused by reflections from one reflector facing another head on. As illustrated in Figure 5.3.2-3, the two dark grey reflectors with 180</w:t>
      </w:r>
      <w:r w:rsidRPr="00253B97">
        <w:t>°</w:t>
      </w:r>
      <w:r w:rsidRPr="000217EC">
        <w:t xml:space="preserve"> </w:t>
      </w:r>
      <w:r>
        <w:t>separation illuminate each other with plane waves, i.e., without much attenuation; scattering from the metal surfaces including edges of the reflector will thus reflect energy back towards the source probe. On the other hand, the cross coupling between the reflector at 0</w:t>
      </w:r>
      <w:r w:rsidRPr="00253B97">
        <w:t>°</w:t>
      </w:r>
      <w:r>
        <w:t xml:space="preserve"> and the red or blue reflectors is minimized as they are not in each other’s direct path. It was argued that the cross coupling between the two opposing reflectors should be insignificant given the large separation and thus large path losses. However, the reflectors are in each other’s collimated beam’s path, i.e., signal from the right reflector arriving at the left reflector should not have experienced much of an attenuation when compared to the signal at the QZ. </w:t>
      </w:r>
    </w:p>
    <w:p w14:paraId="545E2983" w14:textId="77777777" w:rsidR="00703541" w:rsidRDefault="00703541" w:rsidP="006379AB">
      <w:r>
        <w:t>It should furthermore be highlighted that 2 AoA RRM systems currently limit the maximum separation between probes to 150° [12], specifically Table A.</w:t>
      </w:r>
      <w:r w:rsidRPr="006F4D85">
        <w:t>3.15.3-1</w:t>
      </w:r>
      <w:r>
        <w:t xml:space="preserve">. </w:t>
      </w:r>
    </w:p>
    <w:p w14:paraId="3B6B68D2" w14:textId="77777777" w:rsidR="00703541" w:rsidRDefault="00703541" w:rsidP="006379AB">
      <w:r>
        <w:t>Requiring a 180° separation for m</w:t>
      </w:r>
      <w:r w:rsidRPr="00012076">
        <w:t>ulti</w:t>
      </w:r>
      <w:r>
        <w:t>-</w:t>
      </w:r>
      <w:r w:rsidRPr="00012076">
        <w:t xml:space="preserve">AoA Rx </w:t>
      </w:r>
      <w:r>
        <w:t>t</w:t>
      </w:r>
      <w:r w:rsidRPr="00012076">
        <w:t>esting</w:t>
      </w:r>
      <w:r>
        <w:t xml:space="preserve"> would therefore not allow a re-use of existing 2 AoA RRM systems as they would not be able to support the larger separation.</w:t>
      </w:r>
    </w:p>
    <w:p w14:paraId="22A11F27" w14:textId="77777777" w:rsidR="00703541" w:rsidRDefault="00703541" w:rsidP="006379AB">
      <w:pPr>
        <w:pStyle w:val="TH"/>
      </w:pPr>
      <w:r w:rsidRPr="00707E37">
        <w:rPr>
          <w:noProof/>
        </w:rPr>
        <w:drawing>
          <wp:inline distT="0" distB="0" distL="0" distR="0" wp14:anchorId="46A094D1" wp14:editId="1979F4CA">
            <wp:extent cx="6122035" cy="226568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2265680"/>
                    </a:xfrm>
                    <a:prstGeom prst="rect">
                      <a:avLst/>
                    </a:prstGeom>
                    <a:noFill/>
                    <a:ln>
                      <a:noFill/>
                    </a:ln>
                  </pic:spPr>
                </pic:pic>
              </a:graphicData>
            </a:graphic>
          </wp:inline>
        </w:drawing>
      </w:r>
    </w:p>
    <w:p w14:paraId="1A34CCFF" w14:textId="77777777" w:rsidR="00703541" w:rsidRDefault="00703541" w:rsidP="006379AB">
      <w:pPr>
        <w:pStyle w:val="TF"/>
      </w:pPr>
      <w:r>
        <w:t xml:space="preserve">Figure </w:t>
      </w:r>
      <w:r w:rsidRPr="008C1F35">
        <w:t>5.3.2-</w:t>
      </w:r>
      <w:r>
        <w:t>3</w:t>
      </w:r>
      <w:r w:rsidRPr="004229B0">
        <w:t xml:space="preserve">: Illustration of </w:t>
      </w:r>
      <w:r>
        <w:t xml:space="preserve">maximum proposed </w:t>
      </w:r>
      <w:r w:rsidRPr="004229B0">
        <w:t>angular separation</w:t>
      </w:r>
      <w:r>
        <w:t xml:space="preserve"> including blocking for angular separation of 180</w:t>
      </w:r>
      <w:r>
        <w:rPr>
          <w:rFonts w:cs="Arial"/>
        </w:rPr>
        <w:t>°</w:t>
      </w:r>
      <w:r w:rsidRPr="004229B0">
        <w:t>.</w:t>
      </w:r>
    </w:p>
    <w:p w14:paraId="76A92475" w14:textId="74FA36B5" w:rsidR="00703541" w:rsidRDefault="00703541" w:rsidP="00703541">
      <w:pPr>
        <w:pStyle w:val="Heading3"/>
      </w:pPr>
      <w:bookmarkStart w:id="164" w:name="_Toc151623923"/>
      <w:bookmarkStart w:id="165" w:name="_Toc154585340"/>
      <w:bookmarkStart w:id="166" w:name="_Toc155642297"/>
      <w:bookmarkStart w:id="167" w:name="_Toc162015560"/>
      <w:r>
        <w:lastRenderedPageBreak/>
        <w:t>5.3.3</w:t>
      </w:r>
      <w:r w:rsidR="00C56E6C">
        <w:tab/>
      </w:r>
      <w:r w:rsidRPr="00993AD5">
        <w:t>Impact of Probe Locations and 3D Scans on DL Directions</w:t>
      </w:r>
      <w:bookmarkEnd w:id="164"/>
      <w:bookmarkEnd w:id="165"/>
      <w:bookmarkEnd w:id="166"/>
      <w:bookmarkEnd w:id="167"/>
    </w:p>
    <w:p w14:paraId="51E883D4" w14:textId="77777777" w:rsidR="00703541" w:rsidRDefault="00703541" w:rsidP="006379AB">
      <w:r>
        <w:t xml:space="preserve">A full 3D scan, typically required for beam peak searches, spherical coverage test cases and TRP measurements, can be performed in various ways as illustrated in Table 5.3.3-1. Here, a single-probe, combined-axes OTA system with the probe aligned in the </w:t>
      </w:r>
      <w:r w:rsidRPr="00302F32">
        <w:rPr>
          <w:i/>
          <w:iCs/>
        </w:rPr>
        <w:t>z</w:t>
      </w:r>
      <w:r>
        <w:t xml:space="preserve"> direction is shown with two different methodologies to achieve a full 3D UE rotation/scan:</w:t>
      </w:r>
    </w:p>
    <w:p w14:paraId="6016486F" w14:textId="320D6893" w:rsidR="00703541" w:rsidRPr="00A10A98" w:rsidRDefault="00703541" w:rsidP="006379AB">
      <w:pPr>
        <w:pStyle w:val="B1"/>
      </w:pPr>
      <w:r>
        <w:t>-</w:t>
      </w:r>
      <w:r w:rsidR="006379AB">
        <w:tab/>
      </w:r>
      <w:r w:rsidRPr="00A10A98">
        <w:t xml:space="preserve">full rotation in </w:t>
      </w:r>
      <w:r w:rsidRPr="00A10A98">
        <w:rPr>
          <w:rFonts w:ascii="Symbol" w:hAnsi="Symbol"/>
        </w:rPr>
        <w:t>f</w:t>
      </w:r>
      <w:r w:rsidRPr="00A10A98">
        <w:t xml:space="preserve"> </w:t>
      </w:r>
      <w:r>
        <w:t xml:space="preserve">(around </w:t>
      </w:r>
      <w:r w:rsidRPr="00DA2EEA">
        <w:rPr>
          <w:i/>
          <w:iCs/>
        </w:rPr>
        <w:t>z</w:t>
      </w:r>
      <w:r>
        <w:t xml:space="preserve"> axis) </w:t>
      </w:r>
      <w:r w:rsidRPr="00A10A98">
        <w:t xml:space="preserve">and half rotation in </w:t>
      </w:r>
      <w:r w:rsidRPr="00A10A98">
        <w:rPr>
          <w:rFonts w:ascii="Symbol" w:hAnsi="Symbol"/>
        </w:rPr>
        <w:t>q</w:t>
      </w:r>
      <w:r w:rsidRPr="00A10A98">
        <w:t xml:space="preserve"> </w:t>
      </w:r>
      <w:r>
        <w:t xml:space="preserve">(around </w:t>
      </w:r>
      <w:r w:rsidRPr="00DA2EEA">
        <w:rPr>
          <w:i/>
          <w:iCs/>
        </w:rPr>
        <w:t>y</w:t>
      </w:r>
      <w:r>
        <w:t xml:space="preserve"> axis) as shown in </w:t>
      </w:r>
      <w:r w:rsidRPr="00A10A98">
        <w:t>left</w:t>
      </w:r>
      <w:r>
        <w:t xml:space="preserve"> column</w:t>
      </w:r>
    </w:p>
    <w:p w14:paraId="51E5C428" w14:textId="40E5CD2C" w:rsidR="00703541" w:rsidRDefault="00703541" w:rsidP="006379AB">
      <w:pPr>
        <w:pStyle w:val="B1"/>
      </w:pPr>
      <w:r>
        <w:t>-</w:t>
      </w:r>
      <w:r w:rsidR="006379AB">
        <w:tab/>
      </w:r>
      <w:r w:rsidRPr="00A10A98">
        <w:t xml:space="preserve">full rotation in </w:t>
      </w:r>
      <w:r w:rsidRPr="00A10A98">
        <w:rPr>
          <w:rFonts w:ascii="Symbol" w:hAnsi="Symbol"/>
        </w:rPr>
        <w:t>q</w:t>
      </w:r>
      <w:r w:rsidRPr="00A10A98">
        <w:t xml:space="preserve"> </w:t>
      </w:r>
      <w:r>
        <w:t xml:space="preserve">(around </w:t>
      </w:r>
      <w:r w:rsidRPr="00DA2EEA">
        <w:rPr>
          <w:i/>
          <w:iCs/>
        </w:rPr>
        <w:t>y</w:t>
      </w:r>
      <w:r>
        <w:t xml:space="preserve"> axis) </w:t>
      </w:r>
      <w:r w:rsidRPr="00A10A98">
        <w:t xml:space="preserve">and half rotation in </w:t>
      </w:r>
      <w:r w:rsidRPr="00A10A98">
        <w:rPr>
          <w:rFonts w:ascii="Symbol" w:hAnsi="Symbol"/>
        </w:rPr>
        <w:t>f</w:t>
      </w:r>
      <w:r>
        <w:rPr>
          <w:rFonts w:ascii="Symbol" w:hAnsi="Symbol"/>
        </w:rPr>
        <w:t xml:space="preserve"> </w:t>
      </w:r>
      <w:r>
        <w:t xml:space="preserve">(around </w:t>
      </w:r>
      <w:r w:rsidRPr="00DA2EEA">
        <w:rPr>
          <w:i/>
          <w:iCs/>
        </w:rPr>
        <w:t>z</w:t>
      </w:r>
      <w:r>
        <w:t xml:space="preserve"> axis) as shown in right column</w:t>
      </w:r>
    </w:p>
    <w:p w14:paraId="76A319B4" w14:textId="77777777" w:rsidR="00703541" w:rsidRDefault="00703541" w:rsidP="006379AB">
      <w:r>
        <w:t>As shown in the table for the constant-step size grid with 312 grid points (</w:t>
      </w:r>
      <w:r w:rsidRPr="009C2DB7">
        <w:rPr>
          <w:rFonts w:ascii="Symbol" w:hAnsi="Symbol"/>
        </w:rPr>
        <w:t>Dq</w:t>
      </w:r>
      <w:r w:rsidRPr="009C2DB7">
        <w:t>=</w:t>
      </w:r>
      <w:r w:rsidRPr="009C2DB7">
        <w:rPr>
          <w:rFonts w:ascii="Symbol" w:hAnsi="Symbol"/>
        </w:rPr>
        <w:t>Df</w:t>
      </w:r>
      <w:r w:rsidRPr="009C2DB7">
        <w:t>=15°</w:t>
      </w:r>
      <w:r>
        <w:t>, 266 of which are unique due to the redundant points at the poles) on top or the constant-density grid with 200 grid points</w:t>
      </w:r>
      <w:r w:rsidRPr="009C2DB7">
        <w:t xml:space="preserve"> </w:t>
      </w:r>
      <w:r>
        <w:t>on the bottom, either approach will yield the same test point coverage.</w:t>
      </w:r>
    </w:p>
    <w:p w14:paraId="6A1E1329" w14:textId="77777777" w:rsidR="00703541" w:rsidRDefault="00703541" w:rsidP="00703541">
      <w:pPr>
        <w:pStyle w:val="TH"/>
      </w:pPr>
      <w:r>
        <w:lastRenderedPageBreak/>
        <w:t>Table 5.3.3-1: 3D scan implementations and resulting coverage using single-probe system</w:t>
      </w:r>
    </w:p>
    <w:tbl>
      <w:tblPr>
        <w:tblStyle w:val="TableGrid"/>
        <w:tblW w:w="0" w:type="auto"/>
        <w:tblLook w:val="04A0" w:firstRow="1" w:lastRow="0" w:firstColumn="1" w:lastColumn="0" w:noHBand="0" w:noVBand="1"/>
      </w:tblPr>
      <w:tblGrid>
        <w:gridCol w:w="1428"/>
        <w:gridCol w:w="4121"/>
        <w:gridCol w:w="4082"/>
      </w:tblGrid>
      <w:tr w:rsidR="00703541" w14:paraId="4E10B260" w14:textId="77777777" w:rsidTr="00E34E09">
        <w:tc>
          <w:tcPr>
            <w:tcW w:w="1428" w:type="dxa"/>
            <w:shd w:val="clear" w:color="auto" w:fill="D9D9D9" w:themeFill="background1" w:themeFillShade="D9"/>
          </w:tcPr>
          <w:p w14:paraId="1ED20701" w14:textId="77777777" w:rsidR="00703541" w:rsidRDefault="00703541" w:rsidP="00E34E09">
            <w:pPr>
              <w:pStyle w:val="TAH"/>
            </w:pPr>
          </w:p>
        </w:tc>
        <w:tc>
          <w:tcPr>
            <w:tcW w:w="4121" w:type="dxa"/>
            <w:shd w:val="clear" w:color="auto" w:fill="D9D9D9" w:themeFill="background1" w:themeFillShade="D9"/>
          </w:tcPr>
          <w:p w14:paraId="7A63758B"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sidRPr="00305EE6">
              <w:rPr>
                <w:rFonts w:ascii="Symbol" w:hAnsi="Symbol"/>
              </w:rPr>
              <w:t>f</w:t>
            </w:r>
            <w:r w:rsidRPr="00305EE6">
              <w:t xml:space="preserve"> and half rotation in </w:t>
            </w:r>
            <w:r w:rsidRPr="00305EE6">
              <w:rPr>
                <w:rFonts w:ascii="Symbol" w:hAnsi="Symbol"/>
              </w:rPr>
              <w:t>q</w:t>
            </w:r>
          </w:p>
        </w:tc>
        <w:tc>
          <w:tcPr>
            <w:tcW w:w="4082" w:type="dxa"/>
            <w:shd w:val="clear" w:color="auto" w:fill="D9D9D9" w:themeFill="background1" w:themeFillShade="D9"/>
          </w:tcPr>
          <w:p w14:paraId="54A160F0" w14:textId="77777777" w:rsidR="00703541" w:rsidRDefault="00703541" w:rsidP="00E34E09">
            <w:pPr>
              <w:pStyle w:val="TAH"/>
            </w:pPr>
            <w:r>
              <w:t>Single-probe system configuration</w:t>
            </w:r>
            <w:r w:rsidRPr="00305EE6">
              <w:t xml:space="preserve"> </w:t>
            </w:r>
            <w:r>
              <w:t xml:space="preserve">with 3D scan using </w:t>
            </w:r>
            <w:r w:rsidRPr="00305EE6">
              <w:t xml:space="preserve">full rotation in </w:t>
            </w:r>
            <w:r>
              <w:rPr>
                <w:rFonts w:ascii="Symbol" w:hAnsi="Symbol"/>
              </w:rPr>
              <w:t>q</w:t>
            </w:r>
            <w:r w:rsidRPr="00305EE6">
              <w:t xml:space="preserve"> and half rotation in </w:t>
            </w:r>
            <w:r>
              <w:rPr>
                <w:rFonts w:ascii="Symbol" w:hAnsi="Symbol"/>
              </w:rPr>
              <w:t>f</w:t>
            </w:r>
          </w:p>
        </w:tc>
      </w:tr>
      <w:tr w:rsidR="00703541" w14:paraId="56E0AB00" w14:textId="77777777" w:rsidTr="00E34E09">
        <w:tc>
          <w:tcPr>
            <w:tcW w:w="1428" w:type="dxa"/>
            <w:vAlign w:val="center"/>
          </w:tcPr>
          <w:p w14:paraId="7197E8E2" w14:textId="77777777" w:rsidR="00703541" w:rsidRPr="00302F32" w:rsidRDefault="00703541" w:rsidP="00E34E09">
            <w:pPr>
              <w:pStyle w:val="TAC"/>
              <w:rPr>
                <w:noProof/>
              </w:rPr>
            </w:pPr>
            <w:r w:rsidRPr="00302F32">
              <w:rPr>
                <w:noProof/>
              </w:rPr>
              <w:t>System Configuration</w:t>
            </w:r>
          </w:p>
        </w:tc>
        <w:tc>
          <w:tcPr>
            <w:tcW w:w="4121" w:type="dxa"/>
          </w:tcPr>
          <w:p w14:paraId="6BCE2866" w14:textId="77777777" w:rsidR="00703541" w:rsidRDefault="00703541" w:rsidP="00E34E09">
            <w:pPr>
              <w:tabs>
                <w:tab w:val="left" w:pos="810"/>
              </w:tabs>
              <w:jc w:val="center"/>
            </w:pPr>
            <w:r w:rsidRPr="00174265">
              <w:rPr>
                <w:noProof/>
              </w:rPr>
              <w:drawing>
                <wp:inline distT="0" distB="0" distL="0" distR="0" wp14:anchorId="76B09B35" wp14:editId="703F3870">
                  <wp:extent cx="2286000" cy="202481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286000" cy="2024817"/>
                          </a:xfrm>
                          <a:prstGeom prst="rect">
                            <a:avLst/>
                          </a:prstGeom>
                          <a:noFill/>
                          <a:ln>
                            <a:noFill/>
                          </a:ln>
                        </pic:spPr>
                      </pic:pic>
                    </a:graphicData>
                  </a:graphic>
                </wp:inline>
              </w:drawing>
            </w:r>
          </w:p>
        </w:tc>
        <w:tc>
          <w:tcPr>
            <w:tcW w:w="4082" w:type="dxa"/>
          </w:tcPr>
          <w:p w14:paraId="5EF0CC76" w14:textId="77777777" w:rsidR="00703541" w:rsidRDefault="00703541" w:rsidP="00E34E09">
            <w:pPr>
              <w:tabs>
                <w:tab w:val="left" w:pos="810"/>
              </w:tabs>
              <w:jc w:val="center"/>
            </w:pPr>
            <w:r w:rsidRPr="00416772">
              <w:rPr>
                <w:noProof/>
              </w:rPr>
              <w:drawing>
                <wp:inline distT="0" distB="0" distL="0" distR="0" wp14:anchorId="44650804" wp14:editId="72F14782">
                  <wp:extent cx="2377440" cy="205930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377440" cy="2059309"/>
                          </a:xfrm>
                          <a:prstGeom prst="rect">
                            <a:avLst/>
                          </a:prstGeom>
                          <a:noFill/>
                          <a:ln>
                            <a:noFill/>
                          </a:ln>
                        </pic:spPr>
                      </pic:pic>
                    </a:graphicData>
                  </a:graphic>
                </wp:inline>
              </w:drawing>
            </w:r>
          </w:p>
        </w:tc>
      </w:tr>
      <w:tr w:rsidR="00703541" w14:paraId="5B772C2B" w14:textId="77777777" w:rsidTr="00E34E09">
        <w:tc>
          <w:tcPr>
            <w:tcW w:w="1428" w:type="dxa"/>
            <w:vAlign w:val="center"/>
          </w:tcPr>
          <w:p w14:paraId="040CFA91" w14:textId="77777777" w:rsidR="00703541" w:rsidRPr="00302F32" w:rsidRDefault="00703541" w:rsidP="00E34E09">
            <w:pPr>
              <w:pStyle w:val="TAC"/>
            </w:pPr>
            <w:r w:rsidRPr="00302F32">
              <w:t>Constant-Step Size Grid with 312 grid points (</w:t>
            </w:r>
            <w:r w:rsidRPr="00302F32">
              <w:rPr>
                <w:rFonts w:ascii="Symbol" w:hAnsi="Symbol"/>
              </w:rPr>
              <w:t>Dq</w:t>
            </w:r>
            <w:r w:rsidRPr="00302F32">
              <w:t>=</w:t>
            </w:r>
            <w:r w:rsidRPr="00302F32">
              <w:rPr>
                <w:rFonts w:ascii="Symbol" w:hAnsi="Symbol"/>
              </w:rPr>
              <w:t>Df</w:t>
            </w:r>
            <w:r w:rsidRPr="00302F32">
              <w:t>=15°); 266 unique grid points</w:t>
            </w:r>
          </w:p>
        </w:tc>
        <w:tc>
          <w:tcPr>
            <w:tcW w:w="8203" w:type="dxa"/>
            <w:gridSpan w:val="2"/>
          </w:tcPr>
          <w:p w14:paraId="00F53ECF" w14:textId="77777777" w:rsidR="00703541" w:rsidRDefault="00703541" w:rsidP="00E34E09">
            <w:pPr>
              <w:tabs>
                <w:tab w:val="left" w:pos="810"/>
              </w:tabs>
              <w:jc w:val="center"/>
            </w:pPr>
            <w:r w:rsidRPr="00A73DAC">
              <w:rPr>
                <w:noProof/>
              </w:rPr>
              <w:drawing>
                <wp:inline distT="0" distB="0" distL="0" distR="0" wp14:anchorId="2D514010" wp14:editId="211366C7">
                  <wp:extent cx="2047187" cy="1966448"/>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16862" t="29963" r="19113"/>
                          <a:stretch/>
                        </pic:blipFill>
                        <pic:spPr bwMode="auto">
                          <a:xfrm>
                            <a:off x="0" y="0"/>
                            <a:ext cx="2047830" cy="19670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6026071B" w14:textId="77777777" w:rsidTr="00E34E09">
        <w:tc>
          <w:tcPr>
            <w:tcW w:w="1428" w:type="dxa"/>
            <w:vAlign w:val="center"/>
          </w:tcPr>
          <w:p w14:paraId="05E64478" w14:textId="77777777" w:rsidR="00703541" w:rsidRPr="00302F32" w:rsidRDefault="00703541" w:rsidP="00E34E09">
            <w:pPr>
              <w:pStyle w:val="TAC"/>
            </w:pPr>
            <w:r w:rsidRPr="00302F32">
              <w:t>Constant Density Grid with 200 grid points</w:t>
            </w:r>
          </w:p>
        </w:tc>
        <w:tc>
          <w:tcPr>
            <w:tcW w:w="8203" w:type="dxa"/>
            <w:gridSpan w:val="2"/>
          </w:tcPr>
          <w:p w14:paraId="6DDD5C2C" w14:textId="77777777" w:rsidR="00703541" w:rsidRDefault="00703541" w:rsidP="00E34E09">
            <w:pPr>
              <w:tabs>
                <w:tab w:val="left" w:pos="810"/>
              </w:tabs>
              <w:jc w:val="center"/>
            </w:pPr>
            <w:r w:rsidRPr="00247DC8">
              <w:rPr>
                <w:noProof/>
              </w:rPr>
              <w:drawing>
                <wp:inline distT="0" distB="0" distL="0" distR="0" wp14:anchorId="005AA648" wp14:editId="30A9BE4C">
                  <wp:extent cx="2043243" cy="196685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l="17202" t="30052" r="18905"/>
                          <a:stretch/>
                        </pic:blipFill>
                        <pic:spPr bwMode="auto">
                          <a:xfrm>
                            <a:off x="0" y="0"/>
                            <a:ext cx="2043636" cy="196723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887D0" w14:textId="77777777" w:rsidR="006379AB" w:rsidRDefault="006379AB" w:rsidP="006379AB"/>
    <w:p w14:paraId="2DEB9238" w14:textId="072D9DB9" w:rsidR="00703541" w:rsidRDefault="00703541" w:rsidP="006379AB">
      <w:r>
        <w:t>It was agreed to define absolute probe locations as different 2D planes containing the various AoA probes were shown to have vastly different effects on the perceived DL directions by the UE, see Clause 5.3.1. For simplicity, sample test systems with just 4 total probes (1 AoA1 probe and 3 AoA2 probes) are considered next. Here, the AoA2 probes are displaced by 60</w:t>
      </w:r>
      <w:r w:rsidRPr="00272C63">
        <w:t>°</w:t>
      </w:r>
      <w:r>
        <w:t xml:space="preserve"> (P60), 120</w:t>
      </w:r>
      <w:r w:rsidRPr="00272C63">
        <w:t>°</w:t>
      </w:r>
      <w:r>
        <w:t xml:space="preserve"> (P120), and 150</w:t>
      </w:r>
      <w:r w:rsidRPr="00272C63">
        <w:t>°</w:t>
      </w:r>
      <w:r>
        <w:t xml:space="preserve"> (P150)</w:t>
      </w:r>
      <w:r w:rsidRPr="00272C63">
        <w:t xml:space="preserve"> </w:t>
      </w:r>
      <w:r>
        <w:t xml:space="preserve">from the AoA1 probe placed along the </w:t>
      </w:r>
      <w:r w:rsidRPr="005A39FF">
        <w:rPr>
          <w:i/>
          <w:iCs/>
        </w:rPr>
        <w:t>z</w:t>
      </w:r>
      <w:r>
        <w:t xml:space="preserve"> direction (P0).</w:t>
      </w:r>
      <w:r w:rsidRPr="0097015E">
        <w:t xml:space="preserve"> </w:t>
      </w:r>
      <w:r>
        <w:t xml:space="preserve">As illustrated in Table 5.3.3-2, one system configuration has the AoA2 probes aligned in the </w:t>
      </w:r>
      <w:r w:rsidRPr="00F017A8">
        <w:rPr>
          <w:i/>
          <w:iCs/>
        </w:rPr>
        <w:t>xz</w:t>
      </w:r>
      <w:r>
        <w:t xml:space="preserve"> plane (left), and another system configuration has the AoA2 probes aligned in the </w:t>
      </w:r>
      <w:r w:rsidRPr="00F017A8">
        <w:rPr>
          <w:i/>
          <w:iCs/>
        </w:rPr>
        <w:t>yz</w:t>
      </w:r>
      <w:r>
        <w:t xml:space="preserve"> plane (right). Aside from studying the effect of different probe locations on the perceived DL directions, the two different 3D approaches are investigated as well, i.e., by rotating the device a full turn in </w:t>
      </w:r>
      <w:r w:rsidRPr="00A450A7">
        <w:rPr>
          <w:rFonts w:ascii="Symbol" w:hAnsi="Symbol"/>
        </w:rPr>
        <w:t>f</w:t>
      </w:r>
      <w:r>
        <w:t xml:space="preserve"> (rotation axis </w:t>
      </w:r>
      <w:r w:rsidRPr="000E4310">
        <w:rPr>
          <w:i/>
          <w:iCs/>
        </w:rPr>
        <w:t>z</w:t>
      </w:r>
      <w:r>
        <w:t xml:space="preserve">) and a half turn in </w:t>
      </w:r>
      <w:r>
        <w:rPr>
          <w:rFonts w:ascii="Symbol" w:hAnsi="Symbol"/>
        </w:rPr>
        <w:t>q</w:t>
      </w:r>
      <w:r>
        <w:t xml:space="preserve"> (rotation axis </w:t>
      </w:r>
      <w:r>
        <w:rPr>
          <w:i/>
          <w:iCs/>
        </w:rPr>
        <w:t>y</w:t>
      </w:r>
      <w:r>
        <w:t xml:space="preserve">) as shown the top of Table 5.3.3-2 and alternatively, a full turn in </w:t>
      </w:r>
      <w:r>
        <w:rPr>
          <w:rFonts w:ascii="Symbol" w:hAnsi="Symbol"/>
        </w:rPr>
        <w:t>q</w:t>
      </w:r>
      <w:r>
        <w:t xml:space="preserve"> (rotation axis </w:t>
      </w:r>
      <w:r>
        <w:rPr>
          <w:i/>
          <w:iCs/>
        </w:rPr>
        <w:t>y</w:t>
      </w:r>
      <w:r>
        <w:t xml:space="preserve">) and a half turn in </w:t>
      </w:r>
      <w:r>
        <w:rPr>
          <w:rFonts w:ascii="Symbol" w:hAnsi="Symbol"/>
        </w:rPr>
        <w:t>f</w:t>
      </w:r>
      <w:r>
        <w:t xml:space="preserve"> (rotation axis </w:t>
      </w:r>
      <w:r>
        <w:rPr>
          <w:i/>
          <w:iCs/>
        </w:rPr>
        <w:t>z</w:t>
      </w:r>
      <w:r>
        <w:t>) as shown the bottom of Table 5.3.3-2.</w:t>
      </w:r>
    </w:p>
    <w:p w14:paraId="4155280A" w14:textId="77777777" w:rsidR="00703541" w:rsidRDefault="00703541" w:rsidP="006379AB">
      <w:pPr>
        <w:sectPr w:rsidR="00703541" w:rsidSect="00A60604">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pPr>
      <w:r>
        <w:lastRenderedPageBreak/>
        <w:t>The following analyses for constant step-size grids take into account that multiple measurements at the pole for P0 are performed; while these measurements yield unique DL directions for P0, they translate to non-unique DL directions for P60, P120, and P150.</w:t>
      </w:r>
    </w:p>
    <w:p w14:paraId="7AEDDC39" w14:textId="77777777" w:rsidR="00703541" w:rsidRDefault="00703541" w:rsidP="00703541">
      <w:pPr>
        <w:pStyle w:val="TH"/>
      </w:pPr>
      <w:r>
        <w:lastRenderedPageBreak/>
        <w:t xml:space="preserve">Table 5.3.3-2: System configurations with probes in the </w:t>
      </w:r>
      <w:r w:rsidRPr="0011770C">
        <w:rPr>
          <w:i/>
          <w:iCs/>
        </w:rPr>
        <w:t>xz</w:t>
      </w:r>
      <w:r>
        <w:t xml:space="preserve"> plane (left) and </w:t>
      </w:r>
      <w:r w:rsidRPr="00C64445">
        <w:rPr>
          <w:i/>
          <w:iCs/>
        </w:rPr>
        <w:t>yz</w:t>
      </w:r>
      <w:r>
        <w:t xml:space="preserve"> plane (right). 3D scan performed with full rotation in </w:t>
      </w:r>
      <w:r>
        <w:rPr>
          <w:rFonts w:ascii="Symbol" w:hAnsi="Symbol"/>
        </w:rPr>
        <w:t>f</w:t>
      </w:r>
      <w:r>
        <w:t xml:space="preserve"> and half rotation in </w:t>
      </w:r>
      <w:r>
        <w:rPr>
          <w:rFonts w:ascii="Symbol" w:hAnsi="Symbol"/>
        </w:rPr>
        <w:t>q</w:t>
      </w:r>
      <w:r>
        <w:t xml:space="preserve"> (top) and with full rotation in </w:t>
      </w:r>
      <w:r>
        <w:rPr>
          <w:rFonts w:ascii="Symbol" w:hAnsi="Symbol"/>
        </w:rPr>
        <w:t>q</w:t>
      </w:r>
      <w:r>
        <w:t xml:space="preserve"> and half rotation in </w:t>
      </w:r>
      <w:r w:rsidRPr="00600DE2">
        <w:rPr>
          <w:rFonts w:ascii="Symbol" w:hAnsi="Symbol"/>
        </w:rPr>
        <w:t>f</w:t>
      </w:r>
      <w:r>
        <w:t xml:space="preserve"> (bottom)</w:t>
      </w:r>
    </w:p>
    <w:tbl>
      <w:tblPr>
        <w:tblStyle w:val="TableGrid"/>
        <w:tblW w:w="15169" w:type="dxa"/>
        <w:tblLayout w:type="fixed"/>
        <w:tblLook w:val="04A0" w:firstRow="1" w:lastRow="0" w:firstColumn="1" w:lastColumn="0" w:noHBand="0" w:noVBand="1"/>
      </w:tblPr>
      <w:tblGrid>
        <w:gridCol w:w="1435"/>
        <w:gridCol w:w="6822"/>
        <w:gridCol w:w="6912"/>
      </w:tblGrid>
      <w:tr w:rsidR="00703541" w:rsidRPr="00F92A0B" w14:paraId="25E62DA8" w14:textId="77777777" w:rsidTr="00E34E09">
        <w:tc>
          <w:tcPr>
            <w:tcW w:w="1435" w:type="dxa"/>
            <w:vAlign w:val="center"/>
          </w:tcPr>
          <w:p w14:paraId="122679AF" w14:textId="77777777" w:rsidR="00703541" w:rsidRPr="00F92A0B" w:rsidRDefault="00703541" w:rsidP="00E34E09">
            <w:pPr>
              <w:pStyle w:val="TAH"/>
            </w:pPr>
          </w:p>
        </w:tc>
        <w:tc>
          <w:tcPr>
            <w:tcW w:w="6822" w:type="dxa"/>
            <w:vAlign w:val="center"/>
          </w:tcPr>
          <w:p w14:paraId="6916F587"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vAlign w:val="center"/>
          </w:tcPr>
          <w:p w14:paraId="30D63CC5"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548DD3AC" w14:textId="77777777" w:rsidTr="00E34E09">
        <w:tc>
          <w:tcPr>
            <w:tcW w:w="1435" w:type="dxa"/>
            <w:vAlign w:val="center"/>
          </w:tcPr>
          <w:p w14:paraId="0A724294" w14:textId="77777777" w:rsidR="00703541" w:rsidRPr="00F92A0B" w:rsidRDefault="00703541" w:rsidP="00E34E09">
            <w:pPr>
              <w:pStyle w:val="TAC"/>
            </w:pPr>
            <w:r>
              <w:t>3D Scan</w:t>
            </w:r>
            <w:r w:rsidRPr="00305EE6">
              <w:t xml:space="preserve">: full rotation in </w:t>
            </w:r>
            <w:r w:rsidRPr="00305EE6">
              <w:rPr>
                <w:rFonts w:ascii="Symbol" w:hAnsi="Symbol"/>
              </w:rPr>
              <w:t>f</w:t>
            </w:r>
            <w:r w:rsidRPr="00305EE6">
              <w:t xml:space="preserve"> and half rotation in </w:t>
            </w:r>
            <w:r w:rsidRPr="00305EE6">
              <w:rPr>
                <w:rFonts w:ascii="Symbol" w:hAnsi="Symbol"/>
              </w:rPr>
              <w:t>q</w:t>
            </w:r>
          </w:p>
        </w:tc>
        <w:tc>
          <w:tcPr>
            <w:tcW w:w="6822" w:type="dxa"/>
            <w:vAlign w:val="bottom"/>
          </w:tcPr>
          <w:p w14:paraId="5C70D240" w14:textId="77777777" w:rsidR="00703541" w:rsidRDefault="00703541" w:rsidP="00E34E09">
            <w:pPr>
              <w:tabs>
                <w:tab w:val="left" w:pos="810"/>
              </w:tabs>
              <w:jc w:val="center"/>
            </w:pPr>
            <w:r w:rsidRPr="00CF29AF">
              <w:rPr>
                <w:noProof/>
              </w:rPr>
              <w:drawing>
                <wp:inline distT="0" distB="0" distL="0" distR="0" wp14:anchorId="7AF62E8B" wp14:editId="516476EB">
                  <wp:extent cx="3108960" cy="19643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108960" cy="1964397"/>
                          </a:xfrm>
                          <a:prstGeom prst="rect">
                            <a:avLst/>
                          </a:prstGeom>
                          <a:noFill/>
                          <a:ln>
                            <a:noFill/>
                          </a:ln>
                        </pic:spPr>
                      </pic:pic>
                    </a:graphicData>
                  </a:graphic>
                </wp:inline>
              </w:drawing>
            </w:r>
          </w:p>
        </w:tc>
        <w:tc>
          <w:tcPr>
            <w:tcW w:w="6912" w:type="dxa"/>
            <w:vAlign w:val="bottom"/>
          </w:tcPr>
          <w:p w14:paraId="6F3EBAB6" w14:textId="77777777" w:rsidR="00703541" w:rsidRDefault="00703541" w:rsidP="00E34E09">
            <w:pPr>
              <w:tabs>
                <w:tab w:val="left" w:pos="810"/>
              </w:tabs>
              <w:jc w:val="center"/>
            </w:pPr>
            <w:r w:rsidRPr="00256BD5">
              <w:rPr>
                <w:noProof/>
              </w:rPr>
              <w:drawing>
                <wp:inline distT="0" distB="0" distL="0" distR="0" wp14:anchorId="1632E8EB" wp14:editId="3A1E4727">
                  <wp:extent cx="2834640" cy="2703831"/>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r w:rsidR="00703541" w14:paraId="05C30EF9" w14:textId="77777777" w:rsidTr="00E34E09">
        <w:tc>
          <w:tcPr>
            <w:tcW w:w="1435" w:type="dxa"/>
            <w:vAlign w:val="center"/>
          </w:tcPr>
          <w:p w14:paraId="5FFE5B8D" w14:textId="77777777" w:rsidR="00703541" w:rsidRPr="00F92A0B" w:rsidRDefault="00703541" w:rsidP="00E34E09">
            <w:pPr>
              <w:pStyle w:val="TAC"/>
            </w:pPr>
            <w:r>
              <w:t xml:space="preserve">3D </w:t>
            </w:r>
            <w:r w:rsidRPr="006A25D0">
              <w:t xml:space="preserve">Scan: full rotation in </w:t>
            </w:r>
            <w:r w:rsidRPr="006A25D0">
              <w:rPr>
                <w:rFonts w:ascii="Symbol" w:hAnsi="Symbol"/>
              </w:rPr>
              <w:t>q</w:t>
            </w:r>
            <w:r w:rsidRPr="006A25D0">
              <w:t xml:space="preserve"> and half rotation in </w:t>
            </w:r>
            <w:r w:rsidRPr="006A25D0">
              <w:rPr>
                <w:rFonts w:ascii="Symbol" w:hAnsi="Symbol"/>
              </w:rPr>
              <w:t>f</w:t>
            </w:r>
          </w:p>
        </w:tc>
        <w:tc>
          <w:tcPr>
            <w:tcW w:w="6822" w:type="dxa"/>
            <w:vAlign w:val="bottom"/>
          </w:tcPr>
          <w:p w14:paraId="3C0B29E8" w14:textId="77777777" w:rsidR="00703541" w:rsidRPr="00124440" w:rsidRDefault="00703541" w:rsidP="00E34E09">
            <w:pPr>
              <w:tabs>
                <w:tab w:val="left" w:pos="810"/>
              </w:tabs>
              <w:jc w:val="center"/>
              <w:rPr>
                <w:noProof/>
              </w:rPr>
            </w:pPr>
            <w:r w:rsidRPr="00E63D26">
              <w:rPr>
                <w:noProof/>
              </w:rPr>
              <w:drawing>
                <wp:inline distT="0" distB="0" distL="0" distR="0" wp14:anchorId="369C7D75" wp14:editId="2C85C6A0">
                  <wp:extent cx="3108960" cy="1960630"/>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08960" cy="1960630"/>
                          </a:xfrm>
                          <a:prstGeom prst="rect">
                            <a:avLst/>
                          </a:prstGeom>
                          <a:noFill/>
                          <a:ln>
                            <a:noFill/>
                          </a:ln>
                        </pic:spPr>
                      </pic:pic>
                    </a:graphicData>
                  </a:graphic>
                </wp:inline>
              </w:drawing>
            </w:r>
          </w:p>
        </w:tc>
        <w:tc>
          <w:tcPr>
            <w:tcW w:w="6912" w:type="dxa"/>
            <w:vAlign w:val="bottom"/>
          </w:tcPr>
          <w:p w14:paraId="13538286" w14:textId="77777777" w:rsidR="00703541" w:rsidRPr="00124440" w:rsidRDefault="00703541" w:rsidP="00E34E09">
            <w:pPr>
              <w:tabs>
                <w:tab w:val="left" w:pos="810"/>
              </w:tabs>
              <w:jc w:val="center"/>
              <w:rPr>
                <w:noProof/>
              </w:rPr>
            </w:pPr>
            <w:r w:rsidRPr="00124440">
              <w:rPr>
                <w:noProof/>
              </w:rPr>
              <w:t xml:space="preserve"> </w:t>
            </w:r>
            <w:r w:rsidRPr="00CE7771">
              <w:rPr>
                <w:noProof/>
              </w:rPr>
              <w:drawing>
                <wp:inline distT="0" distB="0" distL="0" distR="0" wp14:anchorId="2321A8CA" wp14:editId="5D551DDB">
                  <wp:extent cx="2834640" cy="2703831"/>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34640" cy="2703831"/>
                          </a:xfrm>
                          <a:prstGeom prst="rect">
                            <a:avLst/>
                          </a:prstGeom>
                          <a:noFill/>
                          <a:ln>
                            <a:noFill/>
                          </a:ln>
                        </pic:spPr>
                      </pic:pic>
                    </a:graphicData>
                  </a:graphic>
                </wp:inline>
              </w:drawing>
            </w:r>
          </w:p>
        </w:tc>
      </w:tr>
    </w:tbl>
    <w:p w14:paraId="27221417" w14:textId="77777777" w:rsidR="00703541" w:rsidRDefault="00703541" w:rsidP="00703541">
      <w:pPr>
        <w:jc w:val="center"/>
        <w:sectPr w:rsidR="00703541" w:rsidSect="00A60604">
          <w:footnotePr>
            <w:numRestart w:val="eachSect"/>
          </w:footnotePr>
          <w:pgSz w:w="16840" w:h="11907" w:orient="landscape" w:code="9"/>
          <w:pgMar w:top="1170" w:right="1416" w:bottom="630" w:left="1133" w:header="850" w:footer="340" w:gutter="0"/>
          <w:cols w:space="720"/>
          <w:formProt w:val="0"/>
          <w:docGrid w:linePitch="272"/>
        </w:sectPr>
      </w:pPr>
    </w:p>
    <w:p w14:paraId="61698195" w14:textId="77777777" w:rsidR="00703541" w:rsidRPr="00094DC5" w:rsidRDefault="00703541" w:rsidP="00DB0653">
      <w:pPr>
        <w:tabs>
          <w:tab w:val="left" w:pos="810"/>
        </w:tabs>
        <w:jc w:val="both"/>
      </w:pPr>
      <w:r>
        <w:lastRenderedPageBreak/>
        <w:t xml:space="preserve">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5.3.3-3 for a constant-step size grid with 312 grid points and in Table 5.3.3-4 for a constant density grid with 200 grid points.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w:t>
      </w:r>
      <w:r w:rsidRPr="00094DC5">
        <w:t xml:space="preserve">directions are further illustrated in </w:t>
      </w:r>
      <w:r>
        <w:t>Table 5.3.3-5</w:t>
      </w:r>
      <w:r w:rsidRPr="00094DC5">
        <w:t xml:space="preserve"> for a constant-step size grid with 312 grid points and in </w:t>
      </w:r>
      <w:r>
        <w:t>Table 5.3.3-6</w:t>
      </w:r>
      <w:r w:rsidRPr="00094DC5">
        <w:t xml:space="preserve"> for a constant density grid with 200 grid points. The following observations can be made from these results</w:t>
      </w:r>
      <w:r>
        <w:t>:</w:t>
      </w:r>
      <w:r w:rsidRPr="00094DC5">
        <w:t xml:space="preserve"> </w:t>
      </w:r>
    </w:p>
    <w:p w14:paraId="279D190E" w14:textId="77777777" w:rsidR="00703541" w:rsidRPr="00094DC5" w:rsidRDefault="00703541" w:rsidP="00DB0653">
      <w:pPr>
        <w:pStyle w:val="B1"/>
        <w:jc w:val="both"/>
      </w:pPr>
      <w:bookmarkStart w:id="176" w:name="_Ref127200733"/>
      <w:r>
        <w:t xml:space="preserve">-    </w:t>
      </w:r>
      <w:r w:rsidRPr="00094DC5">
        <w:t xml:space="preserve">Probes aligned in the </w:t>
      </w:r>
      <w:r w:rsidRPr="00094DC5">
        <w:rPr>
          <w:i/>
          <w:iCs/>
        </w:rPr>
        <w:t>yz</w:t>
      </w:r>
      <w:r w:rsidRPr="00094DC5">
        <w:t xml:space="preserve"> plane introduce large keep-out areas for the angular coverage/DL directions towards each pole.</w:t>
      </w:r>
      <w:bookmarkEnd w:id="176"/>
      <w:r w:rsidRPr="00094DC5">
        <w:t xml:space="preserve"> </w:t>
      </w:r>
    </w:p>
    <w:p w14:paraId="50D70574" w14:textId="77777777" w:rsidR="00703541" w:rsidRPr="00094DC5" w:rsidRDefault="00703541" w:rsidP="00DB0653">
      <w:pPr>
        <w:pStyle w:val="B1"/>
        <w:jc w:val="both"/>
      </w:pPr>
      <w:bookmarkStart w:id="177" w:name="_Ref127200734"/>
      <w:r>
        <w:t xml:space="preserve">-    </w:t>
      </w:r>
      <w:r w:rsidRPr="00094DC5">
        <w:t xml:space="preserve">With full rotation in </w:t>
      </w:r>
      <w:r w:rsidRPr="00094DC5">
        <w:rPr>
          <w:rFonts w:ascii="Symbol" w:hAnsi="Symbol"/>
        </w:rPr>
        <w:t>f</w:t>
      </w:r>
      <w:r w:rsidRPr="00094DC5">
        <w:t xml:space="preserve"> and half rotation in </w:t>
      </w:r>
      <w:r w:rsidRPr="00094DC5">
        <w:rPr>
          <w:rFonts w:ascii="Symbol" w:hAnsi="Symbol"/>
        </w:rPr>
        <w:t>q</w:t>
      </w:r>
      <w:r w:rsidRPr="00094DC5">
        <w:t xml:space="preserve">, probes aligned in the </w:t>
      </w:r>
      <w:r w:rsidRPr="00094DC5">
        <w:rPr>
          <w:i/>
          <w:iCs/>
        </w:rPr>
        <w:t>xz</w:t>
      </w:r>
      <w:r w:rsidRPr="00094DC5">
        <w:t xml:space="preserve"> plane introduce a</w:t>
      </w:r>
      <w:r>
        <w:t xml:space="preserve"> conical sector</w:t>
      </w:r>
      <w:r w:rsidRPr="007E2612">
        <w:t xml:space="preserve"> </w:t>
      </w:r>
      <w:r w:rsidRPr="00094DC5">
        <w:t xml:space="preserve">towards the pole at </w:t>
      </w:r>
      <w:r w:rsidRPr="00094DC5">
        <w:rPr>
          <w:rFonts w:ascii="Symbol" w:hAnsi="Symbol"/>
        </w:rPr>
        <w:t>q</w:t>
      </w:r>
      <w:r w:rsidRPr="00094DC5">
        <w:t>=0°</w:t>
      </w:r>
      <w:r>
        <w:t xml:space="preserve"> with no</w:t>
      </w:r>
      <w:r w:rsidRPr="00094DC5">
        <w:t xml:space="preserve"> angular coverage/DL directions</w:t>
      </w:r>
      <w:r>
        <w:t xml:space="preserve"> for offset probes</w:t>
      </w:r>
      <w:r w:rsidRPr="00094DC5">
        <w:t>.</w:t>
      </w:r>
      <w:bookmarkEnd w:id="177"/>
      <w:r w:rsidRPr="00094DC5">
        <w:t xml:space="preserve"> </w:t>
      </w:r>
    </w:p>
    <w:p w14:paraId="63F90509" w14:textId="77777777" w:rsidR="00703541" w:rsidRPr="00094DC5" w:rsidRDefault="00703541" w:rsidP="00DB0653">
      <w:pPr>
        <w:pStyle w:val="B1"/>
        <w:jc w:val="both"/>
      </w:pPr>
      <w:bookmarkStart w:id="178" w:name="_Ref127200735"/>
      <w:r>
        <w:t xml:space="preserve">-    </w:t>
      </w:r>
      <w:r w:rsidRPr="00094DC5">
        <w:t xml:space="preserve">Constant density grids do not maintain the constant density coverage/DL direction distribution for probes offset from P0, a higher density of DL directions is </w:t>
      </w:r>
      <w:r>
        <w:t>observed</w:t>
      </w:r>
      <w:r w:rsidRPr="00094DC5">
        <w:t xml:space="preserve"> especially near the poles.</w:t>
      </w:r>
      <w:bookmarkEnd w:id="178"/>
      <w:r w:rsidRPr="00094DC5">
        <w:t xml:space="preserve"> </w:t>
      </w:r>
    </w:p>
    <w:p w14:paraId="63431890" w14:textId="77777777" w:rsidR="00703541" w:rsidRPr="00094DC5" w:rsidRDefault="00703541" w:rsidP="00DB0653">
      <w:pPr>
        <w:pStyle w:val="B1"/>
        <w:jc w:val="both"/>
      </w:pPr>
      <w:bookmarkStart w:id="179" w:name="_Ref127200736"/>
      <w:r>
        <w:t xml:space="preserve">-    </w:t>
      </w:r>
      <w:r w:rsidRPr="00094DC5">
        <w:t xml:space="preserve">When probes </w:t>
      </w:r>
      <w:r>
        <w:t xml:space="preserve">are </w:t>
      </w:r>
      <w:r w:rsidRPr="00094DC5">
        <w:t xml:space="preserve">aligned in the </w:t>
      </w:r>
      <w:r w:rsidRPr="00094DC5">
        <w:rPr>
          <w:i/>
          <w:iCs/>
        </w:rPr>
        <w:t>xz</w:t>
      </w:r>
      <w:r w:rsidRPr="00094DC5">
        <w:t xml:space="preserve"> plane, constant-step size grids maintain the constant-step size distribution </w:t>
      </w:r>
      <w:r>
        <w:t xml:space="preserve">of </w:t>
      </w:r>
      <w:r w:rsidRPr="00094DC5">
        <w:t>DL directions for probes offset from P0.</w:t>
      </w:r>
      <w:bookmarkEnd w:id="179"/>
      <w:r w:rsidRPr="00094DC5">
        <w:t xml:space="preserve"> </w:t>
      </w:r>
    </w:p>
    <w:p w14:paraId="2012348A" w14:textId="77777777" w:rsidR="00703541" w:rsidRPr="00094DC5" w:rsidRDefault="00703541" w:rsidP="00DB0653">
      <w:pPr>
        <w:pStyle w:val="B1"/>
        <w:jc w:val="both"/>
      </w:pPr>
      <w:bookmarkStart w:id="180" w:name="_Ref118213490"/>
      <w:r>
        <w:t xml:space="preserve">-    </w:t>
      </w:r>
      <w:r w:rsidRPr="00094DC5">
        <w:t xml:space="preserve">Probes aligned in the </w:t>
      </w:r>
      <w:r w:rsidRPr="00094DC5">
        <w:rPr>
          <w:i/>
          <w:iCs/>
        </w:rPr>
        <w:t>xz</w:t>
      </w:r>
      <w:r w:rsidRPr="00094DC5">
        <w:t xml:space="preserve"> plane generally provide a wider angular coverage for AoA2 DL directions when compared to probes aligned in the </w:t>
      </w:r>
      <w:r w:rsidRPr="00094DC5">
        <w:rPr>
          <w:i/>
          <w:iCs/>
        </w:rPr>
        <w:t>yz</w:t>
      </w:r>
      <w:r w:rsidRPr="00094DC5">
        <w:t xml:space="preserve"> plane.</w:t>
      </w:r>
      <w:bookmarkEnd w:id="180"/>
      <w:r w:rsidRPr="00094DC5">
        <w:t xml:space="preserve"> </w:t>
      </w:r>
    </w:p>
    <w:p w14:paraId="75765F02" w14:textId="77777777" w:rsidR="00703541" w:rsidRPr="00094DC5" w:rsidRDefault="00703541" w:rsidP="00DB0653">
      <w:pPr>
        <w:pStyle w:val="B1"/>
        <w:jc w:val="both"/>
      </w:pPr>
      <w:bookmarkStart w:id="181" w:name="_Ref127200737"/>
      <w:r>
        <w:t xml:space="preserve">-    </w:t>
      </w:r>
      <w:r w:rsidRPr="00094DC5">
        <w:t xml:space="preserve">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and probes aligned in the </w:t>
      </w:r>
      <w:r w:rsidRPr="00094DC5">
        <w:rPr>
          <w:i/>
          <w:iCs/>
        </w:rPr>
        <w:t>xz</w:t>
      </w:r>
      <w:r w:rsidRPr="00094DC5">
        <w:t xml:space="preserve"> plane, the AoA2 DL directions are distributed in 3D</w:t>
      </w:r>
      <w:r>
        <w:t xml:space="preserve"> without a conical region with lack of coverage</w:t>
      </w:r>
      <w:r w:rsidRPr="00094DC5">
        <w:t>.</w:t>
      </w:r>
      <w:bookmarkEnd w:id="181"/>
      <w:r w:rsidRPr="00094DC5">
        <w:t xml:space="preserve"> </w:t>
      </w:r>
    </w:p>
    <w:p w14:paraId="5927B780" w14:textId="77777777" w:rsidR="00703541" w:rsidRPr="00094DC5" w:rsidRDefault="00703541" w:rsidP="00DB0653">
      <w:pPr>
        <w:pStyle w:val="B1"/>
        <w:jc w:val="both"/>
      </w:pPr>
      <w:bookmarkStart w:id="182" w:name="_Ref127200738"/>
      <w:r>
        <w:t xml:space="preserve">-    </w:t>
      </w:r>
      <w:r w:rsidRPr="00094DC5">
        <w:t xml:space="preserve">Only with full rotation in </w:t>
      </w:r>
      <w:r w:rsidRPr="00094DC5">
        <w:rPr>
          <w:rFonts w:ascii="Symbol" w:hAnsi="Symbol"/>
        </w:rPr>
        <w:t>q</w:t>
      </w:r>
      <w:r w:rsidRPr="00094DC5">
        <w:t xml:space="preserve"> and half rotation in </w:t>
      </w:r>
      <w:r w:rsidRPr="00094DC5">
        <w:rPr>
          <w:rFonts w:ascii="Symbol" w:hAnsi="Symbol"/>
        </w:rPr>
        <w:t>f</w:t>
      </w:r>
      <w:r w:rsidRPr="00094DC5">
        <w:t xml:space="preserve">, probes aligned in the </w:t>
      </w:r>
      <w:r w:rsidRPr="00094DC5">
        <w:rPr>
          <w:i/>
          <w:iCs/>
        </w:rPr>
        <w:t>xz</w:t>
      </w:r>
      <w:r w:rsidRPr="00094DC5">
        <w:t xml:space="preserve"> plane, and constant-step size grids, uniform angular coverage/DL directions is achieved, i.e., the distribution of DL directions for all probes on the </w:t>
      </w:r>
      <w:r w:rsidRPr="00094DC5">
        <w:rPr>
          <w:i/>
          <w:iCs/>
        </w:rPr>
        <w:t>xz</w:t>
      </w:r>
      <w:r w:rsidRPr="00094DC5">
        <w:t xml:space="preserve"> plane match the distribution of grid points.</w:t>
      </w:r>
      <w:bookmarkEnd w:id="182"/>
    </w:p>
    <w:p w14:paraId="63B7995E" w14:textId="77777777" w:rsidR="00703541" w:rsidRDefault="00703541" w:rsidP="00DB0653">
      <w:pPr>
        <w:tabs>
          <w:tab w:val="left" w:pos="810"/>
        </w:tabs>
        <w:jc w:val="both"/>
      </w:pPr>
      <w:r>
        <w:t xml:space="preserve">Based on the observations made in this section, the following decisions were made: </w:t>
      </w:r>
    </w:p>
    <w:p w14:paraId="15838C42" w14:textId="2ED2D21A" w:rsidR="00703541" w:rsidRDefault="00703541" w:rsidP="006379AB">
      <w:pPr>
        <w:pStyle w:val="B1"/>
      </w:pPr>
      <w:bookmarkStart w:id="183" w:name="_Ref127200740"/>
      <w:r>
        <w:t>-</w:t>
      </w:r>
      <w:r w:rsidR="006379AB">
        <w:tab/>
      </w:r>
      <w:r>
        <w:t xml:space="preserve">For optimized AoA1 and AoA2 test point/perceived DL direction coverage, apply a </w:t>
      </w:r>
      <w:r w:rsidRPr="005E474D">
        <w:t xml:space="preserve">full rotation in </w:t>
      </w:r>
      <w:r w:rsidRPr="005E474D">
        <w:rPr>
          <w:rFonts w:ascii="Symbol" w:hAnsi="Symbol"/>
        </w:rPr>
        <w:t></w:t>
      </w:r>
      <w:r w:rsidRPr="005E474D">
        <w:t xml:space="preserve"> and </w:t>
      </w:r>
      <w:r>
        <w:t xml:space="preserve">a </w:t>
      </w:r>
      <w:r w:rsidRPr="005E474D">
        <w:t xml:space="preserve">half rotation in </w:t>
      </w:r>
      <w:r w:rsidRPr="005E474D">
        <w:rPr>
          <w:rFonts w:ascii="Symbol" w:hAnsi="Symbol"/>
        </w:rPr>
        <w:t></w:t>
      </w:r>
      <w:r>
        <w:t>.</w:t>
      </w:r>
      <w:bookmarkEnd w:id="183"/>
    </w:p>
    <w:p w14:paraId="72A88309" w14:textId="1F71F0F7" w:rsidR="00703541" w:rsidRDefault="00703541" w:rsidP="006379AB">
      <w:pPr>
        <w:pStyle w:val="B1"/>
      </w:pPr>
      <w:bookmarkStart w:id="184" w:name="_Ref127200741"/>
      <w:r>
        <w:t>-</w:t>
      </w:r>
      <w:r w:rsidR="006379AB">
        <w:tab/>
      </w:r>
      <w:r>
        <w:t>For optimized AoA1 and AoA2 test point/perceived DL direction coverage, utilize constant-step size grids only.</w:t>
      </w:r>
      <w:bookmarkEnd w:id="184"/>
      <w:r>
        <w:t xml:space="preserve"> </w:t>
      </w:r>
    </w:p>
    <w:p w14:paraId="45B7DFEA" w14:textId="37FE62A3" w:rsidR="00703541" w:rsidRDefault="00703541" w:rsidP="006379AB">
      <w:pPr>
        <w:pStyle w:val="B1"/>
        <w:sectPr w:rsidR="00703541" w:rsidSect="00A60604">
          <w:footnotePr>
            <w:numRestart w:val="eachSect"/>
          </w:footnotePr>
          <w:pgSz w:w="11907" w:h="16840" w:code="9"/>
          <w:pgMar w:top="1416" w:right="1133" w:bottom="1133" w:left="1133" w:header="850" w:footer="340" w:gutter="0"/>
          <w:cols w:space="720"/>
          <w:formProt w:val="0"/>
        </w:sectPr>
      </w:pPr>
      <w:r>
        <w:t>-</w:t>
      </w:r>
      <w:r w:rsidR="006379AB">
        <w:tab/>
      </w:r>
      <w:r>
        <w:t xml:space="preserve">For optimized AoA1 and AoA2 test point/perceived DL direction coverage, place the AoA2 probes in the </w:t>
      </w:r>
      <w:r w:rsidRPr="009E6437">
        <w:rPr>
          <w:i/>
          <w:iCs/>
        </w:rPr>
        <w:t>xz</w:t>
      </w:r>
      <w:r>
        <w:t xml:space="preserve"> plane</w:t>
      </w:r>
    </w:p>
    <w:p w14:paraId="3A15E05C" w14:textId="77777777" w:rsidR="00703541" w:rsidRPr="00A7789F" w:rsidRDefault="00703541" w:rsidP="00703541">
      <w:pPr>
        <w:pStyle w:val="TH"/>
        <w:keepNext w:val="0"/>
        <w:rPr>
          <w:bCs/>
        </w:rPr>
      </w:pPr>
      <w:r>
        <w:lastRenderedPageBreak/>
        <w:t>Table 5.3.3-3: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 xml:space="preserve">=15°).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35793D4F" w14:textId="77777777" w:rsidTr="00E34E09">
        <w:tc>
          <w:tcPr>
            <w:tcW w:w="1435" w:type="dxa"/>
            <w:shd w:val="clear" w:color="auto" w:fill="D9D9D9" w:themeFill="background1" w:themeFillShade="D9"/>
            <w:vAlign w:val="center"/>
          </w:tcPr>
          <w:p w14:paraId="744D06C8" w14:textId="77777777" w:rsidR="00703541" w:rsidRPr="00F92A0B" w:rsidRDefault="00703541" w:rsidP="00E34E09">
            <w:pPr>
              <w:pStyle w:val="TAH"/>
            </w:pPr>
          </w:p>
        </w:tc>
        <w:tc>
          <w:tcPr>
            <w:tcW w:w="6822" w:type="dxa"/>
            <w:shd w:val="clear" w:color="auto" w:fill="D9D9D9" w:themeFill="background1" w:themeFillShade="D9"/>
            <w:vAlign w:val="center"/>
          </w:tcPr>
          <w:p w14:paraId="4A0A0CEF"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E9F0469" w14:textId="77777777" w:rsidR="00703541" w:rsidRPr="00F92A0B" w:rsidRDefault="00703541" w:rsidP="00E34E09">
            <w:pPr>
              <w:pStyle w:val="TAH"/>
            </w:pPr>
            <w:r w:rsidRPr="00F92A0B">
              <w:t xml:space="preserve">Probes in the </w:t>
            </w:r>
            <w:r w:rsidRPr="006B4580">
              <w:rPr>
                <w:i/>
                <w:iCs/>
              </w:rPr>
              <w:t>yz</w:t>
            </w:r>
            <w:r w:rsidRPr="006B4580">
              <w:t xml:space="preserve"> </w:t>
            </w:r>
            <w:r w:rsidRPr="00F92A0B">
              <w:t>plane</w:t>
            </w:r>
          </w:p>
        </w:tc>
      </w:tr>
      <w:tr w:rsidR="00703541" w14:paraId="150A2132" w14:textId="77777777" w:rsidTr="00E34E09">
        <w:tc>
          <w:tcPr>
            <w:tcW w:w="1435" w:type="dxa"/>
            <w:vAlign w:val="center"/>
          </w:tcPr>
          <w:p w14:paraId="0731E1A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FA9C6D7" w14:textId="77777777" w:rsidR="00703541" w:rsidRDefault="00703541" w:rsidP="00E34E09">
            <w:pPr>
              <w:keepLines/>
              <w:tabs>
                <w:tab w:val="left" w:pos="810"/>
              </w:tabs>
              <w:jc w:val="center"/>
            </w:pPr>
            <w:r w:rsidRPr="00F23663">
              <w:rPr>
                <w:noProof/>
              </w:rPr>
              <w:drawing>
                <wp:inline distT="0" distB="0" distL="0" distR="0" wp14:anchorId="2567378C" wp14:editId="03CAB94D">
                  <wp:extent cx="3108960" cy="196640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4F3DE86B" w14:textId="77777777" w:rsidR="00703541" w:rsidRDefault="00703541" w:rsidP="00E34E09">
            <w:pPr>
              <w:keepLines/>
              <w:tabs>
                <w:tab w:val="left" w:pos="810"/>
              </w:tabs>
              <w:jc w:val="center"/>
            </w:pPr>
            <w:r w:rsidRPr="00537F4C">
              <w:rPr>
                <w:noProof/>
              </w:rPr>
              <w:drawing>
                <wp:inline distT="0" distB="0" distL="0" distR="0" wp14:anchorId="13335E5F" wp14:editId="34B81A1C">
                  <wp:extent cx="2743200" cy="261374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5CC58F6B" w14:textId="77777777" w:rsidTr="00E34E09">
        <w:tc>
          <w:tcPr>
            <w:tcW w:w="1435" w:type="dxa"/>
            <w:vAlign w:val="center"/>
          </w:tcPr>
          <w:p w14:paraId="40A84A37" w14:textId="77777777" w:rsidR="00703541" w:rsidRPr="00F92A0B" w:rsidRDefault="00703541" w:rsidP="00E34E09">
            <w:pPr>
              <w:pStyle w:val="TAC"/>
              <w:keepNext w:val="0"/>
            </w:pPr>
            <w:r w:rsidRPr="00F92A0B">
              <w:t>DL Directions perceived by DUT from Probe P60</w:t>
            </w:r>
          </w:p>
        </w:tc>
        <w:tc>
          <w:tcPr>
            <w:tcW w:w="6822" w:type="dxa"/>
          </w:tcPr>
          <w:p w14:paraId="1333EBA9" w14:textId="77777777" w:rsidR="00703541" w:rsidRDefault="00703541" w:rsidP="00E34E09">
            <w:pPr>
              <w:keepLines/>
              <w:tabs>
                <w:tab w:val="left" w:pos="810"/>
              </w:tabs>
              <w:jc w:val="center"/>
            </w:pPr>
            <w:r w:rsidRPr="006D1765">
              <w:rPr>
                <w:noProof/>
              </w:rPr>
              <w:drawing>
                <wp:inline distT="0" distB="0" distL="0" distR="0" wp14:anchorId="15CE7579" wp14:editId="2C7D5982">
                  <wp:extent cx="2651760" cy="253664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l="28297" t="30132" r="29755"/>
                          <a:stretch/>
                        </pic:blipFill>
                        <pic:spPr bwMode="auto">
                          <a:xfrm>
                            <a:off x="0" y="0"/>
                            <a:ext cx="2651760" cy="2536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9E47767" w14:textId="77777777" w:rsidR="00703541" w:rsidRDefault="00703541" w:rsidP="00E34E09">
            <w:pPr>
              <w:keepLines/>
              <w:tabs>
                <w:tab w:val="left" w:pos="810"/>
              </w:tabs>
              <w:jc w:val="center"/>
            </w:pPr>
            <w:r w:rsidRPr="006D1765">
              <w:rPr>
                <w:noProof/>
              </w:rPr>
              <w:drawing>
                <wp:inline distT="0" distB="0" distL="0" distR="0" wp14:anchorId="5FDF8CB1" wp14:editId="750DA756">
                  <wp:extent cx="2651760" cy="258066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l="28573" t="29971" r="30042"/>
                          <a:stretch/>
                        </pic:blipFill>
                        <pic:spPr bwMode="auto">
                          <a:xfrm>
                            <a:off x="0" y="0"/>
                            <a:ext cx="2651760" cy="25806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0AA93091" w14:textId="77777777" w:rsidTr="00E34E09">
        <w:tc>
          <w:tcPr>
            <w:tcW w:w="1435" w:type="dxa"/>
            <w:vAlign w:val="center"/>
          </w:tcPr>
          <w:p w14:paraId="221BF662" w14:textId="77777777" w:rsidR="00703541" w:rsidRPr="00F92A0B" w:rsidRDefault="00703541" w:rsidP="00E34E09">
            <w:pPr>
              <w:pStyle w:val="TAC"/>
              <w:keepNext w:val="0"/>
            </w:pPr>
            <w:r w:rsidRPr="00F92A0B">
              <w:lastRenderedPageBreak/>
              <w:t>DL Directions perceived by DUT from Probe P120</w:t>
            </w:r>
          </w:p>
        </w:tc>
        <w:tc>
          <w:tcPr>
            <w:tcW w:w="6822" w:type="dxa"/>
          </w:tcPr>
          <w:p w14:paraId="25C7C068" w14:textId="77777777" w:rsidR="00703541" w:rsidRDefault="00703541" w:rsidP="00E34E09">
            <w:pPr>
              <w:keepLines/>
              <w:tabs>
                <w:tab w:val="left" w:pos="810"/>
              </w:tabs>
              <w:jc w:val="center"/>
            </w:pPr>
            <w:r w:rsidRPr="00790F8B">
              <w:rPr>
                <w:noProof/>
              </w:rPr>
              <w:drawing>
                <wp:inline distT="0" distB="0" distL="0" distR="0" wp14:anchorId="18DC7C16" wp14:editId="31390F53">
                  <wp:extent cx="2651760" cy="2545441"/>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l="28629" t="29988" r="30089"/>
                          <a:stretch/>
                        </pic:blipFill>
                        <pic:spPr bwMode="auto">
                          <a:xfrm>
                            <a:off x="0" y="0"/>
                            <a:ext cx="2651760" cy="25454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B2D0F19" w14:textId="77777777" w:rsidR="00703541" w:rsidRDefault="00703541" w:rsidP="00E34E09">
            <w:pPr>
              <w:keepLines/>
              <w:tabs>
                <w:tab w:val="left" w:pos="810"/>
              </w:tabs>
              <w:jc w:val="center"/>
            </w:pPr>
            <w:r w:rsidRPr="00790F8B">
              <w:rPr>
                <w:noProof/>
              </w:rPr>
              <w:drawing>
                <wp:inline distT="0" distB="0" distL="0" distR="0" wp14:anchorId="1FB134EF" wp14:editId="5EF9D3A3">
                  <wp:extent cx="2651760" cy="25952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28893" t="29586" r="30384"/>
                          <a:stretch/>
                        </pic:blipFill>
                        <pic:spPr bwMode="auto">
                          <a:xfrm>
                            <a:off x="0" y="0"/>
                            <a:ext cx="2651760" cy="25952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4DE61D0" w14:textId="77777777" w:rsidTr="00E34E09">
        <w:tc>
          <w:tcPr>
            <w:tcW w:w="1435" w:type="dxa"/>
            <w:vAlign w:val="center"/>
          </w:tcPr>
          <w:p w14:paraId="17B8CF2B"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27F069B5" w14:textId="77777777" w:rsidR="00703541" w:rsidRDefault="00703541" w:rsidP="00E34E09">
            <w:pPr>
              <w:tabs>
                <w:tab w:val="left" w:pos="810"/>
              </w:tabs>
              <w:jc w:val="center"/>
            </w:pPr>
            <w:r w:rsidRPr="006B1721">
              <w:rPr>
                <w:noProof/>
              </w:rPr>
              <w:drawing>
                <wp:inline distT="0" distB="0" distL="0" distR="0" wp14:anchorId="31E7375C" wp14:editId="0E439606">
                  <wp:extent cx="2651760" cy="25386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l="28463" t="30044" r="30255"/>
                          <a:stretch/>
                        </pic:blipFill>
                        <pic:spPr bwMode="auto">
                          <a:xfrm>
                            <a:off x="0" y="0"/>
                            <a:ext cx="2651760" cy="25386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4D140A5D" w14:textId="77777777" w:rsidR="00703541" w:rsidRDefault="00703541" w:rsidP="00E34E09">
            <w:pPr>
              <w:tabs>
                <w:tab w:val="left" w:pos="810"/>
              </w:tabs>
              <w:jc w:val="center"/>
            </w:pPr>
            <w:r w:rsidRPr="006B1721">
              <w:rPr>
                <w:noProof/>
              </w:rPr>
              <w:drawing>
                <wp:inline distT="0" distB="0" distL="0" distR="0" wp14:anchorId="51DF103D" wp14:editId="7501BE98">
                  <wp:extent cx="2651760" cy="257201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l="29066" t="29889" r="30042"/>
                          <a:stretch/>
                        </pic:blipFill>
                        <pic:spPr bwMode="auto">
                          <a:xfrm>
                            <a:off x="0" y="0"/>
                            <a:ext cx="2651760" cy="257201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5B1BBD" w14:textId="77777777" w:rsidR="00703541" w:rsidRDefault="00703541" w:rsidP="00703541">
      <w:pPr>
        <w:tabs>
          <w:tab w:val="left" w:pos="810"/>
        </w:tabs>
        <w:spacing w:after="0"/>
      </w:pPr>
      <w:r>
        <w:br w:type="page"/>
      </w:r>
    </w:p>
    <w:p w14:paraId="6C43FDD2" w14:textId="77777777" w:rsidR="00703541" w:rsidRPr="00F6239A" w:rsidRDefault="00703541" w:rsidP="00703541">
      <w:pPr>
        <w:pStyle w:val="TH"/>
        <w:keepNext w:val="0"/>
        <w:rPr>
          <w:bCs/>
        </w:rPr>
      </w:pPr>
      <w:r>
        <w:lastRenderedPageBreak/>
        <w:t>Table 5.3.3-4: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49C5A087" w14:textId="77777777" w:rsidTr="00E34E09">
        <w:tc>
          <w:tcPr>
            <w:tcW w:w="1435" w:type="dxa"/>
            <w:shd w:val="clear" w:color="auto" w:fill="D9D9D9" w:themeFill="background1" w:themeFillShade="D9"/>
            <w:vAlign w:val="center"/>
          </w:tcPr>
          <w:p w14:paraId="076D4B2B" w14:textId="77777777" w:rsidR="00703541" w:rsidRPr="00F92A0B" w:rsidRDefault="00703541" w:rsidP="00E34E09">
            <w:pPr>
              <w:pStyle w:val="TAH"/>
            </w:pPr>
          </w:p>
        </w:tc>
        <w:tc>
          <w:tcPr>
            <w:tcW w:w="6822" w:type="dxa"/>
            <w:shd w:val="clear" w:color="auto" w:fill="D9D9D9" w:themeFill="background1" w:themeFillShade="D9"/>
            <w:vAlign w:val="center"/>
          </w:tcPr>
          <w:p w14:paraId="06E95710" w14:textId="77777777" w:rsidR="00703541" w:rsidRPr="00F92A0B" w:rsidRDefault="00703541" w:rsidP="00E34E09">
            <w:pPr>
              <w:pStyle w:val="TAH"/>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40BDBB42" w14:textId="77777777" w:rsidR="00703541" w:rsidRPr="00F92A0B" w:rsidRDefault="00703541" w:rsidP="00E34E09">
            <w:pPr>
              <w:pStyle w:val="TAH"/>
            </w:pPr>
            <w:r w:rsidRPr="00F92A0B">
              <w:t xml:space="preserve">Probes in the </w:t>
            </w:r>
            <w:r w:rsidRPr="00FA0F02">
              <w:rPr>
                <w:i/>
                <w:iCs/>
              </w:rPr>
              <w:t>yz</w:t>
            </w:r>
            <w:r w:rsidRPr="00F92A0B">
              <w:t xml:space="preserve"> plane</w:t>
            </w:r>
          </w:p>
        </w:tc>
      </w:tr>
      <w:tr w:rsidR="00703541" w14:paraId="3ED483D0" w14:textId="77777777" w:rsidTr="00E34E09">
        <w:tc>
          <w:tcPr>
            <w:tcW w:w="1435" w:type="dxa"/>
            <w:vAlign w:val="center"/>
          </w:tcPr>
          <w:p w14:paraId="3DAC34CF"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1272B3E8" w14:textId="77777777" w:rsidR="00703541" w:rsidRDefault="00703541" w:rsidP="00E34E09">
            <w:pPr>
              <w:keepLines/>
              <w:tabs>
                <w:tab w:val="left" w:pos="810"/>
              </w:tabs>
              <w:jc w:val="center"/>
            </w:pPr>
            <w:r w:rsidRPr="00F23663">
              <w:rPr>
                <w:noProof/>
              </w:rPr>
              <w:drawing>
                <wp:inline distT="0" distB="0" distL="0" distR="0" wp14:anchorId="1B92349B" wp14:editId="52F8EDF5">
                  <wp:extent cx="3108960" cy="1966404"/>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08960" cy="1966404"/>
                          </a:xfrm>
                          <a:prstGeom prst="rect">
                            <a:avLst/>
                          </a:prstGeom>
                          <a:noFill/>
                          <a:ln>
                            <a:noFill/>
                          </a:ln>
                        </pic:spPr>
                      </pic:pic>
                    </a:graphicData>
                  </a:graphic>
                </wp:inline>
              </w:drawing>
            </w:r>
          </w:p>
        </w:tc>
        <w:tc>
          <w:tcPr>
            <w:tcW w:w="6912" w:type="dxa"/>
            <w:vAlign w:val="bottom"/>
          </w:tcPr>
          <w:p w14:paraId="556C826D" w14:textId="77777777" w:rsidR="00703541" w:rsidRDefault="00703541" w:rsidP="00E34E09">
            <w:pPr>
              <w:keepLines/>
              <w:tabs>
                <w:tab w:val="left" w:pos="810"/>
              </w:tabs>
              <w:jc w:val="center"/>
            </w:pPr>
            <w:r w:rsidRPr="00537F4C">
              <w:rPr>
                <w:noProof/>
              </w:rPr>
              <w:drawing>
                <wp:inline distT="0" distB="0" distL="0" distR="0" wp14:anchorId="32CDAD11" wp14:editId="17752F95">
                  <wp:extent cx="2743200" cy="261374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43200" cy="2613740"/>
                          </a:xfrm>
                          <a:prstGeom prst="rect">
                            <a:avLst/>
                          </a:prstGeom>
                          <a:noFill/>
                          <a:ln>
                            <a:noFill/>
                          </a:ln>
                        </pic:spPr>
                      </pic:pic>
                    </a:graphicData>
                  </a:graphic>
                </wp:inline>
              </w:drawing>
            </w:r>
          </w:p>
        </w:tc>
      </w:tr>
      <w:tr w:rsidR="00703541" w14:paraId="655574F7" w14:textId="77777777" w:rsidTr="00E34E09">
        <w:tc>
          <w:tcPr>
            <w:tcW w:w="1435" w:type="dxa"/>
            <w:vAlign w:val="center"/>
          </w:tcPr>
          <w:p w14:paraId="79D191D5" w14:textId="77777777" w:rsidR="00703541" w:rsidRPr="00F92A0B" w:rsidRDefault="00703541" w:rsidP="00E34E09">
            <w:pPr>
              <w:pStyle w:val="TAC"/>
              <w:keepNext w:val="0"/>
            </w:pPr>
            <w:r w:rsidRPr="00F92A0B">
              <w:t>DL Directions perceived by DUT from Probe P60</w:t>
            </w:r>
          </w:p>
        </w:tc>
        <w:tc>
          <w:tcPr>
            <w:tcW w:w="6822" w:type="dxa"/>
          </w:tcPr>
          <w:p w14:paraId="77D49F52" w14:textId="77777777" w:rsidR="00703541" w:rsidRDefault="00703541" w:rsidP="00E34E09">
            <w:pPr>
              <w:keepLines/>
              <w:tabs>
                <w:tab w:val="left" w:pos="810"/>
              </w:tabs>
              <w:jc w:val="center"/>
            </w:pPr>
            <w:r w:rsidRPr="0034633C">
              <w:rPr>
                <w:noProof/>
              </w:rPr>
              <w:drawing>
                <wp:inline distT="0" distB="0" distL="0" distR="0" wp14:anchorId="05AF28C5" wp14:editId="54D11AE6">
                  <wp:extent cx="2651760" cy="2560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15" cstate="print">
                            <a:extLst>
                              <a:ext uri="{28A0092B-C50C-407E-A947-70E740481C1C}">
                                <a14:useLocalDpi xmlns:a14="http://schemas.microsoft.com/office/drawing/2010/main" val="0"/>
                              </a:ext>
                            </a:extLst>
                          </a:blip>
                          <a:srcRect l="28126" t="29760" r="29946"/>
                          <a:stretch/>
                        </pic:blipFill>
                        <pic:spPr bwMode="auto">
                          <a:xfrm>
                            <a:off x="0" y="0"/>
                            <a:ext cx="2651760" cy="25601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32F1123D" w14:textId="77777777" w:rsidR="00703541" w:rsidRDefault="00703541" w:rsidP="00E34E09">
            <w:pPr>
              <w:keepLines/>
              <w:tabs>
                <w:tab w:val="left" w:pos="810"/>
              </w:tabs>
              <w:jc w:val="center"/>
            </w:pPr>
            <w:r w:rsidRPr="0034633C">
              <w:rPr>
                <w:noProof/>
              </w:rPr>
              <w:drawing>
                <wp:inline distT="0" distB="0" distL="0" distR="0" wp14:anchorId="5D960CE8" wp14:editId="6E8A905C">
                  <wp:extent cx="2651760" cy="2621977"/>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16" cstate="print">
                            <a:extLst>
                              <a:ext uri="{28A0092B-C50C-407E-A947-70E740481C1C}">
                                <a14:useLocalDpi xmlns:a14="http://schemas.microsoft.com/office/drawing/2010/main" val="0"/>
                              </a:ext>
                            </a:extLst>
                          </a:blip>
                          <a:srcRect l="28901" t="29701" r="30231"/>
                          <a:stretch/>
                        </pic:blipFill>
                        <pic:spPr bwMode="auto">
                          <a:xfrm>
                            <a:off x="0" y="0"/>
                            <a:ext cx="2651760" cy="262197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4AA6F9" w14:textId="77777777" w:rsidTr="00E34E09">
        <w:tc>
          <w:tcPr>
            <w:tcW w:w="1435" w:type="dxa"/>
            <w:vAlign w:val="center"/>
          </w:tcPr>
          <w:p w14:paraId="1A751A86" w14:textId="77777777" w:rsidR="00703541" w:rsidRPr="00F92A0B" w:rsidRDefault="00703541" w:rsidP="00E34E09">
            <w:pPr>
              <w:pStyle w:val="TAC"/>
            </w:pPr>
            <w:r w:rsidRPr="00F92A0B">
              <w:lastRenderedPageBreak/>
              <w:t>DL Directions perceived by DUT from Probe P120</w:t>
            </w:r>
          </w:p>
        </w:tc>
        <w:tc>
          <w:tcPr>
            <w:tcW w:w="6822" w:type="dxa"/>
          </w:tcPr>
          <w:p w14:paraId="198744A6" w14:textId="77777777" w:rsidR="00703541" w:rsidRDefault="00703541" w:rsidP="00E34E09">
            <w:pPr>
              <w:tabs>
                <w:tab w:val="left" w:pos="810"/>
              </w:tabs>
              <w:jc w:val="center"/>
            </w:pPr>
            <w:r w:rsidRPr="0034633C">
              <w:rPr>
                <w:noProof/>
              </w:rPr>
              <w:drawing>
                <wp:inline distT="0" distB="0" distL="0" distR="0" wp14:anchorId="459C64FB" wp14:editId="1A4BF1DE">
                  <wp:extent cx="2651760" cy="2535671"/>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28629" t="29622" r="29613"/>
                          <a:stretch/>
                        </pic:blipFill>
                        <pic:spPr bwMode="auto">
                          <a:xfrm>
                            <a:off x="0" y="0"/>
                            <a:ext cx="2651760" cy="2535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5615018" w14:textId="77777777" w:rsidR="00703541" w:rsidRDefault="00703541" w:rsidP="00E34E09">
            <w:pPr>
              <w:tabs>
                <w:tab w:val="left" w:pos="810"/>
              </w:tabs>
              <w:jc w:val="center"/>
            </w:pPr>
            <w:r w:rsidRPr="000027B5">
              <w:rPr>
                <w:noProof/>
              </w:rPr>
              <w:drawing>
                <wp:inline distT="0" distB="0" distL="0" distR="0" wp14:anchorId="34636E93" wp14:editId="61D3ED85">
                  <wp:extent cx="2651760" cy="259632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29230" t="29874" r="30231"/>
                          <a:stretch/>
                        </pic:blipFill>
                        <pic:spPr bwMode="auto">
                          <a:xfrm>
                            <a:off x="0" y="0"/>
                            <a:ext cx="2651760" cy="259632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72B59BFA" w14:textId="77777777" w:rsidTr="00E34E09">
        <w:tc>
          <w:tcPr>
            <w:tcW w:w="1435" w:type="dxa"/>
            <w:vAlign w:val="center"/>
          </w:tcPr>
          <w:p w14:paraId="17F47AD9"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191988E3" w14:textId="77777777" w:rsidR="00703541" w:rsidRDefault="00703541" w:rsidP="00E34E09">
            <w:pPr>
              <w:tabs>
                <w:tab w:val="left" w:pos="810"/>
              </w:tabs>
              <w:jc w:val="center"/>
            </w:pPr>
            <w:r w:rsidRPr="000027B5">
              <w:rPr>
                <w:noProof/>
              </w:rPr>
              <w:drawing>
                <wp:inline distT="0" distB="0" distL="0" distR="0" wp14:anchorId="4115EFB2" wp14:editId="68D58172">
                  <wp:extent cx="2651760" cy="259820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28795" t="29036" r="30112"/>
                          <a:stretch/>
                        </pic:blipFill>
                        <pic:spPr bwMode="auto">
                          <a:xfrm>
                            <a:off x="0" y="0"/>
                            <a:ext cx="2651760" cy="25982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3A52CD5" w14:textId="77777777" w:rsidR="00703541" w:rsidRDefault="00703541" w:rsidP="00E34E09">
            <w:pPr>
              <w:tabs>
                <w:tab w:val="left" w:pos="810"/>
              </w:tabs>
              <w:jc w:val="center"/>
            </w:pPr>
            <w:r w:rsidRPr="000027B5">
              <w:rPr>
                <w:noProof/>
              </w:rPr>
              <w:drawing>
                <wp:inline distT="0" distB="0" distL="0" distR="0" wp14:anchorId="71A70B92" wp14:editId="2F8DAA92">
                  <wp:extent cx="2651760" cy="2628425"/>
                  <wp:effectExtent l="0" t="0" r="0" b="63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29065" t="29294" r="30559"/>
                          <a:stretch/>
                        </pic:blipFill>
                        <pic:spPr bwMode="auto">
                          <a:xfrm>
                            <a:off x="0" y="0"/>
                            <a:ext cx="2651760" cy="262842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C2DB34B" w14:textId="77777777" w:rsidR="00703541" w:rsidRDefault="00703541" w:rsidP="00647EDB"/>
    <w:p w14:paraId="40440642" w14:textId="77777777" w:rsidR="00703541" w:rsidRDefault="00703541" w:rsidP="00703541">
      <w:pPr>
        <w:spacing w:after="0"/>
        <w:rPr>
          <w:b/>
        </w:rPr>
      </w:pPr>
      <w:r>
        <w:br w:type="page"/>
      </w:r>
    </w:p>
    <w:p w14:paraId="0CB0ECCB" w14:textId="77777777" w:rsidR="00703541" w:rsidRDefault="00703541" w:rsidP="00703541">
      <w:pPr>
        <w:pStyle w:val="TH"/>
        <w:keepNext w:val="0"/>
      </w:pPr>
      <w:r>
        <w:lastRenderedPageBreak/>
        <w:t>Table 5.3.3-5: DL directions perceived by the DUT from two different system configurations with AoA2 to AoA1 probe offsets of 60</w:t>
      </w:r>
      <w:r w:rsidRPr="00272C63">
        <w:t>°</w:t>
      </w:r>
      <w:r>
        <w:t>, 120</w:t>
      </w:r>
      <w:r w:rsidRPr="00272C63">
        <w:t>°</w:t>
      </w:r>
      <w:r>
        <w:t>, and 150</w:t>
      </w:r>
      <w:r w:rsidRPr="00272C63">
        <w:t>°</w:t>
      </w:r>
      <w:r>
        <w:t xml:space="preserve"> with a constant-step size grid using 312 grid points (</w:t>
      </w:r>
      <w:r w:rsidRPr="008E490A">
        <w:rPr>
          <w:rFonts w:ascii="Symbol" w:hAnsi="Symbol"/>
        </w:rPr>
        <w:t>Dq</w:t>
      </w:r>
      <w:r>
        <w:t>=</w:t>
      </w:r>
      <w:r w:rsidRPr="008E490A">
        <w:rPr>
          <w:rFonts w:ascii="Symbol" w:hAnsi="Symbol"/>
        </w:rPr>
        <w:t>Df</w:t>
      </w:r>
      <w:r>
        <w:t>=15°).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7C769ADD" w14:textId="77777777" w:rsidTr="00E34E09">
        <w:tc>
          <w:tcPr>
            <w:tcW w:w="1435" w:type="dxa"/>
            <w:shd w:val="clear" w:color="auto" w:fill="D9D9D9" w:themeFill="background1" w:themeFillShade="D9"/>
            <w:vAlign w:val="center"/>
          </w:tcPr>
          <w:p w14:paraId="7A78E0EA"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0A59618E"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2200317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36BDE5E3" w14:textId="77777777" w:rsidTr="00E34E09">
        <w:tc>
          <w:tcPr>
            <w:tcW w:w="1435" w:type="dxa"/>
            <w:vAlign w:val="center"/>
          </w:tcPr>
          <w:p w14:paraId="6D1FFB0E"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EEF4224" w14:textId="77777777" w:rsidR="00703541" w:rsidRDefault="00703541" w:rsidP="00E34E09">
            <w:pPr>
              <w:keepLines/>
              <w:tabs>
                <w:tab w:val="left" w:pos="810"/>
              </w:tabs>
              <w:jc w:val="center"/>
            </w:pPr>
            <w:r>
              <w:rPr>
                <w:noProof/>
              </w:rPr>
              <w:t>s</w:t>
            </w:r>
            <w:r w:rsidRPr="00124440">
              <w:rPr>
                <w:noProof/>
              </w:rPr>
              <w:drawing>
                <wp:inline distT="0" distB="0" distL="0" distR="0" wp14:anchorId="6474F597" wp14:editId="75FE8236">
                  <wp:extent cx="3108960" cy="196263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3BC95B3C" w14:textId="77777777" w:rsidR="00703541" w:rsidRDefault="00703541" w:rsidP="00E34E09">
            <w:pPr>
              <w:keepLines/>
              <w:tabs>
                <w:tab w:val="left" w:pos="810"/>
              </w:tabs>
              <w:jc w:val="center"/>
            </w:pPr>
            <w:r w:rsidRPr="00124440">
              <w:rPr>
                <w:noProof/>
              </w:rPr>
              <w:drawing>
                <wp:inline distT="0" distB="0" distL="0" distR="0" wp14:anchorId="3FD64216" wp14:editId="19B21232">
                  <wp:extent cx="2743200" cy="2613741"/>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64C0C53B" w14:textId="77777777" w:rsidTr="00E34E09">
        <w:tc>
          <w:tcPr>
            <w:tcW w:w="1435" w:type="dxa"/>
            <w:vAlign w:val="center"/>
          </w:tcPr>
          <w:p w14:paraId="2E290E2E" w14:textId="77777777" w:rsidR="00703541" w:rsidRPr="00F92A0B" w:rsidRDefault="00703541" w:rsidP="00E34E09">
            <w:pPr>
              <w:pStyle w:val="TAC"/>
              <w:keepNext w:val="0"/>
            </w:pPr>
            <w:r w:rsidRPr="00F92A0B">
              <w:t>DL Directions perceived by DUT from Probe P60</w:t>
            </w:r>
          </w:p>
        </w:tc>
        <w:tc>
          <w:tcPr>
            <w:tcW w:w="6822" w:type="dxa"/>
          </w:tcPr>
          <w:p w14:paraId="7811D6F2" w14:textId="77777777" w:rsidR="00703541" w:rsidRDefault="00703541" w:rsidP="00E34E09">
            <w:pPr>
              <w:keepLines/>
              <w:tabs>
                <w:tab w:val="left" w:pos="810"/>
              </w:tabs>
              <w:jc w:val="center"/>
            </w:pPr>
            <w:r w:rsidRPr="00112AD9">
              <w:rPr>
                <w:noProof/>
              </w:rPr>
              <w:drawing>
                <wp:inline distT="0" distB="0" distL="0" distR="0" wp14:anchorId="5F70D796" wp14:editId="42AE30A9">
                  <wp:extent cx="2651760" cy="2563295"/>
                  <wp:effectExtent l="0" t="0" r="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l="28296" t="29232" r="29613"/>
                          <a:stretch/>
                        </pic:blipFill>
                        <pic:spPr bwMode="auto">
                          <a:xfrm>
                            <a:off x="0" y="0"/>
                            <a:ext cx="2651760" cy="256329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F6FF2C1" w14:textId="77777777" w:rsidR="00703541" w:rsidRDefault="00703541" w:rsidP="00E34E09">
            <w:pPr>
              <w:keepLines/>
              <w:tabs>
                <w:tab w:val="left" w:pos="810"/>
              </w:tabs>
              <w:jc w:val="center"/>
            </w:pPr>
            <w:r w:rsidRPr="00AA2A44">
              <w:rPr>
                <w:noProof/>
              </w:rPr>
              <w:drawing>
                <wp:inline distT="0" distB="0" distL="0" distR="0" wp14:anchorId="5FD43DDB" wp14:editId="05F27CE6">
                  <wp:extent cx="2651760" cy="25599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8573" t="29987" r="29738"/>
                          <a:stretch/>
                        </pic:blipFill>
                        <pic:spPr bwMode="auto">
                          <a:xfrm>
                            <a:off x="0" y="0"/>
                            <a:ext cx="2651760" cy="25599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1B5E0DB3" w14:textId="77777777" w:rsidTr="00E34E09">
        <w:tc>
          <w:tcPr>
            <w:tcW w:w="1435" w:type="dxa"/>
            <w:vAlign w:val="center"/>
          </w:tcPr>
          <w:p w14:paraId="525B5095" w14:textId="77777777" w:rsidR="00703541" w:rsidRPr="00F92A0B" w:rsidRDefault="00703541" w:rsidP="00E34E09">
            <w:pPr>
              <w:pStyle w:val="TAC"/>
            </w:pPr>
            <w:r w:rsidRPr="00F92A0B">
              <w:lastRenderedPageBreak/>
              <w:t>DL Directions perceived by DUT from Probe P120</w:t>
            </w:r>
          </w:p>
        </w:tc>
        <w:tc>
          <w:tcPr>
            <w:tcW w:w="6822" w:type="dxa"/>
          </w:tcPr>
          <w:p w14:paraId="142F5067" w14:textId="77777777" w:rsidR="00703541" w:rsidRDefault="00703541" w:rsidP="00E34E09">
            <w:pPr>
              <w:tabs>
                <w:tab w:val="left" w:pos="810"/>
              </w:tabs>
              <w:jc w:val="center"/>
            </w:pPr>
            <w:r w:rsidRPr="00AA2A44">
              <w:rPr>
                <w:noProof/>
              </w:rPr>
              <w:drawing>
                <wp:inline distT="0" distB="0" distL="0" distR="0" wp14:anchorId="35B6483A" wp14:editId="30C4B8CE">
                  <wp:extent cx="2651760" cy="2547732"/>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28462" t="29399" r="29946"/>
                          <a:stretch/>
                        </pic:blipFill>
                        <pic:spPr bwMode="auto">
                          <a:xfrm>
                            <a:off x="0" y="0"/>
                            <a:ext cx="2651760" cy="25477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762C44F3" w14:textId="77777777" w:rsidR="00703541" w:rsidRDefault="00703541" w:rsidP="00E34E09">
            <w:pPr>
              <w:tabs>
                <w:tab w:val="left" w:pos="810"/>
              </w:tabs>
              <w:jc w:val="center"/>
            </w:pPr>
            <w:r w:rsidRPr="00AA2A44">
              <w:rPr>
                <w:noProof/>
              </w:rPr>
              <w:drawing>
                <wp:inline distT="0" distB="0" distL="0" distR="0" wp14:anchorId="17BA94E0" wp14:editId="7FD1DAD2">
                  <wp:extent cx="2651760" cy="257604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8737" t="29294" r="30066"/>
                          <a:stretch/>
                        </pic:blipFill>
                        <pic:spPr bwMode="auto">
                          <a:xfrm>
                            <a:off x="0" y="0"/>
                            <a:ext cx="2651760" cy="25760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21DEA2AB" w14:textId="77777777" w:rsidTr="00E34E09">
        <w:tc>
          <w:tcPr>
            <w:tcW w:w="1435" w:type="dxa"/>
            <w:vAlign w:val="center"/>
          </w:tcPr>
          <w:p w14:paraId="02404367"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66682CF" w14:textId="77777777" w:rsidR="00703541" w:rsidRDefault="00703541" w:rsidP="00E34E09">
            <w:pPr>
              <w:tabs>
                <w:tab w:val="left" w:pos="810"/>
              </w:tabs>
              <w:jc w:val="center"/>
            </w:pPr>
            <w:r w:rsidRPr="00AA2A44">
              <w:rPr>
                <w:noProof/>
              </w:rPr>
              <w:drawing>
                <wp:inline distT="0" distB="0" distL="0" distR="0" wp14:anchorId="29A1F928" wp14:editId="4905D539">
                  <wp:extent cx="2651760" cy="2567952"/>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28462" t="29693" r="30445"/>
                          <a:stretch/>
                        </pic:blipFill>
                        <pic:spPr bwMode="auto">
                          <a:xfrm>
                            <a:off x="0" y="0"/>
                            <a:ext cx="2651760" cy="25679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55B5287A" w14:textId="77777777" w:rsidR="00703541" w:rsidRDefault="00703541" w:rsidP="00E34E09">
            <w:pPr>
              <w:tabs>
                <w:tab w:val="left" w:pos="810"/>
              </w:tabs>
              <w:jc w:val="center"/>
            </w:pPr>
            <w:r w:rsidRPr="00AA2A44">
              <w:rPr>
                <w:noProof/>
              </w:rPr>
              <w:drawing>
                <wp:inline distT="0" distB="0" distL="0" distR="0" wp14:anchorId="472D9C65" wp14:editId="7FA71CB9">
                  <wp:extent cx="2651760" cy="2607053"/>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29229" t="29584" r="30231"/>
                          <a:stretch/>
                        </pic:blipFill>
                        <pic:spPr bwMode="auto">
                          <a:xfrm>
                            <a:off x="0" y="0"/>
                            <a:ext cx="2651760" cy="260705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13457F" w14:textId="77777777" w:rsidR="00703541" w:rsidRDefault="00703541" w:rsidP="00703541">
      <w:pPr>
        <w:tabs>
          <w:tab w:val="left" w:pos="810"/>
        </w:tabs>
        <w:spacing w:after="0"/>
      </w:pPr>
      <w:r>
        <w:br w:type="page"/>
      </w:r>
    </w:p>
    <w:p w14:paraId="7F5E0EFF" w14:textId="77777777" w:rsidR="00703541" w:rsidRDefault="00703541" w:rsidP="00703541">
      <w:pPr>
        <w:pStyle w:val="TH"/>
        <w:keepNext w:val="0"/>
      </w:pPr>
      <w:r>
        <w:lastRenderedPageBreak/>
        <w:t>Table 5.3.3-6: DL directions perceived by the DUT from two different system configurations with AoA2 to AoA1 probe offsets of 60</w:t>
      </w:r>
      <w:r w:rsidRPr="00272C63">
        <w:t>°</w:t>
      </w:r>
      <w:r>
        <w:t>, 120</w:t>
      </w:r>
      <w:r w:rsidRPr="00272C63">
        <w:t>°</w:t>
      </w:r>
      <w:r>
        <w:t>, and 150</w:t>
      </w:r>
      <w:r w:rsidRPr="00272C63">
        <w:t>°</w:t>
      </w:r>
      <w:r>
        <w:t xml:space="preserve"> with a constant density grid using 200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5597A0E5" w14:textId="77777777" w:rsidTr="00E34E09">
        <w:tc>
          <w:tcPr>
            <w:tcW w:w="1435" w:type="dxa"/>
            <w:shd w:val="clear" w:color="auto" w:fill="D9D9D9" w:themeFill="background1" w:themeFillShade="D9"/>
            <w:vAlign w:val="center"/>
          </w:tcPr>
          <w:p w14:paraId="56724233"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8627837"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4AAC013"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D35F951" w14:textId="77777777" w:rsidTr="00E34E09">
        <w:tc>
          <w:tcPr>
            <w:tcW w:w="1435" w:type="dxa"/>
            <w:vAlign w:val="center"/>
          </w:tcPr>
          <w:p w14:paraId="350465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04A79694" w14:textId="77777777" w:rsidR="00703541" w:rsidRDefault="00703541" w:rsidP="00E34E09">
            <w:pPr>
              <w:keepLines/>
              <w:tabs>
                <w:tab w:val="left" w:pos="810"/>
              </w:tabs>
              <w:jc w:val="center"/>
            </w:pPr>
            <w:r w:rsidRPr="00124440">
              <w:rPr>
                <w:noProof/>
              </w:rPr>
              <w:drawing>
                <wp:inline distT="0" distB="0" distL="0" distR="0" wp14:anchorId="0C6A9535" wp14:editId="6FEAB9BD">
                  <wp:extent cx="3108960" cy="196263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08960" cy="1962636"/>
                          </a:xfrm>
                          <a:prstGeom prst="rect">
                            <a:avLst/>
                          </a:prstGeom>
                          <a:noFill/>
                          <a:ln>
                            <a:noFill/>
                          </a:ln>
                        </pic:spPr>
                      </pic:pic>
                    </a:graphicData>
                  </a:graphic>
                </wp:inline>
              </w:drawing>
            </w:r>
          </w:p>
        </w:tc>
        <w:tc>
          <w:tcPr>
            <w:tcW w:w="6912" w:type="dxa"/>
            <w:vAlign w:val="bottom"/>
          </w:tcPr>
          <w:p w14:paraId="2C48501B" w14:textId="77777777" w:rsidR="00703541" w:rsidRDefault="00703541" w:rsidP="00E34E09">
            <w:pPr>
              <w:keepLines/>
              <w:tabs>
                <w:tab w:val="left" w:pos="810"/>
              </w:tabs>
              <w:jc w:val="center"/>
            </w:pPr>
            <w:r w:rsidRPr="00124440">
              <w:rPr>
                <w:noProof/>
              </w:rPr>
              <w:drawing>
                <wp:inline distT="0" distB="0" distL="0" distR="0" wp14:anchorId="1AE47D4D" wp14:editId="4AA7AD57">
                  <wp:extent cx="2743200" cy="261374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43200" cy="2613741"/>
                          </a:xfrm>
                          <a:prstGeom prst="rect">
                            <a:avLst/>
                          </a:prstGeom>
                          <a:noFill/>
                          <a:ln>
                            <a:noFill/>
                          </a:ln>
                        </pic:spPr>
                      </pic:pic>
                    </a:graphicData>
                  </a:graphic>
                </wp:inline>
              </w:drawing>
            </w:r>
          </w:p>
        </w:tc>
      </w:tr>
      <w:tr w:rsidR="00703541" w14:paraId="4A074831" w14:textId="77777777" w:rsidTr="00E34E09">
        <w:tc>
          <w:tcPr>
            <w:tcW w:w="1435" w:type="dxa"/>
            <w:vAlign w:val="center"/>
          </w:tcPr>
          <w:p w14:paraId="4AAA8CA4" w14:textId="77777777" w:rsidR="00703541" w:rsidRPr="00F92A0B" w:rsidRDefault="00703541" w:rsidP="00E34E09">
            <w:pPr>
              <w:pStyle w:val="TAC"/>
              <w:keepNext w:val="0"/>
            </w:pPr>
            <w:r w:rsidRPr="00F92A0B">
              <w:t>DL Directions perceived by DUT from Probe P60</w:t>
            </w:r>
          </w:p>
        </w:tc>
        <w:tc>
          <w:tcPr>
            <w:tcW w:w="6822" w:type="dxa"/>
          </w:tcPr>
          <w:p w14:paraId="0BE23EEE" w14:textId="77777777" w:rsidR="00703541" w:rsidRDefault="00703541" w:rsidP="00E34E09">
            <w:pPr>
              <w:keepLines/>
              <w:tabs>
                <w:tab w:val="left" w:pos="810"/>
              </w:tabs>
              <w:jc w:val="center"/>
            </w:pPr>
            <w:r w:rsidRPr="00A10DEF">
              <w:rPr>
                <w:noProof/>
              </w:rPr>
              <w:drawing>
                <wp:inline distT="0" distB="0" distL="0" distR="0" wp14:anchorId="1DB1CF8E" wp14:editId="235B465D">
                  <wp:extent cx="2651760" cy="2550531"/>
                  <wp:effectExtent l="0" t="0" r="0" b="254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28297" t="30029" r="29779"/>
                          <a:stretch/>
                        </pic:blipFill>
                        <pic:spPr bwMode="auto">
                          <a:xfrm>
                            <a:off x="0" y="0"/>
                            <a:ext cx="2651760" cy="25505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194F1A7" w14:textId="77777777" w:rsidR="00703541" w:rsidRDefault="00703541" w:rsidP="00E34E09">
            <w:pPr>
              <w:keepLines/>
              <w:tabs>
                <w:tab w:val="left" w:pos="810"/>
              </w:tabs>
              <w:jc w:val="center"/>
            </w:pPr>
            <w:r w:rsidRPr="004F20D6">
              <w:rPr>
                <w:noProof/>
              </w:rPr>
              <w:drawing>
                <wp:inline distT="0" distB="0" distL="0" distR="0" wp14:anchorId="09B32681" wp14:editId="238E40DE">
                  <wp:extent cx="2651760" cy="2562397"/>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28902" t="29848" r="29574"/>
                          <a:stretch/>
                        </pic:blipFill>
                        <pic:spPr bwMode="auto">
                          <a:xfrm>
                            <a:off x="0" y="0"/>
                            <a:ext cx="2651760" cy="25623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1E65758" w14:textId="77777777" w:rsidTr="00E34E09">
        <w:tc>
          <w:tcPr>
            <w:tcW w:w="1435" w:type="dxa"/>
            <w:vAlign w:val="center"/>
          </w:tcPr>
          <w:p w14:paraId="1469664F" w14:textId="77777777" w:rsidR="00703541" w:rsidRPr="00F92A0B" w:rsidRDefault="00703541" w:rsidP="00E34E09">
            <w:pPr>
              <w:pStyle w:val="TAC"/>
            </w:pPr>
            <w:r w:rsidRPr="00F92A0B">
              <w:lastRenderedPageBreak/>
              <w:t>DL Directions perceived by DUT from Probe P120</w:t>
            </w:r>
          </w:p>
        </w:tc>
        <w:tc>
          <w:tcPr>
            <w:tcW w:w="6822" w:type="dxa"/>
          </w:tcPr>
          <w:p w14:paraId="2A868FDC" w14:textId="77777777" w:rsidR="00703541" w:rsidRDefault="00703541" w:rsidP="00E34E09">
            <w:pPr>
              <w:tabs>
                <w:tab w:val="left" w:pos="810"/>
              </w:tabs>
              <w:jc w:val="center"/>
            </w:pPr>
            <w:r w:rsidRPr="004F20D6">
              <w:rPr>
                <w:noProof/>
              </w:rPr>
              <w:drawing>
                <wp:inline distT="0" distB="0" distL="0" distR="0" wp14:anchorId="72B78CDC" wp14:editId="6A0A2DDC">
                  <wp:extent cx="2651760" cy="253521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l="28629" t="29915" r="29779"/>
                          <a:stretch/>
                        </pic:blipFill>
                        <pic:spPr bwMode="auto">
                          <a:xfrm>
                            <a:off x="0" y="0"/>
                            <a:ext cx="2651760" cy="25352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749B661" w14:textId="77777777" w:rsidR="00703541" w:rsidRDefault="00703541" w:rsidP="00E34E09">
            <w:pPr>
              <w:tabs>
                <w:tab w:val="left" w:pos="810"/>
              </w:tabs>
              <w:jc w:val="center"/>
            </w:pPr>
            <w:r w:rsidRPr="004F20D6">
              <w:rPr>
                <w:noProof/>
              </w:rPr>
              <w:drawing>
                <wp:inline distT="0" distB="0" distL="0" distR="0" wp14:anchorId="543076D7" wp14:editId="3F8EF2EC">
                  <wp:extent cx="2651760" cy="257670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l="28902" t="29371" r="30065"/>
                          <a:stretch/>
                        </pic:blipFill>
                        <pic:spPr bwMode="auto">
                          <a:xfrm>
                            <a:off x="0" y="0"/>
                            <a:ext cx="2651760" cy="257670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03541" w14:paraId="3BFE2392" w14:textId="77777777" w:rsidTr="00E34E09">
        <w:tc>
          <w:tcPr>
            <w:tcW w:w="1435" w:type="dxa"/>
            <w:vAlign w:val="center"/>
          </w:tcPr>
          <w:p w14:paraId="6CB195F8"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3D3447A" w14:textId="77777777" w:rsidR="00703541" w:rsidRDefault="00703541" w:rsidP="00E34E09">
            <w:pPr>
              <w:tabs>
                <w:tab w:val="left" w:pos="810"/>
              </w:tabs>
              <w:jc w:val="center"/>
            </w:pPr>
            <w:r w:rsidRPr="00B91DF3">
              <w:rPr>
                <w:noProof/>
              </w:rPr>
              <w:drawing>
                <wp:inline distT="0" distB="0" distL="0" distR="0" wp14:anchorId="1643C876" wp14:editId="772E2002">
                  <wp:extent cx="2651760" cy="2566686"/>
                  <wp:effectExtent l="0" t="0" r="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28463" t="29329" r="30112"/>
                          <a:stretch/>
                        </pic:blipFill>
                        <pic:spPr bwMode="auto">
                          <a:xfrm>
                            <a:off x="0" y="0"/>
                            <a:ext cx="2651760" cy="256668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12" w:type="dxa"/>
          </w:tcPr>
          <w:p w14:paraId="0AF6E00E" w14:textId="77777777" w:rsidR="00703541" w:rsidRDefault="00703541" w:rsidP="00E34E09">
            <w:pPr>
              <w:tabs>
                <w:tab w:val="left" w:pos="810"/>
              </w:tabs>
              <w:jc w:val="center"/>
            </w:pPr>
            <w:r w:rsidRPr="00B91DF3">
              <w:rPr>
                <w:noProof/>
              </w:rPr>
              <w:drawing>
                <wp:inline distT="0" distB="0" distL="0" distR="0" wp14:anchorId="34E04B88" wp14:editId="4C0F048B">
                  <wp:extent cx="2651760" cy="2554929"/>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28737" t="29874" r="30066"/>
                          <a:stretch/>
                        </pic:blipFill>
                        <pic:spPr bwMode="auto">
                          <a:xfrm>
                            <a:off x="0" y="0"/>
                            <a:ext cx="2651760" cy="25549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FA77181" w14:textId="77777777" w:rsidR="00703541" w:rsidRDefault="00703541" w:rsidP="00703541">
      <w:pPr>
        <w:jc w:val="center"/>
        <w:sectPr w:rsidR="00703541" w:rsidSect="00A60604">
          <w:footnotePr>
            <w:numRestart w:val="eachSect"/>
          </w:footnotePr>
          <w:pgSz w:w="16840" w:h="11907" w:orient="landscape" w:code="9"/>
          <w:pgMar w:top="1260" w:right="1416" w:bottom="720" w:left="1133" w:header="850" w:footer="340" w:gutter="0"/>
          <w:cols w:space="720"/>
          <w:formProt w:val="0"/>
          <w:docGrid w:linePitch="272"/>
        </w:sectPr>
      </w:pPr>
    </w:p>
    <w:p w14:paraId="75BA370E" w14:textId="01F24348" w:rsidR="00703541" w:rsidRPr="004229B0" w:rsidRDefault="00703541" w:rsidP="00703541">
      <w:pPr>
        <w:pStyle w:val="Heading3"/>
      </w:pPr>
      <w:bookmarkStart w:id="185" w:name="_Toc151623924"/>
      <w:bookmarkStart w:id="186" w:name="_Toc154585341"/>
      <w:bookmarkStart w:id="187" w:name="_Toc155642298"/>
      <w:bookmarkStart w:id="188" w:name="_Toc162015561"/>
      <w:r>
        <w:lastRenderedPageBreak/>
        <w:t>5.3.4</w:t>
      </w:r>
      <w:r w:rsidR="0015312D">
        <w:tab/>
      </w:r>
      <w:r>
        <w:t>DL Polarizations Perceived by the UE</w:t>
      </w:r>
      <w:bookmarkEnd w:id="185"/>
      <w:bookmarkEnd w:id="186"/>
      <w:bookmarkEnd w:id="187"/>
      <w:bookmarkEnd w:id="188"/>
    </w:p>
    <w:p w14:paraId="03DF0216" w14:textId="7C59DDEA" w:rsidR="00703541" w:rsidRDefault="00AC24E6" w:rsidP="00094D6F">
      <w:r>
        <w:t>The DL polarizations perceived by the UE from various probes placed in different locations and 2D planes is investigated in this section.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and 50 grid points for the constant density grid is considered.</w:t>
      </w:r>
    </w:p>
    <w:p w14:paraId="1D5FABFC" w14:textId="77777777" w:rsidR="00703541" w:rsidRDefault="00703541" w:rsidP="00094D6F">
      <w:r>
        <w:t xml:space="preserve">The DL directions and polarizations perceived by the DUT for a sample system with the AoA1 probe in the </w:t>
      </w:r>
      <w:r w:rsidRPr="006E4B20">
        <w:rPr>
          <w:i/>
          <w:iCs/>
        </w:rPr>
        <w:t>z</w:t>
      </w:r>
      <w:r>
        <w:t xml:space="preserve"> direction and AoA2 probes in the </w:t>
      </w:r>
      <w:r w:rsidRPr="00587565">
        <w:rPr>
          <w:i/>
          <w:iCs/>
        </w:rPr>
        <w:t>x</w:t>
      </w:r>
      <w:r>
        <w:t xml:space="preserve"> and </w:t>
      </w:r>
      <w:r w:rsidRPr="00587565">
        <w:rPr>
          <w:i/>
          <w:iCs/>
        </w:rPr>
        <w:t>y</w:t>
      </w:r>
      <w:r>
        <w:t xml:space="preserve"> directions are presented in Table 5.3.4-1 for just the constant-step size grid. The magenta arrows demonstrate the </w:t>
      </w:r>
      <w:r w:rsidRPr="00AF5097">
        <w:rPr>
          <w:rFonts w:ascii="Symbol" w:hAnsi="Symbol"/>
        </w:rPr>
        <w:t>q</w:t>
      </w:r>
      <w:r>
        <w:t xml:space="preserve"> polarization while the orange arrows demonstrate the </w:t>
      </w:r>
      <w:r w:rsidRPr="00AF5097">
        <w:rPr>
          <w:rFonts w:ascii="Symbol" w:hAnsi="Symbol"/>
        </w:rPr>
        <w:t>f</w:t>
      </w:r>
      <w:r>
        <w:t xml:space="preserve"> polarization with respect to the probe antenna/system coordinate system. Clearly, for the probes placed in the </w:t>
      </w:r>
      <w:r w:rsidRPr="003829AD">
        <w:rPr>
          <w:i/>
          <w:iCs/>
        </w:rPr>
        <w:t>z</w:t>
      </w:r>
      <w:r>
        <w:t xml:space="preserve"> and </w:t>
      </w:r>
      <w:r w:rsidRPr="003829AD">
        <w:rPr>
          <w:i/>
          <w:iCs/>
        </w:rPr>
        <w:t>x</w:t>
      </w:r>
      <w:r>
        <w:t xml:space="preserve"> directions, the DL polarizations w.r.t. the DUT coordinate system are preserved, i.e., the probe antenna DL </w:t>
      </w:r>
      <w:r w:rsidRPr="005B5E37">
        <w:rPr>
          <w:rFonts w:ascii="Symbol" w:hAnsi="Symbol"/>
        </w:rPr>
        <w:t>q</w:t>
      </w:r>
      <w:r>
        <w:t>/</w:t>
      </w:r>
      <w:r w:rsidRPr="005B5E37">
        <w:rPr>
          <w:rFonts w:ascii="Symbol" w:hAnsi="Symbol"/>
        </w:rPr>
        <w:t>f</w:t>
      </w:r>
      <w:r>
        <w:t xml:space="preserve"> polarization matches the DUT </w:t>
      </w:r>
      <w:r w:rsidRPr="005B5E37">
        <w:rPr>
          <w:rFonts w:ascii="Symbol" w:hAnsi="Symbol"/>
        </w:rPr>
        <w:t>q</w:t>
      </w:r>
      <w:r>
        <w:t>/</w:t>
      </w:r>
      <w:r w:rsidRPr="005B5E37">
        <w:rPr>
          <w:rFonts w:ascii="Symbol" w:hAnsi="Symbol"/>
        </w:rPr>
        <w:t>f</w:t>
      </w:r>
      <w:r>
        <w:t xml:space="preserve"> polarization. However, for the probe along the </w:t>
      </w:r>
      <w:r w:rsidRPr="00C73DBD">
        <w:rPr>
          <w:i/>
          <w:iCs/>
        </w:rPr>
        <w:t>y</w:t>
      </w:r>
      <w:r>
        <w:t xml:space="preserve"> axis, the DL polarization perceived by the DUT changes depending on grid point. Similar observations can be made for a system configuration with multiple AoA2 probes placed on the </w:t>
      </w:r>
      <w:r w:rsidRPr="00BB5D27">
        <w:rPr>
          <w:i/>
          <w:iCs/>
        </w:rPr>
        <w:t>xz</w:t>
      </w:r>
      <w:r>
        <w:t xml:space="preserve"> and the </w:t>
      </w:r>
      <w:r w:rsidRPr="00BB5D27">
        <w:rPr>
          <w:i/>
          <w:iCs/>
        </w:rPr>
        <w:t>yz</w:t>
      </w:r>
      <w:r>
        <w:t xml:space="preserve"> planes. The system configurations with </w:t>
      </w:r>
      <w:r w:rsidRPr="00043F72">
        <w:t xml:space="preserve">full rotation in </w:t>
      </w:r>
      <w:r w:rsidRPr="00043F72">
        <w:rPr>
          <w:rFonts w:ascii="Symbol" w:hAnsi="Symbol"/>
        </w:rPr>
        <w:t></w:t>
      </w:r>
      <w:r w:rsidRPr="00043F72">
        <w:t xml:space="preserve"> and half rotation in </w:t>
      </w:r>
      <w:r w:rsidRPr="00043F72">
        <w:rPr>
          <w:rFonts w:ascii="Symbol" w:hAnsi="Symbol"/>
        </w:rPr>
        <w:t></w:t>
      </w:r>
      <w:r>
        <w:t xml:space="preserve"> and the perceived DL directions are further illustrated in Table 5.3.4-2 for the constant-step size grid and in Table 5.3.4-3 for the constant density grid. Similarly, the system configurations with</w:t>
      </w:r>
      <w:r w:rsidRPr="00694F23">
        <w:t xml:space="preserve"> full rotation in </w:t>
      </w:r>
      <w:r w:rsidRPr="00694F23">
        <w:rPr>
          <w:rFonts w:ascii="Symbol" w:hAnsi="Symbol"/>
        </w:rPr>
        <w:t>q</w:t>
      </w:r>
      <w:r w:rsidRPr="00694F23">
        <w:t xml:space="preserve"> and half rotation in </w:t>
      </w:r>
      <w:r w:rsidRPr="00694F23">
        <w:rPr>
          <w:rFonts w:ascii="Symbol" w:hAnsi="Symbol"/>
        </w:rPr>
        <w:t>f</w:t>
      </w:r>
      <w:r>
        <w:t xml:space="preserve"> and the perceived DL directions are further illustrated in Table 5.3.4-4 for the constant-step size grid and in Table 5.3.4-5 for the constant density grid.</w:t>
      </w:r>
    </w:p>
    <w:p w14:paraId="7A55998A" w14:textId="77777777" w:rsidR="00703541" w:rsidRDefault="00703541" w:rsidP="00094D6F">
      <w:r>
        <w:t xml:space="preserve">These results again show that the probe antenna DL </w:t>
      </w:r>
      <w:r w:rsidRPr="005B5E37">
        <w:rPr>
          <w:rFonts w:ascii="Symbol" w:hAnsi="Symbol"/>
        </w:rPr>
        <w:t>q</w:t>
      </w:r>
      <w:r>
        <w:t>/</w:t>
      </w:r>
      <w:r w:rsidRPr="005B5E37">
        <w:rPr>
          <w:rFonts w:ascii="Symbol" w:hAnsi="Symbol"/>
        </w:rPr>
        <w:t>f</w:t>
      </w:r>
      <w:r>
        <w:t xml:space="preserve">-polarizations from AoA2 probes (w.r.t. the system coordinate system) are preserved only when the AoA2 probes are placed in the </w:t>
      </w:r>
      <w:r w:rsidRPr="00F8134C">
        <w:rPr>
          <w:i/>
          <w:iCs/>
        </w:rPr>
        <w:t>xz</w:t>
      </w:r>
      <w:r>
        <w:t xml:space="preserve"> plane, i.e., antenna DL </w:t>
      </w:r>
      <w:r w:rsidRPr="005B5E37">
        <w:rPr>
          <w:rFonts w:ascii="Symbol" w:hAnsi="Symbol"/>
        </w:rPr>
        <w:t>q</w:t>
      </w:r>
      <w:r>
        <w:t>/</w:t>
      </w:r>
      <w:r w:rsidRPr="005B5E37">
        <w:rPr>
          <w:rFonts w:ascii="Symbol" w:hAnsi="Symbol"/>
        </w:rPr>
        <w:t>f</w:t>
      </w:r>
      <w:r>
        <w:t xml:space="preserve"> polarizations map to DUT </w:t>
      </w:r>
      <w:r w:rsidRPr="005B5E37">
        <w:rPr>
          <w:rFonts w:ascii="Symbol" w:hAnsi="Symbol"/>
        </w:rPr>
        <w:t>q</w:t>
      </w:r>
      <w:r>
        <w:t>/</w:t>
      </w:r>
      <w:r w:rsidRPr="005B5E37">
        <w:rPr>
          <w:rFonts w:ascii="Symbol" w:hAnsi="Symbol"/>
        </w:rPr>
        <w:t>f</w:t>
      </w:r>
      <w:r>
        <w:t xml:space="preserve"> polarizations, while this is no longer the case for AoA2 probes</w:t>
      </w:r>
      <w:r w:rsidRPr="00FA7A29">
        <w:t xml:space="preserve"> </w:t>
      </w:r>
      <w:r>
        <w:t xml:space="preserve">are placed in the </w:t>
      </w:r>
      <w:r>
        <w:rPr>
          <w:i/>
          <w:iCs/>
        </w:rPr>
        <w:t>y</w:t>
      </w:r>
      <w:r w:rsidRPr="00F8134C">
        <w:rPr>
          <w:i/>
          <w:iCs/>
        </w:rPr>
        <w:t>z</w:t>
      </w:r>
      <w:r>
        <w:t xml:space="preserve"> plane, i.e., probe antenna DL </w:t>
      </w:r>
      <w:r w:rsidRPr="005B5E37">
        <w:rPr>
          <w:rFonts w:ascii="Symbol" w:hAnsi="Symbol"/>
        </w:rPr>
        <w:t>q</w:t>
      </w:r>
      <w:r>
        <w:t>/</w:t>
      </w:r>
      <w:r w:rsidRPr="005B5E37">
        <w:rPr>
          <w:rFonts w:ascii="Symbol" w:hAnsi="Symbol"/>
        </w:rPr>
        <w:t>f</w:t>
      </w:r>
      <w:r>
        <w:t xml:space="preserve"> polarizations generally map to a combination of DUT </w:t>
      </w:r>
      <w:r w:rsidRPr="005B5E37">
        <w:rPr>
          <w:rFonts w:ascii="Symbol" w:hAnsi="Symbol"/>
        </w:rPr>
        <w:t>q</w:t>
      </w:r>
      <w:r>
        <w:t>/</w:t>
      </w:r>
      <w:r w:rsidRPr="005B5E37">
        <w:rPr>
          <w:rFonts w:ascii="Symbol" w:hAnsi="Symbol"/>
        </w:rPr>
        <w:t>f</w:t>
      </w:r>
      <w:r>
        <w:t xml:space="preserve"> polarizations.</w:t>
      </w:r>
    </w:p>
    <w:p w14:paraId="40F04FC6" w14:textId="77777777" w:rsidR="00703541" w:rsidRDefault="00703541" w:rsidP="00703541">
      <w:pPr>
        <w:tabs>
          <w:tab w:val="left" w:pos="810"/>
        </w:tabs>
        <w:spacing w:after="0"/>
        <w:sectPr w:rsidR="00703541" w:rsidSect="00A60604">
          <w:footnotePr>
            <w:numRestart w:val="eachSect"/>
          </w:footnotePr>
          <w:pgSz w:w="11907" w:h="16840" w:code="9"/>
          <w:pgMar w:top="1260" w:right="1133" w:bottom="1133" w:left="1133" w:header="850" w:footer="340" w:gutter="0"/>
          <w:cols w:space="720"/>
          <w:formProt w:val="0"/>
        </w:sectPr>
      </w:pPr>
    </w:p>
    <w:p w14:paraId="5E313685" w14:textId="77777777" w:rsidR="00703541" w:rsidRDefault="00703541" w:rsidP="00703541">
      <w:pPr>
        <w:pStyle w:val="TH"/>
        <w:keepNext w:val="0"/>
      </w:pPr>
      <w:r>
        <w:lastRenderedPageBreak/>
        <w:t xml:space="preserve">Table 5.3.4-1: DL direction and polarizations </w:t>
      </w:r>
      <w:r>
        <w:rPr>
          <w:noProof/>
        </w:rPr>
        <w:t xml:space="preserve">perceived by the DUT from probes in the </w:t>
      </w:r>
      <w:r w:rsidRPr="007B60D2">
        <w:rPr>
          <w:i/>
          <w:iCs/>
          <w:noProof/>
        </w:rPr>
        <w:t>x</w:t>
      </w:r>
      <w:r>
        <w:rPr>
          <w:noProof/>
        </w:rPr>
        <w:t xml:space="preserve">, </w:t>
      </w:r>
      <w:r w:rsidRPr="007B60D2">
        <w:rPr>
          <w:i/>
          <w:iCs/>
          <w:noProof/>
        </w:rPr>
        <w:t>y</w:t>
      </w:r>
      <w:r>
        <w:rPr>
          <w:noProof/>
        </w:rPr>
        <w:t xml:space="preserve">, and </w:t>
      </w:r>
      <w:r w:rsidRPr="007B60D2">
        <w:rPr>
          <w:i/>
          <w:iCs/>
          <w:noProof/>
        </w:rPr>
        <w:t>z</w:t>
      </w:r>
      <w:r>
        <w:rPr>
          <w:noProof/>
        </w:rPr>
        <w:t xml:space="preserve"> axes.</w:t>
      </w:r>
    </w:p>
    <w:tbl>
      <w:tblPr>
        <w:tblStyle w:val="TableGrid"/>
        <w:tblW w:w="0" w:type="auto"/>
        <w:jc w:val="center"/>
        <w:tblLook w:val="04A0" w:firstRow="1" w:lastRow="0" w:firstColumn="1" w:lastColumn="0" w:noHBand="0" w:noVBand="1"/>
      </w:tblPr>
      <w:tblGrid>
        <w:gridCol w:w="1609"/>
        <w:gridCol w:w="5736"/>
        <w:gridCol w:w="3966"/>
      </w:tblGrid>
      <w:tr w:rsidR="00703541" w14:paraId="00A1AD77" w14:textId="77777777" w:rsidTr="00E34E09">
        <w:trPr>
          <w:jc w:val="center"/>
        </w:trPr>
        <w:tc>
          <w:tcPr>
            <w:tcW w:w="1609" w:type="dxa"/>
            <w:shd w:val="clear" w:color="auto" w:fill="D9D9D9" w:themeFill="background1" w:themeFillShade="D9"/>
            <w:vAlign w:val="center"/>
          </w:tcPr>
          <w:p w14:paraId="2105731F" w14:textId="77777777" w:rsidR="00703541" w:rsidRPr="00B20FFC" w:rsidRDefault="00703541" w:rsidP="00E34E09">
            <w:pPr>
              <w:pStyle w:val="TAH"/>
              <w:keepNext w:val="0"/>
            </w:pPr>
          </w:p>
        </w:tc>
        <w:tc>
          <w:tcPr>
            <w:tcW w:w="5736" w:type="dxa"/>
            <w:shd w:val="clear" w:color="auto" w:fill="D9D9D9" w:themeFill="background1" w:themeFillShade="D9"/>
            <w:vAlign w:val="center"/>
          </w:tcPr>
          <w:p w14:paraId="691E27D4" w14:textId="77777777" w:rsidR="00703541" w:rsidRPr="001D0DDB" w:rsidRDefault="00703541" w:rsidP="00E34E09">
            <w:pPr>
              <w:pStyle w:val="TAH"/>
              <w:keepNext w:val="0"/>
            </w:pPr>
            <w:r w:rsidRPr="00B20FFC">
              <w:t>DL Directions perceived by DUT</w:t>
            </w:r>
            <w:r>
              <w:t xml:space="preserve"> with constant-step size grid </w:t>
            </w:r>
            <w:r w:rsidRPr="001D0DDB">
              <w:t>with 84 grid</w:t>
            </w:r>
            <w:r w:rsidRPr="00400BB6">
              <w:t xml:space="preserve">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=30</w:t>
            </w:r>
            <w:r>
              <w:rPr>
                <w:rFonts w:cs="Arial"/>
              </w:rPr>
              <w:t>°</w:t>
            </w:r>
            <w:r w:rsidRPr="00400BB6">
              <w:t>)</w:t>
            </w:r>
            <w:r>
              <w:t xml:space="preserve">. </w:t>
            </w:r>
            <w:r w:rsidRPr="00F6239A">
              <w:t xml:space="preserve">Full rotation in </w:t>
            </w:r>
            <w:r w:rsidRPr="00F6239A">
              <w:rPr>
                <w:rFonts w:ascii="Symbol" w:hAnsi="Symbol"/>
              </w:rPr>
              <w:t>f</w:t>
            </w:r>
            <w:r w:rsidRPr="00F6239A">
              <w:t xml:space="preserve"> and half rotation in </w:t>
            </w:r>
            <w:r w:rsidRPr="00F6239A">
              <w:rPr>
                <w:rFonts w:ascii="Symbol" w:hAnsi="Symbol"/>
              </w:rPr>
              <w:t>q.</w:t>
            </w:r>
          </w:p>
        </w:tc>
        <w:tc>
          <w:tcPr>
            <w:tcW w:w="3832" w:type="dxa"/>
            <w:shd w:val="clear" w:color="auto" w:fill="D9D9D9" w:themeFill="background1" w:themeFillShade="D9"/>
          </w:tcPr>
          <w:p w14:paraId="44EAD95D" w14:textId="77777777" w:rsidR="00703541" w:rsidRPr="001D0DDB" w:rsidRDefault="00703541" w:rsidP="00E34E09">
            <w:pPr>
              <w:pStyle w:val="TAH"/>
              <w:keepNext w:val="0"/>
            </w:pPr>
            <w:r w:rsidRPr="001D0DDB">
              <w:t>DL Directions perceived by DUT with constant-step size grid with 84 grid points</w:t>
            </w:r>
            <w:r w:rsidRPr="001D0DDB">
              <w:rPr>
                <w:rFonts w:ascii="Symbol" w:hAnsi="Symbol"/>
              </w:rPr>
              <w:t xml:space="preserve"> (Dq</w:t>
            </w:r>
            <w:r w:rsidRPr="001D0DDB">
              <w:t>=</w:t>
            </w:r>
            <w:r w:rsidRPr="001D0DDB">
              <w:rPr>
                <w:rFonts w:ascii="Symbol" w:hAnsi="Symbol"/>
              </w:rPr>
              <w:t>Df</w:t>
            </w:r>
            <w:r w:rsidRPr="001D0DDB">
              <w:t>=30</w:t>
            </w:r>
            <w:r w:rsidRPr="001D0DDB">
              <w:rPr>
                <w:rFonts w:cs="Arial"/>
              </w:rPr>
              <w:t>°</w:t>
            </w:r>
            <w:r w:rsidRPr="001D0DDB">
              <w:t xml:space="preserve">). Full rotation in </w:t>
            </w:r>
            <w:r>
              <w:rPr>
                <w:rFonts w:ascii="Symbol" w:hAnsi="Symbol"/>
              </w:rPr>
              <w:t>q</w:t>
            </w:r>
            <w:r w:rsidRPr="001D0DDB">
              <w:t xml:space="preserve"> and half rotation in </w:t>
            </w:r>
            <w:r>
              <w:rPr>
                <w:rFonts w:ascii="Symbol" w:hAnsi="Symbol"/>
              </w:rPr>
              <w:t>f</w:t>
            </w:r>
            <w:r w:rsidRPr="001D0DDB">
              <w:rPr>
                <w:rFonts w:ascii="Symbol" w:hAnsi="Symbol"/>
              </w:rPr>
              <w:t>.</w:t>
            </w:r>
          </w:p>
        </w:tc>
      </w:tr>
      <w:tr w:rsidR="00703541" w14:paraId="71378E98" w14:textId="77777777" w:rsidTr="00E34E09">
        <w:trPr>
          <w:jc w:val="center"/>
        </w:trPr>
        <w:tc>
          <w:tcPr>
            <w:tcW w:w="1609" w:type="dxa"/>
            <w:vAlign w:val="center"/>
          </w:tcPr>
          <w:p w14:paraId="55885830" w14:textId="77777777" w:rsidR="00703541" w:rsidRPr="00B20FFC" w:rsidRDefault="00703541" w:rsidP="00E34E09">
            <w:pPr>
              <w:pStyle w:val="TAC"/>
              <w:keepNext w:val="0"/>
              <w:rPr>
                <w:i/>
                <w:iCs/>
              </w:rPr>
            </w:pPr>
            <w:r w:rsidRPr="00F92A0B">
              <w:t>System Configuration</w:t>
            </w:r>
          </w:p>
        </w:tc>
        <w:tc>
          <w:tcPr>
            <w:tcW w:w="5736" w:type="dxa"/>
          </w:tcPr>
          <w:p w14:paraId="6AAC1ED9" w14:textId="77777777" w:rsidR="00703541" w:rsidRPr="008F6364" w:rsidRDefault="00703541" w:rsidP="00E34E09">
            <w:pPr>
              <w:keepLines/>
              <w:tabs>
                <w:tab w:val="left" w:pos="810"/>
              </w:tabs>
              <w:jc w:val="center"/>
              <w:rPr>
                <w:noProof/>
              </w:rPr>
            </w:pPr>
            <w:r w:rsidRPr="00C470EF">
              <w:rPr>
                <w:noProof/>
              </w:rPr>
              <w:drawing>
                <wp:inline distT="0" distB="0" distL="0" distR="0" wp14:anchorId="72C112F3" wp14:editId="7400D708">
                  <wp:extent cx="2151339" cy="274320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51339" cy="2743200"/>
                          </a:xfrm>
                          <a:prstGeom prst="rect">
                            <a:avLst/>
                          </a:prstGeom>
                          <a:noFill/>
                          <a:ln>
                            <a:noFill/>
                          </a:ln>
                        </pic:spPr>
                      </pic:pic>
                    </a:graphicData>
                  </a:graphic>
                </wp:inline>
              </w:drawing>
            </w:r>
          </w:p>
        </w:tc>
        <w:tc>
          <w:tcPr>
            <w:tcW w:w="3832" w:type="dxa"/>
          </w:tcPr>
          <w:p w14:paraId="68286856" w14:textId="77777777" w:rsidR="00703541" w:rsidRDefault="00703541" w:rsidP="00E34E09">
            <w:pPr>
              <w:keepLines/>
              <w:tabs>
                <w:tab w:val="left" w:pos="810"/>
              </w:tabs>
              <w:jc w:val="center"/>
              <w:rPr>
                <w:noProof/>
              </w:rPr>
            </w:pPr>
            <w:r w:rsidRPr="0078132D">
              <w:rPr>
                <w:noProof/>
              </w:rPr>
              <w:drawing>
                <wp:inline distT="0" distB="0" distL="0" distR="0" wp14:anchorId="5F463754" wp14:editId="23C5813C">
                  <wp:extent cx="2184826" cy="27432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84826" cy="2743200"/>
                          </a:xfrm>
                          <a:prstGeom prst="rect">
                            <a:avLst/>
                          </a:prstGeom>
                          <a:noFill/>
                          <a:ln>
                            <a:noFill/>
                          </a:ln>
                        </pic:spPr>
                      </pic:pic>
                    </a:graphicData>
                  </a:graphic>
                </wp:inline>
              </w:drawing>
            </w:r>
          </w:p>
        </w:tc>
      </w:tr>
      <w:tr w:rsidR="00703541" w14:paraId="42678977" w14:textId="77777777" w:rsidTr="00E34E09">
        <w:trPr>
          <w:jc w:val="center"/>
        </w:trPr>
        <w:tc>
          <w:tcPr>
            <w:tcW w:w="1609" w:type="dxa"/>
            <w:vAlign w:val="center"/>
          </w:tcPr>
          <w:p w14:paraId="7B6657E0" w14:textId="77777777" w:rsidR="00703541" w:rsidRPr="00B20FFC" w:rsidRDefault="00703541" w:rsidP="00E34E09">
            <w:pPr>
              <w:pStyle w:val="TAC"/>
              <w:keepNext w:val="0"/>
              <w:rPr>
                <w:i/>
                <w:iCs/>
              </w:rPr>
            </w:pPr>
            <w:r w:rsidRPr="00F92A0B">
              <w:t xml:space="preserve">DL Directions </w:t>
            </w:r>
            <w:r>
              <w:t xml:space="preserve">and Polarizations </w:t>
            </w:r>
            <w:r w:rsidRPr="00F92A0B">
              <w:t xml:space="preserve">perceived by DUT from Probe </w:t>
            </w:r>
            <w:r>
              <w:t xml:space="preserve">along </w:t>
            </w:r>
            <w:r w:rsidRPr="00A77B1E">
              <w:rPr>
                <w:i/>
                <w:iCs/>
              </w:rPr>
              <w:t>z</w:t>
            </w:r>
          </w:p>
        </w:tc>
        <w:tc>
          <w:tcPr>
            <w:tcW w:w="5736" w:type="dxa"/>
          </w:tcPr>
          <w:p w14:paraId="2046138E" w14:textId="77777777" w:rsidR="00703541" w:rsidRDefault="00703541" w:rsidP="00E34E09">
            <w:pPr>
              <w:keepLines/>
              <w:tabs>
                <w:tab w:val="left" w:pos="810"/>
              </w:tabs>
              <w:jc w:val="center"/>
            </w:pPr>
            <w:r w:rsidRPr="002B2A2E">
              <w:rPr>
                <w:noProof/>
              </w:rPr>
              <w:drawing>
                <wp:inline distT="0" distB="0" distL="0" distR="0" wp14:anchorId="6AFBADF7" wp14:editId="544DCE65">
                  <wp:extent cx="2364402" cy="2286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B68E6B5" w14:textId="77777777" w:rsidR="00703541" w:rsidRPr="002B2A2E" w:rsidRDefault="00703541" w:rsidP="00E34E09">
            <w:pPr>
              <w:keepLines/>
              <w:tabs>
                <w:tab w:val="left" w:pos="810"/>
              </w:tabs>
              <w:jc w:val="center"/>
              <w:rPr>
                <w:noProof/>
              </w:rPr>
            </w:pPr>
            <w:r w:rsidRPr="00110306">
              <w:rPr>
                <w:noProof/>
              </w:rPr>
              <w:drawing>
                <wp:inline distT="0" distB="0" distL="0" distR="0" wp14:anchorId="47F3E7A9" wp14:editId="730B189B">
                  <wp:extent cx="2365255" cy="22860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65255" cy="2286000"/>
                          </a:xfrm>
                          <a:prstGeom prst="rect">
                            <a:avLst/>
                          </a:prstGeom>
                          <a:noFill/>
                          <a:ln>
                            <a:noFill/>
                          </a:ln>
                        </pic:spPr>
                      </pic:pic>
                    </a:graphicData>
                  </a:graphic>
                </wp:inline>
              </w:drawing>
            </w:r>
          </w:p>
        </w:tc>
      </w:tr>
      <w:tr w:rsidR="00703541" w14:paraId="231D3205" w14:textId="77777777" w:rsidTr="00E34E09">
        <w:trPr>
          <w:jc w:val="center"/>
        </w:trPr>
        <w:tc>
          <w:tcPr>
            <w:tcW w:w="1609" w:type="dxa"/>
            <w:vAlign w:val="center"/>
          </w:tcPr>
          <w:p w14:paraId="191180A9" w14:textId="77777777" w:rsidR="00703541" w:rsidRPr="00B20FFC" w:rsidRDefault="00703541" w:rsidP="00E34E09">
            <w:pPr>
              <w:pStyle w:val="TAC"/>
              <w:rPr>
                <w:i/>
                <w:iCs/>
              </w:rPr>
            </w:pPr>
            <w:r w:rsidRPr="00F92A0B">
              <w:lastRenderedPageBreak/>
              <w:t xml:space="preserve">DL Directions </w:t>
            </w:r>
            <w:r>
              <w:t xml:space="preserve">and Polarizations </w:t>
            </w:r>
            <w:r w:rsidRPr="00F92A0B">
              <w:t xml:space="preserve">perceived by DUT from Probe </w:t>
            </w:r>
            <w:r>
              <w:t xml:space="preserve">along </w:t>
            </w:r>
            <w:r w:rsidRPr="00B20FFC">
              <w:rPr>
                <w:i/>
                <w:iCs/>
              </w:rPr>
              <w:t>y</w:t>
            </w:r>
          </w:p>
        </w:tc>
        <w:tc>
          <w:tcPr>
            <w:tcW w:w="5736" w:type="dxa"/>
          </w:tcPr>
          <w:p w14:paraId="4F81927C" w14:textId="77777777" w:rsidR="00703541" w:rsidRDefault="00703541" w:rsidP="00E34E09">
            <w:pPr>
              <w:tabs>
                <w:tab w:val="left" w:pos="810"/>
              </w:tabs>
              <w:jc w:val="center"/>
            </w:pPr>
            <w:r w:rsidRPr="00F56413">
              <w:rPr>
                <w:noProof/>
              </w:rPr>
              <w:drawing>
                <wp:inline distT="0" distB="0" distL="0" distR="0" wp14:anchorId="0BBBE6D3" wp14:editId="4292F183">
                  <wp:extent cx="2364402" cy="22860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8DD76A4" w14:textId="77777777" w:rsidR="00703541" w:rsidRPr="00F56413" w:rsidRDefault="00703541" w:rsidP="00E34E09">
            <w:pPr>
              <w:tabs>
                <w:tab w:val="left" w:pos="810"/>
              </w:tabs>
              <w:jc w:val="center"/>
              <w:rPr>
                <w:noProof/>
              </w:rPr>
            </w:pPr>
            <w:r w:rsidRPr="00B27B8D">
              <w:rPr>
                <w:noProof/>
              </w:rPr>
              <w:drawing>
                <wp:inline distT="0" distB="0" distL="0" distR="0" wp14:anchorId="1A4805A9" wp14:editId="580DDA6B">
                  <wp:extent cx="2374316" cy="2286000"/>
                  <wp:effectExtent l="0" t="0" r="6985"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374316" cy="2286000"/>
                          </a:xfrm>
                          <a:prstGeom prst="rect">
                            <a:avLst/>
                          </a:prstGeom>
                          <a:noFill/>
                          <a:ln>
                            <a:noFill/>
                          </a:ln>
                        </pic:spPr>
                      </pic:pic>
                    </a:graphicData>
                  </a:graphic>
                </wp:inline>
              </w:drawing>
            </w:r>
          </w:p>
        </w:tc>
      </w:tr>
      <w:tr w:rsidR="00703541" w14:paraId="7879BBF6" w14:textId="77777777" w:rsidTr="00E34E09">
        <w:trPr>
          <w:jc w:val="center"/>
        </w:trPr>
        <w:tc>
          <w:tcPr>
            <w:tcW w:w="1609" w:type="dxa"/>
            <w:vAlign w:val="center"/>
          </w:tcPr>
          <w:p w14:paraId="3214A563" w14:textId="77777777" w:rsidR="00703541" w:rsidRPr="00B20FFC" w:rsidRDefault="00703541" w:rsidP="00E34E09">
            <w:pPr>
              <w:pStyle w:val="TAC"/>
              <w:rPr>
                <w:i/>
                <w:iCs/>
              </w:rPr>
            </w:pPr>
            <w:r w:rsidRPr="00F92A0B">
              <w:t xml:space="preserve">DL Directions </w:t>
            </w:r>
            <w:r>
              <w:t xml:space="preserve">and Polarizations </w:t>
            </w:r>
            <w:r w:rsidRPr="00F92A0B">
              <w:t xml:space="preserve">perceived by DUT from Probe </w:t>
            </w:r>
            <w:r>
              <w:t xml:space="preserve">along </w:t>
            </w:r>
            <w:r w:rsidRPr="00B20FFC">
              <w:rPr>
                <w:i/>
                <w:iCs/>
              </w:rPr>
              <w:t>x</w:t>
            </w:r>
          </w:p>
        </w:tc>
        <w:tc>
          <w:tcPr>
            <w:tcW w:w="5736" w:type="dxa"/>
          </w:tcPr>
          <w:p w14:paraId="5D1989F3" w14:textId="77777777" w:rsidR="00703541" w:rsidRDefault="00703541" w:rsidP="00E34E09">
            <w:pPr>
              <w:tabs>
                <w:tab w:val="left" w:pos="810"/>
              </w:tabs>
              <w:jc w:val="center"/>
            </w:pPr>
            <w:r w:rsidRPr="00F56413">
              <w:rPr>
                <w:noProof/>
              </w:rPr>
              <w:drawing>
                <wp:inline distT="0" distB="0" distL="0" distR="0" wp14:anchorId="2681134A" wp14:editId="40CDBE3F">
                  <wp:extent cx="2364402" cy="22860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364402" cy="2286000"/>
                          </a:xfrm>
                          <a:prstGeom prst="rect">
                            <a:avLst/>
                          </a:prstGeom>
                          <a:noFill/>
                          <a:ln>
                            <a:noFill/>
                          </a:ln>
                        </pic:spPr>
                      </pic:pic>
                    </a:graphicData>
                  </a:graphic>
                </wp:inline>
              </w:drawing>
            </w:r>
          </w:p>
        </w:tc>
        <w:tc>
          <w:tcPr>
            <w:tcW w:w="3832" w:type="dxa"/>
          </w:tcPr>
          <w:p w14:paraId="37CE17F4" w14:textId="77777777" w:rsidR="00703541" w:rsidRPr="00F56413" w:rsidRDefault="00703541" w:rsidP="00E34E09">
            <w:pPr>
              <w:tabs>
                <w:tab w:val="left" w:pos="810"/>
              </w:tabs>
              <w:jc w:val="center"/>
              <w:rPr>
                <w:noProof/>
              </w:rPr>
            </w:pPr>
            <w:r w:rsidRPr="00CD526F">
              <w:rPr>
                <w:noProof/>
              </w:rPr>
              <w:drawing>
                <wp:inline distT="0" distB="0" distL="0" distR="0" wp14:anchorId="300851DA" wp14:editId="4A38DF4D">
                  <wp:extent cx="2365254" cy="22860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r>
    </w:tbl>
    <w:p w14:paraId="712CC1C7" w14:textId="77777777" w:rsidR="00703541" w:rsidRDefault="00703541" w:rsidP="00647EDB"/>
    <w:p w14:paraId="5D12E168" w14:textId="77777777" w:rsidR="00703541" w:rsidRDefault="00703541" w:rsidP="00703541">
      <w:pPr>
        <w:spacing w:after="0"/>
        <w:rPr>
          <w:rFonts w:ascii="Arial" w:hAnsi="Arial"/>
          <w:b/>
        </w:rPr>
      </w:pPr>
      <w:r>
        <w:br w:type="page"/>
      </w:r>
    </w:p>
    <w:p w14:paraId="385E4533" w14:textId="77777777" w:rsidR="00703541" w:rsidRPr="00A7789F" w:rsidRDefault="00703541" w:rsidP="00703541">
      <w:pPr>
        <w:pStyle w:val="TH"/>
        <w:keepNext w:val="0"/>
        <w:rPr>
          <w:bCs/>
        </w:rPr>
      </w:pPr>
      <w:r>
        <w:lastRenderedPageBreak/>
        <w:t>Table 5.3.4-2: DL direction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 xml:space="preserve">=30°).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529EA689" w14:textId="77777777" w:rsidTr="00E34E09">
        <w:tc>
          <w:tcPr>
            <w:tcW w:w="1435" w:type="dxa"/>
            <w:shd w:val="clear" w:color="auto" w:fill="D9D9D9" w:themeFill="background1" w:themeFillShade="D9"/>
            <w:vAlign w:val="center"/>
          </w:tcPr>
          <w:p w14:paraId="13917705"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4E8FA4DA"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77B41536"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5584BA4F" w14:textId="77777777" w:rsidTr="00E34E09">
        <w:tc>
          <w:tcPr>
            <w:tcW w:w="1435" w:type="dxa"/>
            <w:vAlign w:val="center"/>
          </w:tcPr>
          <w:p w14:paraId="2B67C19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467AA64E" w14:textId="77777777" w:rsidR="00703541" w:rsidRDefault="00703541" w:rsidP="00E34E09">
            <w:pPr>
              <w:keepLines/>
              <w:tabs>
                <w:tab w:val="left" w:pos="810"/>
              </w:tabs>
              <w:jc w:val="center"/>
            </w:pPr>
            <w:r w:rsidRPr="007701FE">
              <w:rPr>
                <w:noProof/>
              </w:rPr>
              <w:drawing>
                <wp:inline distT="0" distB="0" distL="0" distR="0" wp14:anchorId="02DB7547" wp14:editId="382ED246">
                  <wp:extent cx="3017520" cy="1908857"/>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6A4AE01D" w14:textId="77777777" w:rsidR="00703541" w:rsidRDefault="00703541" w:rsidP="00E34E09">
            <w:pPr>
              <w:keepLines/>
              <w:tabs>
                <w:tab w:val="left" w:pos="810"/>
              </w:tabs>
              <w:jc w:val="center"/>
            </w:pPr>
            <w:r w:rsidRPr="0006658D">
              <w:rPr>
                <w:noProof/>
              </w:rPr>
              <w:drawing>
                <wp:inline distT="0" distB="0" distL="0" distR="0" wp14:anchorId="7745AB15" wp14:editId="46C14BCD">
                  <wp:extent cx="2743200" cy="261661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154D6C0" w14:textId="77777777" w:rsidTr="00E34E09">
        <w:tc>
          <w:tcPr>
            <w:tcW w:w="1435" w:type="dxa"/>
            <w:vAlign w:val="center"/>
          </w:tcPr>
          <w:p w14:paraId="5FEC599D" w14:textId="77777777" w:rsidR="00703541" w:rsidRPr="00F92A0B" w:rsidRDefault="00703541" w:rsidP="00E34E09">
            <w:pPr>
              <w:pStyle w:val="TAC"/>
              <w:keepNext w:val="0"/>
            </w:pPr>
            <w:r w:rsidRPr="00F92A0B">
              <w:t>DL Directions perceived by DUT from Probe P60</w:t>
            </w:r>
          </w:p>
        </w:tc>
        <w:tc>
          <w:tcPr>
            <w:tcW w:w="6822" w:type="dxa"/>
          </w:tcPr>
          <w:p w14:paraId="0936D1FA" w14:textId="77777777" w:rsidR="00703541" w:rsidRDefault="00703541" w:rsidP="00E34E09">
            <w:pPr>
              <w:keepLines/>
              <w:tabs>
                <w:tab w:val="left" w:pos="810"/>
              </w:tabs>
              <w:jc w:val="center"/>
            </w:pPr>
            <w:r w:rsidRPr="0006658D">
              <w:rPr>
                <w:noProof/>
              </w:rPr>
              <w:drawing>
                <wp:inline distT="0" distB="0" distL="0" distR="0" wp14:anchorId="0085C507" wp14:editId="26E450F2">
                  <wp:extent cx="2365254" cy="22860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722138D" w14:textId="77777777" w:rsidR="00703541" w:rsidRDefault="00703541" w:rsidP="00E34E09">
            <w:pPr>
              <w:keepLines/>
              <w:tabs>
                <w:tab w:val="left" w:pos="810"/>
              </w:tabs>
              <w:jc w:val="center"/>
            </w:pPr>
            <w:r w:rsidRPr="00A75EE8">
              <w:rPr>
                <w:noProof/>
              </w:rPr>
              <w:drawing>
                <wp:inline distT="0" distB="0" distL="0" distR="0" wp14:anchorId="20021E9F" wp14:editId="0C5D7C6A">
                  <wp:extent cx="2352533" cy="22860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352533" cy="2286000"/>
                          </a:xfrm>
                          <a:prstGeom prst="rect">
                            <a:avLst/>
                          </a:prstGeom>
                          <a:noFill/>
                          <a:ln>
                            <a:noFill/>
                          </a:ln>
                        </pic:spPr>
                      </pic:pic>
                    </a:graphicData>
                  </a:graphic>
                </wp:inline>
              </w:drawing>
            </w:r>
          </w:p>
        </w:tc>
      </w:tr>
      <w:tr w:rsidR="00703541" w14:paraId="4EBC04C8" w14:textId="77777777" w:rsidTr="00E34E09">
        <w:tc>
          <w:tcPr>
            <w:tcW w:w="1435" w:type="dxa"/>
            <w:vAlign w:val="center"/>
          </w:tcPr>
          <w:p w14:paraId="7EBF4502" w14:textId="77777777" w:rsidR="00703541" w:rsidRPr="00F92A0B" w:rsidRDefault="00703541" w:rsidP="00E34E09">
            <w:pPr>
              <w:pStyle w:val="TAC"/>
            </w:pPr>
            <w:r w:rsidRPr="00F92A0B">
              <w:lastRenderedPageBreak/>
              <w:t>DL Directions perceived by DUT from Probe P120</w:t>
            </w:r>
          </w:p>
        </w:tc>
        <w:tc>
          <w:tcPr>
            <w:tcW w:w="6822" w:type="dxa"/>
          </w:tcPr>
          <w:p w14:paraId="0AC765F3" w14:textId="77777777" w:rsidR="00703541" w:rsidRDefault="00703541" w:rsidP="00E34E09">
            <w:pPr>
              <w:tabs>
                <w:tab w:val="left" w:pos="810"/>
              </w:tabs>
              <w:jc w:val="center"/>
            </w:pPr>
            <w:r w:rsidRPr="00A75EE8">
              <w:rPr>
                <w:noProof/>
              </w:rPr>
              <w:drawing>
                <wp:inline distT="0" distB="0" distL="0" distR="0" wp14:anchorId="797AA4A4" wp14:editId="710B1DA0">
                  <wp:extent cx="2365254" cy="228600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1E9ED772" w14:textId="77777777" w:rsidR="00703541" w:rsidRDefault="00703541" w:rsidP="00E34E09">
            <w:pPr>
              <w:tabs>
                <w:tab w:val="left" w:pos="810"/>
              </w:tabs>
              <w:jc w:val="center"/>
            </w:pPr>
            <w:r w:rsidRPr="00A75EE8">
              <w:rPr>
                <w:noProof/>
              </w:rPr>
              <w:drawing>
                <wp:inline distT="0" distB="0" distL="0" distR="0" wp14:anchorId="527C76E3" wp14:editId="0BE9D4BC">
                  <wp:extent cx="2348076" cy="2286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CBB6AE7" w14:textId="77777777" w:rsidTr="00E34E09">
        <w:tc>
          <w:tcPr>
            <w:tcW w:w="1435" w:type="dxa"/>
            <w:vAlign w:val="center"/>
          </w:tcPr>
          <w:p w14:paraId="1E105AB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747564E3" w14:textId="77777777" w:rsidR="00703541" w:rsidRDefault="00703541" w:rsidP="00E34E09">
            <w:pPr>
              <w:tabs>
                <w:tab w:val="left" w:pos="810"/>
              </w:tabs>
              <w:jc w:val="center"/>
            </w:pPr>
            <w:r w:rsidRPr="00EC26E3">
              <w:rPr>
                <w:noProof/>
              </w:rPr>
              <w:drawing>
                <wp:inline distT="0" distB="0" distL="0" distR="0" wp14:anchorId="2492E3D9" wp14:editId="323BD479">
                  <wp:extent cx="2365254" cy="22860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56AC5811" w14:textId="77777777" w:rsidR="00703541" w:rsidRDefault="00703541" w:rsidP="00E34E09">
            <w:pPr>
              <w:tabs>
                <w:tab w:val="left" w:pos="810"/>
              </w:tabs>
              <w:jc w:val="center"/>
            </w:pPr>
            <w:r w:rsidRPr="00EC26E3">
              <w:rPr>
                <w:noProof/>
              </w:rPr>
              <w:drawing>
                <wp:inline distT="0" distB="0" distL="0" distR="0" wp14:anchorId="3C52FB3A" wp14:editId="567CAEAB">
                  <wp:extent cx="2373086" cy="2286000"/>
                  <wp:effectExtent l="0" t="0" r="825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373086" cy="2286000"/>
                          </a:xfrm>
                          <a:prstGeom prst="rect">
                            <a:avLst/>
                          </a:prstGeom>
                          <a:noFill/>
                          <a:ln>
                            <a:noFill/>
                          </a:ln>
                        </pic:spPr>
                      </pic:pic>
                    </a:graphicData>
                  </a:graphic>
                </wp:inline>
              </w:drawing>
            </w:r>
          </w:p>
        </w:tc>
      </w:tr>
    </w:tbl>
    <w:p w14:paraId="2D00FAE2" w14:textId="77777777" w:rsidR="00703541" w:rsidRDefault="00703541" w:rsidP="00703541">
      <w:pPr>
        <w:tabs>
          <w:tab w:val="left" w:pos="810"/>
        </w:tabs>
        <w:spacing w:after="0"/>
      </w:pPr>
      <w:r>
        <w:br w:type="page"/>
      </w:r>
    </w:p>
    <w:p w14:paraId="19A57736" w14:textId="77777777" w:rsidR="00703541" w:rsidRPr="00F6239A" w:rsidRDefault="00703541" w:rsidP="00703541">
      <w:pPr>
        <w:pStyle w:val="TH"/>
        <w:keepNext w:val="0"/>
        <w:rPr>
          <w:bCs/>
        </w:rPr>
      </w:pPr>
      <w:r>
        <w:lastRenderedPageBreak/>
        <w:t>Table 5.3.4-3: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305EE6">
        <w:rPr>
          <w:rFonts w:ascii="Symbol" w:hAnsi="Symbol"/>
          <w:bCs/>
        </w:rPr>
        <w:t>f</w:t>
      </w:r>
      <w:r w:rsidRPr="00305EE6">
        <w:rPr>
          <w:bCs/>
        </w:rPr>
        <w:t xml:space="preserve"> and half </w:t>
      </w:r>
      <w:r w:rsidRPr="00A7789F">
        <w:rPr>
          <w:bCs/>
        </w:rPr>
        <w:t>rotation in</w:t>
      </w:r>
      <w:r w:rsidRPr="00A7789F">
        <w:rPr>
          <w:rFonts w:ascii="Symbol" w:hAnsi="Symbol"/>
          <w:bCs/>
        </w:rPr>
        <w:t xml:space="preserve"> q.</w:t>
      </w:r>
      <w:r>
        <w:rPr>
          <w:rFonts w:ascii="Symbol" w:hAnsi="Symbol"/>
          <w:bCs/>
        </w:rPr>
        <w:t xml:space="preserve"> </w:t>
      </w:r>
      <w:r w:rsidRPr="00F6239A">
        <w:rPr>
          <w:bCs/>
        </w:rPr>
        <w:t xml:space="preserve">Full rotation in </w:t>
      </w:r>
      <w:r w:rsidRPr="00F6239A">
        <w:rPr>
          <w:rFonts w:ascii="Symbol" w:hAnsi="Symbol"/>
          <w:bCs/>
        </w:rPr>
        <w:t>f</w:t>
      </w:r>
      <w:r w:rsidRPr="00F6239A">
        <w:rPr>
          <w:bCs/>
        </w:rPr>
        <w:t xml:space="preserve"> and half rotation in </w:t>
      </w:r>
      <w:r w:rsidRPr="00F6239A">
        <w:rPr>
          <w:rFonts w:ascii="Symbol" w:hAnsi="Symbol"/>
          <w:bCs/>
        </w:rPr>
        <w:t>q.</w:t>
      </w:r>
    </w:p>
    <w:tbl>
      <w:tblPr>
        <w:tblStyle w:val="TableGrid"/>
        <w:tblW w:w="15169" w:type="dxa"/>
        <w:tblLayout w:type="fixed"/>
        <w:tblLook w:val="04A0" w:firstRow="1" w:lastRow="0" w:firstColumn="1" w:lastColumn="0" w:noHBand="0" w:noVBand="1"/>
      </w:tblPr>
      <w:tblGrid>
        <w:gridCol w:w="1435"/>
        <w:gridCol w:w="6822"/>
        <w:gridCol w:w="6912"/>
      </w:tblGrid>
      <w:tr w:rsidR="00703541" w14:paraId="008A7114" w14:textId="77777777" w:rsidTr="00E34E09">
        <w:tc>
          <w:tcPr>
            <w:tcW w:w="1435" w:type="dxa"/>
            <w:shd w:val="clear" w:color="auto" w:fill="D9D9D9" w:themeFill="background1" w:themeFillShade="D9"/>
            <w:vAlign w:val="center"/>
          </w:tcPr>
          <w:p w14:paraId="7BDB148D"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EB05F6F"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F49E2B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6551230F" w14:textId="77777777" w:rsidTr="00E34E09">
        <w:tc>
          <w:tcPr>
            <w:tcW w:w="1435" w:type="dxa"/>
            <w:vAlign w:val="center"/>
          </w:tcPr>
          <w:p w14:paraId="5A20B88C" w14:textId="77777777" w:rsidR="00703541" w:rsidRPr="00F92A0B" w:rsidRDefault="00703541" w:rsidP="00E34E09">
            <w:pPr>
              <w:pStyle w:val="TAC"/>
              <w:keepNext w:val="0"/>
            </w:pPr>
            <w:r w:rsidRPr="00F92A0B">
              <w:t>System Configuration</w:t>
            </w:r>
            <w:r>
              <w:t xml:space="preserve"> with </w:t>
            </w:r>
            <w:r w:rsidRPr="00305EE6">
              <w:t xml:space="preserve">full rotation in </w:t>
            </w:r>
            <w:r w:rsidRPr="00305EE6">
              <w:rPr>
                <w:rFonts w:ascii="Symbol" w:hAnsi="Symbol"/>
              </w:rPr>
              <w:t>f</w:t>
            </w:r>
            <w:r w:rsidRPr="00305EE6">
              <w:t xml:space="preserve"> and half rotation in</w:t>
            </w:r>
            <w:r>
              <w:t xml:space="preserve"> </w:t>
            </w:r>
            <w:r w:rsidRPr="0032395C">
              <w:rPr>
                <w:rFonts w:ascii="Symbol" w:hAnsi="Symbol"/>
              </w:rPr>
              <w:t>q</w:t>
            </w:r>
          </w:p>
        </w:tc>
        <w:tc>
          <w:tcPr>
            <w:tcW w:w="6822" w:type="dxa"/>
            <w:vAlign w:val="bottom"/>
          </w:tcPr>
          <w:p w14:paraId="3454BA1D" w14:textId="77777777" w:rsidR="00703541" w:rsidRDefault="00703541" w:rsidP="00E34E09">
            <w:pPr>
              <w:keepLines/>
              <w:tabs>
                <w:tab w:val="left" w:pos="810"/>
              </w:tabs>
              <w:jc w:val="center"/>
            </w:pPr>
            <w:r w:rsidRPr="007701FE">
              <w:rPr>
                <w:noProof/>
              </w:rPr>
              <w:drawing>
                <wp:inline distT="0" distB="0" distL="0" distR="0" wp14:anchorId="0845C4B8" wp14:editId="77987E36">
                  <wp:extent cx="3017520" cy="190885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017520" cy="1908857"/>
                          </a:xfrm>
                          <a:prstGeom prst="rect">
                            <a:avLst/>
                          </a:prstGeom>
                          <a:noFill/>
                          <a:ln>
                            <a:noFill/>
                          </a:ln>
                        </pic:spPr>
                      </pic:pic>
                    </a:graphicData>
                  </a:graphic>
                </wp:inline>
              </w:drawing>
            </w:r>
          </w:p>
        </w:tc>
        <w:tc>
          <w:tcPr>
            <w:tcW w:w="6912" w:type="dxa"/>
            <w:vAlign w:val="bottom"/>
          </w:tcPr>
          <w:p w14:paraId="3174B504" w14:textId="77777777" w:rsidR="00703541" w:rsidRDefault="00703541" w:rsidP="00E34E09">
            <w:pPr>
              <w:keepLines/>
              <w:tabs>
                <w:tab w:val="left" w:pos="810"/>
              </w:tabs>
              <w:jc w:val="center"/>
            </w:pPr>
            <w:r w:rsidRPr="0006658D">
              <w:rPr>
                <w:noProof/>
              </w:rPr>
              <w:drawing>
                <wp:inline distT="0" distB="0" distL="0" distR="0" wp14:anchorId="302EE6BD" wp14:editId="1256A3B9">
                  <wp:extent cx="2743200" cy="261661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460B8DEE" w14:textId="77777777" w:rsidTr="00E34E09">
        <w:tc>
          <w:tcPr>
            <w:tcW w:w="1435" w:type="dxa"/>
            <w:vAlign w:val="center"/>
          </w:tcPr>
          <w:p w14:paraId="74BAD0A9" w14:textId="77777777" w:rsidR="00703541" w:rsidRPr="00F92A0B" w:rsidRDefault="00703541" w:rsidP="00E34E09">
            <w:pPr>
              <w:pStyle w:val="TAC"/>
              <w:keepNext w:val="0"/>
            </w:pPr>
            <w:r w:rsidRPr="00F92A0B">
              <w:t>DL Directions perceived by DUT from Probe P60</w:t>
            </w:r>
          </w:p>
        </w:tc>
        <w:tc>
          <w:tcPr>
            <w:tcW w:w="6822" w:type="dxa"/>
          </w:tcPr>
          <w:p w14:paraId="3DE3D7E9" w14:textId="77777777" w:rsidR="00703541" w:rsidRDefault="00703541" w:rsidP="00E34E09">
            <w:pPr>
              <w:keepLines/>
              <w:tabs>
                <w:tab w:val="left" w:pos="810"/>
              </w:tabs>
              <w:jc w:val="center"/>
            </w:pPr>
            <w:r w:rsidRPr="00AF398C">
              <w:rPr>
                <w:noProof/>
              </w:rPr>
              <w:drawing>
                <wp:inline distT="0" distB="0" distL="0" distR="0" wp14:anchorId="20D3B97D" wp14:editId="757FBC9C">
                  <wp:extent cx="2398308" cy="2286000"/>
                  <wp:effectExtent l="0" t="0" r="254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68DECA80" w14:textId="77777777" w:rsidR="00703541" w:rsidRDefault="00703541" w:rsidP="00E34E09">
            <w:pPr>
              <w:keepLines/>
              <w:tabs>
                <w:tab w:val="left" w:pos="810"/>
              </w:tabs>
              <w:jc w:val="center"/>
            </w:pPr>
            <w:r w:rsidRPr="002F06CB">
              <w:rPr>
                <w:noProof/>
              </w:rPr>
              <w:drawing>
                <wp:inline distT="0" distB="0" distL="0" distR="0" wp14:anchorId="4073A276" wp14:editId="2F2C5106">
                  <wp:extent cx="2352408" cy="22860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352408" cy="2286000"/>
                          </a:xfrm>
                          <a:prstGeom prst="rect">
                            <a:avLst/>
                          </a:prstGeom>
                          <a:noFill/>
                          <a:ln>
                            <a:noFill/>
                          </a:ln>
                        </pic:spPr>
                      </pic:pic>
                    </a:graphicData>
                  </a:graphic>
                </wp:inline>
              </w:drawing>
            </w:r>
          </w:p>
        </w:tc>
      </w:tr>
      <w:tr w:rsidR="00703541" w14:paraId="523EBCFF" w14:textId="77777777" w:rsidTr="00E34E09">
        <w:tc>
          <w:tcPr>
            <w:tcW w:w="1435" w:type="dxa"/>
            <w:vAlign w:val="center"/>
          </w:tcPr>
          <w:p w14:paraId="4450BFD9" w14:textId="77777777" w:rsidR="00703541" w:rsidRPr="00F92A0B" w:rsidRDefault="00703541" w:rsidP="00E34E09">
            <w:pPr>
              <w:pStyle w:val="TAC"/>
            </w:pPr>
            <w:r w:rsidRPr="00F92A0B">
              <w:lastRenderedPageBreak/>
              <w:t>DL Directions perceived by DUT from Probe P120</w:t>
            </w:r>
          </w:p>
        </w:tc>
        <w:tc>
          <w:tcPr>
            <w:tcW w:w="6822" w:type="dxa"/>
          </w:tcPr>
          <w:p w14:paraId="68DCC03F" w14:textId="77777777" w:rsidR="00703541" w:rsidRDefault="00703541" w:rsidP="00E34E09">
            <w:pPr>
              <w:tabs>
                <w:tab w:val="left" w:pos="810"/>
              </w:tabs>
              <w:jc w:val="center"/>
            </w:pPr>
            <w:r w:rsidRPr="002F06CB">
              <w:rPr>
                <w:noProof/>
              </w:rPr>
              <w:drawing>
                <wp:inline distT="0" distB="0" distL="0" distR="0" wp14:anchorId="522D29F2" wp14:editId="29AF0FCB">
                  <wp:extent cx="2382345" cy="22860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77C8179C" w14:textId="77777777" w:rsidR="00703541" w:rsidRDefault="00703541" w:rsidP="00E34E09">
            <w:pPr>
              <w:tabs>
                <w:tab w:val="left" w:pos="810"/>
              </w:tabs>
              <w:jc w:val="center"/>
            </w:pPr>
            <w:r w:rsidRPr="002F06CB">
              <w:rPr>
                <w:noProof/>
              </w:rPr>
              <w:drawing>
                <wp:inline distT="0" distB="0" distL="0" distR="0" wp14:anchorId="3BFDA148" wp14:editId="0C212C63">
                  <wp:extent cx="2343636" cy="22860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59280F83" w14:textId="77777777" w:rsidTr="00E34E09">
        <w:tc>
          <w:tcPr>
            <w:tcW w:w="1435" w:type="dxa"/>
            <w:vAlign w:val="center"/>
          </w:tcPr>
          <w:p w14:paraId="4BE57042"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3C1063DA" w14:textId="77777777" w:rsidR="00703541" w:rsidRDefault="00703541" w:rsidP="00E34E09">
            <w:pPr>
              <w:tabs>
                <w:tab w:val="left" w:pos="810"/>
              </w:tabs>
              <w:jc w:val="center"/>
            </w:pPr>
            <w:r w:rsidRPr="002F06CB">
              <w:rPr>
                <w:noProof/>
              </w:rPr>
              <w:drawing>
                <wp:inline distT="0" distB="0" distL="0" distR="0" wp14:anchorId="6FB094A6" wp14:editId="64439778">
                  <wp:extent cx="2364406" cy="22860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5BD36DCC" w14:textId="77777777" w:rsidR="00703541" w:rsidRDefault="00703541" w:rsidP="00E34E09">
            <w:pPr>
              <w:tabs>
                <w:tab w:val="left" w:pos="810"/>
              </w:tabs>
              <w:jc w:val="center"/>
            </w:pPr>
            <w:r w:rsidRPr="002F06CB">
              <w:rPr>
                <w:noProof/>
              </w:rPr>
              <w:drawing>
                <wp:inline distT="0" distB="0" distL="0" distR="0" wp14:anchorId="1016B77B" wp14:editId="528997D7">
                  <wp:extent cx="2356873" cy="2286000"/>
                  <wp:effectExtent l="0" t="0" r="571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0E7FDB6" w14:textId="77777777" w:rsidR="00703541" w:rsidRDefault="00703541" w:rsidP="00647EDB"/>
    <w:p w14:paraId="0EFD2941" w14:textId="77777777" w:rsidR="00703541" w:rsidRDefault="00703541" w:rsidP="00703541">
      <w:pPr>
        <w:spacing w:after="0"/>
        <w:rPr>
          <w:rFonts w:ascii="Arial" w:hAnsi="Arial"/>
          <w:b/>
        </w:rPr>
      </w:pPr>
      <w:r>
        <w:br w:type="page"/>
      </w:r>
    </w:p>
    <w:p w14:paraId="21245917" w14:textId="77777777" w:rsidR="00703541" w:rsidRDefault="00703541" w:rsidP="00703541">
      <w:pPr>
        <w:pStyle w:val="TH"/>
        <w:keepNext w:val="0"/>
      </w:pPr>
      <w:r>
        <w:lastRenderedPageBreak/>
        <w:t>Table 5.3.4-4: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constant-step size spherical coverage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4D237F3C" w14:textId="77777777" w:rsidTr="00E34E09">
        <w:tc>
          <w:tcPr>
            <w:tcW w:w="1435" w:type="dxa"/>
            <w:shd w:val="clear" w:color="auto" w:fill="D9D9D9" w:themeFill="background1" w:themeFillShade="D9"/>
            <w:vAlign w:val="center"/>
          </w:tcPr>
          <w:p w14:paraId="0A7A7CDC"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1814AB9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6C066A28"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7578901" w14:textId="77777777" w:rsidTr="00E34E09">
        <w:tc>
          <w:tcPr>
            <w:tcW w:w="1435" w:type="dxa"/>
            <w:vAlign w:val="center"/>
          </w:tcPr>
          <w:p w14:paraId="65D500A1"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3786068B" w14:textId="77777777" w:rsidR="00703541" w:rsidRDefault="00703541" w:rsidP="00E34E09">
            <w:pPr>
              <w:keepLines/>
              <w:tabs>
                <w:tab w:val="left" w:pos="810"/>
              </w:tabs>
              <w:jc w:val="center"/>
            </w:pPr>
            <w:r w:rsidRPr="001075AF">
              <w:rPr>
                <w:noProof/>
              </w:rPr>
              <w:drawing>
                <wp:inline distT="0" distB="0" distL="0" distR="0" wp14:anchorId="0392E8C1" wp14:editId="35F7D8D4">
                  <wp:extent cx="2926080" cy="1845695"/>
                  <wp:effectExtent l="0" t="0" r="0" b="254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2BB5C51C" w14:textId="77777777" w:rsidR="00703541" w:rsidRDefault="00703541" w:rsidP="00E34E09">
            <w:pPr>
              <w:keepLines/>
              <w:tabs>
                <w:tab w:val="left" w:pos="810"/>
              </w:tabs>
              <w:jc w:val="center"/>
            </w:pPr>
            <w:r w:rsidRPr="001075AF">
              <w:rPr>
                <w:noProof/>
              </w:rPr>
              <w:drawing>
                <wp:inline distT="0" distB="0" distL="0" distR="0" wp14:anchorId="00461702" wp14:editId="1BED60F9">
                  <wp:extent cx="2743200" cy="261661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3D705D63" w14:textId="77777777" w:rsidTr="00E34E09">
        <w:tc>
          <w:tcPr>
            <w:tcW w:w="1435" w:type="dxa"/>
            <w:vAlign w:val="center"/>
          </w:tcPr>
          <w:p w14:paraId="742FD04A" w14:textId="77777777" w:rsidR="00703541" w:rsidRPr="00F92A0B" w:rsidRDefault="00703541" w:rsidP="00E34E09">
            <w:pPr>
              <w:pStyle w:val="TAC"/>
              <w:keepNext w:val="0"/>
            </w:pPr>
            <w:r w:rsidRPr="00F92A0B">
              <w:t>DL Directions perceived by DUT from Probe P60</w:t>
            </w:r>
          </w:p>
        </w:tc>
        <w:tc>
          <w:tcPr>
            <w:tcW w:w="6822" w:type="dxa"/>
          </w:tcPr>
          <w:p w14:paraId="69569A7F" w14:textId="77777777" w:rsidR="00703541" w:rsidRDefault="00703541" w:rsidP="00E34E09">
            <w:pPr>
              <w:keepLines/>
              <w:tabs>
                <w:tab w:val="left" w:pos="810"/>
              </w:tabs>
              <w:jc w:val="center"/>
            </w:pPr>
            <w:r w:rsidRPr="00E01AF6">
              <w:rPr>
                <w:noProof/>
              </w:rPr>
              <w:drawing>
                <wp:inline distT="0" distB="0" distL="0" distR="0" wp14:anchorId="7CAE019A" wp14:editId="3A8074AB">
                  <wp:extent cx="2365254" cy="22860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3A71DE77" w14:textId="77777777" w:rsidR="00703541" w:rsidRDefault="00703541" w:rsidP="00E34E09">
            <w:pPr>
              <w:keepLines/>
              <w:tabs>
                <w:tab w:val="left" w:pos="810"/>
              </w:tabs>
              <w:jc w:val="center"/>
            </w:pPr>
            <w:r w:rsidRPr="00A21A56">
              <w:rPr>
                <w:noProof/>
              </w:rPr>
              <w:drawing>
                <wp:inline distT="0" distB="0" distL="0" distR="0" wp14:anchorId="6D08AA8C" wp14:editId="0083A251">
                  <wp:extent cx="2348076" cy="228600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3641625A" w14:textId="77777777" w:rsidTr="00E34E09">
        <w:tc>
          <w:tcPr>
            <w:tcW w:w="1435" w:type="dxa"/>
            <w:vAlign w:val="center"/>
          </w:tcPr>
          <w:p w14:paraId="1ABB76DC" w14:textId="77777777" w:rsidR="00703541" w:rsidRPr="00F92A0B" w:rsidRDefault="00703541" w:rsidP="00E34E09">
            <w:pPr>
              <w:pStyle w:val="TAC"/>
            </w:pPr>
            <w:r w:rsidRPr="00F92A0B">
              <w:lastRenderedPageBreak/>
              <w:t>DL Directions perceived by DUT from Probe P120</w:t>
            </w:r>
          </w:p>
        </w:tc>
        <w:tc>
          <w:tcPr>
            <w:tcW w:w="6822" w:type="dxa"/>
          </w:tcPr>
          <w:p w14:paraId="24CB8BDF" w14:textId="77777777" w:rsidR="00703541" w:rsidRDefault="00703541" w:rsidP="00E34E09">
            <w:pPr>
              <w:tabs>
                <w:tab w:val="left" w:pos="810"/>
              </w:tabs>
              <w:jc w:val="center"/>
            </w:pPr>
            <w:r w:rsidRPr="00A21A56">
              <w:rPr>
                <w:noProof/>
              </w:rPr>
              <w:drawing>
                <wp:inline distT="0" distB="0" distL="0" distR="0" wp14:anchorId="54F6AECD" wp14:editId="169CE337">
                  <wp:extent cx="2365254" cy="22860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2FC1BB76" w14:textId="77777777" w:rsidR="00703541" w:rsidRDefault="00703541" w:rsidP="00E34E09">
            <w:pPr>
              <w:tabs>
                <w:tab w:val="left" w:pos="810"/>
              </w:tabs>
              <w:jc w:val="center"/>
            </w:pPr>
            <w:r w:rsidRPr="00A21A56">
              <w:rPr>
                <w:noProof/>
              </w:rPr>
              <w:drawing>
                <wp:inline distT="0" distB="0" distL="0" distR="0" wp14:anchorId="1BC573C6" wp14:editId="00F72EA7">
                  <wp:extent cx="2348076" cy="22860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348076" cy="2286000"/>
                          </a:xfrm>
                          <a:prstGeom prst="rect">
                            <a:avLst/>
                          </a:prstGeom>
                          <a:noFill/>
                          <a:ln>
                            <a:noFill/>
                          </a:ln>
                        </pic:spPr>
                      </pic:pic>
                    </a:graphicData>
                  </a:graphic>
                </wp:inline>
              </w:drawing>
            </w:r>
          </w:p>
        </w:tc>
      </w:tr>
      <w:tr w:rsidR="00703541" w14:paraId="2B01184E" w14:textId="77777777" w:rsidTr="00E34E09">
        <w:tc>
          <w:tcPr>
            <w:tcW w:w="1435" w:type="dxa"/>
            <w:vAlign w:val="center"/>
          </w:tcPr>
          <w:p w14:paraId="0566F14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59434826" w14:textId="77777777" w:rsidR="00703541" w:rsidRDefault="00703541" w:rsidP="00E34E09">
            <w:pPr>
              <w:tabs>
                <w:tab w:val="left" w:pos="810"/>
              </w:tabs>
              <w:jc w:val="center"/>
            </w:pPr>
            <w:r w:rsidRPr="00A06765">
              <w:rPr>
                <w:noProof/>
              </w:rPr>
              <w:drawing>
                <wp:inline distT="0" distB="0" distL="0" distR="0" wp14:anchorId="25C5673B" wp14:editId="2115FC82">
                  <wp:extent cx="2365254" cy="22860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65254" cy="2286000"/>
                          </a:xfrm>
                          <a:prstGeom prst="rect">
                            <a:avLst/>
                          </a:prstGeom>
                          <a:noFill/>
                          <a:ln>
                            <a:noFill/>
                          </a:ln>
                        </pic:spPr>
                      </pic:pic>
                    </a:graphicData>
                  </a:graphic>
                </wp:inline>
              </w:drawing>
            </w:r>
          </w:p>
        </w:tc>
        <w:tc>
          <w:tcPr>
            <w:tcW w:w="6912" w:type="dxa"/>
          </w:tcPr>
          <w:p w14:paraId="0533B05A" w14:textId="77777777" w:rsidR="00703541" w:rsidRDefault="00703541" w:rsidP="00E34E09">
            <w:pPr>
              <w:tabs>
                <w:tab w:val="left" w:pos="810"/>
              </w:tabs>
              <w:jc w:val="center"/>
            </w:pPr>
            <w:r w:rsidRPr="00A06765">
              <w:rPr>
                <w:noProof/>
              </w:rPr>
              <w:drawing>
                <wp:inline distT="0" distB="0" distL="0" distR="0" wp14:anchorId="6384BD6F" wp14:editId="76644857">
                  <wp:extent cx="2360749" cy="2286000"/>
                  <wp:effectExtent l="0" t="0" r="190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360749" cy="2286000"/>
                          </a:xfrm>
                          <a:prstGeom prst="rect">
                            <a:avLst/>
                          </a:prstGeom>
                          <a:noFill/>
                          <a:ln>
                            <a:noFill/>
                          </a:ln>
                        </pic:spPr>
                      </pic:pic>
                    </a:graphicData>
                  </a:graphic>
                </wp:inline>
              </w:drawing>
            </w:r>
          </w:p>
        </w:tc>
      </w:tr>
    </w:tbl>
    <w:p w14:paraId="640E373C" w14:textId="77777777" w:rsidR="00703541" w:rsidRDefault="00703541" w:rsidP="00703541">
      <w:pPr>
        <w:tabs>
          <w:tab w:val="left" w:pos="810"/>
        </w:tabs>
        <w:spacing w:after="0"/>
      </w:pPr>
      <w:r>
        <w:br w:type="page"/>
      </w:r>
    </w:p>
    <w:p w14:paraId="1069DCE8" w14:textId="77777777" w:rsidR="00703541" w:rsidRDefault="00703541" w:rsidP="00703541">
      <w:pPr>
        <w:pStyle w:val="TAH"/>
        <w:keepNext w:val="0"/>
      </w:pPr>
      <w:r>
        <w:lastRenderedPageBreak/>
        <w:t>Table 5.3.4-5: DL directions and polarizations perceived by the DUT from two different system configurations with AoA2 to AoA1 probe offsets of 60</w:t>
      </w:r>
      <w:r w:rsidRPr="00272C63">
        <w:t>°</w:t>
      </w:r>
      <w:r>
        <w:t>, 120</w:t>
      </w:r>
      <w:r w:rsidRPr="00272C63">
        <w:t>°</w:t>
      </w:r>
      <w:r>
        <w:t>, and 150</w:t>
      </w:r>
      <w:r w:rsidRPr="00272C63">
        <w:t>°</w:t>
      </w:r>
      <w:r>
        <w:t xml:space="preserve"> with a constant density spherical coverage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46C1C54" w14:textId="77777777" w:rsidTr="00E34E09">
        <w:tc>
          <w:tcPr>
            <w:tcW w:w="1435" w:type="dxa"/>
            <w:shd w:val="clear" w:color="auto" w:fill="D9D9D9" w:themeFill="background1" w:themeFillShade="D9"/>
            <w:vAlign w:val="center"/>
          </w:tcPr>
          <w:p w14:paraId="484C572B"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3B8F0E0"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8FD9C90"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0BB3BF51" w14:textId="77777777" w:rsidTr="00E34E09">
        <w:tc>
          <w:tcPr>
            <w:tcW w:w="1435" w:type="dxa"/>
            <w:vAlign w:val="center"/>
          </w:tcPr>
          <w:p w14:paraId="12877818"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7216DF52" w14:textId="77777777" w:rsidR="00703541" w:rsidRDefault="00703541" w:rsidP="00E34E09">
            <w:pPr>
              <w:keepLines/>
              <w:tabs>
                <w:tab w:val="left" w:pos="810"/>
              </w:tabs>
              <w:jc w:val="center"/>
            </w:pPr>
            <w:r w:rsidRPr="001075AF">
              <w:rPr>
                <w:noProof/>
              </w:rPr>
              <w:drawing>
                <wp:inline distT="0" distB="0" distL="0" distR="0" wp14:anchorId="00382141" wp14:editId="0460609B">
                  <wp:extent cx="2926080" cy="1845695"/>
                  <wp:effectExtent l="0" t="0" r="0" b="254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26080" cy="1845695"/>
                          </a:xfrm>
                          <a:prstGeom prst="rect">
                            <a:avLst/>
                          </a:prstGeom>
                          <a:noFill/>
                          <a:ln>
                            <a:noFill/>
                          </a:ln>
                        </pic:spPr>
                      </pic:pic>
                    </a:graphicData>
                  </a:graphic>
                </wp:inline>
              </w:drawing>
            </w:r>
          </w:p>
        </w:tc>
        <w:tc>
          <w:tcPr>
            <w:tcW w:w="6912" w:type="dxa"/>
            <w:vAlign w:val="bottom"/>
          </w:tcPr>
          <w:p w14:paraId="72824C3D" w14:textId="77777777" w:rsidR="00703541" w:rsidRDefault="00703541" w:rsidP="00E34E09">
            <w:pPr>
              <w:keepLines/>
              <w:tabs>
                <w:tab w:val="left" w:pos="810"/>
              </w:tabs>
              <w:jc w:val="center"/>
            </w:pPr>
            <w:r w:rsidRPr="001075AF">
              <w:rPr>
                <w:noProof/>
              </w:rPr>
              <w:drawing>
                <wp:inline distT="0" distB="0" distL="0" distR="0" wp14:anchorId="0066D150" wp14:editId="037891FD">
                  <wp:extent cx="2743200" cy="261661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43200" cy="2616610"/>
                          </a:xfrm>
                          <a:prstGeom prst="rect">
                            <a:avLst/>
                          </a:prstGeom>
                          <a:noFill/>
                          <a:ln>
                            <a:noFill/>
                          </a:ln>
                        </pic:spPr>
                      </pic:pic>
                    </a:graphicData>
                  </a:graphic>
                </wp:inline>
              </w:drawing>
            </w:r>
          </w:p>
        </w:tc>
      </w:tr>
      <w:tr w:rsidR="00703541" w14:paraId="191A4EAA" w14:textId="77777777" w:rsidTr="00E34E09">
        <w:tc>
          <w:tcPr>
            <w:tcW w:w="1435" w:type="dxa"/>
            <w:vAlign w:val="center"/>
          </w:tcPr>
          <w:p w14:paraId="09BF4359" w14:textId="77777777" w:rsidR="00703541" w:rsidRPr="00F92A0B" w:rsidRDefault="00703541" w:rsidP="00E34E09">
            <w:pPr>
              <w:pStyle w:val="TAC"/>
              <w:keepNext w:val="0"/>
            </w:pPr>
            <w:r w:rsidRPr="00F92A0B">
              <w:t>DL Directions perceived by DUT from Probe P60</w:t>
            </w:r>
          </w:p>
        </w:tc>
        <w:tc>
          <w:tcPr>
            <w:tcW w:w="6822" w:type="dxa"/>
          </w:tcPr>
          <w:p w14:paraId="0987544C" w14:textId="77777777" w:rsidR="00703541" w:rsidRDefault="00703541" w:rsidP="00E34E09">
            <w:pPr>
              <w:keepLines/>
              <w:tabs>
                <w:tab w:val="left" w:pos="810"/>
              </w:tabs>
              <w:jc w:val="center"/>
            </w:pPr>
            <w:r w:rsidRPr="00A06765">
              <w:rPr>
                <w:noProof/>
              </w:rPr>
              <w:drawing>
                <wp:inline distT="0" distB="0" distL="0" distR="0" wp14:anchorId="438552BF" wp14:editId="6CC44794">
                  <wp:extent cx="2398308" cy="2286000"/>
                  <wp:effectExtent l="0" t="0" r="254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398308" cy="2286000"/>
                          </a:xfrm>
                          <a:prstGeom prst="rect">
                            <a:avLst/>
                          </a:prstGeom>
                          <a:noFill/>
                          <a:ln>
                            <a:noFill/>
                          </a:ln>
                        </pic:spPr>
                      </pic:pic>
                    </a:graphicData>
                  </a:graphic>
                </wp:inline>
              </w:drawing>
            </w:r>
          </w:p>
        </w:tc>
        <w:tc>
          <w:tcPr>
            <w:tcW w:w="6912" w:type="dxa"/>
          </w:tcPr>
          <w:p w14:paraId="27B9AC78" w14:textId="77777777" w:rsidR="00703541" w:rsidRDefault="00703541" w:rsidP="00E34E09">
            <w:pPr>
              <w:keepLines/>
              <w:tabs>
                <w:tab w:val="left" w:pos="810"/>
              </w:tabs>
              <w:jc w:val="center"/>
            </w:pPr>
            <w:r w:rsidRPr="00A06765">
              <w:rPr>
                <w:noProof/>
              </w:rPr>
              <w:drawing>
                <wp:inline distT="0" distB="0" distL="0" distR="0" wp14:anchorId="40FAEE41" wp14:editId="75930642">
                  <wp:extent cx="2343636" cy="22860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343636" cy="2286000"/>
                          </a:xfrm>
                          <a:prstGeom prst="rect">
                            <a:avLst/>
                          </a:prstGeom>
                          <a:noFill/>
                          <a:ln>
                            <a:noFill/>
                          </a:ln>
                        </pic:spPr>
                      </pic:pic>
                    </a:graphicData>
                  </a:graphic>
                </wp:inline>
              </w:drawing>
            </w:r>
          </w:p>
        </w:tc>
      </w:tr>
      <w:tr w:rsidR="00703541" w14:paraId="0DB552BF" w14:textId="77777777" w:rsidTr="00E34E09">
        <w:tc>
          <w:tcPr>
            <w:tcW w:w="1435" w:type="dxa"/>
            <w:vAlign w:val="center"/>
          </w:tcPr>
          <w:p w14:paraId="214885C9" w14:textId="77777777" w:rsidR="00703541" w:rsidRPr="00F92A0B" w:rsidRDefault="00703541" w:rsidP="00E34E09">
            <w:pPr>
              <w:pStyle w:val="TAC"/>
            </w:pPr>
            <w:r w:rsidRPr="00F92A0B">
              <w:lastRenderedPageBreak/>
              <w:t>DL Directions perceived by DUT from Probe P120</w:t>
            </w:r>
          </w:p>
        </w:tc>
        <w:tc>
          <w:tcPr>
            <w:tcW w:w="6822" w:type="dxa"/>
          </w:tcPr>
          <w:p w14:paraId="76412212" w14:textId="77777777" w:rsidR="00703541" w:rsidRDefault="00703541" w:rsidP="00E34E09">
            <w:pPr>
              <w:tabs>
                <w:tab w:val="left" w:pos="810"/>
              </w:tabs>
              <w:jc w:val="center"/>
            </w:pPr>
            <w:r w:rsidRPr="00167D27">
              <w:rPr>
                <w:noProof/>
              </w:rPr>
              <w:drawing>
                <wp:inline distT="0" distB="0" distL="0" distR="0" wp14:anchorId="2463F93B" wp14:editId="2A5D0B9A">
                  <wp:extent cx="2382345" cy="22860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382345" cy="2286000"/>
                          </a:xfrm>
                          <a:prstGeom prst="rect">
                            <a:avLst/>
                          </a:prstGeom>
                          <a:noFill/>
                          <a:ln>
                            <a:noFill/>
                          </a:ln>
                        </pic:spPr>
                      </pic:pic>
                    </a:graphicData>
                  </a:graphic>
                </wp:inline>
              </w:drawing>
            </w:r>
          </w:p>
        </w:tc>
        <w:tc>
          <w:tcPr>
            <w:tcW w:w="6912" w:type="dxa"/>
          </w:tcPr>
          <w:p w14:paraId="3BC4F344" w14:textId="77777777" w:rsidR="00703541" w:rsidRDefault="00703541" w:rsidP="00E34E09">
            <w:pPr>
              <w:tabs>
                <w:tab w:val="left" w:pos="810"/>
              </w:tabs>
              <w:jc w:val="center"/>
            </w:pPr>
            <w:r w:rsidRPr="00167D27">
              <w:rPr>
                <w:noProof/>
              </w:rPr>
              <w:drawing>
                <wp:inline distT="0" distB="0" distL="0" distR="0" wp14:anchorId="4E92CB24" wp14:editId="708806C2">
                  <wp:extent cx="2357007" cy="2286000"/>
                  <wp:effectExtent l="0" t="0" r="571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357007" cy="2286000"/>
                          </a:xfrm>
                          <a:prstGeom prst="rect">
                            <a:avLst/>
                          </a:prstGeom>
                          <a:noFill/>
                          <a:ln>
                            <a:noFill/>
                          </a:ln>
                        </pic:spPr>
                      </pic:pic>
                    </a:graphicData>
                  </a:graphic>
                </wp:inline>
              </w:drawing>
            </w:r>
          </w:p>
        </w:tc>
      </w:tr>
      <w:tr w:rsidR="00703541" w14:paraId="2E185278" w14:textId="77777777" w:rsidTr="00E34E09">
        <w:tc>
          <w:tcPr>
            <w:tcW w:w="1435" w:type="dxa"/>
            <w:vAlign w:val="center"/>
          </w:tcPr>
          <w:p w14:paraId="0034111A" w14:textId="77777777" w:rsidR="00703541" w:rsidRPr="00F92A0B" w:rsidRDefault="00703541" w:rsidP="00E34E09">
            <w:pPr>
              <w:pStyle w:val="TAC"/>
            </w:pPr>
            <w:r w:rsidRPr="00F92A0B">
              <w:t>DL Directions perceived by DUT from Probe P1</w:t>
            </w:r>
            <w:r>
              <w:t>5</w:t>
            </w:r>
            <w:r w:rsidRPr="00F92A0B">
              <w:t>0</w:t>
            </w:r>
          </w:p>
        </w:tc>
        <w:tc>
          <w:tcPr>
            <w:tcW w:w="6822" w:type="dxa"/>
          </w:tcPr>
          <w:p w14:paraId="6880D042" w14:textId="77777777" w:rsidR="00703541" w:rsidRDefault="00703541" w:rsidP="00E34E09">
            <w:pPr>
              <w:tabs>
                <w:tab w:val="left" w:pos="810"/>
              </w:tabs>
              <w:jc w:val="center"/>
            </w:pPr>
            <w:r w:rsidRPr="00167D27">
              <w:rPr>
                <w:noProof/>
              </w:rPr>
              <w:drawing>
                <wp:inline distT="0" distB="0" distL="0" distR="0" wp14:anchorId="2D7822C9" wp14:editId="74DB387B">
                  <wp:extent cx="2364406" cy="22860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364406" cy="2286000"/>
                          </a:xfrm>
                          <a:prstGeom prst="rect">
                            <a:avLst/>
                          </a:prstGeom>
                          <a:noFill/>
                          <a:ln>
                            <a:noFill/>
                          </a:ln>
                        </pic:spPr>
                      </pic:pic>
                    </a:graphicData>
                  </a:graphic>
                </wp:inline>
              </w:drawing>
            </w:r>
          </w:p>
        </w:tc>
        <w:tc>
          <w:tcPr>
            <w:tcW w:w="6912" w:type="dxa"/>
          </w:tcPr>
          <w:p w14:paraId="30C26E90" w14:textId="77777777" w:rsidR="00703541" w:rsidRDefault="00703541" w:rsidP="00E34E09">
            <w:pPr>
              <w:tabs>
                <w:tab w:val="left" w:pos="810"/>
              </w:tabs>
              <w:jc w:val="center"/>
            </w:pPr>
            <w:r w:rsidRPr="00167D27">
              <w:rPr>
                <w:noProof/>
              </w:rPr>
              <w:drawing>
                <wp:inline distT="0" distB="0" distL="0" distR="0" wp14:anchorId="1912C11E" wp14:editId="7F876E3E">
                  <wp:extent cx="2356873" cy="2286000"/>
                  <wp:effectExtent l="0" t="0" r="5715"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356873" cy="2286000"/>
                          </a:xfrm>
                          <a:prstGeom prst="rect">
                            <a:avLst/>
                          </a:prstGeom>
                          <a:noFill/>
                          <a:ln>
                            <a:noFill/>
                          </a:ln>
                        </pic:spPr>
                      </pic:pic>
                    </a:graphicData>
                  </a:graphic>
                </wp:inline>
              </w:drawing>
            </w:r>
          </w:p>
        </w:tc>
      </w:tr>
    </w:tbl>
    <w:p w14:paraId="76209C5C" w14:textId="77777777" w:rsidR="00703541" w:rsidRDefault="00703541" w:rsidP="00703541">
      <w:pPr>
        <w:tabs>
          <w:tab w:val="left" w:pos="810"/>
        </w:tabs>
        <w:sectPr w:rsidR="00703541" w:rsidSect="00A60604">
          <w:footnotePr>
            <w:numRestart w:val="eachSect"/>
          </w:footnotePr>
          <w:pgSz w:w="16840" w:h="11907" w:orient="landscape" w:code="9"/>
          <w:pgMar w:top="1260" w:right="1416" w:bottom="450" w:left="1133" w:header="850" w:footer="340" w:gutter="0"/>
          <w:cols w:space="720"/>
          <w:formProt w:val="0"/>
          <w:docGrid w:linePitch="272"/>
        </w:sectPr>
      </w:pPr>
    </w:p>
    <w:p w14:paraId="5C1B5C4C" w14:textId="7AC6E14A" w:rsidR="00703541" w:rsidRPr="004229B0" w:rsidRDefault="00703541" w:rsidP="00703541">
      <w:pPr>
        <w:pStyle w:val="Heading3"/>
      </w:pPr>
      <w:bookmarkStart w:id="189" w:name="_Toc151623925"/>
      <w:bookmarkStart w:id="190" w:name="_Toc154585342"/>
      <w:bookmarkStart w:id="191" w:name="_Toc155642299"/>
      <w:bookmarkStart w:id="192" w:name="_Toc162015562"/>
      <w:r>
        <w:lastRenderedPageBreak/>
        <w:t>5.3.5</w:t>
      </w:r>
      <w:r w:rsidR="0015312D">
        <w:tab/>
      </w:r>
      <w:r>
        <w:t>AoA1-AoA2 DL Orientation Vectors</w:t>
      </w:r>
      <w:bookmarkEnd w:id="189"/>
      <w:bookmarkEnd w:id="190"/>
      <w:bookmarkEnd w:id="191"/>
      <w:bookmarkEnd w:id="192"/>
    </w:p>
    <w:p w14:paraId="20B0B896" w14:textId="77777777" w:rsidR="00703541" w:rsidRDefault="00703541" w:rsidP="003D4C2E">
      <w:r>
        <w:t>The relative orientation between the P0 and the three offset probes, i.e., P60, P120, and P150, are investigated further here. For better visualization purposes, a coarse measurement grid with 84 grid points for the constant-step size grid (</w:t>
      </w:r>
      <w:r w:rsidRPr="009152CB">
        <w:rPr>
          <w:rFonts w:ascii="Symbol" w:hAnsi="Symbol"/>
        </w:rPr>
        <w:t>Dq</w:t>
      </w:r>
      <w:r>
        <w:t>=</w:t>
      </w:r>
      <w:r w:rsidRPr="009152CB">
        <w:rPr>
          <w:rFonts w:ascii="Symbol" w:hAnsi="Symbol"/>
        </w:rPr>
        <w:t>Df</w:t>
      </w:r>
      <w:r>
        <w:t>=</w:t>
      </w:r>
      <w:r w:rsidRPr="009152CB">
        <w:t>30°</w:t>
      </w:r>
      <w:r>
        <w:t xml:space="preserve">) and 50 grid points for the constant density grid is considered. Given the clear advantages of the 3D measurement scan using a </w:t>
      </w:r>
      <w:r w:rsidRPr="00694F23">
        <w:t xml:space="preserve">full rotation in </w:t>
      </w:r>
      <w:r w:rsidRPr="00694F23">
        <w:rPr>
          <w:rFonts w:ascii="Symbol" w:hAnsi="Symbol"/>
        </w:rPr>
        <w:t>q</w:t>
      </w:r>
      <w:r w:rsidRPr="00694F23">
        <w:t xml:space="preserve"> and half rotation in </w:t>
      </w:r>
      <w:r w:rsidRPr="00694F23">
        <w:rPr>
          <w:rFonts w:ascii="Symbol" w:hAnsi="Symbol"/>
        </w:rPr>
        <w:t>f</w:t>
      </w:r>
      <w:r w:rsidRPr="0018319F">
        <w:t xml:space="preserve"> for multi-</w:t>
      </w:r>
      <w:r>
        <w:t xml:space="preserve">AoA testing, only this approach is further considered here. </w:t>
      </w:r>
    </w:p>
    <w:p w14:paraId="36A61854" w14:textId="77777777" w:rsidR="00703541" w:rsidRDefault="00703541" w:rsidP="003D4C2E">
      <w:r>
        <w:t xml:space="preserve">The AoA1-AoA2 DL orientation vectors, i.e., the vectors between the DL orientation perceived by the UE from AoA1 to AoA2, are visualized in Table 5.3.5-1 for the constant step-size grid and in Table 5.3.5-2 for the constant-density grid. The vectors are illustrated in two different ways. In the figures on the left, e.g., </w:t>
      </w:r>
    </w:p>
    <w:p w14:paraId="1D000D15" w14:textId="77777777" w:rsidR="00703541" w:rsidRDefault="00703541" w:rsidP="003D4C2E">
      <w:pPr>
        <w:pStyle w:val="TH"/>
      </w:pPr>
      <w:r w:rsidRPr="00EF17AA">
        <w:rPr>
          <w:noProof/>
        </w:rPr>
        <w:drawing>
          <wp:inline distT="0" distB="0" distL="0" distR="0" wp14:anchorId="099D3245" wp14:editId="6E9E2A59">
            <wp:extent cx="2072005" cy="2004695"/>
            <wp:effectExtent l="0" t="0" r="444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p>
    <w:p w14:paraId="2602ABCF" w14:textId="5EEC3F58" w:rsidR="00703541" w:rsidRDefault="005D2DD6" w:rsidP="003D4C2E">
      <w:r>
        <w:t>t</w:t>
      </w:r>
      <w:r w:rsidR="00703541">
        <w:t xml:space="preserve">he AoA1 DL directions are plotted on top of the sphere with the black marker while the AoA2 DL directions are plotted slightly elevated from the sphere for clarity. The corresponding AoA1 &amp; AoA2 pairs received by the UE are connected with arrows (pointing from AoA1 to AoA2) with the arrows plotted in random colours to support better differentiation. In the figures on the right, e.g., </w:t>
      </w:r>
    </w:p>
    <w:p w14:paraId="4F85DB1F" w14:textId="77777777" w:rsidR="00703541" w:rsidRDefault="00703541" w:rsidP="003D4C2E">
      <w:pPr>
        <w:pStyle w:val="TH"/>
      </w:pPr>
      <w:r w:rsidRPr="00EF17AA">
        <w:rPr>
          <w:noProof/>
        </w:rPr>
        <w:drawing>
          <wp:inline distT="0" distB="0" distL="0" distR="0" wp14:anchorId="44CB9BC2" wp14:editId="52232C08">
            <wp:extent cx="2068830" cy="1998345"/>
            <wp:effectExtent l="0" t="0" r="7620" b="190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p w14:paraId="5D341392" w14:textId="77777777" w:rsidR="00703541" w:rsidRDefault="00703541" w:rsidP="003D4C2E">
      <w:r>
        <w:t xml:space="preserve">only the AoA1 DL directions are plotted on top of the sphere with the black marker while the direction towards the corresponding offset AoA2 DL direction is visualized with the single arrow (the length of the arrow corresponds to the value of the offset). </w:t>
      </w:r>
    </w:p>
    <w:p w14:paraId="31DFA3AD" w14:textId="77777777" w:rsidR="00703541" w:rsidRDefault="00703541" w:rsidP="003D4C2E">
      <w:r>
        <w:t>The following observations can be drawn from these figures:</w:t>
      </w:r>
    </w:p>
    <w:p w14:paraId="6B97034E" w14:textId="77777777" w:rsidR="00703541" w:rsidRDefault="00703541" w:rsidP="003D4C2E">
      <w:pPr>
        <w:pStyle w:val="B1"/>
      </w:pPr>
      <w:r>
        <w:t xml:space="preserve">-    </w:t>
      </w:r>
      <w:r w:rsidRPr="00403BE2">
        <w:t xml:space="preserve">With probes aligned in the </w:t>
      </w:r>
      <w:r w:rsidRPr="00403BE2">
        <w:rPr>
          <w:i/>
          <w:iCs/>
        </w:rPr>
        <w:t>xz</w:t>
      </w:r>
      <w:r w:rsidRPr="00403BE2">
        <w:t xml:space="preserve"> axis, the AoA1-AoA2 DL orientation vectors point towards the pole at </w:t>
      </w:r>
      <w:r w:rsidRPr="00403BE2">
        <w:rPr>
          <w:rFonts w:ascii="Symbol" w:hAnsi="Symbol"/>
        </w:rPr>
        <w:t>q</w:t>
      </w:r>
      <w:r w:rsidRPr="00403BE2">
        <w:t xml:space="preserve">=180° for DL directions perceived from </w:t>
      </w:r>
      <w:r w:rsidRPr="00AE370B">
        <w:rPr>
          <w:i/>
          <w:iCs/>
        </w:rPr>
        <w:t>y</w:t>
      </w:r>
      <w:r w:rsidRPr="00403BE2">
        <w:t xml:space="preserve">≥0 while the AoA1-AoA2 DL orientation vectors point towards the pole at </w:t>
      </w:r>
      <w:r w:rsidRPr="00403BE2">
        <w:rPr>
          <w:rFonts w:ascii="Symbol" w:hAnsi="Symbol"/>
        </w:rPr>
        <w:t>q</w:t>
      </w:r>
      <w:r w:rsidRPr="00403BE2">
        <w:t xml:space="preserve">=0° for DL directions perceived from </w:t>
      </w:r>
      <w:r w:rsidRPr="00AE370B">
        <w:rPr>
          <w:i/>
          <w:iCs/>
        </w:rPr>
        <w:t>y</w:t>
      </w:r>
      <w:r w:rsidRPr="00403BE2">
        <w:t>≤0</w:t>
      </w:r>
    </w:p>
    <w:p w14:paraId="1B66B0EA" w14:textId="77777777" w:rsidR="00703541" w:rsidRDefault="00703541" w:rsidP="003D4C2E">
      <w:pPr>
        <w:pStyle w:val="B1"/>
      </w:pPr>
      <w:r>
        <w:t xml:space="preserve">-    </w:t>
      </w:r>
      <w:r w:rsidRPr="00403BE2">
        <w:t xml:space="preserve">With probes aligned in the </w:t>
      </w:r>
      <w:r w:rsidRPr="00403BE2">
        <w:rPr>
          <w:i/>
          <w:iCs/>
        </w:rPr>
        <w:t>yz</w:t>
      </w:r>
      <w:r w:rsidRPr="00403BE2">
        <w:t xml:space="preserve"> axis, the AoA1-AoA2 DL orientation vectors point towards positive </w:t>
      </w:r>
      <w:r w:rsidRPr="00403BE2">
        <w:rPr>
          <w:rFonts w:ascii="Symbol" w:hAnsi="Symbol"/>
        </w:rPr>
        <w:t>f</w:t>
      </w:r>
      <w:r w:rsidRPr="00403BE2">
        <w:t xml:space="preserve"> for DL directions perceived from </w:t>
      </w:r>
      <w:r w:rsidRPr="00AE370B">
        <w:rPr>
          <w:i/>
          <w:iCs/>
        </w:rPr>
        <w:t>y</w:t>
      </w:r>
      <w:r w:rsidRPr="00403BE2">
        <w:t xml:space="preserve">≥0 while the AoA1-AoA2 DL orientation vectors point towards negative </w:t>
      </w:r>
      <w:r w:rsidRPr="00403BE2">
        <w:rPr>
          <w:rFonts w:ascii="Symbol" w:hAnsi="Symbol"/>
        </w:rPr>
        <w:t>f</w:t>
      </w:r>
      <w:r w:rsidRPr="00403BE2">
        <w:t xml:space="preserve"> for DL directions perceived from </w:t>
      </w:r>
      <w:r w:rsidRPr="00AE370B">
        <w:rPr>
          <w:i/>
          <w:iCs/>
        </w:rPr>
        <w:t>y</w:t>
      </w:r>
      <w:r w:rsidRPr="00403BE2">
        <w:t>≤0.</w:t>
      </w:r>
    </w:p>
    <w:p w14:paraId="4D9DB1EF" w14:textId="77777777" w:rsidR="00703541" w:rsidRDefault="00703541" w:rsidP="003D4C2E">
      <w:r>
        <w:t>It was agreed that the directionality of the AoA1-AoA2 DL orientation vectors matters. For simulations, t</w:t>
      </w:r>
      <w:r w:rsidRPr="00CB7D16">
        <w:t xml:space="preserve">esting both +AoA offset and –AoA offset for each test point </w:t>
      </w:r>
      <w:r>
        <w:t xml:space="preserve">was considered the </w:t>
      </w:r>
      <w:r w:rsidRPr="00CB7D16">
        <w:t xml:space="preserve">starting point. The intention is to accommodate the </w:t>
      </w:r>
      <w:r w:rsidRPr="00CB7D16">
        <w:lastRenderedPageBreak/>
        <w:t>impact from directionality of the AoA1-AoA2 DL orientation vectors</w:t>
      </w:r>
      <w:r>
        <w:t xml:space="preserve">, i.e., to </w:t>
      </w:r>
      <w:r w:rsidRPr="00CB7D16">
        <w:t>ensure no testing bias is introduced</w:t>
      </w:r>
      <w:r>
        <w:t xml:space="preserve"> or whether it needs to be compensated somehow. </w:t>
      </w:r>
    </w:p>
    <w:p w14:paraId="35C00F1E" w14:textId="77777777" w:rsidR="00703541" w:rsidRDefault="00703541" w:rsidP="00703541">
      <w:pPr>
        <w:tabs>
          <w:tab w:val="left" w:pos="810"/>
        </w:tabs>
        <w:spacing w:after="0"/>
        <w:sectPr w:rsidR="00703541" w:rsidSect="00A60604">
          <w:footnotePr>
            <w:numRestart w:val="eachSect"/>
          </w:footnotePr>
          <w:pgSz w:w="11907" w:h="16840" w:code="9"/>
          <w:pgMar w:top="1260" w:right="1133" w:bottom="1133" w:left="1133" w:header="850" w:footer="340" w:gutter="0"/>
          <w:cols w:space="720"/>
          <w:formProt w:val="0"/>
        </w:sectPr>
      </w:pPr>
    </w:p>
    <w:p w14:paraId="2410BDF4" w14:textId="77777777" w:rsidR="00703541" w:rsidRDefault="00703541" w:rsidP="00703541">
      <w:pPr>
        <w:pStyle w:val="TH"/>
        <w:keepNext w:val="0"/>
      </w:pPr>
      <w:r>
        <w:lastRenderedPageBreak/>
        <w:t>Table 5.3.5-1: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constant-step size grid using 84 grid points (</w:t>
      </w:r>
      <w:r w:rsidRPr="008E490A">
        <w:rPr>
          <w:rFonts w:ascii="Symbol" w:hAnsi="Symbol"/>
        </w:rPr>
        <w:t>Dq</w:t>
      </w:r>
      <w:r>
        <w:t>=</w:t>
      </w:r>
      <w:r w:rsidRPr="008E490A">
        <w:rPr>
          <w:rFonts w:ascii="Symbol" w:hAnsi="Symbol"/>
        </w:rPr>
        <w:t>Df</w:t>
      </w:r>
      <w:r>
        <w:t>=30°).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E88E31B" w14:textId="77777777" w:rsidTr="00E34E09">
        <w:tc>
          <w:tcPr>
            <w:tcW w:w="1435" w:type="dxa"/>
            <w:shd w:val="clear" w:color="auto" w:fill="D9D9D9" w:themeFill="background1" w:themeFillShade="D9"/>
            <w:vAlign w:val="center"/>
          </w:tcPr>
          <w:p w14:paraId="3153FB21"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7DD5F16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139A38FC" w14:textId="77777777" w:rsidR="00703541" w:rsidRPr="00F92A0B" w:rsidRDefault="00703541" w:rsidP="00E34E09">
            <w:pPr>
              <w:pStyle w:val="TAH"/>
              <w:keepNext w:val="0"/>
            </w:pPr>
            <w:r w:rsidRPr="00F92A0B">
              <w:t xml:space="preserve">Probes in the </w:t>
            </w:r>
            <w:r w:rsidRPr="006B4580">
              <w:rPr>
                <w:i/>
                <w:iCs/>
              </w:rPr>
              <w:t>yz</w:t>
            </w:r>
            <w:r w:rsidRPr="006B4580">
              <w:t xml:space="preserve"> </w:t>
            </w:r>
            <w:r w:rsidRPr="00F92A0B">
              <w:t>plane</w:t>
            </w:r>
          </w:p>
        </w:tc>
      </w:tr>
      <w:tr w:rsidR="00703541" w14:paraId="7D72337C" w14:textId="77777777" w:rsidTr="00E34E09">
        <w:tc>
          <w:tcPr>
            <w:tcW w:w="1435" w:type="dxa"/>
            <w:vAlign w:val="center"/>
          </w:tcPr>
          <w:p w14:paraId="047D4832"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5476148" w14:textId="77777777" w:rsidR="00703541" w:rsidRDefault="00703541" w:rsidP="00E34E09">
            <w:pPr>
              <w:keepLines/>
              <w:tabs>
                <w:tab w:val="left" w:pos="810"/>
              </w:tabs>
              <w:jc w:val="center"/>
            </w:pPr>
            <w:r w:rsidRPr="00124440">
              <w:rPr>
                <w:noProof/>
              </w:rPr>
              <w:drawing>
                <wp:inline distT="0" distB="0" distL="0" distR="0" wp14:anchorId="2A5CFE7B" wp14:editId="4C9B8AC7">
                  <wp:extent cx="3383280" cy="2135811"/>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2E6BED0F" w14:textId="77777777" w:rsidR="00703541" w:rsidRDefault="00703541" w:rsidP="00E34E09">
            <w:pPr>
              <w:keepLines/>
              <w:tabs>
                <w:tab w:val="left" w:pos="810"/>
              </w:tabs>
              <w:jc w:val="center"/>
            </w:pPr>
            <w:r w:rsidRPr="00124440">
              <w:rPr>
                <w:noProof/>
              </w:rPr>
              <w:drawing>
                <wp:inline distT="0" distB="0" distL="0" distR="0" wp14:anchorId="0627C2D2" wp14:editId="3E69B38D">
                  <wp:extent cx="3017520" cy="2875116"/>
                  <wp:effectExtent l="0" t="0" r="0" b="190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21A56CF3" w14:textId="77777777" w:rsidTr="00E34E09">
        <w:tc>
          <w:tcPr>
            <w:tcW w:w="1435" w:type="dxa"/>
            <w:vAlign w:val="center"/>
          </w:tcPr>
          <w:p w14:paraId="212E107D" w14:textId="77777777" w:rsidR="00703541" w:rsidRPr="00F92A0B" w:rsidRDefault="00703541" w:rsidP="00E34E09">
            <w:pPr>
              <w:pStyle w:val="TAC"/>
              <w:keepNext w:val="0"/>
            </w:pPr>
            <w:r>
              <w:t>Orientation between Probes P0 and P60</w:t>
            </w:r>
          </w:p>
        </w:tc>
        <w:tc>
          <w:tcPr>
            <w:tcW w:w="6822" w:type="dxa"/>
          </w:tcPr>
          <w:p w14:paraId="7F3B495F" w14:textId="77777777" w:rsidR="00703541" w:rsidRDefault="00703541" w:rsidP="00E34E09">
            <w:pPr>
              <w:keepLines/>
              <w:tabs>
                <w:tab w:val="left" w:pos="810"/>
              </w:tabs>
              <w:jc w:val="center"/>
            </w:pPr>
            <w:r w:rsidRPr="00EF17AA">
              <w:rPr>
                <w:noProof/>
              </w:rPr>
              <w:drawing>
                <wp:inline distT="0" distB="0" distL="0" distR="0" wp14:anchorId="781A0A13" wp14:editId="1A0183A6">
                  <wp:extent cx="2072005" cy="2004695"/>
                  <wp:effectExtent l="0" t="0" r="444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EF17AA">
              <w:rPr>
                <w:noProof/>
              </w:rPr>
              <w:drawing>
                <wp:inline distT="0" distB="0" distL="0" distR="0" wp14:anchorId="47243DD0" wp14:editId="54642B7A">
                  <wp:extent cx="2068830" cy="1998345"/>
                  <wp:effectExtent l="0" t="0" r="7620" b="190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07ACA09" w14:textId="77777777" w:rsidR="00703541" w:rsidRDefault="00703541" w:rsidP="00E34E09">
            <w:pPr>
              <w:keepLines/>
              <w:tabs>
                <w:tab w:val="left" w:pos="810"/>
              </w:tabs>
              <w:jc w:val="center"/>
            </w:pPr>
            <w:r w:rsidRPr="009045B0">
              <w:rPr>
                <w:noProof/>
              </w:rPr>
              <w:drawing>
                <wp:inline distT="0" distB="0" distL="0" distR="0" wp14:anchorId="21E4DC23" wp14:editId="63DDE502">
                  <wp:extent cx="1982470" cy="202692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52A763B4" wp14:editId="7AA8D265">
                  <wp:extent cx="2068830" cy="1998345"/>
                  <wp:effectExtent l="0" t="0" r="7620" b="190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283E60C7" w14:textId="77777777" w:rsidTr="00E34E09">
        <w:tc>
          <w:tcPr>
            <w:tcW w:w="1435" w:type="dxa"/>
            <w:vAlign w:val="center"/>
          </w:tcPr>
          <w:p w14:paraId="62516A29"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68629676" w14:textId="77777777" w:rsidR="00703541" w:rsidRDefault="00703541" w:rsidP="00E34E09">
            <w:pPr>
              <w:tabs>
                <w:tab w:val="left" w:pos="810"/>
              </w:tabs>
              <w:jc w:val="center"/>
            </w:pPr>
            <w:r w:rsidRPr="009045B0">
              <w:rPr>
                <w:noProof/>
              </w:rPr>
              <w:drawing>
                <wp:inline distT="0" distB="0" distL="0" distR="0" wp14:anchorId="399C5D02" wp14:editId="3EA8FA5B">
                  <wp:extent cx="2072005" cy="2004695"/>
                  <wp:effectExtent l="0" t="0" r="444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9045B0">
              <w:rPr>
                <w:noProof/>
              </w:rPr>
              <w:drawing>
                <wp:inline distT="0" distB="0" distL="0" distR="0" wp14:anchorId="73994CB9" wp14:editId="5B2142FA">
                  <wp:extent cx="2068830" cy="1998345"/>
                  <wp:effectExtent l="0" t="0" r="7620" b="190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29331877" w14:textId="77777777" w:rsidR="00703541" w:rsidRDefault="00703541" w:rsidP="00E34E09">
            <w:pPr>
              <w:tabs>
                <w:tab w:val="left" w:pos="810"/>
              </w:tabs>
              <w:jc w:val="center"/>
            </w:pPr>
            <w:r w:rsidRPr="009045B0">
              <w:rPr>
                <w:noProof/>
              </w:rPr>
              <w:drawing>
                <wp:inline distT="0" distB="0" distL="0" distR="0" wp14:anchorId="26134EB5" wp14:editId="4DBF4015">
                  <wp:extent cx="1982470" cy="20269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982470" cy="2026920"/>
                          </a:xfrm>
                          <a:prstGeom prst="rect">
                            <a:avLst/>
                          </a:prstGeom>
                          <a:noFill/>
                          <a:ln>
                            <a:noFill/>
                          </a:ln>
                        </pic:spPr>
                      </pic:pic>
                    </a:graphicData>
                  </a:graphic>
                </wp:inline>
              </w:drawing>
            </w:r>
            <w:r w:rsidRPr="009045B0">
              <w:rPr>
                <w:noProof/>
              </w:rPr>
              <w:drawing>
                <wp:inline distT="0" distB="0" distL="0" distR="0" wp14:anchorId="3D0A46A9" wp14:editId="4E45A3DA">
                  <wp:extent cx="2068830" cy="1998345"/>
                  <wp:effectExtent l="0" t="0" r="7620" b="190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r w:rsidR="00703541" w14:paraId="053AE746" w14:textId="77777777" w:rsidTr="00E34E09">
        <w:tc>
          <w:tcPr>
            <w:tcW w:w="1435" w:type="dxa"/>
            <w:vAlign w:val="center"/>
          </w:tcPr>
          <w:p w14:paraId="7C137A12" w14:textId="77777777" w:rsidR="00703541" w:rsidRPr="00F92A0B" w:rsidRDefault="00703541" w:rsidP="00E34E09">
            <w:pPr>
              <w:pStyle w:val="TAC"/>
            </w:pPr>
            <w:r>
              <w:t>Orientation between Probes P0 and</w:t>
            </w:r>
            <w:r w:rsidRPr="00F92A0B">
              <w:t xml:space="preserve"> P1</w:t>
            </w:r>
            <w:r>
              <w:t>5</w:t>
            </w:r>
            <w:r w:rsidRPr="00F92A0B">
              <w:t>0</w:t>
            </w:r>
          </w:p>
        </w:tc>
        <w:tc>
          <w:tcPr>
            <w:tcW w:w="6822" w:type="dxa"/>
          </w:tcPr>
          <w:p w14:paraId="123F0532" w14:textId="77777777" w:rsidR="00703541" w:rsidRDefault="00703541" w:rsidP="00E34E09">
            <w:pPr>
              <w:tabs>
                <w:tab w:val="left" w:pos="810"/>
              </w:tabs>
              <w:jc w:val="center"/>
            </w:pPr>
            <w:r w:rsidRPr="00C818B3">
              <w:rPr>
                <w:noProof/>
              </w:rPr>
              <w:drawing>
                <wp:inline distT="0" distB="0" distL="0" distR="0" wp14:anchorId="60ABAF98" wp14:editId="357C4C69">
                  <wp:extent cx="2072005" cy="2004695"/>
                  <wp:effectExtent l="0" t="0" r="4445"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72005" cy="2004695"/>
                          </a:xfrm>
                          <a:prstGeom prst="rect">
                            <a:avLst/>
                          </a:prstGeom>
                          <a:noFill/>
                          <a:ln>
                            <a:noFill/>
                          </a:ln>
                        </pic:spPr>
                      </pic:pic>
                    </a:graphicData>
                  </a:graphic>
                </wp:inline>
              </w:drawing>
            </w:r>
            <w:r w:rsidRPr="00C818B3">
              <w:rPr>
                <w:noProof/>
              </w:rPr>
              <w:drawing>
                <wp:inline distT="0" distB="0" distL="0" distR="0" wp14:anchorId="7C8C2B16" wp14:editId="285DEE1E">
                  <wp:extent cx="2068830" cy="1998345"/>
                  <wp:effectExtent l="0" t="0" r="7620" b="190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c>
          <w:tcPr>
            <w:tcW w:w="6912" w:type="dxa"/>
          </w:tcPr>
          <w:p w14:paraId="16B6FDFF" w14:textId="77777777" w:rsidR="00703541" w:rsidRDefault="00703541" w:rsidP="00E34E09">
            <w:pPr>
              <w:tabs>
                <w:tab w:val="left" w:pos="810"/>
              </w:tabs>
              <w:jc w:val="center"/>
            </w:pPr>
            <w:r w:rsidRPr="00C818B3">
              <w:rPr>
                <w:noProof/>
              </w:rPr>
              <w:drawing>
                <wp:inline distT="0" distB="0" distL="0" distR="0" wp14:anchorId="3684C9F1" wp14:editId="1F44029C">
                  <wp:extent cx="1982470" cy="2017395"/>
                  <wp:effectExtent l="0" t="0" r="0" b="190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982470" cy="2017395"/>
                          </a:xfrm>
                          <a:prstGeom prst="rect">
                            <a:avLst/>
                          </a:prstGeom>
                          <a:noFill/>
                          <a:ln>
                            <a:noFill/>
                          </a:ln>
                        </pic:spPr>
                      </pic:pic>
                    </a:graphicData>
                  </a:graphic>
                </wp:inline>
              </w:drawing>
            </w:r>
            <w:r w:rsidRPr="00C818B3">
              <w:rPr>
                <w:noProof/>
              </w:rPr>
              <w:drawing>
                <wp:inline distT="0" distB="0" distL="0" distR="0" wp14:anchorId="0F24EF45" wp14:editId="16FBE051">
                  <wp:extent cx="2068830" cy="1998345"/>
                  <wp:effectExtent l="0" t="0" r="7620" b="190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068830" cy="1998345"/>
                          </a:xfrm>
                          <a:prstGeom prst="rect">
                            <a:avLst/>
                          </a:prstGeom>
                          <a:noFill/>
                          <a:ln>
                            <a:noFill/>
                          </a:ln>
                        </pic:spPr>
                      </pic:pic>
                    </a:graphicData>
                  </a:graphic>
                </wp:inline>
              </w:drawing>
            </w:r>
          </w:p>
        </w:tc>
      </w:tr>
    </w:tbl>
    <w:p w14:paraId="3FC70E6B" w14:textId="77777777" w:rsidR="00703541" w:rsidRDefault="00703541" w:rsidP="00703541">
      <w:pPr>
        <w:tabs>
          <w:tab w:val="left" w:pos="810"/>
        </w:tabs>
        <w:spacing w:after="0"/>
      </w:pPr>
      <w:r>
        <w:br w:type="page"/>
      </w:r>
    </w:p>
    <w:p w14:paraId="5280FC3B" w14:textId="77777777" w:rsidR="00703541" w:rsidRDefault="00703541" w:rsidP="00703541">
      <w:pPr>
        <w:pStyle w:val="TH"/>
        <w:keepNext w:val="0"/>
      </w:pPr>
      <w:r>
        <w:lastRenderedPageBreak/>
        <w:t>Table 5.3.5-2: Vectors of DL orientations between AoA1 (P0) and AoA2 from two different system configurations with AoA2 to AoA1 probe offsets of 60</w:t>
      </w:r>
      <w:r w:rsidRPr="00272C63">
        <w:t>°</w:t>
      </w:r>
      <w:r>
        <w:t>, 120</w:t>
      </w:r>
      <w:r w:rsidRPr="00272C63">
        <w:t>°</w:t>
      </w:r>
      <w:r>
        <w:t>, and 150</w:t>
      </w:r>
      <w:r w:rsidRPr="00272C63">
        <w:t>°</w:t>
      </w:r>
      <w:r>
        <w:t xml:space="preserve"> with a constant density grid using 50 grid points. F</w:t>
      </w:r>
      <w:r w:rsidRPr="00305EE6">
        <w:rPr>
          <w:bCs/>
        </w:rPr>
        <w:t xml:space="preserve">ull rotation in </w:t>
      </w:r>
      <w:r w:rsidRPr="00F6239A">
        <w:rPr>
          <w:rFonts w:ascii="Symbol" w:hAnsi="Symbol"/>
        </w:rPr>
        <w:t>q</w:t>
      </w:r>
      <w:r w:rsidRPr="00305EE6">
        <w:rPr>
          <w:bCs/>
        </w:rPr>
        <w:t xml:space="preserve"> and half rotation in</w:t>
      </w:r>
      <w:r>
        <w:rPr>
          <w:bCs/>
        </w:rPr>
        <w:t xml:space="preserve"> </w:t>
      </w:r>
      <w:r w:rsidRPr="00F6239A">
        <w:rPr>
          <w:rFonts w:ascii="Symbol" w:hAnsi="Symbol"/>
        </w:rPr>
        <w:t xml:space="preserve">f. </w:t>
      </w:r>
    </w:p>
    <w:tbl>
      <w:tblPr>
        <w:tblStyle w:val="TableGrid"/>
        <w:tblW w:w="15169" w:type="dxa"/>
        <w:tblLayout w:type="fixed"/>
        <w:tblLook w:val="04A0" w:firstRow="1" w:lastRow="0" w:firstColumn="1" w:lastColumn="0" w:noHBand="0" w:noVBand="1"/>
      </w:tblPr>
      <w:tblGrid>
        <w:gridCol w:w="1435"/>
        <w:gridCol w:w="6822"/>
        <w:gridCol w:w="6912"/>
      </w:tblGrid>
      <w:tr w:rsidR="00703541" w14:paraId="18F81FA1" w14:textId="77777777" w:rsidTr="00E34E09">
        <w:tc>
          <w:tcPr>
            <w:tcW w:w="1435" w:type="dxa"/>
            <w:shd w:val="clear" w:color="auto" w:fill="D9D9D9" w:themeFill="background1" w:themeFillShade="D9"/>
            <w:vAlign w:val="center"/>
          </w:tcPr>
          <w:p w14:paraId="395949B6" w14:textId="77777777" w:rsidR="00703541" w:rsidRPr="00F92A0B" w:rsidRDefault="00703541" w:rsidP="00E34E09">
            <w:pPr>
              <w:pStyle w:val="TAH"/>
              <w:keepNext w:val="0"/>
            </w:pPr>
          </w:p>
        </w:tc>
        <w:tc>
          <w:tcPr>
            <w:tcW w:w="6822" w:type="dxa"/>
            <w:shd w:val="clear" w:color="auto" w:fill="D9D9D9" w:themeFill="background1" w:themeFillShade="D9"/>
            <w:vAlign w:val="center"/>
          </w:tcPr>
          <w:p w14:paraId="316DA2A2" w14:textId="77777777" w:rsidR="00703541" w:rsidRPr="00F92A0B" w:rsidRDefault="00703541" w:rsidP="00E34E09">
            <w:pPr>
              <w:pStyle w:val="TAH"/>
              <w:keepNext w:val="0"/>
            </w:pPr>
            <w:r w:rsidRPr="00F92A0B">
              <w:t xml:space="preserve">Probes in the </w:t>
            </w:r>
            <w:r w:rsidRPr="00D31A23">
              <w:rPr>
                <w:i/>
                <w:iCs/>
              </w:rPr>
              <w:t>xz</w:t>
            </w:r>
            <w:r w:rsidRPr="00F92A0B">
              <w:t xml:space="preserve"> plane</w:t>
            </w:r>
          </w:p>
        </w:tc>
        <w:tc>
          <w:tcPr>
            <w:tcW w:w="6912" w:type="dxa"/>
            <w:shd w:val="clear" w:color="auto" w:fill="D9D9D9" w:themeFill="background1" w:themeFillShade="D9"/>
            <w:vAlign w:val="center"/>
          </w:tcPr>
          <w:p w14:paraId="560500AF" w14:textId="77777777" w:rsidR="00703541" w:rsidRPr="00F92A0B" w:rsidRDefault="00703541" w:rsidP="00E34E09">
            <w:pPr>
              <w:pStyle w:val="TAH"/>
              <w:keepNext w:val="0"/>
            </w:pPr>
            <w:r w:rsidRPr="00F92A0B">
              <w:t xml:space="preserve">Probes in the </w:t>
            </w:r>
            <w:r w:rsidRPr="00FA0F02">
              <w:rPr>
                <w:i/>
                <w:iCs/>
              </w:rPr>
              <w:t>yz</w:t>
            </w:r>
            <w:r w:rsidRPr="00F92A0B">
              <w:t xml:space="preserve"> plane</w:t>
            </w:r>
          </w:p>
        </w:tc>
      </w:tr>
      <w:tr w:rsidR="00703541" w14:paraId="1D550663" w14:textId="77777777" w:rsidTr="00E34E09">
        <w:tc>
          <w:tcPr>
            <w:tcW w:w="1435" w:type="dxa"/>
            <w:vAlign w:val="center"/>
          </w:tcPr>
          <w:p w14:paraId="01E2261B" w14:textId="77777777" w:rsidR="00703541" w:rsidRPr="00F92A0B" w:rsidRDefault="00703541" w:rsidP="00E34E09">
            <w:pPr>
              <w:pStyle w:val="TAC"/>
              <w:keepNext w:val="0"/>
            </w:pPr>
            <w:r w:rsidRPr="00F92A0B">
              <w:t>System Configuration</w:t>
            </w:r>
            <w:r>
              <w:t xml:space="preserve"> with </w:t>
            </w:r>
            <w:r w:rsidRPr="00305EE6">
              <w:t xml:space="preserve">full rotation in </w:t>
            </w:r>
            <w:r>
              <w:rPr>
                <w:rFonts w:ascii="Symbol" w:hAnsi="Symbol"/>
              </w:rPr>
              <w:t>q</w:t>
            </w:r>
            <w:r w:rsidRPr="00305EE6">
              <w:t xml:space="preserve"> and half rotation in</w:t>
            </w:r>
            <w:r>
              <w:t xml:space="preserve"> </w:t>
            </w:r>
            <w:r w:rsidRPr="00AF3AD0">
              <w:rPr>
                <w:rFonts w:ascii="Symbol" w:hAnsi="Symbol"/>
              </w:rPr>
              <w:t>f</w:t>
            </w:r>
          </w:p>
        </w:tc>
        <w:tc>
          <w:tcPr>
            <w:tcW w:w="6822" w:type="dxa"/>
            <w:vAlign w:val="bottom"/>
          </w:tcPr>
          <w:p w14:paraId="5BDC7947" w14:textId="77777777" w:rsidR="00703541" w:rsidRDefault="00703541" w:rsidP="00E34E09">
            <w:pPr>
              <w:keepLines/>
              <w:tabs>
                <w:tab w:val="left" w:pos="810"/>
              </w:tabs>
              <w:jc w:val="center"/>
            </w:pPr>
            <w:r w:rsidRPr="00124440">
              <w:rPr>
                <w:noProof/>
              </w:rPr>
              <w:drawing>
                <wp:inline distT="0" distB="0" distL="0" distR="0" wp14:anchorId="57D94A62" wp14:editId="46076BF7">
                  <wp:extent cx="3383280" cy="2135811"/>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83280" cy="2135811"/>
                          </a:xfrm>
                          <a:prstGeom prst="rect">
                            <a:avLst/>
                          </a:prstGeom>
                          <a:noFill/>
                          <a:ln>
                            <a:noFill/>
                          </a:ln>
                        </pic:spPr>
                      </pic:pic>
                    </a:graphicData>
                  </a:graphic>
                </wp:inline>
              </w:drawing>
            </w:r>
          </w:p>
        </w:tc>
        <w:tc>
          <w:tcPr>
            <w:tcW w:w="6912" w:type="dxa"/>
            <w:vAlign w:val="bottom"/>
          </w:tcPr>
          <w:p w14:paraId="34257DBA" w14:textId="77777777" w:rsidR="00703541" w:rsidRDefault="00703541" w:rsidP="00E34E09">
            <w:pPr>
              <w:keepLines/>
              <w:tabs>
                <w:tab w:val="left" w:pos="810"/>
              </w:tabs>
              <w:jc w:val="center"/>
            </w:pPr>
            <w:r w:rsidRPr="00124440">
              <w:rPr>
                <w:noProof/>
              </w:rPr>
              <w:drawing>
                <wp:inline distT="0" distB="0" distL="0" distR="0" wp14:anchorId="25C5BED2" wp14:editId="2E363AD5">
                  <wp:extent cx="3017520" cy="2875116"/>
                  <wp:effectExtent l="0" t="0" r="0" b="190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017520" cy="2875116"/>
                          </a:xfrm>
                          <a:prstGeom prst="rect">
                            <a:avLst/>
                          </a:prstGeom>
                          <a:noFill/>
                          <a:ln>
                            <a:noFill/>
                          </a:ln>
                        </pic:spPr>
                      </pic:pic>
                    </a:graphicData>
                  </a:graphic>
                </wp:inline>
              </w:drawing>
            </w:r>
          </w:p>
        </w:tc>
      </w:tr>
      <w:tr w:rsidR="00703541" w14:paraId="7E53016A" w14:textId="77777777" w:rsidTr="00E34E09">
        <w:tc>
          <w:tcPr>
            <w:tcW w:w="1435" w:type="dxa"/>
            <w:vAlign w:val="center"/>
          </w:tcPr>
          <w:p w14:paraId="61E2D82F" w14:textId="77777777" w:rsidR="00703541" w:rsidRPr="00F92A0B" w:rsidRDefault="00703541" w:rsidP="00E34E09">
            <w:pPr>
              <w:pStyle w:val="TAC"/>
              <w:keepNext w:val="0"/>
            </w:pPr>
            <w:r>
              <w:t xml:space="preserve">Orientation between Probes P0 and </w:t>
            </w:r>
            <w:r w:rsidRPr="00F92A0B">
              <w:t>P60</w:t>
            </w:r>
          </w:p>
        </w:tc>
        <w:tc>
          <w:tcPr>
            <w:tcW w:w="6822" w:type="dxa"/>
          </w:tcPr>
          <w:p w14:paraId="568C6335" w14:textId="77777777" w:rsidR="00703541" w:rsidRDefault="00703541" w:rsidP="00E34E09">
            <w:pPr>
              <w:keepLines/>
              <w:tabs>
                <w:tab w:val="left" w:pos="810"/>
              </w:tabs>
              <w:jc w:val="center"/>
            </w:pPr>
            <w:r w:rsidRPr="001C50B9">
              <w:rPr>
                <w:noProof/>
              </w:rPr>
              <w:drawing>
                <wp:inline distT="0" distB="0" distL="0" distR="0" wp14:anchorId="717BCE39" wp14:editId="35A36089">
                  <wp:extent cx="2011680" cy="1890218"/>
                  <wp:effectExtent l="0" t="0" r="762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011680" cy="1890218"/>
                          </a:xfrm>
                          <a:prstGeom prst="rect">
                            <a:avLst/>
                          </a:prstGeom>
                          <a:noFill/>
                          <a:ln>
                            <a:noFill/>
                          </a:ln>
                        </pic:spPr>
                      </pic:pic>
                    </a:graphicData>
                  </a:graphic>
                </wp:inline>
              </w:drawing>
            </w:r>
            <w:r w:rsidRPr="001C50B9">
              <w:rPr>
                <w:noProof/>
              </w:rPr>
              <w:drawing>
                <wp:inline distT="0" distB="0" distL="0" distR="0" wp14:anchorId="57BB3D1D" wp14:editId="4524571A">
                  <wp:extent cx="2011680" cy="1934308"/>
                  <wp:effectExtent l="0" t="0" r="7620" b="889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011680" cy="1934308"/>
                          </a:xfrm>
                          <a:prstGeom prst="rect">
                            <a:avLst/>
                          </a:prstGeom>
                          <a:noFill/>
                          <a:ln>
                            <a:noFill/>
                          </a:ln>
                        </pic:spPr>
                      </pic:pic>
                    </a:graphicData>
                  </a:graphic>
                </wp:inline>
              </w:drawing>
            </w:r>
          </w:p>
        </w:tc>
        <w:tc>
          <w:tcPr>
            <w:tcW w:w="6912" w:type="dxa"/>
          </w:tcPr>
          <w:p w14:paraId="62C6C3D1" w14:textId="77777777" w:rsidR="00703541" w:rsidRDefault="00703541" w:rsidP="00E34E09">
            <w:pPr>
              <w:keepLines/>
              <w:tabs>
                <w:tab w:val="left" w:pos="810"/>
              </w:tabs>
              <w:jc w:val="center"/>
            </w:pPr>
            <w:r w:rsidRPr="00FC7E7C">
              <w:rPr>
                <w:noProof/>
              </w:rPr>
              <w:drawing>
                <wp:inline distT="0" distB="0" distL="0" distR="0" wp14:anchorId="1E2E6AEC" wp14:editId="75C8977A">
                  <wp:extent cx="1998980" cy="2032635"/>
                  <wp:effectExtent l="0" t="0" r="1270" b="571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98980" cy="2032635"/>
                          </a:xfrm>
                          <a:prstGeom prst="rect">
                            <a:avLst/>
                          </a:prstGeom>
                          <a:noFill/>
                          <a:ln>
                            <a:noFill/>
                          </a:ln>
                        </pic:spPr>
                      </pic:pic>
                    </a:graphicData>
                  </a:graphic>
                </wp:inline>
              </w:drawing>
            </w:r>
            <w:r w:rsidRPr="00FC7E7C">
              <w:rPr>
                <w:noProof/>
              </w:rPr>
              <w:drawing>
                <wp:inline distT="0" distB="0" distL="0" distR="0" wp14:anchorId="2B6828EB" wp14:editId="55F6941D">
                  <wp:extent cx="2096770" cy="2016125"/>
                  <wp:effectExtent l="0" t="0" r="0" b="317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4B674839" w14:textId="77777777" w:rsidTr="00E34E09">
        <w:tc>
          <w:tcPr>
            <w:tcW w:w="1435" w:type="dxa"/>
            <w:vAlign w:val="center"/>
          </w:tcPr>
          <w:p w14:paraId="516A2D34" w14:textId="77777777" w:rsidR="00703541" w:rsidRPr="00F92A0B" w:rsidRDefault="00703541" w:rsidP="00E34E09">
            <w:pPr>
              <w:pStyle w:val="TAC"/>
            </w:pPr>
            <w:r>
              <w:lastRenderedPageBreak/>
              <w:t xml:space="preserve">Orientation between Probes P0 and </w:t>
            </w:r>
            <w:r w:rsidRPr="00F92A0B">
              <w:t>P120</w:t>
            </w:r>
          </w:p>
        </w:tc>
        <w:tc>
          <w:tcPr>
            <w:tcW w:w="6822" w:type="dxa"/>
          </w:tcPr>
          <w:p w14:paraId="7154FABB" w14:textId="77777777" w:rsidR="00703541" w:rsidRDefault="00703541" w:rsidP="00E34E09">
            <w:pPr>
              <w:tabs>
                <w:tab w:val="left" w:pos="810"/>
              </w:tabs>
              <w:jc w:val="center"/>
            </w:pPr>
            <w:r w:rsidRPr="00A61762">
              <w:rPr>
                <w:noProof/>
              </w:rPr>
              <w:drawing>
                <wp:inline distT="0" distB="0" distL="0" distR="0" wp14:anchorId="6F9D0715" wp14:editId="762595B4">
                  <wp:extent cx="2079625" cy="19310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079625" cy="1931035"/>
                          </a:xfrm>
                          <a:prstGeom prst="rect">
                            <a:avLst/>
                          </a:prstGeom>
                          <a:noFill/>
                          <a:ln>
                            <a:noFill/>
                          </a:ln>
                        </pic:spPr>
                      </pic:pic>
                    </a:graphicData>
                  </a:graphic>
                </wp:inline>
              </w:drawing>
            </w:r>
            <w:r w:rsidRPr="00A61762">
              <w:rPr>
                <w:noProof/>
              </w:rPr>
              <w:drawing>
                <wp:inline distT="0" distB="0" distL="0" distR="0" wp14:anchorId="1AED1BF2" wp14:editId="1555C8A4">
                  <wp:extent cx="2096770" cy="2016125"/>
                  <wp:effectExtent l="0" t="0" r="0" b="317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6423C5C7" w14:textId="77777777" w:rsidR="00703541" w:rsidRDefault="00703541" w:rsidP="00E34E09">
            <w:pPr>
              <w:tabs>
                <w:tab w:val="left" w:pos="810"/>
              </w:tabs>
              <w:jc w:val="center"/>
            </w:pPr>
            <w:r w:rsidRPr="00A61762">
              <w:rPr>
                <w:noProof/>
              </w:rPr>
              <w:drawing>
                <wp:inline distT="0" distB="0" distL="0" distR="0" wp14:anchorId="16FEF81F" wp14:editId="4E818E1C">
                  <wp:extent cx="1998980" cy="2019935"/>
                  <wp:effectExtent l="0" t="0" r="127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98980" cy="2019935"/>
                          </a:xfrm>
                          <a:prstGeom prst="rect">
                            <a:avLst/>
                          </a:prstGeom>
                          <a:noFill/>
                          <a:ln>
                            <a:noFill/>
                          </a:ln>
                        </pic:spPr>
                      </pic:pic>
                    </a:graphicData>
                  </a:graphic>
                </wp:inline>
              </w:drawing>
            </w:r>
            <w:r w:rsidRPr="00A61762">
              <w:rPr>
                <w:noProof/>
              </w:rPr>
              <w:drawing>
                <wp:inline distT="0" distB="0" distL="0" distR="0" wp14:anchorId="5B35A1A3" wp14:editId="3386BF69">
                  <wp:extent cx="2096770" cy="2016125"/>
                  <wp:effectExtent l="0" t="0" r="0" b="317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r w:rsidR="00703541" w14:paraId="73726810" w14:textId="77777777" w:rsidTr="00E34E09">
        <w:tc>
          <w:tcPr>
            <w:tcW w:w="1435" w:type="dxa"/>
            <w:vAlign w:val="center"/>
          </w:tcPr>
          <w:p w14:paraId="544A7FE2" w14:textId="77777777" w:rsidR="00703541" w:rsidRPr="00F92A0B" w:rsidRDefault="00703541" w:rsidP="00E34E09">
            <w:pPr>
              <w:pStyle w:val="TAC"/>
            </w:pPr>
            <w:r>
              <w:t xml:space="preserve">Orientation between Probes P0 and </w:t>
            </w:r>
            <w:r w:rsidRPr="00F92A0B">
              <w:t>P1</w:t>
            </w:r>
            <w:r>
              <w:t>5</w:t>
            </w:r>
            <w:r w:rsidRPr="00F92A0B">
              <w:t>0</w:t>
            </w:r>
          </w:p>
        </w:tc>
        <w:tc>
          <w:tcPr>
            <w:tcW w:w="6822" w:type="dxa"/>
          </w:tcPr>
          <w:p w14:paraId="4918DE63" w14:textId="77777777" w:rsidR="00703541" w:rsidRDefault="00703541" w:rsidP="00E34E09">
            <w:pPr>
              <w:tabs>
                <w:tab w:val="left" w:pos="810"/>
              </w:tabs>
              <w:jc w:val="center"/>
            </w:pPr>
            <w:r w:rsidRPr="00756927">
              <w:rPr>
                <w:noProof/>
              </w:rPr>
              <w:drawing>
                <wp:inline distT="0" distB="0" distL="0" distR="0" wp14:anchorId="5369E6C6" wp14:editId="20C72CA6">
                  <wp:extent cx="2092325" cy="2032635"/>
                  <wp:effectExtent l="0" t="0" r="3175" b="571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92325" cy="2032635"/>
                          </a:xfrm>
                          <a:prstGeom prst="rect">
                            <a:avLst/>
                          </a:prstGeom>
                          <a:noFill/>
                          <a:ln>
                            <a:noFill/>
                          </a:ln>
                        </pic:spPr>
                      </pic:pic>
                    </a:graphicData>
                  </a:graphic>
                </wp:inline>
              </w:drawing>
            </w:r>
            <w:r w:rsidRPr="00756927">
              <w:rPr>
                <w:noProof/>
              </w:rPr>
              <w:drawing>
                <wp:inline distT="0" distB="0" distL="0" distR="0" wp14:anchorId="1408934E" wp14:editId="2807D740">
                  <wp:extent cx="2096770" cy="2016125"/>
                  <wp:effectExtent l="0" t="0" r="0"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c>
          <w:tcPr>
            <w:tcW w:w="6912" w:type="dxa"/>
          </w:tcPr>
          <w:p w14:paraId="5A185B46" w14:textId="77777777" w:rsidR="00703541" w:rsidRDefault="00703541" w:rsidP="00E34E09">
            <w:pPr>
              <w:tabs>
                <w:tab w:val="left" w:pos="810"/>
              </w:tabs>
              <w:jc w:val="center"/>
            </w:pPr>
            <w:r w:rsidRPr="00756927">
              <w:rPr>
                <w:noProof/>
              </w:rPr>
              <w:drawing>
                <wp:inline distT="0" distB="0" distL="0" distR="0" wp14:anchorId="4FD989C4" wp14:editId="67870409">
                  <wp:extent cx="2003425" cy="201993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03425" cy="2019935"/>
                          </a:xfrm>
                          <a:prstGeom prst="rect">
                            <a:avLst/>
                          </a:prstGeom>
                          <a:noFill/>
                          <a:ln>
                            <a:noFill/>
                          </a:ln>
                        </pic:spPr>
                      </pic:pic>
                    </a:graphicData>
                  </a:graphic>
                </wp:inline>
              </w:drawing>
            </w:r>
            <w:r w:rsidRPr="00756927">
              <w:rPr>
                <w:noProof/>
              </w:rPr>
              <w:drawing>
                <wp:inline distT="0" distB="0" distL="0" distR="0" wp14:anchorId="41B2B352" wp14:editId="7F9639C3">
                  <wp:extent cx="2096770" cy="2016125"/>
                  <wp:effectExtent l="0" t="0" r="0" b="317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96770" cy="2016125"/>
                          </a:xfrm>
                          <a:prstGeom prst="rect">
                            <a:avLst/>
                          </a:prstGeom>
                          <a:noFill/>
                          <a:ln>
                            <a:noFill/>
                          </a:ln>
                        </pic:spPr>
                      </pic:pic>
                    </a:graphicData>
                  </a:graphic>
                </wp:inline>
              </w:drawing>
            </w:r>
          </w:p>
        </w:tc>
      </w:tr>
    </w:tbl>
    <w:p w14:paraId="070F33A3" w14:textId="77777777" w:rsidR="00703541" w:rsidRDefault="00703541" w:rsidP="00703541">
      <w:pPr>
        <w:sectPr w:rsidR="00703541" w:rsidSect="00A60604">
          <w:footnotePr>
            <w:numRestart w:val="eachSect"/>
          </w:footnotePr>
          <w:pgSz w:w="16840" w:h="11907" w:orient="landscape" w:code="9"/>
          <w:pgMar w:top="1260" w:right="1416" w:bottom="1133" w:left="1133" w:header="850" w:footer="340" w:gutter="0"/>
          <w:cols w:space="720"/>
          <w:formProt w:val="0"/>
          <w:docGrid w:linePitch="272"/>
        </w:sectPr>
      </w:pPr>
    </w:p>
    <w:p w14:paraId="2C377760" w14:textId="47311E01" w:rsidR="0024245B" w:rsidRPr="0024245B" w:rsidRDefault="0024245B" w:rsidP="0024245B">
      <w:pPr>
        <w:pStyle w:val="Heading3"/>
      </w:pPr>
      <w:bookmarkStart w:id="193" w:name="_Toc151623926"/>
      <w:bookmarkStart w:id="194" w:name="_Toc154585343"/>
      <w:bookmarkStart w:id="195" w:name="_Toc155642300"/>
      <w:bookmarkStart w:id="196" w:name="_Toc162015563"/>
      <w:r w:rsidRPr="0024245B">
        <w:lastRenderedPageBreak/>
        <w:t>5.3.6</w:t>
      </w:r>
      <w:r w:rsidR="0015312D">
        <w:tab/>
      </w:r>
      <w:r w:rsidRPr="0024245B">
        <w:t>Far-field criteria</w:t>
      </w:r>
      <w:bookmarkEnd w:id="193"/>
      <w:bookmarkEnd w:id="194"/>
      <w:bookmarkEnd w:id="195"/>
      <w:bookmarkEnd w:id="196"/>
    </w:p>
    <w:p w14:paraId="66EB6488" w14:textId="77777777" w:rsidR="0024245B" w:rsidRPr="00AF1EF2" w:rsidRDefault="0024245B" w:rsidP="00857BA0">
      <w:r w:rsidRPr="00AF1EF2">
        <w:t>The Far-field criteria defined for the DFF UE RF test method described in clause 5.2.1.2 of [3] can be reused for the DFF-based measurement setup.</w:t>
      </w:r>
    </w:p>
    <w:p w14:paraId="209020CF" w14:textId="172EAC01" w:rsidR="00703541" w:rsidRDefault="0024245B" w:rsidP="00857BA0">
      <w:r w:rsidRPr="00AF1EF2">
        <w:t>The Far-field criteria defined for the IFF UE RF test method described in clause 5.2.3.2 of [3] can be reused for the IFF-based measurement setup.</w:t>
      </w:r>
    </w:p>
    <w:p w14:paraId="684F2589" w14:textId="7CCDD625" w:rsidR="00E06B0F" w:rsidRDefault="00E06B0F" w:rsidP="00801C6B">
      <w:pPr>
        <w:pStyle w:val="Heading2"/>
        <w:ind w:left="1138" w:hanging="1138"/>
      </w:pPr>
      <w:bookmarkStart w:id="197" w:name="_Toc151623927"/>
      <w:bookmarkStart w:id="198" w:name="_Toc154585344"/>
      <w:bookmarkStart w:id="199" w:name="_Toc155642301"/>
      <w:bookmarkStart w:id="200" w:name="_Toc162015564"/>
      <w:bookmarkStart w:id="201" w:name="_Toc21020166"/>
      <w:bookmarkStart w:id="202" w:name="_Toc29812998"/>
      <w:bookmarkStart w:id="203" w:name="_Toc29813264"/>
      <w:bookmarkStart w:id="204" w:name="_Toc52565482"/>
      <w:r>
        <w:t>5</w:t>
      </w:r>
      <w:r w:rsidRPr="004D3578">
        <w:t>.</w:t>
      </w:r>
      <w:r>
        <w:t>4</w:t>
      </w:r>
      <w:r w:rsidR="0015312D">
        <w:tab/>
      </w:r>
      <w:r w:rsidRPr="00E421D7">
        <w:t>Calibration Measurement Procedure</w:t>
      </w:r>
      <w:bookmarkEnd w:id="197"/>
      <w:bookmarkEnd w:id="198"/>
      <w:bookmarkEnd w:id="199"/>
      <w:bookmarkEnd w:id="200"/>
    </w:p>
    <w:p w14:paraId="3F5FF9CC" w14:textId="7F9D3748" w:rsidR="00E06B0F" w:rsidRPr="00801C6B" w:rsidRDefault="00E06B0F" w:rsidP="00801C6B">
      <w:pPr>
        <w:pStyle w:val="Heading3"/>
        <w:ind w:left="1138" w:hanging="1138"/>
        <w:rPr>
          <w:rFonts w:cs="Arial"/>
          <w:szCs w:val="28"/>
        </w:rPr>
      </w:pPr>
      <w:bookmarkStart w:id="205" w:name="_Toc151623928"/>
      <w:bookmarkStart w:id="206" w:name="_Toc154585345"/>
      <w:bookmarkStart w:id="207" w:name="_Toc155642302"/>
      <w:bookmarkStart w:id="208" w:name="_Toc162015565"/>
      <w:r w:rsidRPr="00801C6B">
        <w:rPr>
          <w:rFonts w:cs="Arial"/>
          <w:szCs w:val="28"/>
        </w:rPr>
        <w:t>5.4.1</w:t>
      </w:r>
      <w:r w:rsidR="0015312D" w:rsidRPr="00801C6B">
        <w:rPr>
          <w:rFonts w:cs="Arial"/>
          <w:szCs w:val="28"/>
        </w:rPr>
        <w:tab/>
      </w:r>
      <w:r w:rsidRPr="00801C6B">
        <w:rPr>
          <w:rFonts w:cs="Arial"/>
          <w:szCs w:val="28"/>
        </w:rPr>
        <w:t>Direct far field (DFF)</w:t>
      </w:r>
      <w:bookmarkEnd w:id="201"/>
      <w:bookmarkEnd w:id="202"/>
      <w:bookmarkEnd w:id="203"/>
      <w:bookmarkEnd w:id="204"/>
      <w:bookmarkEnd w:id="205"/>
      <w:bookmarkEnd w:id="206"/>
      <w:bookmarkEnd w:id="207"/>
      <w:bookmarkEnd w:id="208"/>
    </w:p>
    <w:p w14:paraId="5FFED8B4" w14:textId="1C74CEC8" w:rsidR="00E06B0F" w:rsidRDefault="00E06B0F" w:rsidP="003D4C2E">
      <w:r w:rsidRPr="00684CEA">
        <w:t xml:space="preserve">The calibration measurement </w:t>
      </w:r>
      <w:r>
        <w:t xml:space="preserve">per DFF probe </w:t>
      </w:r>
      <w:r w:rsidRPr="00684CEA">
        <w:t>is done by using a reference calibration antenna with known gain values. For the calibration measurement, the reference antenna is placed in the centre of the quiet zone. If an antenna with moving phase centre is used, a multi-segmented approach could be chosen where for multiple frequency segments the respective phase centre of the calibration antenna is placed in the centre of quiet zone. The calibration process determines the composite loss, L</w:t>
      </w:r>
      <w:r w:rsidRPr="00684CEA">
        <w:rPr>
          <w:vertAlign w:val="subscript"/>
        </w:rPr>
        <w:t>path,pol</w:t>
      </w:r>
      <w:r w:rsidRPr="00684CEA">
        <w:t>, of the entire transmission and receiver chain path gains (measurement antenna, amplification) and losses (switches, combiners, cables, path loss, etc.). The calibration measurement is repeated for each measurement path (two orthogonal polarizations and each signal path). Additional details of the calibration procedure are outlined in [</w:t>
      </w:r>
      <w:r w:rsidR="00CF4568">
        <w:t>11</w:t>
      </w:r>
      <w:r w:rsidRPr="00684CEA">
        <w:t>].</w:t>
      </w:r>
    </w:p>
    <w:p w14:paraId="4ECC6A2D" w14:textId="3DE4459F" w:rsidR="00E06B0F" w:rsidRPr="00801C6B" w:rsidRDefault="00E06B0F" w:rsidP="00801C6B">
      <w:pPr>
        <w:pStyle w:val="Heading3"/>
        <w:ind w:left="1138" w:hanging="1138"/>
        <w:rPr>
          <w:rFonts w:cs="Arial"/>
          <w:szCs w:val="28"/>
        </w:rPr>
      </w:pPr>
      <w:bookmarkStart w:id="209" w:name="_Toc151623929"/>
      <w:bookmarkStart w:id="210" w:name="_Toc154585346"/>
      <w:bookmarkStart w:id="211" w:name="_Toc155642303"/>
      <w:bookmarkStart w:id="212" w:name="_Toc162015566"/>
      <w:r w:rsidRPr="00801C6B">
        <w:rPr>
          <w:rFonts w:cs="Arial"/>
          <w:szCs w:val="28"/>
        </w:rPr>
        <w:t>5.4.2</w:t>
      </w:r>
      <w:r w:rsidR="0015312D" w:rsidRPr="00801C6B">
        <w:rPr>
          <w:rFonts w:cs="Arial"/>
          <w:szCs w:val="28"/>
        </w:rPr>
        <w:tab/>
      </w:r>
      <w:r w:rsidRPr="00801C6B">
        <w:rPr>
          <w:rFonts w:cs="Arial"/>
          <w:szCs w:val="28"/>
        </w:rPr>
        <w:t>Indirect far field (IFF)</w:t>
      </w:r>
      <w:bookmarkEnd w:id="209"/>
      <w:bookmarkEnd w:id="210"/>
      <w:bookmarkEnd w:id="211"/>
      <w:bookmarkEnd w:id="212"/>
    </w:p>
    <w:p w14:paraId="70FFDE75" w14:textId="482D9C6F" w:rsidR="00A541E0" w:rsidRDefault="00E06B0F" w:rsidP="003D4C2E">
      <w:r w:rsidRPr="00684CEA">
        <w:t xml:space="preserve">The calibration measurement </w:t>
      </w:r>
      <w:r>
        <w:t xml:space="preserve">per IFF probe </w:t>
      </w:r>
      <w:r w:rsidRPr="00684CEA">
        <w:t>is done by using a reference antenna (SGH used in Figure 5.2.</w:t>
      </w:r>
      <w:r>
        <w:t>2.1</w:t>
      </w:r>
      <w:r w:rsidRPr="00684CEA">
        <w:t>-1) with known efficiency or gain values. In the calibration measurement the reference antenna is measured in the same place as the DUT, and the attenuation of th</w:t>
      </w:r>
      <w:r w:rsidRPr="00684CEA">
        <w:rPr>
          <w:rFonts w:hint="eastAsia"/>
        </w:rPr>
        <w:t>e complete transmission path (C</w:t>
      </w:r>
      <w:r w:rsidRPr="00684CEA">
        <w:t>↔</w:t>
      </w:r>
      <w:r w:rsidRPr="00684CEA">
        <w:rPr>
          <w:rFonts w:hint="eastAsia"/>
        </w:rPr>
        <w:t xml:space="preserve">A, as in </w:t>
      </w:r>
      <w:r w:rsidRPr="00684CEA">
        <w:t>F</w:t>
      </w:r>
      <w:r w:rsidRPr="00684CEA">
        <w:rPr>
          <w:rFonts w:hint="eastAsia"/>
        </w:rPr>
        <w:t xml:space="preserve">igure </w:t>
      </w:r>
      <w:r w:rsidRPr="00684CEA">
        <w:t>5.2.</w:t>
      </w:r>
      <w:r>
        <w:t>2.1</w:t>
      </w:r>
      <w:r w:rsidRPr="00684CEA">
        <w:rPr>
          <w:rFonts w:hint="eastAsia"/>
        </w:rPr>
        <w:t xml:space="preserve">-1) from the DUT to the measurement receiver (EIRP), and from the RF source to DUT (EIS) is calibrated out. Figure </w:t>
      </w:r>
      <w:r w:rsidRPr="00684CEA">
        <w:t>5.2.</w:t>
      </w:r>
      <w:r>
        <w:t>2.1</w:t>
      </w:r>
      <w:r w:rsidRPr="00684CEA">
        <w:rPr>
          <w:rFonts w:hint="eastAsia"/>
        </w:rPr>
        <w:t>-1 presents a setup of a typical compact antenna test range for EIRP calibr</w:t>
      </w:r>
      <w:r w:rsidRPr="00684CEA">
        <w:t>ation</w:t>
      </w:r>
      <w:r>
        <w:t xml:space="preserve"> per IFF probe</w:t>
      </w:r>
      <w:r w:rsidRPr="00684CEA">
        <w:t>:</w:t>
      </w:r>
    </w:p>
    <w:p w14:paraId="583AFE09" w14:textId="4E292B60" w:rsidR="007D74CB" w:rsidRPr="00684CEA" w:rsidRDefault="007D74CB" w:rsidP="007D74CB">
      <w:pPr>
        <w:pStyle w:val="TH"/>
      </w:pPr>
      <w:r w:rsidRPr="00C1129B">
        <w:rPr>
          <w:noProof/>
          <w:lang w:val="en-US" w:eastAsia="zh-CN"/>
        </w:rPr>
        <w:drawing>
          <wp:inline distT="0" distB="0" distL="0" distR="0" wp14:anchorId="70AA819B" wp14:editId="60EBAB14">
            <wp:extent cx="3854450" cy="3225800"/>
            <wp:effectExtent l="0" t="0" r="0" b="0"/>
            <wp:docPr id="1372224874" name="Picture 1" descr="A diagram of a refl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224874" name="Picture 1" descr="A diagram of a reflection&#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854450" cy="3225800"/>
                    </a:xfrm>
                    <a:prstGeom prst="rect">
                      <a:avLst/>
                    </a:prstGeom>
                    <a:noFill/>
                    <a:ln>
                      <a:noFill/>
                    </a:ln>
                  </pic:spPr>
                </pic:pic>
              </a:graphicData>
            </a:graphic>
          </wp:inline>
        </w:drawing>
      </w:r>
    </w:p>
    <w:p w14:paraId="6A307A4E" w14:textId="2740C6F5" w:rsidR="007D74CB" w:rsidRPr="00801C6B" w:rsidRDefault="007D74CB" w:rsidP="007D74CB">
      <w:pPr>
        <w:pStyle w:val="TF"/>
        <w:rPr>
          <w:rFonts w:cs="Arial"/>
        </w:rPr>
      </w:pPr>
      <w:r w:rsidRPr="00801C6B">
        <w:rPr>
          <w:rFonts w:cs="Arial"/>
        </w:rPr>
        <w:t>Figure 5.4.2-1. IFF</w:t>
      </w:r>
      <w:r w:rsidR="00CE2A8A" w:rsidRPr="00801C6B">
        <w:rPr>
          <w:rFonts w:cs="Arial"/>
        </w:rPr>
        <w:t>/CATR</w:t>
      </w:r>
      <w:r w:rsidRPr="00801C6B">
        <w:rPr>
          <w:rFonts w:cs="Arial"/>
        </w:rPr>
        <w:t xml:space="preserve"> calibration system setup per AoA for EIRP </w:t>
      </w:r>
    </w:p>
    <w:p w14:paraId="6D7A0962" w14:textId="4B40B37F" w:rsidR="00281121" w:rsidRDefault="00281121" w:rsidP="00801C6B">
      <w:pPr>
        <w:pStyle w:val="Heading2"/>
        <w:ind w:left="1138" w:hanging="1138"/>
        <w:rPr>
          <w:b/>
        </w:rPr>
      </w:pPr>
      <w:bookmarkStart w:id="213" w:name="_Toc151623930"/>
      <w:bookmarkStart w:id="214" w:name="_Toc154585347"/>
      <w:bookmarkStart w:id="215" w:name="_Toc155642304"/>
      <w:bookmarkStart w:id="216" w:name="_Toc162015567"/>
      <w:r w:rsidRPr="00282538">
        <w:lastRenderedPageBreak/>
        <w:t>5.5</w:t>
      </w:r>
      <w:r w:rsidR="00CE2A8A">
        <w:tab/>
      </w:r>
      <w:r w:rsidRPr="00282538">
        <w:t>Test procedure</w:t>
      </w:r>
      <w:bookmarkEnd w:id="213"/>
      <w:bookmarkEnd w:id="214"/>
      <w:bookmarkEnd w:id="215"/>
      <w:bookmarkEnd w:id="216"/>
    </w:p>
    <w:p w14:paraId="7DC6F89F" w14:textId="77777777" w:rsidR="00281121" w:rsidRDefault="00281121" w:rsidP="003D4C2E">
      <w:r>
        <w:rPr>
          <w:rFonts w:eastAsiaTheme="minorEastAsia" w:hint="eastAsia"/>
          <w:lang w:eastAsia="zh-CN"/>
        </w:rPr>
        <w:t>T</w:t>
      </w:r>
      <w:r>
        <w:rPr>
          <w:rFonts w:eastAsiaTheme="minorEastAsia"/>
          <w:lang w:eastAsia="zh-CN"/>
        </w:rPr>
        <w:t>he performance of simultaneous multi-Rx chain DL reception is measured by sampling the go/no-go result of the DUT with three-dimensional scan at various locations surrounding the device. The measurement is performed with a constant sampling step of 15 degree in both theta</w:t>
      </w:r>
      <w:r>
        <w:t xml:space="preserve"> (</w:t>
      </w:r>
      <w:r>
        <w:rPr>
          <w:rFonts w:ascii="Symbol" w:hAnsi="Symbol"/>
        </w:rPr>
        <w:t></w:t>
      </w:r>
      <w:r>
        <w:t>) and phi (</w:t>
      </w:r>
      <w:r>
        <w:rPr>
          <w:rFonts w:ascii="Symbol" w:hAnsi="Symbol"/>
        </w:rPr>
        <w:t></w:t>
      </w:r>
      <w:r>
        <w:t>) axes.</w:t>
      </w:r>
    </w:p>
    <w:p w14:paraId="553CEE10" w14:textId="77777777" w:rsidR="00281121" w:rsidRDefault="00281121" w:rsidP="003D4C2E">
      <w:pPr>
        <w:rPr>
          <w:rFonts w:eastAsiaTheme="minorEastAsia"/>
          <w:lang w:eastAsia="zh-CN"/>
        </w:rPr>
      </w:pPr>
      <w:r>
        <w:rPr>
          <w:rFonts w:eastAsiaTheme="minorEastAsia" w:hint="eastAsia"/>
          <w:lang w:eastAsia="zh-CN"/>
        </w:rPr>
        <w:t>T</w:t>
      </w:r>
      <w:r>
        <w:rPr>
          <w:rFonts w:eastAsiaTheme="minorEastAsia"/>
          <w:lang w:eastAsia="zh-CN"/>
        </w:rPr>
        <w:t>he measurement procedure of the performance of simultaneous multi-Rx chain DL reception is illustrated in Figure 5.5-1.</w:t>
      </w:r>
    </w:p>
    <w:p w14:paraId="1D85B0DC" w14:textId="181B3C90" w:rsidR="00281121" w:rsidRPr="00C81397" w:rsidRDefault="003D4C2E" w:rsidP="00857BA0">
      <w:pPr>
        <w:pStyle w:val="TH"/>
        <w:rPr>
          <w:rFonts w:eastAsiaTheme="minorEastAsia"/>
          <w:lang w:eastAsia="zh-CN"/>
        </w:rPr>
      </w:pPr>
      <w:r>
        <w:rPr>
          <w:rFonts w:eastAsiaTheme="minorEastAsia"/>
          <w:noProof/>
          <w:lang w:eastAsia="zh-CN"/>
        </w:rPr>
        <w:lastRenderedPageBreak/>
        <w:drawing>
          <wp:inline distT="0" distB="0" distL="0" distR="0" wp14:anchorId="4DBA2C5A" wp14:editId="6DA96F2E">
            <wp:extent cx="5535930" cy="8553450"/>
            <wp:effectExtent l="0" t="0" r="7620" b="0"/>
            <wp:docPr id="15982058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535930" cy="8553450"/>
                    </a:xfrm>
                    <a:prstGeom prst="rect">
                      <a:avLst/>
                    </a:prstGeom>
                    <a:noFill/>
                  </pic:spPr>
                </pic:pic>
              </a:graphicData>
            </a:graphic>
          </wp:inline>
        </w:drawing>
      </w:r>
    </w:p>
    <w:p w14:paraId="2CDEA19E" w14:textId="77777777" w:rsidR="00281121" w:rsidRPr="00801C6B" w:rsidRDefault="00281121" w:rsidP="00857BA0">
      <w:pPr>
        <w:pStyle w:val="TF"/>
      </w:pPr>
      <w:r w:rsidRPr="00801C6B">
        <w:t xml:space="preserve">Figure 5.5-1: Illustration of the test procedure </w:t>
      </w:r>
      <w:r w:rsidRPr="00801C6B">
        <w:rPr>
          <w:rFonts w:eastAsiaTheme="minorEastAsia"/>
          <w:lang w:eastAsia="zh-CN"/>
        </w:rPr>
        <w:t>of simultaneous multi-Rx chain DL reception</w:t>
      </w:r>
    </w:p>
    <w:p w14:paraId="6E81224E" w14:textId="77777777" w:rsidR="007D74CB" w:rsidRPr="004D3578" w:rsidRDefault="007D74CB" w:rsidP="00A359AF">
      <w:pPr>
        <w:jc w:val="both"/>
      </w:pPr>
    </w:p>
    <w:p w14:paraId="4426ACE3" w14:textId="746022A4" w:rsidR="00646F95" w:rsidRPr="004D3578" w:rsidRDefault="00646F95" w:rsidP="00646F95">
      <w:pPr>
        <w:pStyle w:val="Heading1"/>
      </w:pPr>
      <w:bookmarkStart w:id="217" w:name="_Toc129091968"/>
      <w:bookmarkStart w:id="218" w:name="_Toc151623931"/>
      <w:bookmarkStart w:id="219" w:name="_Toc154585348"/>
      <w:bookmarkStart w:id="220" w:name="_Toc155642305"/>
      <w:bookmarkStart w:id="221" w:name="_Toc162015568"/>
      <w:r>
        <w:t>6</w:t>
      </w:r>
      <w:r w:rsidRPr="004D3578">
        <w:tab/>
      </w:r>
      <w:r w:rsidR="001A3004" w:rsidRPr="00F751B0">
        <w:t xml:space="preserve">UE </w:t>
      </w:r>
      <w:r w:rsidR="001A3004">
        <w:t>RRM</w:t>
      </w:r>
      <w:r w:rsidR="001A3004" w:rsidRPr="00F751B0">
        <w:t xml:space="preserve"> testing methodology</w:t>
      </w:r>
      <w:r w:rsidR="001A3004">
        <w:t xml:space="preserve"> for </w:t>
      </w:r>
      <w:r w:rsidR="0009129E" w:rsidRPr="00456F8C">
        <w:t>multi-Rx chain DL reception</w:t>
      </w:r>
      <w:bookmarkEnd w:id="217"/>
      <w:bookmarkEnd w:id="218"/>
      <w:bookmarkEnd w:id="219"/>
      <w:bookmarkEnd w:id="220"/>
      <w:bookmarkEnd w:id="221"/>
    </w:p>
    <w:p w14:paraId="37662696" w14:textId="65622FC5" w:rsidR="00BB3EF7" w:rsidRPr="00BB3EF7" w:rsidRDefault="000616E6" w:rsidP="00BB3EF7">
      <w:pPr>
        <w:pStyle w:val="Heading2"/>
      </w:pPr>
      <w:bookmarkStart w:id="222" w:name="_Toc154585349"/>
      <w:bookmarkStart w:id="223" w:name="_Toc155642306"/>
      <w:bookmarkStart w:id="224" w:name="_Toc162015569"/>
      <w:r w:rsidRPr="000616E6">
        <w:t>6.1</w:t>
      </w:r>
      <w:r w:rsidRPr="000616E6">
        <w:tab/>
        <w:t>General</w:t>
      </w:r>
      <w:bookmarkEnd w:id="222"/>
      <w:bookmarkEnd w:id="223"/>
      <w:bookmarkEnd w:id="224"/>
    </w:p>
    <w:p w14:paraId="0F42839B" w14:textId="2C9BC0BC" w:rsidR="00DF05E3" w:rsidRDefault="00DF05E3" w:rsidP="00857BA0">
      <w:pPr>
        <w:rPr>
          <w:i/>
        </w:rPr>
      </w:pPr>
      <w:r>
        <w:t xml:space="preserve">This clause describes the UE RRM testing methodology for multi-Rx chain DL reception for FR2. The principle of selecting measurement setup for UE RRM testing is to reuse measurement setup for UE RF testing as much as possible to reduce the test system complexity and test cost. </w:t>
      </w:r>
    </w:p>
    <w:p w14:paraId="05BF7AD1" w14:textId="7D151899" w:rsidR="00DF05E3" w:rsidRDefault="00DF05E3" w:rsidP="00857BA0">
      <w:pPr>
        <w:rPr>
          <w:i/>
        </w:rPr>
      </w:pPr>
      <w:r>
        <w:t>Considering</w:t>
      </w:r>
      <w:r w:rsidRPr="006E1681">
        <w:t xml:space="preserve"> system complexity</w:t>
      </w:r>
      <w:r>
        <w:t xml:space="preserve"> and feasibility</w:t>
      </w:r>
      <w:r w:rsidRPr="006E1681">
        <w:t>, chamber footprint, upgradeabili</w:t>
      </w:r>
      <w:r w:rsidR="00353954">
        <w:t>s</w:t>
      </w:r>
      <w:r w:rsidRPr="006E1681">
        <w:t>ty of existing system</w:t>
      </w:r>
      <w:r>
        <w:t xml:space="preserve">, </w:t>
      </w:r>
      <w:r w:rsidRPr="009024CC">
        <w:t xml:space="preserve">the measurement setup </w:t>
      </w:r>
      <w:r>
        <w:t xml:space="preserve">supporting Category 1 and Option 2 of Category 2 </w:t>
      </w:r>
      <w:r w:rsidRPr="009024CC">
        <w:t>is selected as the baseline in Rel-18.</w:t>
      </w:r>
    </w:p>
    <w:p w14:paraId="7FF4E7F4" w14:textId="78D897BE" w:rsidR="00DF05E3" w:rsidRPr="00A20100" w:rsidRDefault="00DF05E3" w:rsidP="00857BA0">
      <w:r>
        <w:t>The details of OTA test environments including side conditions are to be discussed in the corresponding work item that may have impact to the core requirements.</w:t>
      </w:r>
    </w:p>
    <w:p w14:paraId="6A741881" w14:textId="53AFB19D" w:rsidR="00A91457" w:rsidRDefault="00BB3EF7" w:rsidP="00801C6B">
      <w:pPr>
        <w:pStyle w:val="Heading2"/>
      </w:pPr>
      <w:bookmarkStart w:id="225" w:name="_Toc154585350"/>
      <w:bookmarkStart w:id="226" w:name="_Toc155642307"/>
      <w:bookmarkStart w:id="227" w:name="_Toc162015570"/>
      <w:r>
        <w:t>6</w:t>
      </w:r>
      <w:r w:rsidRPr="004D3578">
        <w:t>.</w:t>
      </w:r>
      <w:r>
        <w:t>2</w:t>
      </w:r>
      <w:r w:rsidRPr="004D3578">
        <w:tab/>
      </w:r>
      <w:r>
        <w:t>Measurement setup</w:t>
      </w:r>
      <w:bookmarkEnd w:id="225"/>
      <w:bookmarkEnd w:id="226"/>
      <w:bookmarkEnd w:id="227"/>
      <w:r w:rsidDel="00B82D55">
        <w:t xml:space="preserve"> </w:t>
      </w:r>
    </w:p>
    <w:p w14:paraId="34DAD9FA" w14:textId="4A592AF9" w:rsidR="00BB53B1" w:rsidRDefault="00BB53B1" w:rsidP="00801C6B">
      <w:pPr>
        <w:pStyle w:val="Heading3"/>
        <w:ind w:left="1138" w:hanging="1138"/>
      </w:pPr>
      <w:bookmarkStart w:id="228" w:name="_Toc151623934"/>
      <w:bookmarkStart w:id="229" w:name="_Toc154585351"/>
      <w:bookmarkStart w:id="230" w:name="_Toc155642308"/>
      <w:bookmarkStart w:id="231" w:name="_Toc162015571"/>
      <w:r>
        <w:t>6.2.1</w:t>
      </w:r>
      <w:r w:rsidR="000A3434">
        <w:tab/>
      </w:r>
      <w:r>
        <w:t>Baseline measurement setup</w:t>
      </w:r>
      <w:bookmarkEnd w:id="228"/>
      <w:bookmarkEnd w:id="229"/>
      <w:bookmarkEnd w:id="230"/>
      <w:bookmarkEnd w:id="231"/>
    </w:p>
    <w:p w14:paraId="4AE91925" w14:textId="13106A1B" w:rsidR="00BB53B1" w:rsidRDefault="00BB53B1" w:rsidP="00BB53B1">
      <w:pPr>
        <w:pStyle w:val="Heading4"/>
      </w:pPr>
      <w:bookmarkStart w:id="232" w:name="_Toc151623935"/>
      <w:bookmarkStart w:id="233" w:name="_Toc154585352"/>
      <w:bookmarkStart w:id="234" w:name="_Toc155642309"/>
      <w:bookmarkStart w:id="235" w:name="_Toc162015572"/>
      <w:r>
        <w:t>6</w:t>
      </w:r>
      <w:r w:rsidRPr="00684CEA">
        <w:t>.2.</w:t>
      </w:r>
      <w:r>
        <w:t>1</w:t>
      </w:r>
      <w:r w:rsidRPr="00684CEA">
        <w:t>.1</w:t>
      </w:r>
      <w:r>
        <w:tab/>
        <w:t>Test scenarios</w:t>
      </w:r>
      <w:bookmarkEnd w:id="232"/>
      <w:bookmarkEnd w:id="233"/>
      <w:bookmarkEnd w:id="234"/>
      <w:bookmarkEnd w:id="235"/>
    </w:p>
    <w:p w14:paraId="6B768BA9" w14:textId="77777777" w:rsidR="00BB53B1" w:rsidRDefault="00BB53B1" w:rsidP="00BB53B1">
      <w:pPr>
        <w:rPr>
          <w:lang w:val="en-US"/>
        </w:rPr>
      </w:pPr>
      <w:r>
        <w:rPr>
          <w:lang w:val="en-US" w:eastAsia="es-ES"/>
        </w:rPr>
        <w:t xml:space="preserve">The test scenarios of UE RRM testing for multi-Rx chain DL reception can be divided into two categories depending on </w:t>
      </w:r>
      <w:r>
        <w:rPr>
          <w:lang w:val="en-US"/>
        </w:rPr>
        <w:t>whether dual DCI simultaneously switching needs to be supported by measurement setup or not:</w:t>
      </w:r>
    </w:p>
    <w:p w14:paraId="3DD8CFD3" w14:textId="77777777" w:rsidR="00BB53B1" w:rsidRDefault="00BB53B1" w:rsidP="00BB53B1">
      <w:pPr>
        <w:rPr>
          <w:lang w:val="en-US"/>
        </w:rPr>
      </w:pPr>
      <w:r>
        <w:rPr>
          <w:lang w:val="en-US"/>
        </w:rPr>
        <w:tab/>
        <w:t xml:space="preserve">- </w:t>
      </w:r>
      <w:r>
        <w:rPr>
          <w:lang w:val="en-US"/>
        </w:rPr>
        <w:tab/>
      </w:r>
      <w:r w:rsidRPr="001463B8">
        <w:rPr>
          <w:lang w:val="en-US"/>
        </w:rPr>
        <w:t>Category 1:</w:t>
      </w:r>
      <w:r>
        <w:rPr>
          <w:lang w:val="en-US"/>
        </w:rPr>
        <w:t xml:space="preserve"> All the RRM test cases expect Dual TCI switching</w:t>
      </w:r>
    </w:p>
    <w:p w14:paraId="41A9AE30" w14:textId="77777777" w:rsidR="00BB53B1" w:rsidRPr="00DE6254" w:rsidRDefault="00BB53B1" w:rsidP="00BB53B1">
      <w:pPr>
        <w:rPr>
          <w:lang w:val="en-US"/>
        </w:rPr>
      </w:pPr>
      <w:r>
        <w:rPr>
          <w:lang w:val="en-US"/>
        </w:rPr>
        <w:tab/>
        <w:t>-</w:t>
      </w:r>
      <w:r>
        <w:rPr>
          <w:lang w:val="en-US"/>
        </w:rPr>
        <w:tab/>
        <w:t>Category 2: Dual TCI switching test case</w:t>
      </w:r>
    </w:p>
    <w:p w14:paraId="258C4DCB" w14:textId="56F5BC59" w:rsidR="00BB53B1" w:rsidRDefault="00BB53B1" w:rsidP="00BB53B1">
      <w:pPr>
        <w:pStyle w:val="Heading4"/>
      </w:pPr>
      <w:bookmarkStart w:id="236" w:name="_Toc151623936"/>
      <w:bookmarkStart w:id="237" w:name="_Toc154585353"/>
      <w:bookmarkStart w:id="238" w:name="_Toc155642310"/>
      <w:bookmarkStart w:id="239" w:name="_Toc162015573"/>
      <w:r>
        <w:t>6</w:t>
      </w:r>
      <w:r w:rsidRPr="00684CEA">
        <w:t>.2.</w:t>
      </w:r>
      <w:r>
        <w:t>1</w:t>
      </w:r>
      <w:r w:rsidRPr="00684CEA">
        <w:t>.</w:t>
      </w:r>
      <w:r>
        <w:t>2</w:t>
      </w:r>
      <w:r>
        <w:tab/>
      </w:r>
      <w:r w:rsidRPr="00746370">
        <w:t>Measurement setup for Category 1 scenario</w:t>
      </w:r>
      <w:bookmarkEnd w:id="236"/>
      <w:bookmarkEnd w:id="237"/>
      <w:bookmarkEnd w:id="238"/>
      <w:bookmarkEnd w:id="239"/>
    </w:p>
    <w:p w14:paraId="12911CDF" w14:textId="77777777" w:rsidR="00BB53B1" w:rsidRDefault="00BB53B1" w:rsidP="00857BA0">
      <w:pPr>
        <w:rPr>
          <w:lang w:val="en-US" w:eastAsia="es-ES"/>
        </w:rPr>
      </w:pPr>
      <w:r>
        <w:rPr>
          <w:lang w:val="en-US" w:eastAsia="es-ES"/>
        </w:rPr>
        <w:t xml:space="preserve">The baseline measurement setup for Category 1 scenario is implemented </w:t>
      </w:r>
      <w:r w:rsidRPr="000C7530">
        <w:rPr>
          <w:lang w:val="en-US" w:eastAsia="es-ES"/>
        </w:rPr>
        <w:t xml:space="preserve">based on the legacy 2AoA RRM setup specified in </w:t>
      </w:r>
      <w:r>
        <w:rPr>
          <w:lang w:val="en-US" w:eastAsia="es-ES"/>
        </w:rPr>
        <w:t xml:space="preserve">section 6 of [3]. </w:t>
      </w:r>
      <w:r>
        <w:rPr>
          <w:lang w:val="en-US"/>
        </w:rPr>
        <w:t xml:space="preserve">An example measurement setup of multi-Rx chain DL reception RRM test case for Category 1 scenario is illustrated in </w:t>
      </w:r>
      <w:r>
        <w:t>Figure 6.2.1-1</w:t>
      </w:r>
      <w:r>
        <w:rPr>
          <w:lang w:val="en-US"/>
        </w:rPr>
        <w:t xml:space="preserve">. </w:t>
      </w:r>
    </w:p>
    <w:p w14:paraId="640D4C5C" w14:textId="30E842F6" w:rsidR="00BB53B1" w:rsidRDefault="003D4C2E" w:rsidP="00647EDB">
      <w:pPr>
        <w:pStyle w:val="TH"/>
        <w:rPr>
          <w:lang w:val="en-US"/>
        </w:rPr>
      </w:pPr>
      <w:r>
        <w:rPr>
          <w:noProof/>
          <w:lang w:val="en-US"/>
        </w:rPr>
        <w:drawing>
          <wp:inline distT="0" distB="0" distL="0" distR="0" wp14:anchorId="0AFF5E34" wp14:editId="06CAE60D">
            <wp:extent cx="3578860" cy="2018030"/>
            <wp:effectExtent l="0" t="0" r="2540" b="1270"/>
            <wp:docPr id="16182376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78860" cy="2018030"/>
                    </a:xfrm>
                    <a:prstGeom prst="rect">
                      <a:avLst/>
                    </a:prstGeom>
                    <a:noFill/>
                  </pic:spPr>
                </pic:pic>
              </a:graphicData>
            </a:graphic>
          </wp:inline>
        </w:drawing>
      </w:r>
    </w:p>
    <w:p w14:paraId="6D374BD9" w14:textId="77777777" w:rsidR="00BB53B1" w:rsidRPr="00801C6B" w:rsidRDefault="00BB53B1" w:rsidP="00647EDB">
      <w:pPr>
        <w:pStyle w:val="TF"/>
      </w:pPr>
      <w:r w:rsidRPr="00801C6B">
        <w:t>Figure 6.2.1-1: Example measurement setup for Category 1 scenario.</w:t>
      </w:r>
    </w:p>
    <w:p w14:paraId="7D65A948" w14:textId="6E5548CB" w:rsidR="00BB53B1" w:rsidRDefault="003D4C2E" w:rsidP="003D4C2E">
      <w:pPr>
        <w:pStyle w:val="TH"/>
      </w:pPr>
      <w:r>
        <w:rPr>
          <w:noProof/>
        </w:rPr>
        <w:lastRenderedPageBreak/>
        <w:drawing>
          <wp:inline distT="0" distB="0" distL="0" distR="0" wp14:anchorId="4546AA80" wp14:editId="0FFCBFC3">
            <wp:extent cx="4580890" cy="2885440"/>
            <wp:effectExtent l="0" t="0" r="0" b="0"/>
            <wp:docPr id="103127009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580890" cy="2885440"/>
                    </a:xfrm>
                    <a:prstGeom prst="rect">
                      <a:avLst/>
                    </a:prstGeom>
                    <a:noFill/>
                  </pic:spPr>
                </pic:pic>
              </a:graphicData>
            </a:graphic>
          </wp:inline>
        </w:drawing>
      </w:r>
    </w:p>
    <w:p w14:paraId="401C2D43" w14:textId="77777777" w:rsidR="00BB53B1" w:rsidRPr="00801C6B" w:rsidRDefault="00BB53B1" w:rsidP="00647EDB">
      <w:pPr>
        <w:pStyle w:val="TF"/>
      </w:pPr>
      <w:r w:rsidRPr="00801C6B">
        <w:t>Figure 6.2.1-2: Example of Time and Frequency multiplexed downlink transmission for Category 1 scenario</w:t>
      </w:r>
    </w:p>
    <w:p w14:paraId="140131CB" w14:textId="77777777" w:rsidR="00BB53B1" w:rsidRDefault="00BB53B1" w:rsidP="00BB53B1">
      <w:pPr>
        <w:rPr>
          <w:rFonts w:eastAsia="DengXian"/>
          <w:lang w:val="en-US" w:eastAsia="zh-CN"/>
        </w:rPr>
      </w:pPr>
      <w:r>
        <w:rPr>
          <w:rFonts w:eastAsia="DengXian"/>
          <w:lang w:val="en-US" w:eastAsia="zh-CN"/>
        </w:rPr>
        <w:t xml:space="preserve">As illustrated in </w:t>
      </w:r>
      <w:r>
        <w:t>Figure 6.2.1-2</w:t>
      </w:r>
      <w:r>
        <w:rPr>
          <w:rFonts w:eastAsia="DengXian"/>
          <w:lang w:val="en-US" w:eastAsia="zh-CN"/>
        </w:rPr>
        <w:t xml:space="preserve">, PDCCH/PDSCH from two AoAs transmit in the FDM manner. PBCH measurement is based on TDM manner. For CSI-RS, the measurements could be based on </w:t>
      </w:r>
      <w:r>
        <w:rPr>
          <w:rFonts w:eastAsia="DengXian" w:hint="eastAsia"/>
          <w:lang w:val="en-US" w:eastAsia="zh-CN"/>
        </w:rPr>
        <w:t>TDM</w:t>
      </w:r>
      <w:r>
        <w:rPr>
          <w:rFonts w:eastAsia="DengXian"/>
          <w:lang w:val="en-US" w:eastAsia="zh-CN"/>
        </w:rPr>
        <w:t>/FDM/CDM.</w:t>
      </w:r>
    </w:p>
    <w:p w14:paraId="0CDFF30B" w14:textId="402D6E8F" w:rsidR="00BB53B1" w:rsidRDefault="00BB53B1" w:rsidP="00BB53B1">
      <w:pPr>
        <w:pStyle w:val="Heading4"/>
      </w:pPr>
      <w:bookmarkStart w:id="240" w:name="_Toc151623937"/>
      <w:bookmarkStart w:id="241" w:name="_Toc154585354"/>
      <w:bookmarkStart w:id="242" w:name="_Toc155642311"/>
      <w:bookmarkStart w:id="243" w:name="_Toc162015574"/>
      <w:r>
        <w:t>6</w:t>
      </w:r>
      <w:r w:rsidRPr="00684CEA">
        <w:t>.2.</w:t>
      </w:r>
      <w:r>
        <w:t>1</w:t>
      </w:r>
      <w:r w:rsidRPr="00684CEA">
        <w:t>.</w:t>
      </w:r>
      <w:r>
        <w:t>3</w:t>
      </w:r>
      <w:r>
        <w:tab/>
      </w:r>
      <w:r w:rsidRPr="00746370">
        <w:t xml:space="preserve">Measurement setup for Category </w:t>
      </w:r>
      <w:r>
        <w:t>2</w:t>
      </w:r>
      <w:r w:rsidRPr="00746370">
        <w:t xml:space="preserve"> scenario</w:t>
      </w:r>
      <w:bookmarkEnd w:id="240"/>
      <w:bookmarkEnd w:id="241"/>
      <w:bookmarkEnd w:id="242"/>
      <w:bookmarkEnd w:id="243"/>
    </w:p>
    <w:p w14:paraId="067BAC9D" w14:textId="741731B5" w:rsidR="00BB53B1" w:rsidRDefault="00BB53B1" w:rsidP="00BB53B1">
      <w:pPr>
        <w:jc w:val="both"/>
        <w:rPr>
          <w:rFonts w:eastAsia="DengXian"/>
          <w:lang w:val="en-US" w:eastAsia="zh-CN"/>
        </w:rPr>
      </w:pPr>
      <w:r>
        <w:rPr>
          <w:rFonts w:eastAsia="DengXian"/>
          <w:lang w:val="en-US" w:eastAsia="zh-CN"/>
        </w:rPr>
        <w:t xml:space="preserve">Dual TCI switching is the key test case in </w:t>
      </w:r>
      <w:r>
        <w:rPr>
          <w:lang w:val="en-US" w:eastAsia="es-ES"/>
        </w:rPr>
        <w:t>multi-Rx chain DL reception RRM testing</w:t>
      </w:r>
      <w:r>
        <w:rPr>
          <w:rFonts w:eastAsia="DengXian"/>
          <w:lang w:val="en-US" w:eastAsia="zh-CN"/>
        </w:rPr>
        <w:t xml:space="preserve">. To verify the performance of Dual TCI switching, the following </w:t>
      </w:r>
      <w:r w:rsidR="00135A6C">
        <w:rPr>
          <w:rFonts w:eastAsia="DengXian"/>
          <w:lang w:val="en-US" w:eastAsia="zh-CN"/>
        </w:rPr>
        <w:t>4</w:t>
      </w:r>
      <w:r>
        <w:rPr>
          <w:rFonts w:eastAsia="DengXian"/>
          <w:lang w:val="en-US" w:eastAsia="zh-CN"/>
        </w:rPr>
        <w:t xml:space="preserve"> options were discussed:</w:t>
      </w:r>
    </w:p>
    <w:p w14:paraId="5199BEAD" w14:textId="618726A5" w:rsidR="00BB53B1" w:rsidRPr="00105ABE" w:rsidRDefault="00E04D00" w:rsidP="00857BA0">
      <w:pPr>
        <w:pStyle w:val="B1"/>
        <w:rPr>
          <w:rFonts w:eastAsia="DengXian"/>
          <w:lang w:eastAsia="zh-CN"/>
        </w:rPr>
      </w:pPr>
      <w:r>
        <w:rPr>
          <w:lang w:eastAsia="zh-CN"/>
        </w:rPr>
        <w:t>-</w:t>
      </w:r>
      <w:r>
        <w:rPr>
          <w:lang w:eastAsia="zh-CN"/>
        </w:rPr>
        <w:tab/>
      </w:r>
      <w:r w:rsidR="00BB53B1" w:rsidRPr="00105ABE">
        <w:rPr>
          <w:rFonts w:eastAsia="DengXian"/>
          <w:lang w:eastAsia="zh-CN"/>
        </w:rPr>
        <w:t>Option 1: Dual TCI switches simultaneously</w:t>
      </w:r>
      <w:r w:rsidR="00BB53B1">
        <w:rPr>
          <w:rFonts w:eastAsia="DengXian"/>
          <w:lang w:eastAsia="zh-CN"/>
        </w:rPr>
        <w:t xml:space="preserve">, </w:t>
      </w:r>
      <w:r w:rsidR="00BB53B1" w:rsidRPr="00105ABE">
        <w:rPr>
          <w:rFonts w:eastAsia="DengXian"/>
          <w:lang w:eastAsia="zh-CN"/>
        </w:rPr>
        <w:t>probe number for multiple AoA test system is at least 4</w:t>
      </w:r>
    </w:p>
    <w:p w14:paraId="1234E32B" w14:textId="0E5B43B6" w:rsidR="00BB53B1" w:rsidRDefault="003D4C2E" w:rsidP="003D4C2E">
      <w:pPr>
        <w:pStyle w:val="TH"/>
        <w:rPr>
          <w:rFonts w:eastAsia="DengXian"/>
          <w:lang w:val="en-US" w:eastAsia="zh-CN"/>
        </w:rPr>
      </w:pPr>
      <w:r>
        <w:rPr>
          <w:rFonts w:eastAsia="DengXian"/>
          <w:noProof/>
          <w:lang w:val="en-US" w:eastAsia="zh-CN"/>
        </w:rPr>
        <w:drawing>
          <wp:inline distT="0" distB="0" distL="0" distR="0" wp14:anchorId="59FC9012" wp14:editId="06588E64">
            <wp:extent cx="4057015" cy="2038350"/>
            <wp:effectExtent l="0" t="0" r="0" b="0"/>
            <wp:docPr id="2025215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057015" cy="2038350"/>
                    </a:xfrm>
                    <a:prstGeom prst="rect">
                      <a:avLst/>
                    </a:prstGeom>
                    <a:noFill/>
                  </pic:spPr>
                </pic:pic>
              </a:graphicData>
            </a:graphic>
          </wp:inline>
        </w:drawing>
      </w:r>
    </w:p>
    <w:p w14:paraId="11FBA6D1" w14:textId="00379B00" w:rsidR="00BB53B1" w:rsidRPr="00801C6B" w:rsidRDefault="00BB53B1" w:rsidP="00647EDB">
      <w:pPr>
        <w:pStyle w:val="TF"/>
      </w:pPr>
      <w:r w:rsidRPr="00801C6B">
        <w:t xml:space="preserve">Figure 6.2.1-3: Example measurement setup for </w:t>
      </w:r>
      <w:r w:rsidR="00CA6CAB" w:rsidRPr="00801C6B">
        <w:t>Option 1</w:t>
      </w:r>
      <w:r w:rsidR="00684ABC" w:rsidRPr="00801C6B">
        <w:t xml:space="preserve"> of </w:t>
      </w:r>
      <w:r w:rsidRPr="00801C6B">
        <w:t>Category 2 scenario with 4 probes</w:t>
      </w:r>
    </w:p>
    <w:p w14:paraId="7E3B4A42" w14:textId="77777777" w:rsidR="00BB53B1" w:rsidRPr="00BB51E4" w:rsidRDefault="00BB53B1" w:rsidP="00BB53B1">
      <w:pPr>
        <w:jc w:val="both"/>
        <w:rPr>
          <w:rFonts w:eastAsia="DengXian"/>
          <w:lang w:val="en-US" w:eastAsia="zh-CN"/>
        </w:rPr>
      </w:pPr>
      <w:r>
        <w:rPr>
          <w:rFonts w:eastAsia="DengXian"/>
          <w:lang w:val="en-US" w:eastAsia="zh-CN"/>
        </w:rPr>
        <w:t>For option 1, in the period of T1, DUT connects TCI state 0 and TCI state 1 via probe#1 and probe#2 respectively. Then in the period of T2, TCI state 0 switches to TCI state 3 via switching between probe#1 and probe#4, and in the meanwhile, TCI state 1 switches to TCI state 2 via switching between probe#2 and probe#3.</w:t>
      </w:r>
    </w:p>
    <w:p w14:paraId="439CB7DE" w14:textId="38DAF362" w:rsidR="00BB53B1" w:rsidRPr="00801C6B" w:rsidRDefault="00E04D00" w:rsidP="00857BA0">
      <w:pPr>
        <w:pStyle w:val="B1"/>
        <w:rPr>
          <w:lang w:eastAsia="zh-CN"/>
        </w:rPr>
      </w:pPr>
      <w:r>
        <w:rPr>
          <w:lang w:eastAsia="zh-CN"/>
        </w:rPr>
        <w:t>-</w:t>
      </w:r>
      <w:r>
        <w:rPr>
          <w:lang w:eastAsia="zh-CN"/>
        </w:rPr>
        <w:tab/>
      </w:r>
      <w:r w:rsidR="00BB53B1" w:rsidRPr="00801C6B">
        <w:rPr>
          <w:lang w:eastAsia="zh-CN"/>
        </w:rPr>
        <w:t xml:space="preserve">Option 2: Dual TCI switches </w:t>
      </w:r>
      <w:r w:rsidR="00AD0C00" w:rsidRPr="00801C6B">
        <w:rPr>
          <w:lang w:eastAsia="zh-CN"/>
        </w:rPr>
        <w:t>from one probe to two probes simultaneously</w:t>
      </w:r>
      <w:r w:rsidR="00BB53B1" w:rsidRPr="00801C6B">
        <w:rPr>
          <w:lang w:eastAsia="zh-CN"/>
        </w:rPr>
        <w:t>, probe number for multiple AoA test system is at least 3</w:t>
      </w:r>
    </w:p>
    <w:p w14:paraId="6E469D15" w14:textId="42B7C19B" w:rsidR="00BB53B1" w:rsidRDefault="00BB53B1" w:rsidP="00BB53B1">
      <w:pPr>
        <w:jc w:val="center"/>
        <w:rPr>
          <w:rFonts w:eastAsia="DengXian"/>
          <w:lang w:val="en-US" w:eastAsia="zh-CN"/>
        </w:rPr>
      </w:pPr>
    </w:p>
    <w:p w14:paraId="3D170288" w14:textId="77346C13" w:rsidR="00244D0C" w:rsidRDefault="00244D0C" w:rsidP="00857BA0">
      <w:pPr>
        <w:pStyle w:val="TH"/>
        <w:rPr>
          <w:rFonts w:eastAsia="DengXian"/>
          <w:lang w:val="en-US" w:eastAsia="zh-CN"/>
        </w:rPr>
      </w:pPr>
      <w:r>
        <w:rPr>
          <w:noProof/>
        </w:rPr>
        <w:lastRenderedPageBreak/>
        <w:drawing>
          <wp:inline distT="0" distB="0" distL="0" distR="0" wp14:anchorId="0F8508D5" wp14:editId="7DB08521">
            <wp:extent cx="3423285" cy="1921177"/>
            <wp:effectExtent l="0" t="0" r="5715" b="3175"/>
            <wp:docPr id="2075465026" name="Picture 2075465026"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784727" name="Picture 2" descr="A diagram of a satellite&#10;&#10;Description automatically generated"/>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427929" cy="1923783"/>
                    </a:xfrm>
                    <a:prstGeom prst="rect">
                      <a:avLst/>
                    </a:prstGeom>
                    <a:noFill/>
                    <a:ln>
                      <a:noFill/>
                    </a:ln>
                  </pic:spPr>
                </pic:pic>
              </a:graphicData>
            </a:graphic>
          </wp:inline>
        </w:drawing>
      </w:r>
    </w:p>
    <w:p w14:paraId="26051BE0" w14:textId="71EFE5DC" w:rsidR="00BB53B1" w:rsidRPr="00801C6B" w:rsidRDefault="00BB53B1" w:rsidP="00857BA0">
      <w:pPr>
        <w:pStyle w:val="TF"/>
      </w:pPr>
      <w:r w:rsidRPr="00801C6B">
        <w:t xml:space="preserve">Figure 6.2.1-4: Example measurement setup for </w:t>
      </w:r>
      <w:r w:rsidR="005604B5" w:rsidRPr="00801C6B">
        <w:t>Option 2</w:t>
      </w:r>
      <w:r w:rsidR="001238CA" w:rsidRPr="00801C6B">
        <w:t xml:space="preserve"> of </w:t>
      </w:r>
      <w:r w:rsidRPr="00801C6B">
        <w:t xml:space="preserve">Category </w:t>
      </w:r>
      <w:r w:rsidR="00BD0CD9" w:rsidRPr="00801C6B">
        <w:t>2</w:t>
      </w:r>
      <w:r w:rsidRPr="00801C6B">
        <w:t xml:space="preserve"> scenario with 3 probes</w:t>
      </w:r>
    </w:p>
    <w:p w14:paraId="67D5808A" w14:textId="42BBF89C" w:rsidR="001238CA" w:rsidRDefault="001238CA" w:rsidP="00857BA0">
      <w:pPr>
        <w:pStyle w:val="TH"/>
        <w:rPr>
          <w:rFonts w:eastAsia="DengXian"/>
          <w:lang w:val="en-US" w:eastAsia="zh-CN"/>
        </w:rPr>
      </w:pPr>
      <w:r w:rsidRPr="00727A6B">
        <w:rPr>
          <w:noProof/>
          <w:lang w:val="en-US" w:eastAsia="zh-CN"/>
        </w:rPr>
        <w:drawing>
          <wp:inline distT="0" distB="0" distL="0" distR="0" wp14:anchorId="1712C70E" wp14:editId="466B153D">
            <wp:extent cx="5480050" cy="2660650"/>
            <wp:effectExtent l="0" t="0" r="6350" b="6350"/>
            <wp:docPr id="1550237221" name="Picture 1" descr="A diagram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237221" name="Picture 1" descr="A diagram of different colored squares&#10;&#10;Description automatically generated"/>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480050" cy="2660650"/>
                    </a:xfrm>
                    <a:prstGeom prst="rect">
                      <a:avLst/>
                    </a:prstGeom>
                    <a:noFill/>
                    <a:ln>
                      <a:noFill/>
                    </a:ln>
                  </pic:spPr>
                </pic:pic>
              </a:graphicData>
            </a:graphic>
          </wp:inline>
        </w:drawing>
      </w:r>
    </w:p>
    <w:p w14:paraId="240BE054" w14:textId="1EE34104" w:rsidR="001238CA" w:rsidRPr="00801C6B" w:rsidRDefault="001238CA" w:rsidP="00857BA0">
      <w:pPr>
        <w:pStyle w:val="TF"/>
      </w:pPr>
      <w:r w:rsidRPr="00801C6B">
        <w:t>Figure 6.2.1-5: Example of Time and Frequency multiplexed downlink transmission for Category 2 scenario with 3 probes</w:t>
      </w:r>
    </w:p>
    <w:p w14:paraId="249C63AC" w14:textId="1517397C" w:rsidR="00D312F4" w:rsidRDefault="00D312F4" w:rsidP="00857BA0">
      <w:pPr>
        <w:rPr>
          <w:rFonts w:eastAsia="DengXian"/>
          <w:lang w:val="en-US" w:eastAsia="zh-CN"/>
        </w:rPr>
      </w:pPr>
      <w:bookmarkStart w:id="244" w:name="OLE_LINK2"/>
      <w:r>
        <w:rPr>
          <w:rFonts w:eastAsia="DengXian"/>
          <w:lang w:val="en-US" w:eastAsia="zh-CN"/>
        </w:rPr>
        <w:t>For Option 2, i</w:t>
      </w:r>
      <w:r w:rsidRPr="006765AD">
        <w:rPr>
          <w:rFonts w:eastAsia="DengXian"/>
          <w:lang w:val="en-US" w:eastAsia="zh-CN"/>
        </w:rPr>
        <w:t>n the period of T1, DUT connects TCI state 0 via Probe#1. In the period of T2, DUT measures the SSBs from Probe#2 and Probe#3 while keeping the connection from Probe 1. And then DUT simultaneously switches from Probe#1 to Probe#2 and #3.</w:t>
      </w:r>
      <w:r>
        <w:rPr>
          <w:rFonts w:eastAsia="DengXian"/>
          <w:lang w:val="en-US" w:eastAsia="zh-CN"/>
        </w:rPr>
        <w:t xml:space="preserve"> </w:t>
      </w:r>
    </w:p>
    <w:p w14:paraId="1EA87862" w14:textId="77777777" w:rsidR="00D312F4" w:rsidRPr="00D4762C" w:rsidRDefault="00D312F4" w:rsidP="00857BA0">
      <w:pPr>
        <w:rPr>
          <w:rFonts w:eastAsia="Tahoma"/>
          <w:lang w:val="en-US" w:eastAsia="zh-CN"/>
        </w:rPr>
      </w:pPr>
      <w:r w:rsidRPr="00D4762C">
        <w:rPr>
          <w:rFonts w:eastAsia="Tahoma"/>
          <w:lang w:val="en-US" w:eastAsia="zh-CN"/>
        </w:rPr>
        <w:t>An example measurement setup of multi-Rx chain DL reception RRM test case for Category 2 scenario with 3 probes is illustrated in Figure 6.2.1-5.</w:t>
      </w:r>
      <w:r w:rsidRPr="00D4762C">
        <w:t xml:space="preserve"> </w:t>
      </w:r>
      <w:r w:rsidRPr="00D4762C">
        <w:rPr>
          <w:rFonts w:eastAsia="Tahoma"/>
          <w:lang w:val="en-US" w:eastAsia="zh-CN"/>
        </w:rPr>
        <w:t xml:space="preserve">PDCCH/PDSCH from two AoAs transmit in the FDM manner. PBCH measurement is based on TDM manner. For CSI-RS, the measurements could be based on TDM/FDM/CDM. </w:t>
      </w:r>
    </w:p>
    <w:p w14:paraId="401F093D" w14:textId="77777777" w:rsidR="00D312F4" w:rsidRPr="00D4762C" w:rsidRDefault="00D312F4" w:rsidP="00857BA0">
      <w:pPr>
        <w:rPr>
          <w:rFonts w:eastAsia="Tahoma"/>
          <w:lang w:val="en-US" w:eastAsia="zh-CN"/>
        </w:rPr>
      </w:pPr>
      <w:r w:rsidRPr="00D4762C">
        <w:rPr>
          <w:rFonts w:eastAsia="Tahoma"/>
          <w:lang w:val="en-US" w:eastAsia="zh-CN"/>
        </w:rPr>
        <w:t xml:space="preserve">For the testing with Option 2, the side conditions for the period T1 and T1 are as follows. </w:t>
      </w:r>
      <w:r w:rsidRPr="00D4762C">
        <w:rPr>
          <w:rFonts w:eastAsia="Tahoma"/>
          <w:lang w:eastAsia="zh-CN"/>
        </w:rPr>
        <w:t>In the period of T1, the candidate test direction is selected from legacy EIS spherical coverage. In the period of T2, the candidate test directions (AoA pairs) are selected from multi-Rx spherical coverage requirements defined in UE RF core requirements.</w:t>
      </w:r>
    </w:p>
    <w:p w14:paraId="2D0B33EC" w14:textId="24FE138E" w:rsidR="00BB53B1" w:rsidRPr="00801C6B" w:rsidRDefault="00D312F4" w:rsidP="00857BA0">
      <w:pPr>
        <w:rPr>
          <w:rFonts w:eastAsia="Tahoma"/>
          <w:lang w:val="en-US" w:eastAsia="zh-CN"/>
        </w:rPr>
      </w:pPr>
      <w:r w:rsidRPr="00D4762C">
        <w:rPr>
          <w:rFonts w:eastAsia="Tahoma"/>
          <w:lang w:val="en-US" w:eastAsia="zh-CN"/>
        </w:rPr>
        <w:t xml:space="preserve">Note that </w:t>
      </w:r>
      <w:r w:rsidRPr="00D4762C">
        <w:t>Figure 6.2.1-4</w:t>
      </w:r>
      <w:r w:rsidRPr="00D4762C">
        <w:rPr>
          <w:rFonts w:eastAsia="DengXian"/>
          <w:lang w:val="en-US" w:eastAsia="zh-CN"/>
        </w:rPr>
        <w:t xml:space="preserve"> and </w:t>
      </w:r>
      <w:r w:rsidRPr="00D4762C">
        <w:t xml:space="preserve">Figure 6.2.1-5 </w:t>
      </w:r>
      <w:r w:rsidRPr="00282538">
        <w:t>show</w:t>
      </w:r>
      <w:r w:rsidRPr="00D4762C">
        <w:t xml:space="preserve"> an example</w:t>
      </w:r>
      <w:r w:rsidRPr="00282538">
        <w:t xml:space="preserve"> test procedure for Dual TCI switching</w:t>
      </w:r>
      <w:r w:rsidRPr="00D4762C">
        <w:t>.</w:t>
      </w:r>
      <w:r w:rsidRPr="00D4762C">
        <w:rPr>
          <w:rFonts w:eastAsia="Tahoma"/>
          <w:lang w:val="en-US" w:eastAsia="zh-CN"/>
        </w:rPr>
        <w:t xml:space="preserve"> Other test procedures with at least 3 probes measurement setup are not precluded. The details of RRM test cases are to be discussed in the corresponding work item.</w:t>
      </w:r>
    </w:p>
    <w:bookmarkEnd w:id="244"/>
    <w:p w14:paraId="21D3AC85" w14:textId="5659ECC1" w:rsidR="00BB53B1" w:rsidRPr="00801C6B" w:rsidRDefault="00E04D00" w:rsidP="00647EDB">
      <w:pPr>
        <w:pStyle w:val="B1"/>
        <w:rPr>
          <w:rFonts w:eastAsia="DengXian"/>
          <w:lang w:eastAsia="zh-CN"/>
        </w:rPr>
      </w:pPr>
      <w:r>
        <w:t>-</w:t>
      </w:r>
      <w:r>
        <w:tab/>
      </w:r>
      <w:r w:rsidR="00BB53B1" w:rsidRPr="00801C6B">
        <w:rPr>
          <w:rFonts w:eastAsia="DengXian"/>
        </w:rPr>
        <w:t>Option 3: Dual TCI switches simultaneously, but the beam directions are not changed, probe number for multiple</w:t>
      </w:r>
      <w:r w:rsidR="00BB53B1" w:rsidRPr="00801C6B">
        <w:rPr>
          <w:rFonts w:eastAsia="DengXian"/>
          <w:lang w:eastAsia="zh-CN"/>
        </w:rPr>
        <w:t xml:space="preserve"> AoA test system is at least 2</w:t>
      </w:r>
    </w:p>
    <w:p w14:paraId="508E1E3E" w14:textId="77777777" w:rsidR="00BB53B1" w:rsidRDefault="00BB53B1" w:rsidP="00BB53B1">
      <w:pPr>
        <w:rPr>
          <w:rFonts w:eastAsia="DengXian"/>
          <w:lang w:val="en-US" w:eastAsia="zh-CN"/>
        </w:rPr>
      </w:pPr>
    </w:p>
    <w:p w14:paraId="772B05A4" w14:textId="3B201C26" w:rsidR="00BB53B1" w:rsidRDefault="00BB53B1" w:rsidP="001B5290">
      <w:pPr>
        <w:pStyle w:val="TH"/>
        <w:rPr>
          <w:rFonts w:eastAsia="DengXian"/>
          <w:lang w:val="en-US" w:eastAsia="zh-CN"/>
        </w:rPr>
      </w:pPr>
      <w:r>
        <w:rPr>
          <w:rFonts w:eastAsia="DengXian"/>
          <w:noProof/>
          <w:lang w:val="en-US" w:eastAsia="zh-CN"/>
        </w:rPr>
        <w:lastRenderedPageBreak/>
        <w:drawing>
          <wp:inline distT="0" distB="0" distL="0" distR="0" wp14:anchorId="0DEFAF65" wp14:editId="3F286A84">
            <wp:extent cx="3420110" cy="1926590"/>
            <wp:effectExtent l="0" t="0" r="8890" b="0"/>
            <wp:docPr id="1523385895" name="Picture 152338589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85895" name="Picture 1523385895" descr="A screenshot of a computer&#10;&#10;Description automatically generated"/>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420110" cy="1926590"/>
                    </a:xfrm>
                    <a:prstGeom prst="rect">
                      <a:avLst/>
                    </a:prstGeom>
                    <a:noFill/>
                  </pic:spPr>
                </pic:pic>
              </a:graphicData>
            </a:graphic>
          </wp:inline>
        </w:drawing>
      </w:r>
    </w:p>
    <w:p w14:paraId="48844B9B" w14:textId="7AE8D29E" w:rsidR="00BB53B1" w:rsidRPr="00801C6B" w:rsidRDefault="00BB53B1" w:rsidP="001B5290">
      <w:pPr>
        <w:pStyle w:val="TF"/>
      </w:pPr>
      <w:r w:rsidRPr="00801C6B">
        <w:t>Figure 6.2.1-</w:t>
      </w:r>
      <w:r w:rsidR="00EE2A29" w:rsidRPr="00801C6B">
        <w:t>6</w:t>
      </w:r>
      <w:r w:rsidRPr="00801C6B">
        <w:t xml:space="preserve">: Example measurement setup for </w:t>
      </w:r>
      <w:r w:rsidR="004116AD" w:rsidRPr="00801C6B">
        <w:t xml:space="preserve">Option </w:t>
      </w:r>
      <w:r w:rsidR="007720EF" w:rsidRPr="00801C6B">
        <w:t xml:space="preserve">3 of </w:t>
      </w:r>
      <w:r w:rsidRPr="00801C6B">
        <w:t xml:space="preserve">Category </w:t>
      </w:r>
      <w:r w:rsidR="00BD0CD9" w:rsidRPr="00801C6B">
        <w:t>2</w:t>
      </w:r>
      <w:r w:rsidRPr="00801C6B">
        <w:t xml:space="preserve"> scenario with 2 probes</w:t>
      </w:r>
    </w:p>
    <w:p w14:paraId="165549DC" w14:textId="77777777" w:rsidR="00BB53B1" w:rsidRDefault="00BB53B1" w:rsidP="001B5290">
      <w:pPr>
        <w:rPr>
          <w:rFonts w:eastAsia="DengXian"/>
          <w:lang w:val="en-US" w:eastAsia="zh-CN"/>
        </w:rPr>
      </w:pPr>
      <w:r>
        <w:rPr>
          <w:rFonts w:eastAsia="DengXian"/>
          <w:lang w:val="en-US" w:eastAsia="zh-CN"/>
        </w:rPr>
        <w:t>For option 3, in the period of T1, DUT connects TCI state 0 and TCI state 1 via Pol.H of probe#1 and Pol.H of probe#2, respectively. Then in the period of T2, TCI state 0 switches to TCI state 3 via switching between Pol.H and Pol.V of probe 1, and in the meanwhile, TCI state 1 switches to TCI state 2 via switching between Pol.H and Pol.V of probe 2. Note that in option 3, d</w:t>
      </w:r>
      <w:r w:rsidRPr="00162AA8">
        <w:rPr>
          <w:rFonts w:eastAsia="DengXian"/>
          <w:lang w:val="en-US" w:eastAsia="zh-CN"/>
        </w:rPr>
        <w:t xml:space="preserve">ifferent SSB IDs are transmitted from two polarizations in T1 and T2.  </w:t>
      </w:r>
    </w:p>
    <w:p w14:paraId="75C7F597" w14:textId="574868E3" w:rsidR="00CF1F00" w:rsidRPr="00801C6B" w:rsidRDefault="00E04D00" w:rsidP="001B5290">
      <w:pPr>
        <w:pStyle w:val="B1"/>
        <w:rPr>
          <w:rFonts w:eastAsia="DengXian"/>
          <w:lang w:eastAsia="zh-CN"/>
        </w:rPr>
      </w:pPr>
      <w:r>
        <w:rPr>
          <w:lang w:eastAsia="zh-CN"/>
        </w:rPr>
        <w:t>-</w:t>
      </w:r>
      <w:r>
        <w:rPr>
          <w:lang w:eastAsia="zh-CN"/>
        </w:rPr>
        <w:tab/>
      </w:r>
      <w:r w:rsidR="00CF1F00" w:rsidRPr="00801C6B">
        <w:rPr>
          <w:rFonts w:eastAsia="DengXian"/>
          <w:lang w:eastAsia="zh-CN"/>
        </w:rPr>
        <w:t>Option 4: Switching AoAs of the Rx beam from AoA1 to AoA2 or vice versa during the TCI switching test. Probe number for multiple AoA test system is at least 2.</w:t>
      </w:r>
    </w:p>
    <w:p w14:paraId="49A7EABE" w14:textId="3961B61D" w:rsidR="00D0669C" w:rsidRDefault="003D4C2E" w:rsidP="003D4C2E">
      <w:pPr>
        <w:pStyle w:val="TH"/>
      </w:pPr>
      <w:r>
        <w:rPr>
          <w:noProof/>
        </w:rPr>
        <w:drawing>
          <wp:inline distT="0" distB="0" distL="0" distR="0" wp14:anchorId="0D5C082D" wp14:editId="6EA7E0A3">
            <wp:extent cx="4380865" cy="2495550"/>
            <wp:effectExtent l="0" t="0" r="0" b="0"/>
            <wp:docPr id="539696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380865" cy="2495550"/>
                    </a:xfrm>
                    <a:prstGeom prst="rect">
                      <a:avLst/>
                    </a:prstGeom>
                    <a:noFill/>
                  </pic:spPr>
                </pic:pic>
              </a:graphicData>
            </a:graphic>
          </wp:inline>
        </w:drawing>
      </w:r>
    </w:p>
    <w:p w14:paraId="49E563A0" w14:textId="77777777" w:rsidR="00D0669C" w:rsidRPr="00801C6B" w:rsidRDefault="00D0669C" w:rsidP="00496707">
      <w:pPr>
        <w:pStyle w:val="TF"/>
      </w:pPr>
      <w:r w:rsidRPr="00801C6B">
        <w:t>Figure 6.2.1-7 Example measurement setup for Option 4 of Category 2 scenario with 2 probes</w:t>
      </w:r>
    </w:p>
    <w:p w14:paraId="3442CD0B" w14:textId="4B7B05B2" w:rsidR="00CF1F00" w:rsidRPr="00801C6B" w:rsidRDefault="00D0669C" w:rsidP="00496707">
      <w:pPr>
        <w:rPr>
          <w:rFonts w:eastAsia="DengXian"/>
          <w:szCs w:val="22"/>
          <w:lang w:val="en-US" w:eastAsia="zh-CN"/>
        </w:rPr>
      </w:pPr>
      <w:r w:rsidRPr="00801C6B">
        <w:rPr>
          <w:rFonts w:eastAsia="DengXian" w:hint="eastAsia"/>
          <w:lang w:eastAsia="zh-CN"/>
        </w:rPr>
        <w:t>For</w:t>
      </w:r>
      <w:r w:rsidRPr="00801C6B">
        <w:rPr>
          <w:rFonts w:eastAsia="DengXian"/>
          <w:lang w:eastAsia="zh-CN"/>
        </w:rPr>
        <w:t xml:space="preserve"> option 4, TCI state switching is based on SSB 0 to SSB 1. The test could be carried out simultaneously or in series with the switching. </w:t>
      </w:r>
    </w:p>
    <w:p w14:paraId="7A10EF42" w14:textId="78B6FAD0" w:rsidR="00C40D82" w:rsidRDefault="00BB53B1" w:rsidP="00496707">
      <w:pPr>
        <w:rPr>
          <w:rFonts w:eastAsia="DengXian"/>
          <w:lang w:val="en-US" w:eastAsia="zh-CN"/>
        </w:rPr>
      </w:pPr>
      <w:r>
        <w:rPr>
          <w:rFonts w:eastAsia="DengXian"/>
          <w:lang w:val="en-US" w:eastAsia="zh-CN"/>
        </w:rPr>
        <w:t xml:space="preserve">The pros and cons for </w:t>
      </w:r>
      <w:r w:rsidR="00144D32">
        <w:rPr>
          <w:rFonts w:eastAsia="DengXian"/>
          <w:lang w:val="en-US" w:eastAsia="zh-CN"/>
        </w:rPr>
        <w:t xml:space="preserve">4 </w:t>
      </w:r>
      <w:r>
        <w:rPr>
          <w:rFonts w:eastAsia="DengXian"/>
          <w:lang w:val="en-US" w:eastAsia="zh-CN"/>
        </w:rPr>
        <w:t xml:space="preserve">options are </w:t>
      </w:r>
      <w:r w:rsidR="00031C99">
        <w:rPr>
          <w:rFonts w:eastAsia="DengXian"/>
          <w:lang w:val="en-US" w:eastAsia="zh-CN"/>
        </w:rPr>
        <w:t xml:space="preserve">listed in </w:t>
      </w:r>
      <w:r w:rsidR="00031C99">
        <w:t>Table 6.2.1-1</w:t>
      </w:r>
      <w:r>
        <w:rPr>
          <w:rFonts w:eastAsia="DengXian"/>
          <w:lang w:val="en-US" w:eastAsia="zh-CN"/>
        </w:rPr>
        <w:t>.</w:t>
      </w:r>
    </w:p>
    <w:p w14:paraId="048F752B" w14:textId="77777777" w:rsidR="00C40D82" w:rsidRPr="00801C6B" w:rsidRDefault="00C40D82" w:rsidP="00496707">
      <w:pPr>
        <w:pStyle w:val="TH"/>
      </w:pPr>
      <w:r w:rsidRPr="00801C6B">
        <w:t>Table 6.2.1-1: Pros and cons for 4 options</w:t>
      </w:r>
    </w:p>
    <w:tbl>
      <w:tblPr>
        <w:tblStyle w:val="TableGrid"/>
        <w:tblW w:w="0" w:type="auto"/>
        <w:jc w:val="center"/>
        <w:tblLook w:val="04A0" w:firstRow="1" w:lastRow="0" w:firstColumn="1" w:lastColumn="0" w:noHBand="0" w:noVBand="1"/>
      </w:tblPr>
      <w:tblGrid>
        <w:gridCol w:w="1549"/>
        <w:gridCol w:w="3955"/>
        <w:gridCol w:w="3865"/>
      </w:tblGrid>
      <w:tr w:rsidR="00C40D82" w14:paraId="54CDB521" w14:textId="77777777" w:rsidTr="00282538">
        <w:trPr>
          <w:trHeight w:val="402"/>
          <w:jc w:val="center"/>
        </w:trPr>
        <w:tc>
          <w:tcPr>
            <w:tcW w:w="1549" w:type="dxa"/>
            <w:vAlign w:val="center"/>
          </w:tcPr>
          <w:p w14:paraId="0E8EA739" w14:textId="77777777" w:rsidR="00C40D82" w:rsidRDefault="00C40D82" w:rsidP="003D4C2E">
            <w:pPr>
              <w:pStyle w:val="TAH"/>
              <w:rPr>
                <w:rFonts w:eastAsia="DengXian"/>
                <w:lang w:val="en-US" w:eastAsia="zh-CN"/>
              </w:rPr>
            </w:pPr>
          </w:p>
        </w:tc>
        <w:tc>
          <w:tcPr>
            <w:tcW w:w="3955" w:type="dxa"/>
            <w:vAlign w:val="center"/>
          </w:tcPr>
          <w:p w14:paraId="11B1FCD1" w14:textId="77777777" w:rsidR="00C40D82" w:rsidRDefault="00C40D82" w:rsidP="003D4C2E">
            <w:pPr>
              <w:pStyle w:val="TAH"/>
              <w:rPr>
                <w:rFonts w:eastAsia="DengXian"/>
                <w:lang w:val="en-US" w:eastAsia="zh-CN"/>
              </w:rPr>
            </w:pPr>
            <w:r>
              <w:rPr>
                <w:rFonts w:eastAsia="DengXian"/>
                <w:lang w:val="en-US" w:eastAsia="zh-CN"/>
              </w:rPr>
              <w:t>Pros</w:t>
            </w:r>
          </w:p>
        </w:tc>
        <w:tc>
          <w:tcPr>
            <w:tcW w:w="3865" w:type="dxa"/>
            <w:vAlign w:val="center"/>
          </w:tcPr>
          <w:p w14:paraId="743C9FDC" w14:textId="77777777" w:rsidR="00C40D82" w:rsidRDefault="00C40D82" w:rsidP="003D4C2E">
            <w:pPr>
              <w:pStyle w:val="TAH"/>
              <w:rPr>
                <w:rFonts w:eastAsia="DengXian"/>
                <w:lang w:val="en-US" w:eastAsia="zh-CN"/>
              </w:rPr>
            </w:pPr>
            <w:r>
              <w:rPr>
                <w:rFonts w:eastAsia="DengXian"/>
                <w:lang w:val="en-US" w:eastAsia="zh-CN"/>
              </w:rPr>
              <w:t>Cons</w:t>
            </w:r>
          </w:p>
        </w:tc>
      </w:tr>
      <w:tr w:rsidR="00C40D82" w14:paraId="2C172554" w14:textId="77777777" w:rsidTr="00282538">
        <w:trPr>
          <w:trHeight w:val="402"/>
          <w:jc w:val="center"/>
        </w:trPr>
        <w:tc>
          <w:tcPr>
            <w:tcW w:w="1549" w:type="dxa"/>
            <w:vAlign w:val="center"/>
          </w:tcPr>
          <w:p w14:paraId="72AA96B7" w14:textId="77777777" w:rsidR="00C40D82" w:rsidRDefault="00C40D82" w:rsidP="00282538">
            <w:pPr>
              <w:rPr>
                <w:rFonts w:eastAsia="DengXian"/>
                <w:lang w:val="en-US" w:eastAsia="zh-CN"/>
              </w:rPr>
            </w:pPr>
            <w:r>
              <w:rPr>
                <w:rFonts w:eastAsia="DengXian"/>
                <w:lang w:val="en-US" w:eastAsia="zh-CN"/>
              </w:rPr>
              <w:t>Option 1</w:t>
            </w:r>
          </w:p>
        </w:tc>
        <w:tc>
          <w:tcPr>
            <w:tcW w:w="3955" w:type="dxa"/>
            <w:vAlign w:val="center"/>
          </w:tcPr>
          <w:p w14:paraId="1564E19F" w14:textId="77777777" w:rsidR="00C40D82" w:rsidRPr="00801C6B" w:rsidRDefault="00C40D82" w:rsidP="00801C6B">
            <w:pPr>
              <w:ind w:left="576" w:hanging="288"/>
              <w:rPr>
                <w:rFonts w:eastAsia="DengXian"/>
                <w:lang w:eastAsia="zh-CN"/>
              </w:rPr>
            </w:pPr>
            <w:r>
              <w:rPr>
                <w:lang w:eastAsia="zh-CN"/>
              </w:rPr>
              <w:t xml:space="preserve">-    </w:t>
            </w:r>
            <w:r w:rsidRPr="00801C6B">
              <w:rPr>
                <w:rFonts w:eastAsia="DengXian"/>
                <w:lang w:eastAsia="zh-CN"/>
              </w:rPr>
              <w:t>The setup can fully verify the      performance of dual TCI switching.</w:t>
            </w:r>
          </w:p>
        </w:tc>
        <w:tc>
          <w:tcPr>
            <w:tcW w:w="3865" w:type="dxa"/>
            <w:vAlign w:val="center"/>
          </w:tcPr>
          <w:p w14:paraId="5A303D0B" w14:textId="77777777" w:rsidR="00C40D82" w:rsidRPr="00E04D00" w:rsidRDefault="00C40D82" w:rsidP="00801C6B">
            <w:pPr>
              <w:ind w:left="576" w:hanging="288"/>
              <w:rPr>
                <w:lang w:eastAsia="zh-CN"/>
              </w:rPr>
            </w:pPr>
            <w:r>
              <w:rPr>
                <w:lang w:eastAsia="zh-CN"/>
              </w:rPr>
              <w:t xml:space="preserve">-    </w:t>
            </w:r>
            <w:r w:rsidRPr="00E04D00">
              <w:rPr>
                <w:lang w:eastAsia="zh-CN"/>
              </w:rPr>
              <w:t xml:space="preserve">Test system will at least support 4 physical probes. </w:t>
            </w:r>
          </w:p>
          <w:p w14:paraId="07A2B640" w14:textId="77777777" w:rsidR="00C40D82" w:rsidRPr="00E04D00" w:rsidRDefault="00C40D82" w:rsidP="00801C6B">
            <w:pPr>
              <w:ind w:left="576" w:hanging="288"/>
              <w:rPr>
                <w:lang w:eastAsia="zh-CN"/>
              </w:rPr>
            </w:pPr>
            <w:r>
              <w:rPr>
                <w:lang w:eastAsia="zh-CN"/>
              </w:rPr>
              <w:t xml:space="preserve">-    </w:t>
            </w:r>
            <w:r w:rsidRPr="00E04D00">
              <w:rPr>
                <w:lang w:eastAsia="zh-CN"/>
              </w:rPr>
              <w:t>Two of the same AoA offsets from RF session is needed.</w:t>
            </w:r>
          </w:p>
          <w:p w14:paraId="08367445"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Reusing of existing test system is not possible</w:t>
            </w:r>
          </w:p>
        </w:tc>
      </w:tr>
      <w:tr w:rsidR="00C40D82" w14:paraId="1F2630D3" w14:textId="77777777" w:rsidTr="00282538">
        <w:trPr>
          <w:trHeight w:val="402"/>
          <w:jc w:val="center"/>
        </w:trPr>
        <w:tc>
          <w:tcPr>
            <w:tcW w:w="1549" w:type="dxa"/>
            <w:vAlign w:val="center"/>
          </w:tcPr>
          <w:p w14:paraId="0EFFCC14" w14:textId="77777777" w:rsidR="00C40D82" w:rsidRDefault="00C40D82" w:rsidP="00282538">
            <w:pPr>
              <w:rPr>
                <w:rFonts w:eastAsia="DengXian"/>
                <w:lang w:val="en-US" w:eastAsia="zh-CN"/>
              </w:rPr>
            </w:pPr>
            <w:r>
              <w:rPr>
                <w:rFonts w:eastAsia="DengXian"/>
                <w:lang w:val="en-US" w:eastAsia="zh-CN"/>
              </w:rPr>
              <w:lastRenderedPageBreak/>
              <w:t>Option 2</w:t>
            </w:r>
          </w:p>
        </w:tc>
        <w:tc>
          <w:tcPr>
            <w:tcW w:w="3955" w:type="dxa"/>
            <w:vAlign w:val="center"/>
          </w:tcPr>
          <w:p w14:paraId="0644D676" w14:textId="77777777" w:rsidR="00C40D82" w:rsidRPr="00E04D00" w:rsidRDefault="00C40D82" w:rsidP="00801C6B">
            <w:pPr>
              <w:ind w:left="576" w:hanging="288"/>
              <w:rPr>
                <w:lang w:eastAsia="zh-CN"/>
              </w:rPr>
            </w:pPr>
            <w:r>
              <w:rPr>
                <w:lang w:eastAsia="zh-CN"/>
              </w:rPr>
              <w:t xml:space="preserve">-   </w:t>
            </w:r>
            <w:r w:rsidRPr="00E04D00">
              <w:rPr>
                <w:lang w:eastAsia="zh-CN"/>
              </w:rPr>
              <w:t>The complexity of test system is lower, e.g., 3 physical probes is needed.</w:t>
            </w:r>
          </w:p>
          <w:p w14:paraId="19E43361" w14:textId="77777777" w:rsidR="00C40D82" w:rsidRPr="00E04D00" w:rsidRDefault="00C40D82" w:rsidP="00801C6B">
            <w:pPr>
              <w:ind w:left="576" w:hanging="288"/>
              <w:rPr>
                <w:lang w:eastAsia="zh-CN"/>
              </w:rPr>
            </w:pPr>
            <w:r>
              <w:rPr>
                <w:lang w:eastAsia="zh-CN"/>
              </w:rPr>
              <w:t xml:space="preserve">-    </w:t>
            </w:r>
            <w:r w:rsidRPr="00E04D00">
              <w:rPr>
                <w:lang w:eastAsia="zh-CN"/>
              </w:rPr>
              <w:t>The test condition could follow AoA offset from RF session.</w:t>
            </w:r>
          </w:p>
          <w:p w14:paraId="6293C0CA" w14:textId="3DF34796" w:rsidR="00C40D82" w:rsidRPr="00E04D00" w:rsidRDefault="00E04D00" w:rsidP="00801C6B">
            <w:pPr>
              <w:ind w:left="576" w:hanging="288"/>
              <w:rPr>
                <w:lang w:eastAsia="zh-CN"/>
              </w:rPr>
            </w:pPr>
            <w:r>
              <w:rPr>
                <w:lang w:eastAsia="zh-CN"/>
              </w:rPr>
              <w:t xml:space="preserve">-    </w:t>
            </w:r>
            <w:r w:rsidR="00C40D82" w:rsidRPr="00E04D00">
              <w:rPr>
                <w:lang w:eastAsia="zh-CN"/>
              </w:rPr>
              <w:t>Reusing the existing is possible.</w:t>
            </w:r>
          </w:p>
        </w:tc>
        <w:tc>
          <w:tcPr>
            <w:tcW w:w="3865" w:type="dxa"/>
            <w:vAlign w:val="center"/>
          </w:tcPr>
          <w:p w14:paraId="5957FA32"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setup can partially verify the performance of dual TCI switching.</w:t>
            </w:r>
          </w:p>
        </w:tc>
      </w:tr>
      <w:tr w:rsidR="00C40D82" w14:paraId="44915C6B" w14:textId="77777777" w:rsidTr="00282538">
        <w:trPr>
          <w:trHeight w:val="402"/>
          <w:jc w:val="center"/>
        </w:trPr>
        <w:tc>
          <w:tcPr>
            <w:tcW w:w="1549" w:type="dxa"/>
            <w:vAlign w:val="center"/>
          </w:tcPr>
          <w:p w14:paraId="172BCE45" w14:textId="77777777" w:rsidR="00C40D82" w:rsidRDefault="00C40D82" w:rsidP="00282538">
            <w:pPr>
              <w:rPr>
                <w:rFonts w:eastAsia="DengXian"/>
                <w:lang w:val="en-US" w:eastAsia="zh-CN"/>
              </w:rPr>
            </w:pPr>
            <w:r>
              <w:rPr>
                <w:rFonts w:eastAsia="DengXian"/>
                <w:lang w:val="en-US" w:eastAsia="zh-CN"/>
              </w:rPr>
              <w:t>Option 3/4</w:t>
            </w:r>
          </w:p>
        </w:tc>
        <w:tc>
          <w:tcPr>
            <w:tcW w:w="3955" w:type="dxa"/>
            <w:vAlign w:val="center"/>
          </w:tcPr>
          <w:p w14:paraId="0694E8B7" w14:textId="77777777" w:rsidR="00C40D82" w:rsidRPr="00801C6B" w:rsidRDefault="00C40D82" w:rsidP="00801C6B">
            <w:pPr>
              <w:ind w:left="576" w:hanging="288"/>
              <w:rPr>
                <w:rFonts w:eastAsia="DengXian"/>
                <w:lang w:eastAsia="zh-CN"/>
              </w:rPr>
            </w:pPr>
            <w:r>
              <w:rPr>
                <w:lang w:eastAsia="zh-CN"/>
              </w:rPr>
              <w:t xml:space="preserve">-    </w:t>
            </w:r>
            <w:r w:rsidRPr="00E04D00">
              <w:rPr>
                <w:lang w:eastAsia="zh-CN"/>
              </w:rPr>
              <w:t>The complexity of test system is lowest, e.g., 2 physical probes is needed.</w:t>
            </w:r>
          </w:p>
        </w:tc>
        <w:tc>
          <w:tcPr>
            <w:tcW w:w="3865" w:type="dxa"/>
            <w:vAlign w:val="center"/>
          </w:tcPr>
          <w:p w14:paraId="19B05813" w14:textId="77777777" w:rsidR="00C40D82" w:rsidRPr="00E04D00" w:rsidRDefault="00C40D82" w:rsidP="00801C6B">
            <w:pPr>
              <w:ind w:left="576" w:hanging="288"/>
              <w:rPr>
                <w:lang w:eastAsia="zh-CN"/>
              </w:rPr>
            </w:pPr>
            <w:r>
              <w:rPr>
                <w:lang w:eastAsia="zh-CN"/>
              </w:rPr>
              <w:t xml:space="preserve">-    </w:t>
            </w:r>
            <w:r w:rsidRPr="00E04D00">
              <w:rPr>
                <w:lang w:eastAsia="zh-CN"/>
              </w:rPr>
              <w:t>The setup cannot verify the real performance of dual TCI switching such as the beam directions are not changed from T1 to T2.</w:t>
            </w:r>
          </w:p>
          <w:p w14:paraId="1D2F8F18" w14:textId="77777777" w:rsidR="00C40D82" w:rsidRPr="00E04D00" w:rsidRDefault="00C40D82" w:rsidP="00801C6B">
            <w:pPr>
              <w:ind w:left="576" w:hanging="288"/>
              <w:rPr>
                <w:lang w:eastAsia="zh-CN"/>
              </w:rPr>
            </w:pPr>
            <w:r>
              <w:rPr>
                <w:lang w:eastAsia="zh-CN"/>
              </w:rPr>
              <w:t xml:space="preserve">-    </w:t>
            </w:r>
            <w:r w:rsidRPr="00E04D00">
              <w:rPr>
                <w:lang w:eastAsia="zh-CN"/>
              </w:rPr>
              <w:t>This implies a perfect polarization alignment between DUT and TE in order to separate the beams, which is not feasible based on current test systems</w:t>
            </w:r>
          </w:p>
        </w:tc>
      </w:tr>
    </w:tbl>
    <w:p w14:paraId="17934067" w14:textId="77777777" w:rsidR="00C40D82" w:rsidRPr="0054692A" w:rsidRDefault="00C40D82" w:rsidP="003D4C2E">
      <w:pPr>
        <w:rPr>
          <w:rFonts w:eastAsia="DengXian"/>
          <w:lang w:eastAsia="zh-CN"/>
        </w:rPr>
      </w:pPr>
    </w:p>
    <w:p w14:paraId="284DA49D" w14:textId="6BB5EAA8" w:rsidR="00C40D82" w:rsidRPr="00801C6B" w:rsidRDefault="00C40D82" w:rsidP="00801C6B">
      <w:pPr>
        <w:jc w:val="both"/>
        <w:rPr>
          <w:iCs/>
        </w:rPr>
      </w:pPr>
      <w:r>
        <w:rPr>
          <w:iCs/>
        </w:rPr>
        <w:t>Considering</w:t>
      </w:r>
      <w:r w:rsidRPr="006E1681">
        <w:rPr>
          <w:iCs/>
        </w:rPr>
        <w:t xml:space="preserve"> system complexity</w:t>
      </w:r>
      <w:r>
        <w:rPr>
          <w:iCs/>
        </w:rPr>
        <w:t xml:space="preserve"> and feasibility</w:t>
      </w:r>
      <w:r w:rsidRPr="006E1681">
        <w:rPr>
          <w:iCs/>
        </w:rPr>
        <w:t>, chamber footprint, upgradeability of existing system</w:t>
      </w:r>
      <w:r>
        <w:rPr>
          <w:iCs/>
        </w:rPr>
        <w:t xml:space="preserve">, </w:t>
      </w:r>
      <w:r w:rsidRPr="009024CC">
        <w:rPr>
          <w:iCs/>
        </w:rPr>
        <w:t xml:space="preserve">the measurement setup </w:t>
      </w:r>
      <w:r>
        <w:rPr>
          <w:iCs/>
        </w:rPr>
        <w:t>for Option 2</w:t>
      </w:r>
      <w:r w:rsidRPr="0055494C">
        <w:rPr>
          <w:iCs/>
        </w:rPr>
        <w:t xml:space="preserve"> </w:t>
      </w:r>
      <w:r>
        <w:rPr>
          <w:iCs/>
        </w:rPr>
        <w:t xml:space="preserve">with at least 3 probes </w:t>
      </w:r>
      <w:r w:rsidRPr="009024CC">
        <w:rPr>
          <w:iCs/>
        </w:rPr>
        <w:t>is selected as the baseline in Rel-18.</w:t>
      </w:r>
    </w:p>
    <w:p w14:paraId="3A749945" w14:textId="2AB676B8" w:rsidR="00BB53B1" w:rsidRDefault="00BB53B1" w:rsidP="00BB53B1">
      <w:pPr>
        <w:pStyle w:val="Heading4"/>
      </w:pPr>
      <w:bookmarkStart w:id="245" w:name="_Toc151623938"/>
      <w:bookmarkStart w:id="246" w:name="_Toc154585355"/>
      <w:bookmarkStart w:id="247" w:name="_Toc155642312"/>
      <w:bookmarkStart w:id="248" w:name="_Toc162015575"/>
      <w:r>
        <w:t>6</w:t>
      </w:r>
      <w:r w:rsidRPr="00684CEA">
        <w:t>.2.</w:t>
      </w:r>
      <w:r>
        <w:t>1</w:t>
      </w:r>
      <w:r w:rsidRPr="00684CEA">
        <w:t>.</w:t>
      </w:r>
      <w:r>
        <w:t>4</w:t>
      </w:r>
      <w:r>
        <w:tab/>
      </w:r>
      <w:r w:rsidRPr="00684CEA">
        <w:t>Far-field criteria</w:t>
      </w:r>
      <w:bookmarkEnd w:id="245"/>
      <w:bookmarkEnd w:id="246"/>
      <w:bookmarkEnd w:id="247"/>
      <w:bookmarkEnd w:id="248"/>
    </w:p>
    <w:p w14:paraId="2628B234" w14:textId="77777777" w:rsidR="00BB53B1" w:rsidRPr="00684CEA" w:rsidRDefault="00BB53B1" w:rsidP="00BB53B1">
      <w:r w:rsidRPr="00684CEA">
        <w:t xml:space="preserve">For </w:t>
      </w:r>
      <w:r>
        <w:rPr>
          <w:lang w:val="en-US" w:eastAsia="es-ES"/>
        </w:rPr>
        <w:t xml:space="preserve">multi-Rx chain DL reception RRM </w:t>
      </w:r>
      <w:r w:rsidRPr="00684CEA">
        <w:t>baseline measurement setup based on DFF:</w:t>
      </w:r>
    </w:p>
    <w:p w14:paraId="024928F8" w14:textId="77777777" w:rsidR="00BB53B1" w:rsidRPr="00684CEA" w:rsidRDefault="00BB53B1" w:rsidP="00BB53B1">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4BB56EC9" w14:textId="77777777" w:rsidR="00BB53B1" w:rsidRPr="00684CEA" w:rsidRDefault="00BB53B1" w:rsidP="00BB53B1">
      <w:r w:rsidRPr="00684CEA">
        <w:t xml:space="preserve">For </w:t>
      </w:r>
      <w:r>
        <w:rPr>
          <w:lang w:val="en-US" w:eastAsia="es-ES"/>
        </w:rPr>
        <w:t xml:space="preserve">multi-Rx chain DL reception RRM </w:t>
      </w:r>
      <w:r w:rsidRPr="00684CEA">
        <w:t xml:space="preserve">baseline measurement setup based on </w:t>
      </w:r>
      <w:r w:rsidRPr="008C5071">
        <w:rPr>
          <w:rFonts w:hint="eastAsia"/>
        </w:rPr>
        <w:t>IFF</w:t>
      </w:r>
      <w:r w:rsidRPr="00684CEA">
        <w:t>:</w:t>
      </w:r>
    </w:p>
    <w:p w14:paraId="0A67F3CF" w14:textId="77777777" w:rsidR="00BB53B1" w:rsidRPr="00684CEA" w:rsidRDefault="00BB53B1" w:rsidP="00BB53B1">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51010E0F" w14:textId="023B802B" w:rsidR="00BB53B1" w:rsidRDefault="00BB53B1" w:rsidP="00BB53B1">
      <w:pPr>
        <w:pStyle w:val="Heading4"/>
      </w:pPr>
      <w:bookmarkStart w:id="249" w:name="_Toc151623939"/>
      <w:bookmarkStart w:id="250" w:name="_Toc154585356"/>
      <w:bookmarkStart w:id="251" w:name="_Toc155642313"/>
      <w:bookmarkStart w:id="252" w:name="_Toc162015576"/>
      <w:r>
        <w:t>6</w:t>
      </w:r>
      <w:r w:rsidRPr="00684CEA">
        <w:t>.2.</w:t>
      </w:r>
      <w:r>
        <w:t>1</w:t>
      </w:r>
      <w:r w:rsidRPr="00684CEA">
        <w:t>.</w:t>
      </w:r>
      <w:r>
        <w:t>5</w:t>
      </w:r>
      <w:r>
        <w:tab/>
        <w:t>Calibration measurement procedure</w:t>
      </w:r>
      <w:bookmarkEnd w:id="249"/>
      <w:bookmarkEnd w:id="250"/>
      <w:bookmarkEnd w:id="251"/>
      <w:bookmarkEnd w:id="252"/>
    </w:p>
    <w:p w14:paraId="308548B1" w14:textId="77777777" w:rsidR="00BB53B1"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DFF UE RF 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ja-JP"/>
        </w:rPr>
        <w:t>clause</w:t>
      </w:r>
      <w:r w:rsidRPr="00684CEA" w:rsidDel="009C5885">
        <w:rPr>
          <w:lang w:eastAsia="x-none"/>
        </w:rPr>
        <w:t xml:space="preserve"> </w:t>
      </w:r>
      <w:r w:rsidRPr="00684CEA">
        <w:rPr>
          <w:lang w:eastAsia="x-none"/>
        </w:rPr>
        <w:t>5.</w:t>
      </w:r>
      <w:r>
        <w:rPr>
          <w:lang w:eastAsia="x-none"/>
        </w:rPr>
        <w:t>4</w:t>
      </w:r>
      <w:r w:rsidRPr="00684CEA">
        <w:rPr>
          <w:lang w:eastAsia="x-none"/>
        </w:rPr>
        <w:t xml:space="preserve">.1 can be applied for </w:t>
      </w:r>
      <w:r>
        <w:rPr>
          <w:lang w:eastAsia="x-none"/>
        </w:rPr>
        <w:t xml:space="preserve">DFF based </w:t>
      </w:r>
      <w:r w:rsidRPr="00684CEA">
        <w:rPr>
          <w:lang w:eastAsia="x-none"/>
        </w:rPr>
        <w:t>UE RRM testing</w:t>
      </w:r>
      <w:r>
        <w:rPr>
          <w:lang w:eastAsia="x-none"/>
        </w:rPr>
        <w:t>.</w:t>
      </w:r>
    </w:p>
    <w:p w14:paraId="04426FB8" w14:textId="77777777" w:rsidR="00BB53B1" w:rsidRPr="00684CEA" w:rsidRDefault="00BB53B1" w:rsidP="00BB53B1">
      <w:pPr>
        <w:rPr>
          <w:lang w:eastAsia="x-none"/>
        </w:rPr>
      </w:pPr>
      <w:r w:rsidRPr="00684CEA">
        <w:rPr>
          <w:lang w:eastAsia="x-none"/>
        </w:rPr>
        <w:t xml:space="preserve">The calibration </w:t>
      </w:r>
      <w:r>
        <w:rPr>
          <w:lang w:eastAsia="x-none"/>
        </w:rPr>
        <w:t>measurement procedure</w:t>
      </w:r>
      <w:r w:rsidRPr="00684CEA">
        <w:rPr>
          <w:lang w:eastAsia="x-none"/>
        </w:rPr>
        <w:t xml:space="preserve"> defined for the IFF </w:t>
      </w:r>
      <w:r>
        <w:rPr>
          <w:lang w:eastAsia="x-none"/>
        </w:rPr>
        <w:t xml:space="preserve">UE RF </w:t>
      </w:r>
      <w:r w:rsidRPr="00684CEA">
        <w:rPr>
          <w:lang w:eastAsia="x-none"/>
        </w:rPr>
        <w:t>test</w:t>
      </w:r>
      <w:r>
        <w:rPr>
          <w:lang w:eastAsia="x-none"/>
        </w:rPr>
        <w:t>ing</w:t>
      </w:r>
      <w:r w:rsidRPr="00684CEA">
        <w:rPr>
          <w:lang w:eastAsia="x-none"/>
        </w:rPr>
        <w:t xml:space="preserve"> </w:t>
      </w:r>
      <w:r>
        <w:rPr>
          <w:lang w:eastAsia="x-none"/>
        </w:rPr>
        <w:t>methodology</w:t>
      </w:r>
      <w:r w:rsidRPr="00684CEA">
        <w:rPr>
          <w:lang w:eastAsia="x-none"/>
        </w:rPr>
        <w:t xml:space="preserve"> described in </w:t>
      </w:r>
      <w:r>
        <w:rPr>
          <w:lang w:eastAsia="x-none"/>
        </w:rPr>
        <w:t>clause</w:t>
      </w:r>
      <w:r w:rsidRPr="00684CEA">
        <w:rPr>
          <w:lang w:eastAsia="x-none"/>
        </w:rPr>
        <w:t xml:space="preserve"> 5.</w:t>
      </w:r>
      <w:r>
        <w:rPr>
          <w:lang w:eastAsia="x-none"/>
        </w:rPr>
        <w:t>4</w:t>
      </w:r>
      <w:r w:rsidRPr="00684CEA">
        <w:rPr>
          <w:lang w:eastAsia="x-none"/>
        </w:rPr>
        <w:t>.</w:t>
      </w:r>
      <w:r>
        <w:rPr>
          <w:lang w:eastAsia="x-none"/>
        </w:rPr>
        <w:t>2</w:t>
      </w:r>
      <w:r w:rsidRPr="00684CEA">
        <w:rPr>
          <w:lang w:eastAsia="x-none"/>
        </w:rPr>
        <w:t xml:space="preserve"> can be applied for </w:t>
      </w:r>
      <w:r>
        <w:rPr>
          <w:lang w:eastAsia="x-none"/>
        </w:rPr>
        <w:t>IFF based</w:t>
      </w:r>
      <w:r w:rsidRPr="00684CEA">
        <w:rPr>
          <w:lang w:eastAsia="x-none"/>
        </w:rPr>
        <w:t xml:space="preserve"> UE RRM testing. </w:t>
      </w:r>
    </w:p>
    <w:p w14:paraId="03C488EA" w14:textId="77777777" w:rsidR="00BB53B1" w:rsidRDefault="00BB53B1" w:rsidP="00BB53B1">
      <w:pPr>
        <w:pStyle w:val="Heading4"/>
      </w:pPr>
      <w:bookmarkStart w:id="253" w:name="_Toc151623940"/>
      <w:bookmarkStart w:id="254" w:name="_Toc154585357"/>
      <w:bookmarkStart w:id="255" w:name="_Toc155642314"/>
      <w:bookmarkStart w:id="256" w:name="_Toc162015577"/>
      <w:r>
        <w:t>6</w:t>
      </w:r>
      <w:r w:rsidRPr="00684CEA">
        <w:t>.2.</w:t>
      </w:r>
      <w:r>
        <w:t>1</w:t>
      </w:r>
      <w:r w:rsidRPr="00684CEA">
        <w:t>.</w:t>
      </w:r>
      <w:r>
        <w:t>6</w:t>
      </w:r>
      <w:r>
        <w:tab/>
        <w:t>Reference point</w:t>
      </w:r>
      <w:bookmarkEnd w:id="253"/>
      <w:bookmarkEnd w:id="254"/>
      <w:bookmarkEnd w:id="255"/>
      <w:bookmarkEnd w:id="256"/>
      <w:r>
        <w:t xml:space="preserve"> </w:t>
      </w:r>
    </w:p>
    <w:p w14:paraId="25C52CC9" w14:textId="77777777" w:rsidR="00BB53B1" w:rsidRDefault="00BB53B1" w:rsidP="003D4C2E">
      <w:pPr>
        <w:rPr>
          <w:lang w:val="en-US"/>
        </w:rPr>
      </w:pPr>
      <w:r w:rsidRPr="00684CEA">
        <w:t>For baseline measurement setup based on DFF and IFF, the reference point is located at the centre of the QZ.</w:t>
      </w:r>
      <w:r w:rsidRPr="00684CEA">
        <w:rPr>
          <w:lang w:val="en-US"/>
        </w:rPr>
        <w:t xml:space="preserve"> From the UE perspective the reference point is the input of UE antenna array.</w:t>
      </w:r>
    </w:p>
    <w:p w14:paraId="1853E234" w14:textId="77777777" w:rsidR="00BB53B1" w:rsidRPr="00684CEA" w:rsidRDefault="00BB53B1" w:rsidP="003D4C2E">
      <w:pPr>
        <w:rPr>
          <w:lang w:val="en-US"/>
        </w:rPr>
      </w:pPr>
      <w:r w:rsidRPr="00684CEA">
        <w:rPr>
          <w:lang w:val="en-US"/>
        </w:rPr>
        <w:t xml:space="preserve">The following Modes for useful signals (S) and noise signals (N) configuration have been identified and can be supported by the RRM </w:t>
      </w:r>
      <w:r>
        <w:rPr>
          <w:lang w:val="en-US"/>
        </w:rPr>
        <w:t>t</w:t>
      </w:r>
      <w:r w:rsidRPr="00684CEA">
        <w:rPr>
          <w:lang w:val="en-US"/>
        </w:rPr>
        <w:t xml:space="preserve">est </w:t>
      </w:r>
      <w:r>
        <w:rPr>
          <w:lang w:val="en-US"/>
        </w:rPr>
        <w:t>m</w:t>
      </w:r>
      <w:r w:rsidRPr="00684CEA">
        <w:rPr>
          <w:lang w:val="en-US"/>
        </w:rPr>
        <w:t>ethod:</w:t>
      </w:r>
    </w:p>
    <w:p w14:paraId="6519ADCB" w14:textId="77777777" w:rsidR="00BB53B1" w:rsidRPr="00684CEA" w:rsidRDefault="00BB53B1" w:rsidP="00BB53B1">
      <w:pPr>
        <w:pStyle w:val="B1"/>
        <w:rPr>
          <w:lang w:val="en-US"/>
        </w:rPr>
      </w:pPr>
      <w:r w:rsidRPr="00684CEA">
        <w:rPr>
          <w:lang w:val="en-US"/>
        </w:rPr>
        <w:t>-</w:t>
      </w:r>
      <w:r w:rsidRPr="00684CEA">
        <w:rPr>
          <w:lang w:val="en-US"/>
        </w:rPr>
        <w:tab/>
        <w:t>Mode 1 (SNR emulation): Test system transmits useful signals (S) and noise signals (N) to emulate target SNR condition.</w:t>
      </w:r>
    </w:p>
    <w:p w14:paraId="252D3AD6" w14:textId="77777777" w:rsidR="00BB53B1" w:rsidRDefault="00BB53B1" w:rsidP="00BB53B1">
      <w:pPr>
        <w:pStyle w:val="B1"/>
        <w:rPr>
          <w:lang w:val="en-US"/>
        </w:rPr>
      </w:pPr>
      <w:r w:rsidRPr="00684CEA">
        <w:rPr>
          <w:lang w:val="en-US"/>
        </w:rPr>
        <w:t>-</w:t>
      </w:r>
      <w:r w:rsidRPr="00684CEA">
        <w:rPr>
          <w:lang w:val="en-US"/>
        </w:rPr>
        <w:tab/>
        <w:t>Mode 2 (noise-free transmission): Test system transmits only useful signals (S).</w:t>
      </w:r>
    </w:p>
    <w:p w14:paraId="5336E168" w14:textId="1EA35006" w:rsidR="00BB53B1" w:rsidRPr="00684CEA" w:rsidRDefault="00AC24E6" w:rsidP="003D4C2E">
      <w:pPr>
        <w:rPr>
          <w:lang w:val="en-US"/>
        </w:rPr>
      </w:pPr>
      <w:r w:rsidRPr="00684CEA">
        <w:rPr>
          <w:lang w:val="en-US"/>
        </w:rPr>
        <w:t>The test cases in core specification TS 38.133 [</w:t>
      </w:r>
      <w:r>
        <w:rPr>
          <w:lang w:val="en-US"/>
        </w:rPr>
        <w:t>12</w:t>
      </w:r>
      <w:r w:rsidRPr="00684CEA">
        <w:rPr>
          <w:lang w:val="en-US"/>
        </w:rPr>
        <w:t>] will be specified at the reference point, according to the following principles:</w:t>
      </w:r>
    </w:p>
    <w:p w14:paraId="7B723F6D"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Mode 1</w:t>
      </w:r>
    </w:p>
    <w:p w14:paraId="68F820F8" w14:textId="77777777" w:rsidR="00BB53B1" w:rsidRPr="00684CEA" w:rsidRDefault="00BB53B1" w:rsidP="00BB53B1">
      <w:pPr>
        <w:pStyle w:val="B2"/>
        <w:rPr>
          <w:lang w:eastAsia="ja-JP"/>
        </w:rPr>
      </w:pPr>
      <w:r w:rsidRPr="00684CEA">
        <w:rPr>
          <w:lang w:eastAsia="ja-JP"/>
        </w:rPr>
        <w:t>-</w:t>
      </w:r>
      <w:r w:rsidRPr="00684CEA">
        <w:rPr>
          <w:lang w:eastAsia="ja-JP"/>
        </w:rPr>
        <w:tab/>
        <w:t>Specify absolute Noc level at the Reference point per angle of arrival (AoA)</w:t>
      </w:r>
    </w:p>
    <w:p w14:paraId="1215CB59" w14:textId="77777777" w:rsidR="00BB53B1" w:rsidRDefault="00BB53B1" w:rsidP="00BB53B1">
      <w:pPr>
        <w:pStyle w:val="B3"/>
        <w:rPr>
          <w:lang w:val="en-US"/>
        </w:rPr>
      </w:pPr>
      <w:r w:rsidRPr="00684CEA">
        <w:rPr>
          <w:lang w:val="en-US"/>
        </w:rPr>
        <w:t>-</w:t>
      </w:r>
      <w:r w:rsidRPr="00684CEA">
        <w:rPr>
          <w:lang w:val="en-US"/>
        </w:rPr>
        <w:tab/>
        <w:t xml:space="preserve">Noc level may have different value according to operating band and UE power class </w:t>
      </w:r>
    </w:p>
    <w:p w14:paraId="6926D578" w14:textId="77777777" w:rsidR="00BB53B1" w:rsidRPr="00684CEA" w:rsidRDefault="00BB53B1" w:rsidP="00BB53B1">
      <w:pPr>
        <w:pStyle w:val="B1"/>
        <w:rPr>
          <w:lang w:val="en-US"/>
        </w:rPr>
      </w:pPr>
      <w:r w:rsidRPr="00684CEA">
        <w:rPr>
          <w:lang w:eastAsia="ja-JP"/>
        </w:rPr>
        <w:t>-</w:t>
      </w:r>
      <w:r w:rsidRPr="00684CEA">
        <w:rPr>
          <w:lang w:eastAsia="ja-JP"/>
        </w:rPr>
        <w:tab/>
      </w:r>
      <w:r w:rsidRPr="00684CEA">
        <w:rPr>
          <w:lang w:val="en-US"/>
        </w:rPr>
        <w:t xml:space="preserve">Mode </w:t>
      </w:r>
      <w:r>
        <w:rPr>
          <w:lang w:val="en-US"/>
        </w:rPr>
        <w:t>2</w:t>
      </w:r>
    </w:p>
    <w:p w14:paraId="05D12250" w14:textId="77777777" w:rsidR="00AC24E6" w:rsidRPr="00684CEA" w:rsidRDefault="00AC24E6" w:rsidP="00AC24E6">
      <w:pPr>
        <w:pStyle w:val="B2"/>
        <w:rPr>
          <w:lang w:eastAsia="ja-JP"/>
        </w:rPr>
      </w:pPr>
      <w:r w:rsidRPr="00684CEA">
        <w:rPr>
          <w:lang w:eastAsia="ja-JP"/>
        </w:rPr>
        <w:lastRenderedPageBreak/>
        <w:t>-</w:t>
      </w:r>
      <w:r w:rsidRPr="00684CEA">
        <w:rPr>
          <w:lang w:eastAsia="ja-JP"/>
        </w:rPr>
        <w:tab/>
        <w:t>Specify SNR at the Reference point per angle of arrival (AoA)</w:t>
      </w:r>
    </w:p>
    <w:p w14:paraId="21E6855B" w14:textId="431E0B4A" w:rsidR="00375CB1" w:rsidRDefault="00AC24E6" w:rsidP="00AC24E6">
      <w:pPr>
        <w:pStyle w:val="B3"/>
        <w:rPr>
          <w:lang w:val="en-US"/>
        </w:rPr>
      </w:pPr>
      <w:r w:rsidRPr="00684CEA">
        <w:rPr>
          <w:lang w:val="en-US"/>
        </w:rPr>
        <w:t>-</w:t>
      </w:r>
      <w:r w:rsidRPr="00684CEA">
        <w:rPr>
          <w:lang w:val="en-US"/>
        </w:rPr>
        <w:tab/>
        <w:t>SNR is a test-specific value</w:t>
      </w:r>
    </w:p>
    <w:p w14:paraId="6BCA900E" w14:textId="77777777" w:rsidR="00496707" w:rsidRPr="00F05955" w:rsidRDefault="00496707" w:rsidP="00496707">
      <w:pPr>
        <w:rPr>
          <w:lang w:val="en-US"/>
        </w:rPr>
      </w:pPr>
    </w:p>
    <w:p w14:paraId="3384B79A" w14:textId="2CB5D56F" w:rsidR="005D42C7" w:rsidRDefault="005D42C7" w:rsidP="005D42C7">
      <w:pPr>
        <w:pStyle w:val="Heading3"/>
      </w:pPr>
      <w:bookmarkStart w:id="257" w:name="_Toc151623941"/>
      <w:bookmarkStart w:id="258" w:name="_Toc154585358"/>
      <w:bookmarkStart w:id="259" w:name="_Toc155642315"/>
      <w:bookmarkStart w:id="260" w:name="_Toc162015578"/>
      <w:r>
        <w:t>6.2.2</w:t>
      </w:r>
      <w:r>
        <w:tab/>
        <w:t>Test parameters</w:t>
      </w:r>
      <w:bookmarkEnd w:id="257"/>
      <w:bookmarkEnd w:id="258"/>
      <w:bookmarkEnd w:id="259"/>
      <w:bookmarkEnd w:id="260"/>
    </w:p>
    <w:p w14:paraId="058456E1" w14:textId="680DC1B2" w:rsidR="005D42C7" w:rsidRPr="00684CEA" w:rsidRDefault="005D42C7" w:rsidP="005D42C7">
      <w:pPr>
        <w:pStyle w:val="Heading4"/>
      </w:pPr>
      <w:bookmarkStart w:id="261" w:name="_Toc21020205"/>
      <w:bookmarkStart w:id="262" w:name="_Toc29813037"/>
      <w:bookmarkStart w:id="263" w:name="_Toc29813303"/>
      <w:bookmarkStart w:id="264" w:name="_Toc52565521"/>
      <w:bookmarkStart w:id="265" w:name="_Toc151623942"/>
      <w:bookmarkStart w:id="266" w:name="_Toc154585359"/>
      <w:bookmarkStart w:id="267" w:name="_Toc155642316"/>
      <w:bookmarkStart w:id="268" w:name="_Toc162015579"/>
      <w:r>
        <w:t>6</w:t>
      </w:r>
      <w:r w:rsidRPr="00684CEA">
        <w:t>.2.</w:t>
      </w:r>
      <w:r>
        <w:t>2</w:t>
      </w:r>
      <w:r w:rsidRPr="00684CEA">
        <w:t>.1</w:t>
      </w:r>
      <w:r>
        <w:tab/>
      </w:r>
      <w:bookmarkEnd w:id="261"/>
      <w:bookmarkEnd w:id="262"/>
      <w:bookmarkEnd w:id="263"/>
      <w:bookmarkEnd w:id="264"/>
      <w:r>
        <w:t>Test parameters for Mode 1</w:t>
      </w:r>
      <w:bookmarkEnd w:id="265"/>
      <w:bookmarkEnd w:id="266"/>
      <w:bookmarkEnd w:id="267"/>
      <w:bookmarkEnd w:id="268"/>
    </w:p>
    <w:p w14:paraId="4105B79A" w14:textId="77777777" w:rsidR="005D42C7" w:rsidRPr="00684CEA" w:rsidRDefault="005D42C7" w:rsidP="005D42C7">
      <w:pPr>
        <w:jc w:val="both"/>
        <w:rPr>
          <w:lang w:val="en-US"/>
        </w:rPr>
      </w:pPr>
      <w:r w:rsidRPr="00684CEA">
        <w:rPr>
          <w:lang w:val="en-US"/>
        </w:rPr>
        <w:t xml:space="preserve">For Mode 1, the SINR at baseband </w:t>
      </w:r>
      <w:r>
        <w:rPr>
          <w:lang w:val="en-US"/>
        </w:rPr>
        <w:t xml:space="preserve">for multi-DCI with overlapping scheme </w:t>
      </w:r>
      <w:r w:rsidRPr="00684CEA">
        <w:rPr>
          <w:lang w:val="en-US"/>
        </w:rPr>
        <w:t>is given as follows:</w:t>
      </w:r>
    </w:p>
    <w:p w14:paraId="13615BD3" w14:textId="63CDF9DB" w:rsidR="005D42C7" w:rsidRPr="00684CEA" w:rsidRDefault="005D42C7" w:rsidP="005D42C7">
      <w:pPr>
        <w:pStyle w:val="EQ"/>
        <w:jc w:val="right"/>
        <w:rPr>
          <w:lang w:val="en-US"/>
        </w:rPr>
      </w:pPr>
      <w:r>
        <w:tab/>
      </w:r>
      <m:oMath>
        <m:sSub>
          <m:sSubPr>
            <m:ctrlPr>
              <w:rPr>
                <w:rFonts w:ascii="Cambria Math" w:eastAsia="DengXian" w:hAnsi="Cambria Math"/>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lang w:val="pt-BR"/>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G2*Loss+N*G1*Loss+Noise_floor</m:t>
            </m:r>
          </m:den>
        </m:f>
      </m:oMath>
      <w:r>
        <w:rPr>
          <w:iCs/>
          <w:color w:val="000000"/>
          <w:kern w:val="24"/>
          <w:lang w:val="pt-BR"/>
        </w:rPr>
        <w:t>,                                                 (</w:t>
      </w:r>
      <w:r w:rsidR="002076E0">
        <w:rPr>
          <w:iCs/>
          <w:color w:val="000000"/>
          <w:kern w:val="24"/>
          <w:lang w:val="pt-BR"/>
        </w:rPr>
        <w:t>6.2.2.1-</w:t>
      </w:r>
      <w:r>
        <w:rPr>
          <w:iCs/>
          <w:color w:val="000000"/>
          <w:kern w:val="24"/>
          <w:lang w:val="pt-BR"/>
        </w:rPr>
        <w:t>1)</w:t>
      </w:r>
    </w:p>
    <w:p w14:paraId="190C6F11"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 xml:space="preserve">and DUT. Noise_floor is the total noise at DUT baseband receiver. N is the artificial noise at the reference point </w:t>
      </w:r>
      <w:r>
        <w:rPr>
          <w:lang w:val="en-US"/>
        </w:rPr>
        <w:t>from</w:t>
      </w:r>
      <w:r w:rsidRPr="00684CEA">
        <w:rPr>
          <w:lang w:val="en-US"/>
        </w:rPr>
        <w:t xml:space="preserve"> </w:t>
      </w:r>
      <w:r>
        <w:rPr>
          <w:lang w:val="en-US"/>
        </w:rPr>
        <w:t>AoA</w:t>
      </w:r>
      <w:r w:rsidRPr="00684CEA">
        <w:rPr>
          <w:lang w:val="en-US"/>
        </w:rPr>
        <w:t xml:space="preserve">1 and </w:t>
      </w:r>
      <w:r>
        <w:rPr>
          <w:lang w:val="en-US"/>
        </w:rPr>
        <w:t>AoA</w:t>
      </w:r>
      <w:r w:rsidRPr="00684CEA">
        <w:rPr>
          <w:lang w:val="en-US"/>
        </w:rPr>
        <w:t>2</w:t>
      </w:r>
      <w:r>
        <w:rPr>
          <w:lang w:val="en-US"/>
        </w:rPr>
        <w:t xml:space="preserve">. The </w:t>
      </w:r>
      <w:r w:rsidRPr="00684CEA">
        <w:rPr>
          <w:lang w:val="en-US"/>
        </w:rPr>
        <w:t>artificial noise level is identical</w:t>
      </w:r>
      <w:r>
        <w:rPr>
          <w:lang w:val="en-US"/>
        </w:rPr>
        <w:t xml:space="preserve"> from AoA1 and AoA22</w:t>
      </w:r>
      <w:r w:rsidRPr="00684CEA">
        <w:rPr>
          <w:lang w:val="en-US"/>
        </w:rPr>
        <w:t>.</w:t>
      </w:r>
    </w:p>
    <w:p w14:paraId="0D0DA89C" w14:textId="77777777" w:rsidR="005D42C7" w:rsidRPr="00684CEA" w:rsidRDefault="005D42C7" w:rsidP="005D42C7">
      <w:pPr>
        <w:jc w:val="both"/>
        <w:rPr>
          <w:rFonts w:ascii="Cambria Math" w:hAnsi="Cambria Math"/>
          <w:iCs/>
          <w:lang w:val="en-US"/>
        </w:rPr>
      </w:pPr>
      <w:r w:rsidRPr="00684CEA">
        <w:rPr>
          <w:lang w:val="en-US"/>
        </w:rPr>
        <w:t xml:space="preserve">Since </w:t>
      </w:r>
      <w:r w:rsidRPr="00684CEA">
        <w:t>the wanted noise is set 6dB above UE thermal noise, therefore the total noise of baseband Noise_floor can be ignored when calculating the SINR. And the SINR can be rewritten as:</w:t>
      </w:r>
    </w:p>
    <w:p w14:paraId="600A1C72" w14:textId="7447BF9E" w:rsidR="005D42C7" w:rsidRPr="00684CEA" w:rsidRDefault="005D42C7" w:rsidP="005D42C7">
      <w:pPr>
        <w:pStyle w:val="EQ"/>
        <w:jc w:val="right"/>
        <w:rPr>
          <w:lang w:val="en-US"/>
        </w:rPr>
      </w:pPr>
      <w:r>
        <w:tab/>
      </w: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m:rPr>
            <m:sty m:val="p"/>
          </m:rPr>
          <w:rPr>
            <w:rFonts w:ascii="Cambria Math" w:eastAsia="DengXian" w:hAnsi="Cambria Math"/>
            <w:color w:val="000000"/>
            <w:kern w:val="24"/>
          </w:rPr>
          <m:t>≈</m:t>
        </m:r>
        <m:f>
          <m:fPr>
            <m:ctrlPr>
              <w:rPr>
                <w:rFonts w:ascii="Cambria Math" w:eastAsia="DengXian" w:hAnsi="Cambria Math"/>
                <w:i/>
                <w:iCs/>
                <w:color w:val="000000"/>
                <w:kern w:val="24"/>
                <w:lang w:val="pt-BR"/>
              </w:rPr>
            </m:ctrlPr>
          </m:fPr>
          <m:num>
            <m:r>
              <w:rPr>
                <w:rFonts w:ascii="Cambria Math" w:eastAsia="DengXian" w:hAnsi="Cambria Math"/>
                <w:color w:val="000000"/>
                <w:kern w:val="24"/>
              </w:rPr>
              <m:t>S1*G1*Loss</m:t>
            </m:r>
          </m:num>
          <m:den>
            <m:d>
              <m:dPr>
                <m:ctrlPr>
                  <w:rPr>
                    <w:rFonts w:ascii="Cambria Math" w:eastAsia="DengXian" w:hAnsi="Cambria Math"/>
                    <w:i/>
                    <w:iCs/>
                    <w:color w:val="000000"/>
                    <w:kern w:val="24"/>
                  </w:rPr>
                </m:ctrlPr>
              </m:dPr>
              <m:e>
                <m:r>
                  <w:rPr>
                    <w:rFonts w:ascii="Cambria Math" w:eastAsia="DengXian" w:hAnsi="Cambria Math"/>
                    <w:color w:val="000000"/>
                    <w:kern w:val="24"/>
                  </w:rPr>
                  <m:t>S2+N</m:t>
                </m:r>
              </m:e>
            </m:d>
            <m:r>
              <w:rPr>
                <w:rFonts w:ascii="Cambria Math" w:eastAsia="DengXian" w:hAnsi="Cambria Math"/>
                <w:color w:val="000000"/>
                <w:kern w:val="24"/>
              </w:rPr>
              <m:t>G2*Loss+N*G1*Loss</m:t>
            </m:r>
          </m:den>
        </m:f>
        <m:r>
          <w:rPr>
            <w:rFonts w:ascii="Cambria Math" w:eastAsia="DengXian" w:hAnsi="Cambria Math"/>
            <w:color w:val="000000"/>
            <w:kern w:val="24"/>
            <w:lang w:val="pt-BR"/>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d>
              <m:dPr>
                <m:ctrlPr>
                  <w:rPr>
                    <w:rFonts w:ascii="Cambria Math" w:eastAsia="DengXian" w:hAnsi="Cambria Math"/>
                    <w:iCs/>
                    <w:color w:val="000000"/>
                    <w:kern w:val="24"/>
                  </w:rPr>
                </m:ctrlPr>
              </m:dPr>
              <m:e>
                <m:f>
                  <m:fPr>
                    <m:ctrlPr>
                      <w:rPr>
                        <w:rFonts w:ascii="Cambria Math" w:eastAsia="DengXian" w:hAnsi="Cambria Math"/>
                        <w:iCs/>
                        <w:color w:val="000000"/>
                        <w:kern w:val="24"/>
                      </w:rPr>
                    </m:ctrlPr>
                  </m:fPr>
                  <m:num>
                    <m:r>
                      <w:rPr>
                        <w:rFonts w:ascii="Cambria Math" w:eastAsia="DengXian" w:hAnsi="Cambria Math"/>
                        <w:color w:val="000000"/>
                        <w:kern w:val="24"/>
                      </w:rPr>
                      <m:t>S</m:t>
                    </m:r>
                    <m:r>
                      <m:rPr>
                        <m:sty m:val="p"/>
                      </m:rPr>
                      <w:rPr>
                        <w:rFonts w:ascii="Cambria Math" w:eastAsia="DengXian" w:hAnsi="Cambria Math"/>
                        <w:color w:val="000000"/>
                        <w:kern w:val="24"/>
                      </w:rPr>
                      <m:t>2</m:t>
                    </m:r>
                  </m:num>
                  <m:den>
                    <m:r>
                      <w:rPr>
                        <w:rFonts w:ascii="Cambria Math" w:eastAsia="DengXian" w:hAnsi="Cambria Math"/>
                        <w:color w:val="000000"/>
                        <w:kern w:val="24"/>
                      </w:rPr>
                      <m:t>S</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e>
            </m:d>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w:rPr>
                    <w:rFonts w:ascii="Cambria Math" w:eastAsia="DengXian" w:hAnsi="Cambria Math"/>
                    <w:color w:val="000000"/>
                    <w:kern w:val="24"/>
                  </w:rPr>
                  <m:t>G</m:t>
                </m:r>
                <m:r>
                  <m:rPr>
                    <m:sty m:val="p"/>
                  </m:rPr>
                  <w:rPr>
                    <w:rFonts w:ascii="Cambria Math" w:eastAsia="DengXian" w:hAnsi="Cambria Math"/>
                    <w:color w:val="000000"/>
                    <w:kern w:val="24"/>
                  </w:rPr>
                  <m:t>2</m:t>
                </m:r>
              </m:num>
              <m:den>
                <m:r>
                  <w:rPr>
                    <w:rFonts w:ascii="Cambria Math" w:eastAsia="DengXian" w:hAnsi="Cambria Math"/>
                    <w:color w:val="000000"/>
                    <w:kern w:val="24"/>
                  </w:rPr>
                  <m:t>G</m:t>
                </m:r>
                <m:r>
                  <m:rPr>
                    <m:sty m:val="p"/>
                  </m:rPr>
                  <w:rPr>
                    <w:rFonts w:ascii="Cambria Math" w:eastAsia="DengXian" w:hAnsi="Cambria Math"/>
                    <w:color w:val="000000"/>
                    <w:kern w:val="24"/>
                  </w:rPr>
                  <m:t>1</m:t>
                </m:r>
              </m:den>
            </m:f>
            <m:r>
              <m:rPr>
                <m:sty m:val="p"/>
              </m:rPr>
              <w:rPr>
                <w:rFonts w:ascii="Cambria Math" w:eastAsia="DengXian" w:hAnsi="Cambria Math"/>
                <w:color w:val="000000"/>
                <w:kern w:val="24"/>
              </w:rPr>
              <m:t>+</m:t>
            </m:r>
            <m:f>
              <m:fPr>
                <m:ctrlPr>
                  <w:rPr>
                    <w:rFonts w:ascii="Cambria Math" w:eastAsia="DengXian" w:hAnsi="Cambria Math"/>
                    <w:iCs/>
                    <w:color w:val="000000"/>
                    <w:kern w:val="24"/>
                  </w:rPr>
                </m:ctrlPr>
              </m:fPr>
              <m:num>
                <m:r>
                  <m:rPr>
                    <m:sty m:val="p"/>
                  </m:rPr>
                  <w:rPr>
                    <w:rFonts w:ascii="Cambria Math" w:eastAsia="DengXian" w:hAnsi="Cambria Math"/>
                    <w:color w:val="000000"/>
                    <w:kern w:val="24"/>
                  </w:rPr>
                  <m:t>1</m:t>
                </m:r>
              </m:num>
              <m:den>
                <m:r>
                  <w:rPr>
                    <w:rFonts w:ascii="Cambria Math" w:eastAsia="DengXian" w:hAnsi="Cambria Math"/>
                    <w:color w:val="000000"/>
                    <w:kern w:val="24"/>
                  </w:rPr>
                  <m:t>SNR</m:t>
                </m:r>
                <m:r>
                  <m:rPr>
                    <m:sty m:val="p"/>
                  </m:rPr>
                  <w:rPr>
                    <w:rFonts w:ascii="Cambria Math" w:eastAsia="DengXian" w:hAnsi="Cambria Math"/>
                    <w:color w:val="000000"/>
                    <w:kern w:val="24"/>
                  </w:rPr>
                  <m:t>1</m:t>
                </m:r>
              </m:den>
            </m:f>
          </m:den>
        </m:f>
      </m:oMath>
      <w:r>
        <w:rPr>
          <w:iCs/>
          <w:color w:val="000000"/>
          <w:kern w:val="24"/>
        </w:rPr>
        <w:t>,                                         (</w:t>
      </w:r>
      <w:r w:rsidR="002076E0">
        <w:rPr>
          <w:iCs/>
          <w:color w:val="000000"/>
          <w:kern w:val="24"/>
        </w:rPr>
        <w:t>6.2.2.1-</w:t>
      </w:r>
      <w:r>
        <w:rPr>
          <w:iCs/>
          <w:color w:val="000000"/>
          <w:kern w:val="24"/>
        </w:rPr>
        <w:t>2)</w:t>
      </w:r>
    </w:p>
    <w:p w14:paraId="7EF22EF5" w14:textId="77777777" w:rsidR="005D42C7" w:rsidRPr="00AB30A7" w:rsidRDefault="005D42C7" w:rsidP="005D42C7">
      <w:pPr>
        <w:jc w:val="both"/>
        <w:rPr>
          <w:lang w:val="en-US"/>
        </w:rPr>
      </w:pPr>
      <w:r>
        <w:rPr>
          <w:lang w:val="en-US"/>
        </w:rPr>
        <w:t>w</w:t>
      </w:r>
      <w:r w:rsidRPr="00684CEA">
        <w:rPr>
          <w:lang w:val="en-US"/>
        </w:rPr>
        <w:t>here S</w:t>
      </w:r>
      <w:r>
        <w:rPr>
          <w:lang w:val="en-US"/>
        </w:rPr>
        <w:t>I</w:t>
      </w:r>
      <w:r w:rsidRPr="00684CEA">
        <w:rPr>
          <w:lang w:val="en-US"/>
        </w:rPr>
        <w:t>NR1 is the S</w:t>
      </w:r>
      <w:r>
        <w:rPr>
          <w:lang w:val="en-US"/>
        </w:rPr>
        <w:t>I</w:t>
      </w:r>
      <w:r w:rsidRPr="00684CEA">
        <w:rPr>
          <w:lang w:val="en-US"/>
        </w:rPr>
        <w:t>NR from probe 1, and the key parameter affecting the SINR at baseband is G</w:t>
      </w:r>
      <w:r>
        <w:rPr>
          <w:lang w:val="en-US"/>
        </w:rPr>
        <w:t>1</w:t>
      </w:r>
      <w:r w:rsidRPr="00684CEA">
        <w:rPr>
          <w:lang w:val="en-US"/>
        </w:rPr>
        <w:t>/G</w:t>
      </w:r>
      <w:r>
        <w:rPr>
          <w:lang w:val="en-US"/>
        </w:rPr>
        <w:t>2</w:t>
      </w:r>
      <w:r w:rsidRPr="00684CEA">
        <w:rPr>
          <w:lang w:val="en-US"/>
        </w:rPr>
        <w:t>.</w:t>
      </w:r>
    </w:p>
    <w:p w14:paraId="2C005C46" w14:textId="77777777" w:rsidR="005D42C7" w:rsidRDefault="005D42C7" w:rsidP="005D42C7">
      <w:pPr>
        <w:ind w:right="300"/>
      </w:pPr>
      <w:r>
        <w:t>Similarly, the SINR at baseband for multi-DCI with partially overlapping scheme is given as:</w:t>
      </w:r>
    </w:p>
    <w:p w14:paraId="24E0B93B" w14:textId="3FD648DF" w:rsidR="005D42C7" w:rsidRPr="00924F47" w:rsidRDefault="005D42C7" w:rsidP="005D42C7">
      <w:pPr>
        <w:pStyle w:val="ListParagraph"/>
        <w:numPr>
          <w:ilvl w:val="0"/>
          <w:numId w:val="0"/>
        </w:numPr>
        <w:ind w:left="936"/>
        <w:jc w:val="right"/>
        <w:rPr>
          <w:color w:val="000000" w:themeColor="text1"/>
        </w:rPr>
      </w:pPr>
      <m:oMath>
        <m:r>
          <w:rPr>
            <w:rFonts w:ascii="Cambria Math" w:hAnsi="Cambria Math"/>
            <w:color w:val="000000" w:themeColor="text1"/>
          </w:rPr>
          <m:t>SINR1≈</m:t>
        </m:r>
        <m:f>
          <m:fPr>
            <m:ctrlPr>
              <w:rPr>
                <w:rFonts w:ascii="Cambria Math" w:hAnsi="Cambria Math"/>
                <w:i/>
                <w:color w:val="000000" w:themeColor="text1"/>
              </w:rPr>
            </m:ctrlPr>
          </m:fPr>
          <m:num>
            <m:r>
              <w:rPr>
                <w:rFonts w:ascii="Cambria Math" w:hAnsi="Cambria Math"/>
                <w:color w:val="000000" w:themeColor="text1"/>
              </w:rPr>
              <m:t>1</m:t>
            </m:r>
          </m:num>
          <m:den>
            <m:d>
              <m:dPr>
                <m:ctrlPr>
                  <w:rPr>
                    <w:rFonts w:ascii="Cambria Math" w:hAnsi="Cambria Math"/>
                    <w:i/>
                    <w:color w:val="000000" w:themeColor="text1"/>
                  </w:rPr>
                </m:ctrlPr>
              </m:dPr>
              <m:e>
                <m:f>
                  <m:fPr>
                    <m:ctrlPr>
                      <w:rPr>
                        <w:rFonts w:ascii="Cambria Math" w:hAnsi="Cambria Math"/>
                        <w:i/>
                        <w:color w:val="000000" w:themeColor="text1"/>
                      </w:rPr>
                    </m:ctrlPr>
                  </m:fPr>
                  <m:num>
                    <m:r>
                      <m:rPr>
                        <m:sty m:val="p"/>
                      </m:rPr>
                      <w:rPr>
                        <w:rFonts w:ascii="Cambria Math" w:hAnsi="Cambria Math"/>
                        <w:color w:val="000000" w:themeColor="text1"/>
                      </w:rPr>
                      <m:t xml:space="preserve"> α</m:t>
                    </m:r>
                    <m:r>
                      <m:rPr>
                        <m:sty m:val="p"/>
                      </m:rPr>
                      <w:rPr>
                        <w:rFonts w:ascii="Cambria Math" w:hAnsi="Cambria Math" w:cs="Cambria Math"/>
                        <w:color w:val="000000" w:themeColor="text1"/>
                      </w:rPr>
                      <m:t>*</m:t>
                    </m:r>
                    <m:r>
                      <w:rPr>
                        <w:rFonts w:ascii="Cambria Math" w:hAnsi="Cambria Math"/>
                        <w:color w:val="000000" w:themeColor="text1"/>
                      </w:rPr>
                      <m:t>S2</m:t>
                    </m:r>
                  </m:num>
                  <m:den>
                    <m:r>
                      <w:rPr>
                        <w:rFonts w:ascii="Cambria Math" w:hAnsi="Cambria Math"/>
                        <w:color w:val="000000" w:themeColor="text1"/>
                      </w:rPr>
                      <m:t>S1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e>
            </m:d>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G2</m:t>
                </m:r>
              </m:num>
              <m:den>
                <m:r>
                  <w:rPr>
                    <w:rFonts w:ascii="Cambria Math" w:hAnsi="Cambria Math"/>
                    <w:color w:val="000000" w:themeColor="text1"/>
                  </w:rPr>
                  <m:t>G1</m:t>
                </m:r>
              </m:den>
            </m:f>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SNR1</m:t>
                </m:r>
              </m:den>
            </m:f>
          </m:den>
        </m:f>
      </m:oMath>
      <w:r>
        <w:rPr>
          <w:color w:val="000000" w:themeColor="text1"/>
        </w:rPr>
        <w:t>,</w:t>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ab/>
      </w:r>
      <w:r>
        <w:rPr>
          <w:color w:val="000000" w:themeColor="text1"/>
        </w:rPr>
        <w:t xml:space="preserve">        </w:t>
      </w:r>
      <w:r w:rsidRPr="00924F47">
        <w:rPr>
          <w:color w:val="000000" w:themeColor="text1"/>
        </w:rPr>
        <w:t>(</w:t>
      </w:r>
      <w:r w:rsidR="002076E0">
        <w:rPr>
          <w:iCs/>
          <w:color w:val="000000"/>
          <w:kern w:val="24"/>
        </w:rPr>
        <w:t>6.2.2.1-</w:t>
      </w:r>
      <w:r w:rsidRPr="00924F47">
        <w:rPr>
          <w:color w:val="000000" w:themeColor="text1"/>
        </w:rPr>
        <w:t>3)</w:t>
      </w:r>
    </w:p>
    <w:p w14:paraId="5C2ED111"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0B1761B4" w14:textId="77777777" w:rsidR="005D42C7" w:rsidRDefault="005D42C7" w:rsidP="005D42C7">
      <w:pPr>
        <w:jc w:val="both"/>
        <w:rPr>
          <w:color w:val="000000" w:themeColor="text1"/>
          <w:szCs w:val="24"/>
          <w:lang w:eastAsia="zh-CN"/>
        </w:rPr>
      </w:pPr>
      <w:r>
        <w:rPr>
          <w:color w:val="000000" w:themeColor="text1"/>
          <w:szCs w:val="24"/>
          <w:lang w:eastAsia="zh-CN"/>
        </w:rPr>
        <w:t>For multi-Rx with non-overlapping scheme, the interference between two AoAs can be ignored. Then the test parameters for Mode 1 in the legacy RRM test methodology specified in [3] can be reused.</w:t>
      </w:r>
    </w:p>
    <w:p w14:paraId="1B0BF8C8" w14:textId="7481087A" w:rsidR="005D42C7" w:rsidRPr="00684CEA" w:rsidRDefault="005D42C7" w:rsidP="005D42C7">
      <w:pPr>
        <w:pStyle w:val="Heading4"/>
      </w:pPr>
      <w:bookmarkStart w:id="269" w:name="_Toc151623943"/>
      <w:bookmarkStart w:id="270" w:name="_Toc154585360"/>
      <w:bookmarkStart w:id="271" w:name="_Toc155642317"/>
      <w:bookmarkStart w:id="272" w:name="_Toc162015580"/>
      <w:r>
        <w:t>6</w:t>
      </w:r>
      <w:r w:rsidRPr="00684CEA">
        <w:t>.2.</w:t>
      </w:r>
      <w:r>
        <w:t>2</w:t>
      </w:r>
      <w:r w:rsidRPr="00684CEA">
        <w:t>.</w:t>
      </w:r>
      <w:r>
        <w:t>2</w:t>
      </w:r>
      <w:r>
        <w:tab/>
        <w:t>Test parameters for Mode 2</w:t>
      </w:r>
      <w:bookmarkEnd w:id="269"/>
      <w:bookmarkEnd w:id="270"/>
      <w:bookmarkEnd w:id="271"/>
      <w:bookmarkEnd w:id="272"/>
    </w:p>
    <w:p w14:paraId="3553C196" w14:textId="77777777" w:rsidR="005D42C7" w:rsidRPr="00684CEA" w:rsidRDefault="005D42C7" w:rsidP="005D42C7">
      <w:pPr>
        <w:jc w:val="both"/>
        <w:rPr>
          <w:lang w:val="en-US"/>
        </w:rPr>
      </w:pPr>
      <w:r w:rsidRPr="00684CEA">
        <w:rPr>
          <w:lang w:val="en-US"/>
        </w:rPr>
        <w:t xml:space="preserve">For Mode </w:t>
      </w:r>
      <w:r>
        <w:rPr>
          <w:lang w:val="en-US"/>
        </w:rPr>
        <w:t>2</w:t>
      </w:r>
      <w:r w:rsidRPr="00684CEA">
        <w:rPr>
          <w:lang w:val="en-US"/>
        </w:rPr>
        <w:t xml:space="preserve">, the SINR at baseband </w:t>
      </w:r>
      <w:r>
        <w:rPr>
          <w:lang w:val="en-US"/>
        </w:rPr>
        <w:t xml:space="preserve">for multi-DCI with overlapping scheme </w:t>
      </w:r>
      <w:r w:rsidRPr="00684CEA">
        <w:rPr>
          <w:lang w:val="en-US"/>
        </w:rPr>
        <w:t>is given as follows:</w:t>
      </w:r>
    </w:p>
    <w:p w14:paraId="6936626B" w14:textId="39642482" w:rsidR="005D42C7" w:rsidRPr="00684CEA" w:rsidRDefault="00000000" w:rsidP="005D42C7">
      <w:pPr>
        <w:pStyle w:val="EQ"/>
        <w:jc w:val="right"/>
        <w:rPr>
          <w:lang w:val="en-US"/>
        </w:rPr>
      </w:pPr>
      <m:oMath>
        <m:sSub>
          <m:sSubPr>
            <m:ctrlPr>
              <w:rPr>
                <w:rFonts w:ascii="Cambria Math" w:eastAsia="DengXian" w:hAnsi="Cambria Math"/>
                <w:i/>
                <w:iCs/>
                <w:color w:val="000000"/>
                <w:kern w:val="24"/>
              </w:rPr>
            </m:ctrlPr>
          </m:sSubPr>
          <m:e>
            <m:r>
              <w:rPr>
                <w:rFonts w:ascii="Cambria Math" w:eastAsia="DengXian" w:hAnsi="Cambria Math"/>
                <w:color w:val="000000"/>
                <w:kern w:val="24"/>
              </w:rPr>
              <m:t>SINR1</m:t>
            </m:r>
          </m:e>
          <m:sub>
            <m:r>
              <w:rPr>
                <w:rFonts w:ascii="Cambria Math" w:eastAsia="DengXian" w:hAnsi="Cambria Math"/>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S1*G1*Loss</m:t>
            </m:r>
          </m:num>
          <m:den>
            <m:r>
              <w:rPr>
                <w:rFonts w:ascii="Cambria Math" w:eastAsia="DengXian" w:hAnsi="Cambria Math"/>
                <w:color w:val="000000"/>
                <w:kern w:val="24"/>
              </w:rPr>
              <m:t>S2*G2*Loss+Noise_floor</m:t>
            </m:r>
          </m:den>
        </m:f>
      </m:oMath>
      <w:r w:rsidR="005D42C7">
        <w:rPr>
          <w:iCs/>
          <w:color w:val="000000"/>
          <w:kern w:val="24"/>
        </w:rPr>
        <w:t>,</w:t>
      </w:r>
      <w:r w:rsidR="005D42C7">
        <w:rPr>
          <w:iCs/>
          <w:color w:val="000000"/>
          <w:kern w:val="24"/>
          <w:lang w:val="pt-BR"/>
        </w:rPr>
        <w:t xml:space="preserve">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lang w:val="pt-BR"/>
        </w:rPr>
        <w:t>1</w:t>
      </w:r>
      <w:r w:rsidR="005D42C7">
        <w:rPr>
          <w:iCs/>
          <w:color w:val="000000"/>
          <w:kern w:val="24"/>
          <w:lang w:val="pt-BR"/>
        </w:rPr>
        <w:t>)</w:t>
      </w:r>
    </w:p>
    <w:p w14:paraId="666A9549" w14:textId="77777777" w:rsidR="005D42C7" w:rsidRPr="00684CEA" w:rsidRDefault="005D42C7" w:rsidP="005D42C7">
      <w:pPr>
        <w:jc w:val="both"/>
        <w:rPr>
          <w:lang w:val="en-US"/>
        </w:rPr>
      </w:pPr>
      <w:r>
        <w:rPr>
          <w:lang w:val="en-US"/>
        </w:rPr>
        <w:t>w</w:t>
      </w:r>
      <w:r w:rsidRPr="00684CEA">
        <w:rPr>
          <w:lang w:val="en-US"/>
        </w:rPr>
        <w:t xml:space="preserve">here S1 and S2 are signal level </w:t>
      </w:r>
      <w:r>
        <w:rPr>
          <w:lang w:val="en-US"/>
        </w:rPr>
        <w:t>from AoA</w:t>
      </w:r>
      <w:r w:rsidRPr="00684CEA">
        <w:rPr>
          <w:lang w:val="en-US"/>
        </w:rPr>
        <w:t xml:space="preserve">1 and </w:t>
      </w:r>
      <w:r>
        <w:rPr>
          <w:lang w:val="en-US"/>
        </w:rPr>
        <w:t>AoA</w:t>
      </w:r>
      <w:r w:rsidRPr="00684CEA">
        <w:rPr>
          <w:lang w:val="en-US"/>
        </w:rPr>
        <w:t xml:space="preserve">2 respectively. G1 and G2 are the antenna gain </w:t>
      </w:r>
      <w:r>
        <w:rPr>
          <w:lang w:val="en-US"/>
        </w:rPr>
        <w:t>from</w:t>
      </w:r>
      <w:r w:rsidRPr="00684CEA">
        <w:rPr>
          <w:lang w:val="en-US"/>
        </w:rPr>
        <w:t xml:space="preserve"> </w:t>
      </w:r>
      <w:r>
        <w:rPr>
          <w:lang w:val="en-US"/>
        </w:rPr>
        <w:t>AoA1</w:t>
      </w:r>
      <w:r w:rsidRPr="00684CEA">
        <w:rPr>
          <w:lang w:val="en-US"/>
        </w:rPr>
        <w:t xml:space="preserve"> and </w:t>
      </w:r>
      <w:r>
        <w:rPr>
          <w:lang w:val="en-US"/>
        </w:rPr>
        <w:t>AoA2</w:t>
      </w:r>
      <w:r w:rsidRPr="00684CEA">
        <w:rPr>
          <w:lang w:val="en-US"/>
        </w:rPr>
        <w:t xml:space="preserve"> respectively. Loss is the pathloss between </w:t>
      </w:r>
      <w:r>
        <w:rPr>
          <w:lang w:val="en-US"/>
        </w:rPr>
        <w:t xml:space="preserve">probe </w:t>
      </w:r>
      <w:r w:rsidRPr="00684CEA">
        <w:rPr>
          <w:lang w:val="en-US"/>
        </w:rPr>
        <w:t>and DUT. Noise_floor is the total noise at DUT baseband receiver.</w:t>
      </w:r>
    </w:p>
    <w:p w14:paraId="21EDF95F" w14:textId="77777777" w:rsidR="005D42C7" w:rsidRPr="00684CEA" w:rsidRDefault="005D42C7" w:rsidP="005D42C7">
      <w:pPr>
        <w:jc w:val="both"/>
        <w:rPr>
          <w:lang w:val="en-US" w:eastAsia="zh-CN"/>
        </w:rPr>
      </w:pPr>
      <w:r w:rsidRPr="00684CEA">
        <w:rPr>
          <w:lang w:val="en-US" w:eastAsia="zh-CN"/>
        </w:rPr>
        <w:t xml:space="preserve">If we set the signal level from interfering </w:t>
      </w:r>
      <w:r>
        <w:rPr>
          <w:lang w:val="en-US" w:eastAsia="zh-CN"/>
        </w:rPr>
        <w:t>Ao</w:t>
      </w:r>
      <w:r>
        <w:rPr>
          <w:rFonts w:hint="eastAsia"/>
          <w:lang w:val="en-US" w:eastAsia="zh-CN"/>
        </w:rPr>
        <w:t>A</w:t>
      </w:r>
      <w:r>
        <w:rPr>
          <w:lang w:val="en-US" w:eastAsia="zh-CN"/>
        </w:rPr>
        <w:t xml:space="preserve"> direction</w:t>
      </w:r>
      <w:r w:rsidRPr="00684CEA">
        <w:rPr>
          <w:lang w:val="en-US" w:eastAsia="zh-CN"/>
        </w:rPr>
        <w:t xml:space="preserve"> at reference point is 6dB higher than UE </w:t>
      </w:r>
      <w:r w:rsidRPr="00684CEA">
        <w:t>thermal noise</w:t>
      </w:r>
      <w:r w:rsidRPr="00684CEA">
        <w:rPr>
          <w:lang w:val="en-US" w:eastAsia="zh-CN"/>
        </w:rPr>
        <w:t>, then the approximate SINR can be rewritten as follows:</w:t>
      </w:r>
    </w:p>
    <w:p w14:paraId="418481E9" w14:textId="1C3BE760" w:rsidR="005D42C7" w:rsidRPr="00684CEA" w:rsidRDefault="00000000" w:rsidP="005D42C7">
      <w:pPr>
        <w:pStyle w:val="EQ"/>
        <w:jc w:val="right"/>
        <w:rPr>
          <w:lang w:val="en-US"/>
        </w:rPr>
      </w:pPr>
      <m:oMath>
        <m:sSub>
          <m:sSubPr>
            <m:ctrlPr>
              <w:rPr>
                <w:rFonts w:ascii="Cambria Math" w:hAnsi="Cambria Math"/>
                <w:i/>
                <w:noProof w:val="0"/>
                <w:color w:val="000000"/>
                <w:kern w:val="24"/>
              </w:rPr>
            </m:ctrlPr>
          </m:sSubPr>
          <m:e>
            <m:r>
              <w:rPr>
                <w:rFonts w:ascii="Cambria Math" w:eastAsia="DengXian" w:hAnsi="Cambria Math"/>
                <w:color w:val="000000"/>
                <w:kern w:val="24"/>
              </w:rPr>
              <m:t>SINR1</m:t>
            </m:r>
          </m:e>
          <m:sub>
            <m:r>
              <w:rPr>
                <w:rFonts w:ascii="Cambria Math" w:hAnsi="Cambria Math"/>
                <w:noProof w:val="0"/>
                <w:color w:val="000000"/>
                <w:kern w:val="24"/>
              </w:rPr>
              <m:t>BB</m:t>
            </m:r>
          </m:sub>
        </m:sSub>
        <m:r>
          <w:rPr>
            <w:rFonts w:ascii="Cambria Math" w:eastAsia="DengXian" w:hAnsi="Cambria Math"/>
            <w:color w:val="000000"/>
            <w:kern w:val="24"/>
          </w:rPr>
          <m:t>≈</m:t>
        </m:r>
        <m:f>
          <m:fPr>
            <m:ctrlPr>
              <w:rPr>
                <w:rFonts w:ascii="Cambria Math" w:eastAsia="DengXian" w:hAnsi="Cambria Math"/>
                <w:i/>
                <w:iCs/>
                <w:color w:val="000000"/>
                <w:kern w:val="24"/>
              </w:rPr>
            </m:ctrlPr>
          </m:fPr>
          <m:num>
            <m:r>
              <w:rPr>
                <w:rFonts w:ascii="Cambria Math" w:eastAsia="DengXian" w:hAnsi="Cambria Math"/>
                <w:color w:val="000000"/>
                <w:kern w:val="24"/>
              </w:rPr>
              <m:t>S1</m:t>
            </m:r>
          </m:num>
          <m:den>
            <m:r>
              <w:rPr>
                <w:rFonts w:ascii="Cambria Math" w:eastAsia="DengXian" w:hAnsi="Cambria Math"/>
                <w:color w:val="000000"/>
                <w:kern w:val="24"/>
              </w:rPr>
              <m:t>S2*G2/G1</m:t>
            </m:r>
          </m:den>
        </m:f>
      </m:oMath>
      <w:r w:rsidR="005D42C7">
        <w:rPr>
          <w:iCs/>
          <w:color w:val="000000"/>
          <w:kern w:val="24"/>
        </w:rPr>
        <w:t>.                                                               (</w:t>
      </w:r>
      <w:r w:rsidR="002076E0">
        <w:rPr>
          <w:iCs/>
          <w:color w:val="000000"/>
          <w:kern w:val="24"/>
        </w:rPr>
        <w:t>6.2.2.</w:t>
      </w:r>
      <w:r w:rsidR="000616E6">
        <w:rPr>
          <w:iCs/>
          <w:color w:val="000000"/>
          <w:kern w:val="24"/>
        </w:rPr>
        <w:t>2</w:t>
      </w:r>
      <w:r w:rsidR="002076E0">
        <w:rPr>
          <w:iCs/>
          <w:color w:val="000000"/>
          <w:kern w:val="24"/>
        </w:rPr>
        <w:t>-</w:t>
      </w:r>
      <w:r w:rsidR="000616E6">
        <w:rPr>
          <w:iCs/>
          <w:color w:val="000000"/>
          <w:kern w:val="24"/>
        </w:rPr>
        <w:t>2</w:t>
      </w:r>
      <w:r w:rsidR="005D42C7">
        <w:rPr>
          <w:iCs/>
          <w:color w:val="000000"/>
          <w:kern w:val="24"/>
        </w:rPr>
        <w:t>)</w:t>
      </w:r>
    </w:p>
    <w:p w14:paraId="13789DAA" w14:textId="77777777" w:rsidR="005D42C7" w:rsidRPr="00A326F6" w:rsidRDefault="005D42C7" w:rsidP="005D42C7">
      <w:pPr>
        <w:jc w:val="both"/>
        <w:rPr>
          <w:lang w:val="en-US"/>
        </w:rPr>
      </w:pPr>
      <w:r>
        <w:rPr>
          <w:lang w:val="en-US"/>
        </w:rPr>
        <w:t>Same as for Mode</w:t>
      </w:r>
      <w:r w:rsidRPr="00684CEA">
        <w:rPr>
          <w:lang w:val="en-US"/>
        </w:rPr>
        <w:t xml:space="preserve"> 1, and the key parameter affecting the SINR at baseband is G</w:t>
      </w:r>
      <w:r>
        <w:rPr>
          <w:lang w:val="en-US"/>
        </w:rPr>
        <w:t>1</w:t>
      </w:r>
      <w:r w:rsidRPr="00684CEA">
        <w:rPr>
          <w:lang w:val="en-US"/>
        </w:rPr>
        <w:t>/G</w:t>
      </w:r>
      <w:r>
        <w:rPr>
          <w:lang w:val="en-US"/>
        </w:rPr>
        <w:t>2</w:t>
      </w:r>
      <w:r w:rsidRPr="00684CEA">
        <w:rPr>
          <w:lang w:val="en-US"/>
        </w:rPr>
        <w:t>.</w:t>
      </w:r>
    </w:p>
    <w:p w14:paraId="15454A51" w14:textId="77777777" w:rsidR="005D42C7" w:rsidRPr="00AB30A7" w:rsidRDefault="005D42C7" w:rsidP="005D42C7">
      <w:pPr>
        <w:ind w:right="400"/>
      </w:pPr>
      <w:r>
        <w:t>Similarly, the SINR at baseband for multi-DCI with partially overlapping scheme is given as follows:</w:t>
      </w:r>
    </w:p>
    <w:p w14:paraId="1E40CAD0" w14:textId="3B1599D6" w:rsidR="005D42C7" w:rsidRPr="00AB30A7" w:rsidRDefault="00000000" w:rsidP="005D42C7">
      <w:pPr>
        <w:jc w:val="right"/>
        <w:rPr>
          <w:color w:val="000000" w:themeColor="text1"/>
          <w:lang w:val="en-US"/>
        </w:rPr>
      </w:pPr>
      <m:oMath>
        <m:sSub>
          <m:sSubPr>
            <m:ctrlPr>
              <w:rPr>
                <w:rFonts w:ascii="Cambria Math" w:hAnsi="Cambria Math"/>
                <w:i/>
                <w:color w:val="000000" w:themeColor="text1"/>
                <w:lang w:val="en-US"/>
              </w:rPr>
            </m:ctrlPr>
          </m:sSubPr>
          <m:e>
            <m:r>
              <w:rPr>
                <w:rFonts w:ascii="Cambria Math" w:hAnsi="Cambria Math"/>
                <w:color w:val="000000" w:themeColor="text1"/>
                <w:lang w:val="en-US"/>
              </w:rPr>
              <m:t>SINR1</m:t>
            </m:r>
          </m:e>
          <m:sub>
            <m:r>
              <w:rPr>
                <w:rFonts w:ascii="Cambria Math" w:hAnsi="Cambria Math"/>
                <w:color w:val="000000" w:themeColor="text1"/>
                <w:lang w:val="en-US"/>
              </w:rPr>
              <m:t>BB</m:t>
            </m:r>
          </m:sub>
        </m:sSub>
        <m:r>
          <w:rPr>
            <w:rFonts w:ascii="Cambria Math" w:hAnsi="Cambria Math"/>
            <w:color w:val="000000" w:themeColor="text1"/>
            <w:lang w:val="en-US"/>
          </w:rPr>
          <m:t>≈</m:t>
        </m:r>
        <m:f>
          <m:fPr>
            <m:ctrlPr>
              <w:rPr>
                <w:rFonts w:ascii="Cambria Math" w:hAnsi="Cambria Math"/>
                <w:i/>
                <w:color w:val="000000" w:themeColor="text1"/>
                <w:lang w:val="en-US"/>
              </w:rPr>
            </m:ctrlPr>
          </m:fPr>
          <m:num>
            <m:r>
              <w:rPr>
                <w:rFonts w:ascii="Cambria Math" w:hAnsi="Cambria Math"/>
                <w:color w:val="000000" w:themeColor="text1"/>
                <w:lang w:val="en-US"/>
              </w:rPr>
              <m:t>S1</m:t>
            </m:r>
          </m:num>
          <m:den>
            <m:r>
              <m:rPr>
                <m:sty m:val="p"/>
              </m:rPr>
              <w:rPr>
                <w:rFonts w:ascii="Cambria Math" w:hAnsi="Cambria Math"/>
                <w:color w:val="000000" w:themeColor="text1"/>
                <w:lang w:val="en-US"/>
              </w:rPr>
              <m:t>α</m:t>
            </m:r>
            <m:r>
              <m:rPr>
                <m:sty m:val="p"/>
              </m:rPr>
              <w:rPr>
                <w:rFonts w:ascii="Cambria Math" w:hAnsi="Cambria Math" w:cs="Cambria Math"/>
                <w:color w:val="000000" w:themeColor="text1"/>
                <w:lang w:val="en-US"/>
              </w:rPr>
              <m:t>*</m:t>
            </m:r>
            <m:r>
              <w:rPr>
                <w:rFonts w:ascii="Cambria Math" w:hAnsi="Cambria Math"/>
                <w:color w:val="000000" w:themeColor="text1"/>
                <w:lang w:val="en-US"/>
              </w:rPr>
              <m:t>S2*</m:t>
            </m:r>
            <m:f>
              <m:fPr>
                <m:ctrlPr>
                  <w:rPr>
                    <w:rFonts w:ascii="Cambria Math" w:hAnsi="Cambria Math"/>
                    <w:i/>
                    <w:color w:val="000000" w:themeColor="text1"/>
                    <w:lang w:val="en-US"/>
                  </w:rPr>
                </m:ctrlPr>
              </m:fPr>
              <m:num>
                <m:r>
                  <w:rPr>
                    <w:rFonts w:ascii="Cambria Math" w:hAnsi="Cambria Math"/>
                    <w:color w:val="000000" w:themeColor="text1"/>
                    <w:lang w:val="en-US"/>
                  </w:rPr>
                  <m:t>G2</m:t>
                </m:r>
              </m:num>
              <m:den>
                <m:r>
                  <w:rPr>
                    <w:rFonts w:ascii="Cambria Math" w:hAnsi="Cambria Math"/>
                    <w:color w:val="000000" w:themeColor="text1"/>
                    <w:lang w:val="en-US"/>
                  </w:rPr>
                  <m:t>G1</m:t>
                </m:r>
              </m:den>
            </m:f>
          </m:den>
        </m:f>
        <m:r>
          <w:rPr>
            <w:rFonts w:ascii="Cambria Math" w:hAnsi="Cambria Math"/>
            <w:color w:val="000000" w:themeColor="text1"/>
            <w:lang w:val="en-US"/>
          </w:rPr>
          <m:t xml:space="preserve">,      </m:t>
        </m:r>
      </m:oMath>
      <w:r w:rsidR="005D42C7">
        <w:rPr>
          <w:color w:val="000000" w:themeColor="text1"/>
          <w:lang w:val="en-US"/>
        </w:rPr>
        <w:t xml:space="preserve">                                                         (</w:t>
      </w:r>
      <w:r w:rsidR="002076E0">
        <w:rPr>
          <w:iCs/>
          <w:color w:val="000000"/>
          <w:kern w:val="24"/>
        </w:rPr>
        <w:t>6.2.2.</w:t>
      </w:r>
      <w:r w:rsidR="000616E6">
        <w:rPr>
          <w:iCs/>
          <w:color w:val="000000"/>
          <w:kern w:val="24"/>
        </w:rPr>
        <w:t>2</w:t>
      </w:r>
      <w:r w:rsidR="002076E0">
        <w:rPr>
          <w:iCs/>
          <w:color w:val="000000"/>
          <w:kern w:val="24"/>
        </w:rPr>
        <w:t>-</w:t>
      </w:r>
      <w:r w:rsidR="000616E6">
        <w:rPr>
          <w:color w:val="000000" w:themeColor="text1"/>
          <w:lang w:val="en-US"/>
        </w:rPr>
        <w:t>3</w:t>
      </w:r>
      <w:r w:rsidR="005D42C7">
        <w:rPr>
          <w:color w:val="000000" w:themeColor="text1"/>
          <w:lang w:val="en-US"/>
        </w:rPr>
        <w:t>)</w:t>
      </w:r>
    </w:p>
    <w:p w14:paraId="36B148AF" w14:textId="77777777" w:rsidR="005D42C7" w:rsidRDefault="005D42C7" w:rsidP="005D42C7">
      <w:pPr>
        <w:jc w:val="both"/>
        <w:rPr>
          <w:color w:val="000000" w:themeColor="text1"/>
          <w:szCs w:val="24"/>
          <w:lang w:eastAsia="zh-CN"/>
        </w:rPr>
      </w:pPr>
      <w:r>
        <w:rPr>
          <w:lang w:val="en-US"/>
        </w:rPr>
        <w:t xml:space="preserve">where </w:t>
      </w:r>
      <w:r w:rsidRPr="002E01D6">
        <w:rPr>
          <w:color w:val="000000" w:themeColor="text1"/>
          <w:szCs w:val="24"/>
          <w:lang w:eastAsia="zh-CN"/>
        </w:rPr>
        <w:t>α indicates the ratio of overlapping resources (0&lt;</w:t>
      </w:r>
      <w:r w:rsidRPr="00924F47">
        <w:rPr>
          <w:color w:val="000000" w:themeColor="text1"/>
          <w:szCs w:val="24"/>
          <w:lang w:eastAsia="zh-CN"/>
        </w:rPr>
        <w:t>α&lt;1)</w:t>
      </w:r>
      <w:r>
        <w:rPr>
          <w:color w:val="000000" w:themeColor="text1"/>
          <w:szCs w:val="24"/>
          <w:lang w:eastAsia="zh-CN"/>
        </w:rPr>
        <w:t>.</w:t>
      </w:r>
    </w:p>
    <w:p w14:paraId="6373646C" w14:textId="569416C4" w:rsidR="005D42C7" w:rsidRPr="005D42C7" w:rsidRDefault="005D42C7" w:rsidP="005D42C7">
      <w:pPr>
        <w:jc w:val="both"/>
        <w:rPr>
          <w:lang w:val="en-US"/>
        </w:rPr>
      </w:pPr>
      <w:r>
        <w:rPr>
          <w:color w:val="000000" w:themeColor="text1"/>
          <w:szCs w:val="24"/>
          <w:lang w:eastAsia="zh-CN"/>
        </w:rPr>
        <w:t>For multi-Rx with non-overlapping scheme, the interference between two AoAs can be ignored. Then the test parameters for Mode 2 in the legacy RRM test methodology specified in [3] can be reused.</w:t>
      </w:r>
    </w:p>
    <w:p w14:paraId="0723C6C6" w14:textId="3FAA6F93" w:rsidR="001A3004" w:rsidRPr="004D3578" w:rsidRDefault="008E4063" w:rsidP="001A3004">
      <w:pPr>
        <w:pStyle w:val="Heading1"/>
      </w:pPr>
      <w:bookmarkStart w:id="273" w:name="_Toc129091971"/>
      <w:bookmarkStart w:id="274" w:name="_Toc151623944"/>
      <w:bookmarkStart w:id="275" w:name="_Toc154585361"/>
      <w:bookmarkStart w:id="276" w:name="_Toc155642318"/>
      <w:bookmarkStart w:id="277" w:name="_Toc162015581"/>
      <w:r>
        <w:lastRenderedPageBreak/>
        <w:t>7</w:t>
      </w:r>
      <w:r w:rsidR="001A3004" w:rsidRPr="004D3578">
        <w:tab/>
      </w:r>
      <w:r w:rsidR="001A3004" w:rsidRPr="00F751B0">
        <w:t xml:space="preserve">UE </w:t>
      </w:r>
      <w:r w:rsidR="001A3004">
        <w:t>d</w:t>
      </w:r>
      <w:r w:rsidR="004633E4">
        <w:t xml:space="preserve">emodulation and </w:t>
      </w:r>
      <w:r w:rsidR="00033429">
        <w:t>CSI</w:t>
      </w:r>
      <w:r w:rsidR="001A3004" w:rsidRPr="00F751B0">
        <w:t xml:space="preserve"> testing methodology</w:t>
      </w:r>
      <w:r w:rsidR="001A3004">
        <w:t xml:space="preserve"> for </w:t>
      </w:r>
      <w:r w:rsidRPr="00051BE7">
        <w:rPr>
          <w:noProof/>
        </w:rPr>
        <w:t>multi-Rx chain DL reception</w:t>
      </w:r>
      <w:bookmarkEnd w:id="273"/>
      <w:bookmarkEnd w:id="274"/>
      <w:bookmarkEnd w:id="275"/>
      <w:bookmarkEnd w:id="276"/>
      <w:bookmarkEnd w:id="277"/>
    </w:p>
    <w:p w14:paraId="784639C3" w14:textId="6662644E" w:rsidR="00121774" w:rsidRDefault="000616E6" w:rsidP="00801C6B">
      <w:pPr>
        <w:pStyle w:val="Heading2"/>
      </w:pPr>
      <w:bookmarkStart w:id="278" w:name="_Toc154585362"/>
      <w:bookmarkStart w:id="279" w:name="_Toc155642319"/>
      <w:bookmarkStart w:id="280" w:name="_Toc162015582"/>
      <w:r w:rsidRPr="000616E6">
        <w:t>7.1</w:t>
      </w:r>
      <w:r w:rsidRPr="000616E6">
        <w:tab/>
        <w:t>General</w:t>
      </w:r>
      <w:bookmarkEnd w:id="278"/>
      <w:bookmarkEnd w:id="279"/>
      <w:bookmarkEnd w:id="280"/>
    </w:p>
    <w:p w14:paraId="6EA1F90F" w14:textId="77777777" w:rsidR="00BB7D82" w:rsidRDefault="00BB7D82" w:rsidP="00BB7D82">
      <w:pPr>
        <w:rPr>
          <w:i/>
          <w:iCs/>
        </w:rPr>
      </w:pPr>
      <w:r w:rsidRPr="0054692A">
        <w:rPr>
          <w:iCs/>
        </w:rPr>
        <w:t xml:space="preserve">This clause describes the UE </w:t>
      </w:r>
      <w:r>
        <w:rPr>
          <w:iCs/>
        </w:rPr>
        <w:t>Demodulation</w:t>
      </w:r>
      <w:r w:rsidRPr="0054692A">
        <w:rPr>
          <w:iCs/>
        </w:rPr>
        <w:t xml:space="preserve"> testing methodology for multi-Rx chain DL reception for FR2.</w:t>
      </w:r>
      <w:r>
        <w:rPr>
          <w:iCs/>
        </w:rPr>
        <w:t xml:space="preserve"> The ‘virtual cable’ approach is adopted per each multi-Rx chain in which the setup is to be fixed with the beamlock function. The framework for UE demodulation and CSI testing for multi-Rx chain DL reception is shown in Figure 7.1-1. </w:t>
      </w:r>
    </w:p>
    <w:p w14:paraId="56DCA1EB" w14:textId="77777777" w:rsidR="00BB7D82" w:rsidRDefault="00BB7D82" w:rsidP="00647EDB">
      <w:pPr>
        <w:pStyle w:val="TH"/>
      </w:pPr>
      <w:r>
        <w:rPr>
          <w:noProof/>
        </w:rPr>
        <w:drawing>
          <wp:inline distT="0" distB="0" distL="0" distR="0" wp14:anchorId="55562633" wp14:editId="6504520F">
            <wp:extent cx="5134610" cy="1500505"/>
            <wp:effectExtent l="0" t="0" r="8890" b="4445"/>
            <wp:docPr id="1158307609" name="Picture 2" descr="A diagram of a test z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307609" name="Picture 2" descr="A diagram of a test zone&#10;&#10;Description automatically generated"/>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134610" cy="1500505"/>
                    </a:xfrm>
                    <a:prstGeom prst="rect">
                      <a:avLst/>
                    </a:prstGeom>
                    <a:noFill/>
                    <a:ln>
                      <a:noFill/>
                    </a:ln>
                  </pic:spPr>
                </pic:pic>
              </a:graphicData>
            </a:graphic>
          </wp:inline>
        </w:drawing>
      </w:r>
    </w:p>
    <w:p w14:paraId="398808EF" w14:textId="74129D2A" w:rsidR="00BB7D82" w:rsidRDefault="00BB7D82" w:rsidP="00801C6B">
      <w:pPr>
        <w:pStyle w:val="TF"/>
      </w:pPr>
      <w:r w:rsidRPr="00684CEA">
        <w:t>Figure 7.</w:t>
      </w:r>
      <w:r>
        <w:t>1</w:t>
      </w:r>
      <w:r w:rsidRPr="00684CEA">
        <w:t xml:space="preserve">-1: </w:t>
      </w:r>
      <w:r>
        <w:t>The framework</w:t>
      </w:r>
      <w:r w:rsidRPr="00684CEA">
        <w:t xml:space="preserve"> for UE demodulation and CSI</w:t>
      </w:r>
      <w:r w:rsidRPr="00684CEA">
        <w:br/>
        <w:t xml:space="preserve"> testing</w:t>
      </w:r>
      <w:r>
        <w:t xml:space="preserve"> for </w:t>
      </w:r>
      <w:r>
        <w:rPr>
          <w:i/>
          <w:iCs/>
        </w:rPr>
        <w:t>multi-Rx chain DL reception</w:t>
      </w:r>
    </w:p>
    <w:p w14:paraId="45C9D4F2" w14:textId="7D1C0175" w:rsidR="00121774" w:rsidRDefault="000616E6" w:rsidP="00801C6B">
      <w:pPr>
        <w:pStyle w:val="Heading2"/>
      </w:pPr>
      <w:bookmarkStart w:id="281" w:name="_Toc154585363"/>
      <w:bookmarkStart w:id="282" w:name="_Toc155642320"/>
      <w:bookmarkStart w:id="283" w:name="_Toc162015583"/>
      <w:r w:rsidRPr="000616E6">
        <w:t>7.2</w:t>
      </w:r>
      <w:r w:rsidRPr="000616E6">
        <w:tab/>
        <w:t>Measurement setup</w:t>
      </w:r>
      <w:bookmarkEnd w:id="281"/>
      <w:bookmarkEnd w:id="282"/>
      <w:bookmarkEnd w:id="283"/>
    </w:p>
    <w:p w14:paraId="6ACE51D6" w14:textId="06565BE4" w:rsidR="002D64B6" w:rsidRDefault="002D64B6" w:rsidP="00801C6B">
      <w:pPr>
        <w:pStyle w:val="Heading3"/>
        <w:ind w:left="1138" w:hanging="1138"/>
      </w:pPr>
      <w:bookmarkStart w:id="284" w:name="_Toc151623947"/>
      <w:bookmarkStart w:id="285" w:name="_Toc154585364"/>
      <w:bookmarkStart w:id="286" w:name="_Toc155642321"/>
      <w:bookmarkStart w:id="287" w:name="_Toc162015584"/>
      <w:r>
        <w:t>7.2.1</w:t>
      </w:r>
      <w:r w:rsidR="000616E6">
        <w:tab/>
      </w:r>
      <w:r>
        <w:t>Baseline measurement setup</w:t>
      </w:r>
      <w:bookmarkEnd w:id="284"/>
      <w:bookmarkEnd w:id="285"/>
      <w:bookmarkEnd w:id="286"/>
      <w:bookmarkEnd w:id="287"/>
    </w:p>
    <w:p w14:paraId="082673C9" w14:textId="77777777" w:rsidR="002D64B6" w:rsidRDefault="002D64B6" w:rsidP="002D64B6">
      <w:pPr>
        <w:pStyle w:val="Heading4"/>
      </w:pPr>
      <w:bookmarkStart w:id="288" w:name="_Toc151623948"/>
      <w:bookmarkStart w:id="289" w:name="_Toc154585365"/>
      <w:bookmarkStart w:id="290" w:name="_Toc155642322"/>
      <w:bookmarkStart w:id="291" w:name="_Toc162015585"/>
      <w:r>
        <w:t>7</w:t>
      </w:r>
      <w:r w:rsidRPr="00684CEA">
        <w:t>.2.</w:t>
      </w:r>
      <w:r>
        <w:t>1</w:t>
      </w:r>
      <w:r w:rsidRPr="00684CEA">
        <w:t>.1</w:t>
      </w:r>
      <w:r>
        <w:tab/>
        <w:t>Reference point</w:t>
      </w:r>
      <w:bookmarkEnd w:id="288"/>
      <w:bookmarkEnd w:id="289"/>
      <w:bookmarkEnd w:id="290"/>
      <w:bookmarkEnd w:id="291"/>
    </w:p>
    <w:p w14:paraId="7BD36471" w14:textId="77777777" w:rsidR="00E96464" w:rsidRDefault="00E96464" w:rsidP="00E96464">
      <w:pPr>
        <w:rPr>
          <w:lang w:val="en-US"/>
        </w:rPr>
      </w:pPr>
      <w:r w:rsidRPr="00A70736">
        <w:rPr>
          <w:lang w:val="en-US"/>
        </w:rPr>
        <w:t>Virtual cable setup is adopted for the baseline measurement setup</w:t>
      </w:r>
      <w:r>
        <w:rPr>
          <w:lang w:val="en-US"/>
        </w:rPr>
        <w:t>, also referred as wireless cable mode</w:t>
      </w:r>
      <w:r w:rsidRPr="00A70736">
        <w:rPr>
          <w:lang w:val="en-US"/>
        </w:rPr>
        <w:t xml:space="preserve">. </w:t>
      </w:r>
      <w:r>
        <w:rPr>
          <w:lang w:eastAsia="ja-JP"/>
        </w:rPr>
        <w:t xml:space="preserve">The inverse channel matrix approach based on RSRPB reporting was </w:t>
      </w:r>
      <w:r w:rsidRPr="00403493">
        <w:rPr>
          <w:lang w:eastAsia="ja-JP"/>
        </w:rPr>
        <w:t>considered</w:t>
      </w:r>
      <w:r>
        <w:rPr>
          <w:lang w:eastAsia="ja-JP"/>
        </w:rPr>
        <w:t xml:space="preserve"> as one suitable approach to improve isolation</w:t>
      </w:r>
      <w:r w:rsidRPr="00403493">
        <w:rPr>
          <w:lang w:eastAsia="ja-JP"/>
        </w:rPr>
        <w:t>. The minimum isolation is defined in section 7.2.2.2</w:t>
      </w:r>
      <w:r>
        <w:rPr>
          <w:lang w:eastAsia="ja-JP"/>
        </w:rPr>
        <w:t>. An example of inverse channel approach is presented in Annex D.</w:t>
      </w:r>
    </w:p>
    <w:p w14:paraId="46348F01" w14:textId="77C14340" w:rsidR="002D64B6" w:rsidRPr="00A70736" w:rsidRDefault="00E96464" w:rsidP="00E96464">
      <w:r w:rsidRPr="00A70736">
        <w:t>For baseline measurement setup based on DFF and IFF, the reference point is located at the centre of the QZ.</w:t>
      </w:r>
      <w:r w:rsidRPr="00A70736">
        <w:rPr>
          <w:lang w:val="en-US"/>
        </w:rPr>
        <w:t xml:space="preserve"> From the UE perspective the reference point is the input of UE antenna array.</w:t>
      </w:r>
    </w:p>
    <w:p w14:paraId="695F00E9" w14:textId="77777777" w:rsidR="002D64B6" w:rsidRPr="00A70736" w:rsidRDefault="002D64B6" w:rsidP="002D64B6">
      <w:pPr>
        <w:pStyle w:val="Heading4"/>
      </w:pPr>
      <w:bookmarkStart w:id="292" w:name="_Toc151623949"/>
      <w:bookmarkStart w:id="293" w:name="_Toc154585366"/>
      <w:bookmarkStart w:id="294" w:name="_Toc155642323"/>
      <w:bookmarkStart w:id="295" w:name="_Toc162015586"/>
      <w:r w:rsidRPr="00A70736">
        <w:t>7.2.1.2</w:t>
      </w:r>
      <w:r w:rsidRPr="00A70736">
        <w:tab/>
        <w:t>Far-field criteria</w:t>
      </w:r>
      <w:bookmarkEnd w:id="292"/>
      <w:bookmarkEnd w:id="293"/>
      <w:bookmarkEnd w:id="294"/>
      <w:bookmarkEnd w:id="295"/>
    </w:p>
    <w:p w14:paraId="7CB2EBE4" w14:textId="77777777" w:rsidR="002D64B6" w:rsidRPr="00684CEA" w:rsidRDefault="002D64B6" w:rsidP="002D64B6">
      <w:r w:rsidRPr="00684CEA">
        <w:t xml:space="preserve">For </w:t>
      </w:r>
      <w:r>
        <w:rPr>
          <w:lang w:val="en-US" w:eastAsia="es-ES"/>
        </w:rPr>
        <w:t xml:space="preserve">multi-Rx chain DL reception demodulation </w:t>
      </w:r>
      <w:r w:rsidRPr="00684CEA">
        <w:t>baseline measurement setup based on DFF:</w:t>
      </w:r>
    </w:p>
    <w:p w14:paraId="771096B1" w14:textId="77777777" w:rsidR="002D64B6" w:rsidRPr="00684CEA" w:rsidRDefault="002D64B6" w:rsidP="002D64B6">
      <w:pPr>
        <w:pStyle w:val="B1"/>
      </w:pPr>
      <w:r w:rsidRPr="00684CEA">
        <w:t>-</w:t>
      </w:r>
      <w:r w:rsidRPr="00684CEA">
        <w:tab/>
        <w:t>The Far-field criteria defined for the DFF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t>5.3.6</w:t>
      </w:r>
      <w:r w:rsidRPr="00684CEA">
        <w:t xml:space="preserve"> can be applied.</w:t>
      </w:r>
    </w:p>
    <w:p w14:paraId="5271F0B9" w14:textId="77777777" w:rsidR="002D64B6" w:rsidRPr="00684CEA" w:rsidRDefault="002D64B6" w:rsidP="002D64B6">
      <w:r w:rsidRPr="00684CEA">
        <w:t xml:space="preserve">For </w:t>
      </w:r>
      <w:r>
        <w:rPr>
          <w:lang w:val="en-US" w:eastAsia="es-ES"/>
        </w:rPr>
        <w:t xml:space="preserve">multi-Rx chain DL reception demodulation </w:t>
      </w:r>
      <w:r w:rsidRPr="00684CEA">
        <w:t xml:space="preserve">baseline measurement setup based on </w:t>
      </w:r>
      <w:r w:rsidRPr="008C5071">
        <w:rPr>
          <w:rFonts w:hint="eastAsia"/>
        </w:rPr>
        <w:t>IFF</w:t>
      </w:r>
      <w:r w:rsidRPr="00684CEA">
        <w:t>:</w:t>
      </w:r>
    </w:p>
    <w:p w14:paraId="782CBCC0" w14:textId="77777777" w:rsidR="002D64B6" w:rsidRPr="00684CEA" w:rsidRDefault="002D64B6" w:rsidP="002D64B6">
      <w:pPr>
        <w:pStyle w:val="B1"/>
      </w:pPr>
      <w:r w:rsidRPr="00684CEA">
        <w:t>-</w:t>
      </w:r>
      <w:r w:rsidRPr="00684CEA">
        <w:tab/>
        <w:t xml:space="preserve">The Far-field criteria defined for the </w:t>
      </w:r>
      <w:r>
        <w:t>IFF</w:t>
      </w:r>
      <w:r w:rsidRPr="00684CEA">
        <w:t xml:space="preserve"> UE RF test</w:t>
      </w:r>
      <w:r>
        <w:t>ing</w:t>
      </w:r>
      <w:r w:rsidRPr="00684CEA">
        <w:t xml:space="preserve"> </w:t>
      </w:r>
      <w:r>
        <w:t>methodology</w:t>
      </w:r>
      <w:r w:rsidRPr="00684CEA">
        <w:t xml:space="preserve"> described in </w:t>
      </w:r>
      <w:r>
        <w:rPr>
          <w:lang w:eastAsia="ja-JP"/>
        </w:rPr>
        <w:t>clause</w:t>
      </w:r>
      <w:r w:rsidRPr="00684CEA">
        <w:rPr>
          <w:lang w:eastAsia="ja-JP"/>
        </w:rPr>
        <w:t xml:space="preserve"> </w:t>
      </w:r>
      <w:r w:rsidRPr="00684CEA">
        <w:t>5.</w:t>
      </w:r>
      <w:r>
        <w:t>3</w:t>
      </w:r>
      <w:r w:rsidRPr="00684CEA">
        <w:t>.</w:t>
      </w:r>
      <w:r>
        <w:t>6</w:t>
      </w:r>
      <w:r w:rsidRPr="00684CEA">
        <w:t xml:space="preserve"> can be applied.</w:t>
      </w:r>
    </w:p>
    <w:p w14:paraId="6751FFE4" w14:textId="77777777" w:rsidR="002D64B6" w:rsidRDefault="002D64B6" w:rsidP="002D64B6">
      <w:pPr>
        <w:pStyle w:val="Heading4"/>
      </w:pPr>
      <w:bookmarkStart w:id="296" w:name="_Toc151623950"/>
      <w:bookmarkStart w:id="297" w:name="_Toc154585367"/>
      <w:bookmarkStart w:id="298" w:name="_Toc155642324"/>
      <w:bookmarkStart w:id="299" w:name="_Toc162015587"/>
      <w:r>
        <w:t>7</w:t>
      </w:r>
      <w:r w:rsidRPr="00684CEA">
        <w:t>.2.</w:t>
      </w:r>
      <w:r>
        <w:t>1</w:t>
      </w:r>
      <w:r w:rsidRPr="00684CEA">
        <w:t>.</w:t>
      </w:r>
      <w:r>
        <w:t>3</w:t>
      </w:r>
      <w:r>
        <w:tab/>
        <w:t>Calibration measurement procedure</w:t>
      </w:r>
      <w:bookmarkEnd w:id="296"/>
      <w:bookmarkEnd w:id="297"/>
      <w:bookmarkEnd w:id="298"/>
      <w:bookmarkEnd w:id="299"/>
    </w:p>
    <w:p w14:paraId="4FD2CEA1" w14:textId="77777777" w:rsidR="002D64B6" w:rsidRPr="00B51481" w:rsidRDefault="002D64B6" w:rsidP="002D64B6">
      <w:pPr>
        <w:rPr>
          <w:lang w:val="en-US" w:eastAsia="es-ES"/>
        </w:rPr>
      </w:pPr>
      <w:r w:rsidRPr="00B51481">
        <w:rPr>
          <w:lang w:val="en-US" w:eastAsia="es-ES"/>
        </w:rPr>
        <w:t>The calibration measurement procedure defined for the DFF UE RF testing methodology described in clause</w:t>
      </w:r>
      <w:r w:rsidRPr="00B51481" w:rsidDel="009C5885">
        <w:rPr>
          <w:lang w:val="en-US" w:eastAsia="es-ES"/>
        </w:rPr>
        <w:t xml:space="preserve"> </w:t>
      </w:r>
      <w:r w:rsidRPr="00B51481">
        <w:rPr>
          <w:lang w:val="en-US" w:eastAsia="es-ES"/>
        </w:rPr>
        <w:t xml:space="preserve">5.4.1 can be applied for </w:t>
      </w:r>
      <w:r w:rsidRPr="00B51481">
        <w:rPr>
          <w:rFonts w:hint="eastAsia"/>
          <w:lang w:val="en-US" w:eastAsia="es-ES"/>
        </w:rPr>
        <w:t>DFF</w:t>
      </w:r>
      <w:r w:rsidRPr="00B51481">
        <w:rPr>
          <w:lang w:val="en-US" w:eastAsia="es-ES"/>
        </w:rPr>
        <w:t xml:space="preserve"> based UE </w:t>
      </w:r>
      <w:r>
        <w:rPr>
          <w:lang w:val="en-US" w:eastAsia="es-ES"/>
        </w:rPr>
        <w:t xml:space="preserve">demodulation </w:t>
      </w:r>
      <w:r w:rsidRPr="00B51481">
        <w:rPr>
          <w:lang w:val="en-US" w:eastAsia="es-ES"/>
        </w:rPr>
        <w:t>testing.</w:t>
      </w:r>
    </w:p>
    <w:p w14:paraId="654DD98B" w14:textId="77777777" w:rsidR="002D64B6" w:rsidRPr="00684CEA" w:rsidRDefault="002D64B6" w:rsidP="002D64B6">
      <w:pPr>
        <w:rPr>
          <w:lang w:eastAsia="x-none"/>
        </w:rPr>
      </w:pPr>
      <w:r w:rsidRPr="00B51481">
        <w:rPr>
          <w:lang w:val="en-US" w:eastAsia="es-ES"/>
        </w:rPr>
        <w:t>The calibration measurement procedure defined for the IFF UE RF testing methodology described in clause 5.4.2 can be applied for IFF based UE</w:t>
      </w:r>
      <w:r w:rsidRPr="00684CEA">
        <w:rPr>
          <w:lang w:eastAsia="x-none"/>
        </w:rPr>
        <w:t xml:space="preserve"> </w:t>
      </w:r>
      <w:r>
        <w:rPr>
          <w:lang w:val="en-US" w:eastAsia="es-ES"/>
        </w:rPr>
        <w:t xml:space="preserve">demodulation </w:t>
      </w:r>
      <w:r w:rsidRPr="00684CEA">
        <w:rPr>
          <w:lang w:eastAsia="x-none"/>
        </w:rPr>
        <w:t xml:space="preserve">testing. </w:t>
      </w:r>
    </w:p>
    <w:p w14:paraId="769F8847" w14:textId="6A8D8EC5" w:rsidR="002D64B6" w:rsidRDefault="002D64B6" w:rsidP="00801C6B">
      <w:pPr>
        <w:pStyle w:val="Heading3"/>
        <w:ind w:left="1138" w:hanging="1138"/>
      </w:pPr>
      <w:bookmarkStart w:id="300" w:name="_Toc151623951"/>
      <w:bookmarkStart w:id="301" w:name="_Toc154585368"/>
      <w:bookmarkStart w:id="302" w:name="_Toc155642325"/>
      <w:bookmarkStart w:id="303" w:name="_Toc162015588"/>
      <w:r>
        <w:lastRenderedPageBreak/>
        <w:t>7.2.2</w:t>
      </w:r>
      <w:r w:rsidR="000616E6">
        <w:tab/>
      </w:r>
      <w:r>
        <w:t>Test parameters</w:t>
      </w:r>
      <w:bookmarkEnd w:id="300"/>
      <w:bookmarkEnd w:id="301"/>
      <w:bookmarkEnd w:id="302"/>
      <w:bookmarkEnd w:id="303"/>
    </w:p>
    <w:p w14:paraId="613C0360" w14:textId="77777777" w:rsidR="002D64B6" w:rsidRDefault="002D64B6" w:rsidP="002D64B6">
      <w:pPr>
        <w:pStyle w:val="Heading4"/>
      </w:pPr>
      <w:bookmarkStart w:id="304" w:name="_Toc151623952"/>
      <w:bookmarkStart w:id="305" w:name="_Toc154585369"/>
      <w:bookmarkStart w:id="306" w:name="_Toc155642326"/>
      <w:bookmarkStart w:id="307" w:name="_Toc162015589"/>
      <w:r>
        <w:t>7</w:t>
      </w:r>
      <w:r w:rsidRPr="00684CEA">
        <w:t>.2.</w:t>
      </w:r>
      <w:r>
        <w:t>2</w:t>
      </w:r>
      <w:r w:rsidRPr="00684CEA">
        <w:t>.1</w:t>
      </w:r>
      <w:r>
        <w:tab/>
        <w:t>Noc level configuration</w:t>
      </w:r>
      <w:bookmarkEnd w:id="304"/>
      <w:bookmarkEnd w:id="305"/>
      <w:bookmarkEnd w:id="306"/>
      <w:bookmarkEnd w:id="307"/>
    </w:p>
    <w:p w14:paraId="565A762E" w14:textId="77777777" w:rsidR="002D64B6" w:rsidRPr="00684CEA" w:rsidRDefault="002D64B6" w:rsidP="002D64B6">
      <w:pPr>
        <w:spacing w:after="120"/>
        <w:rPr>
          <w:lang w:val="en-US"/>
        </w:rPr>
      </w:pPr>
      <w:r w:rsidRPr="00684CEA">
        <w:rPr>
          <w:lang w:val="en-US"/>
        </w:rPr>
        <w:t xml:space="preserve">Simulations for UE demodulation run at baseband with results expressed as </w:t>
      </w:r>
      <w:r w:rsidRPr="00684CEA">
        <w:t>SNR</w:t>
      </w:r>
      <w:r w:rsidRPr="00684CEA">
        <w:rPr>
          <w:vertAlign w:val="subscript"/>
        </w:rPr>
        <w:t>BB</w:t>
      </w:r>
      <w:r w:rsidRPr="00684CEA">
        <w:rPr>
          <w:lang w:val="en-US"/>
        </w:rPr>
        <w:t>.</w:t>
      </w:r>
      <w:r>
        <w:rPr>
          <w:lang w:val="en-US"/>
        </w:rPr>
        <w:t xml:space="preserve">The SNR at the reference point is the SNR configured by test equipment over-the-air expressed as </w:t>
      </w:r>
      <w:r w:rsidRPr="00684CEA">
        <w:t>SNR</w:t>
      </w:r>
      <w:r w:rsidRPr="00684CEA">
        <w:rPr>
          <w:vertAlign w:val="subscript"/>
        </w:rPr>
        <w:t>RP</w:t>
      </w:r>
      <w:r w:rsidRPr="00684CEA">
        <w:rPr>
          <w:lang w:val="en-US"/>
        </w:rPr>
        <w:t>. The approach below</w:t>
      </w:r>
      <w:r>
        <w:rPr>
          <w:lang w:val="en-US"/>
        </w:rPr>
        <w:t xml:space="preserve"> is applied</w:t>
      </w:r>
      <w:r w:rsidRPr="00684CEA">
        <w:rPr>
          <w:lang w:val="en-US"/>
        </w:rPr>
        <w:t>:</w:t>
      </w:r>
    </w:p>
    <w:p w14:paraId="6774A9A9" w14:textId="77777777" w:rsidR="002D64B6" w:rsidRDefault="002D64B6" w:rsidP="002D64B6">
      <w:pPr>
        <w:pStyle w:val="B1"/>
      </w:pPr>
      <w:r w:rsidRPr="00684CEA">
        <w:rPr>
          <w:lang w:eastAsia="ja-JP"/>
        </w:rPr>
        <w:t>-</w:t>
      </w:r>
      <w:r w:rsidRPr="00684CEA">
        <w:rPr>
          <w:lang w:eastAsia="ja-JP"/>
        </w:rPr>
        <w:tab/>
      </w:r>
      <w:r w:rsidRPr="00684CEA">
        <w:t xml:space="preserve">Set wanted noise to give 1dB difference between Reference point SNR and Baseband SNR, using agreed UE requirements, </w:t>
      </w:r>
      <w:r>
        <w:t xml:space="preserve">i.e., </w:t>
      </w:r>
      <w:r w:rsidRPr="00684CEA">
        <w:t>SNR</w:t>
      </w:r>
      <w:r w:rsidRPr="00684CEA">
        <w:rPr>
          <w:vertAlign w:val="subscript"/>
        </w:rPr>
        <w:t>RP</w:t>
      </w:r>
      <w:r w:rsidRPr="00684CEA">
        <w:t xml:space="preserve"> = SNR</w:t>
      </w:r>
      <w:r w:rsidRPr="00684CEA">
        <w:rPr>
          <w:vertAlign w:val="subscript"/>
        </w:rPr>
        <w:t>BB</w:t>
      </w:r>
      <w:r w:rsidRPr="00684CEA">
        <w:t xml:space="preserve"> + 1dB</w:t>
      </w:r>
    </w:p>
    <w:p w14:paraId="019DA844" w14:textId="77777777" w:rsidR="002D64B6" w:rsidRDefault="002D64B6" w:rsidP="002D64B6">
      <w:pPr>
        <w:pStyle w:val="B1"/>
        <w:ind w:left="288" w:hanging="288"/>
        <w:rPr>
          <w:lang w:eastAsia="zh-CN"/>
        </w:rPr>
      </w:pPr>
      <w:r w:rsidRPr="00AB1F7D">
        <w:rPr>
          <w:lang w:eastAsia="zh-CN"/>
        </w:rPr>
        <w:t>Noc level is set by the below equation for demodulation test on band Y:</w:t>
      </w:r>
    </w:p>
    <w:p w14:paraId="184CF373" w14:textId="77777777" w:rsidR="002D64B6" w:rsidRDefault="002D64B6" w:rsidP="002D64B6">
      <w:pPr>
        <w:pStyle w:val="B1"/>
        <w:ind w:left="288" w:hanging="288"/>
        <w:jc w:val="right"/>
      </w:pPr>
      <w:r w:rsidRPr="00AB1F7D">
        <w:t>Noc = REFSENS</w:t>
      </w:r>
      <w:r w:rsidRPr="00AB1F7D">
        <w:rPr>
          <w:vertAlign w:val="subscript"/>
        </w:rPr>
        <w:t>PC3, band Y, 50MHz</w:t>
      </w:r>
      <w:r w:rsidRPr="00AB1F7D">
        <w:t xml:space="preserve"> -10log</w:t>
      </w:r>
      <w:r w:rsidRPr="00AB1F7D">
        <w:rPr>
          <w:vertAlign w:val="subscript"/>
        </w:rPr>
        <w:t>10</w:t>
      </w:r>
      <w:r w:rsidRPr="00AB1F7D">
        <w:t>(SCS</w:t>
      </w:r>
      <w:r w:rsidRPr="00AB1F7D">
        <w:rPr>
          <w:vertAlign w:val="subscript"/>
        </w:rPr>
        <w:t>REFSENS</w:t>
      </w:r>
      <w:r w:rsidRPr="00AB1F7D">
        <w:t xml:space="preserve"> x PRB</w:t>
      </w:r>
      <w:r w:rsidRPr="00AB1F7D">
        <w:rPr>
          <w:vertAlign w:val="subscript"/>
        </w:rPr>
        <w:t>REFSENS</w:t>
      </w:r>
      <w:r w:rsidRPr="00AB1F7D">
        <w:t xml:space="preserve"> x 12) - SNR</w:t>
      </w:r>
      <w:r w:rsidRPr="00AB1F7D">
        <w:rPr>
          <w:vertAlign w:val="subscript"/>
        </w:rPr>
        <w:t>REFSENS</w:t>
      </w:r>
      <w:r w:rsidRPr="00AB1F7D">
        <w:t xml:space="preserve"> + ∆</w:t>
      </w:r>
      <w:r w:rsidRPr="00AB1F7D">
        <w:rPr>
          <w:vertAlign w:val="subscript"/>
        </w:rPr>
        <w:t xml:space="preserve">thermal </w:t>
      </w:r>
      <w:r w:rsidRPr="00AB1F7D">
        <w:t xml:space="preserve">+ X, </w:t>
      </w:r>
      <w:r>
        <w:t xml:space="preserve">   (7.2.2.1-1)</w:t>
      </w:r>
    </w:p>
    <w:p w14:paraId="5B2445D7" w14:textId="77777777" w:rsidR="002D64B6" w:rsidRPr="00B51481" w:rsidRDefault="002D64B6" w:rsidP="002D64B6">
      <w:pPr>
        <w:pStyle w:val="B1"/>
        <w:ind w:left="288" w:hanging="288"/>
      </w:pPr>
      <w:r w:rsidRPr="00AB1F7D">
        <w:t>where</w:t>
      </w:r>
    </w:p>
    <w:p w14:paraId="19981DE4" w14:textId="77777777" w:rsidR="002D64B6" w:rsidRPr="00AB1F7D" w:rsidRDefault="002D64B6" w:rsidP="002D64B6">
      <w:pPr>
        <w:pStyle w:val="B1"/>
        <w:ind w:left="936" w:firstLine="0"/>
      </w:pPr>
      <w:r>
        <w:t>-</w:t>
      </w:r>
      <w:r>
        <w:tab/>
      </w:r>
      <w:r w:rsidRPr="00AB1F7D">
        <w:t>REFSENS</w:t>
      </w:r>
      <w:r w:rsidRPr="00AB1F7D">
        <w:rPr>
          <w:vertAlign w:val="subscript"/>
        </w:rPr>
        <w:t>PC3, band Y, 50MHz</w:t>
      </w:r>
      <w:r w:rsidRPr="00AB1F7D">
        <w:t xml:space="preserve"> is the REFSENS value in dBm specified for Power Class 3 UE in band Y for 50MHz channel bandwidth in TS 38.101-2 Table 7.3.2.3-1</w:t>
      </w:r>
      <w:r w:rsidRPr="00AB1F7D">
        <w:rPr>
          <w:iCs/>
          <w:lang w:eastAsia="ja-JP"/>
        </w:rPr>
        <w:t>, [dBm/Hz]</w:t>
      </w:r>
    </w:p>
    <w:p w14:paraId="7BBF6846" w14:textId="77777777" w:rsidR="002D64B6" w:rsidRPr="00AB1F7D" w:rsidRDefault="002D64B6" w:rsidP="002D64B6">
      <w:pPr>
        <w:pStyle w:val="B1"/>
        <w:ind w:left="936" w:firstLine="0"/>
      </w:pPr>
      <w:r>
        <w:t>-</w:t>
      </w:r>
      <w:r>
        <w:tab/>
      </w:r>
      <w:r w:rsidRPr="00AB1F7D">
        <w:t>SCS</w:t>
      </w:r>
      <w:r w:rsidRPr="00AB1F7D">
        <w:rPr>
          <w:vertAlign w:val="subscript"/>
        </w:rPr>
        <w:t>REFSENS</w:t>
      </w:r>
      <w:r w:rsidRPr="00AB1F7D">
        <w:t xml:space="preserve"> is a subcarrier spacing associated with N</w:t>
      </w:r>
      <w:r w:rsidRPr="00AB1F7D">
        <w:rPr>
          <w:vertAlign w:val="subscript"/>
        </w:rPr>
        <w:t>RB</w:t>
      </w:r>
      <w:r w:rsidRPr="00AB1F7D">
        <w:t xml:space="preserve"> for 50MHz in TS 38.101-2 Table 5.3.2-1, chosen as 120kHz. </w:t>
      </w:r>
    </w:p>
    <w:p w14:paraId="79104B53" w14:textId="77777777" w:rsidR="002D64B6" w:rsidRPr="00AB1F7D" w:rsidRDefault="002D64B6" w:rsidP="002D64B6">
      <w:pPr>
        <w:pStyle w:val="B1"/>
        <w:ind w:left="936" w:firstLine="0"/>
      </w:pPr>
      <w:r>
        <w:t>-</w:t>
      </w:r>
      <w:r>
        <w:tab/>
      </w:r>
      <w:r w:rsidRPr="00AB1F7D">
        <w:t>PRB</w:t>
      </w:r>
      <w:r w:rsidRPr="00AB1F7D">
        <w:rPr>
          <w:vertAlign w:val="subscript"/>
        </w:rPr>
        <w:t>REFSENS</w:t>
      </w:r>
      <w:r w:rsidRPr="00AB1F7D">
        <w:t xml:space="preserve"> is N</w:t>
      </w:r>
      <w:r w:rsidRPr="00AB1F7D">
        <w:rPr>
          <w:vertAlign w:val="subscript"/>
        </w:rPr>
        <w:t>RB</w:t>
      </w:r>
      <w:r w:rsidRPr="00AB1F7D">
        <w:t xml:space="preserve"> associated with subcarrier spacing 120kHz for 50MHz in TS 38.101-2 Table 5.3.2-1 and is 32.</w:t>
      </w:r>
    </w:p>
    <w:p w14:paraId="01269FC6" w14:textId="77777777" w:rsidR="002D64B6" w:rsidRPr="00AB1F7D" w:rsidRDefault="002D64B6" w:rsidP="002D64B6">
      <w:pPr>
        <w:pStyle w:val="B1"/>
        <w:ind w:left="936" w:firstLine="0"/>
      </w:pPr>
      <w:r>
        <w:t>-</w:t>
      </w:r>
      <w:r>
        <w:tab/>
      </w:r>
      <w:r w:rsidRPr="00AB1F7D">
        <w:t>12 is the number of subcarriers in a PRB</w:t>
      </w:r>
    </w:p>
    <w:p w14:paraId="41CC22B5" w14:textId="77777777" w:rsidR="002D64B6" w:rsidRPr="00AB1F7D" w:rsidRDefault="002D64B6" w:rsidP="002D64B6">
      <w:pPr>
        <w:pStyle w:val="B1"/>
        <w:ind w:left="936" w:firstLine="0"/>
      </w:pPr>
      <w:r>
        <w:t>-</w:t>
      </w:r>
      <w:r>
        <w:tab/>
      </w:r>
      <w:r w:rsidRPr="00AB1F7D">
        <w:t>SNR</w:t>
      </w:r>
      <w:r w:rsidRPr="00AB1F7D">
        <w:rPr>
          <w:vertAlign w:val="subscript"/>
        </w:rPr>
        <w:t>REFSENS</w:t>
      </w:r>
      <w:r w:rsidRPr="00AB1F7D">
        <w:t xml:space="preserve"> = -1 dB is the SNR used for simulation of REFSENS</w:t>
      </w:r>
    </w:p>
    <w:p w14:paraId="4F5C40F0" w14:textId="77777777" w:rsidR="002D64B6" w:rsidRPr="00AB1F7D" w:rsidRDefault="002D64B6" w:rsidP="002D64B6">
      <w:pPr>
        <w:pStyle w:val="B1"/>
        <w:ind w:left="936" w:firstLine="0"/>
      </w:pPr>
      <w:r>
        <w:t>-</w:t>
      </w:r>
      <w:r>
        <w:tab/>
      </w:r>
      <w:r w:rsidRPr="00AB1F7D">
        <w:t>∆</w:t>
      </w:r>
      <w:r w:rsidRPr="00AB1F7D">
        <w:rPr>
          <w:vertAlign w:val="subscript"/>
        </w:rPr>
        <w:t>thermal</w:t>
      </w:r>
      <w:r w:rsidRPr="00AB1F7D">
        <w:t xml:space="preserve"> is the amount of dB that the wanted noise is set above UE thermal noise, giving a rise in total noise of </w:t>
      </w:r>
      <w:r w:rsidRPr="00AB1F7D">
        <w:rPr>
          <w:rFonts w:eastAsia="Calibri"/>
        </w:rPr>
        <w:t>∆</w:t>
      </w:r>
      <w:r w:rsidRPr="00AB1F7D">
        <w:rPr>
          <w:rFonts w:eastAsia="Calibri"/>
          <w:vertAlign w:val="subscript"/>
        </w:rPr>
        <w:t>BB</w:t>
      </w:r>
      <w:r w:rsidRPr="00AB1F7D">
        <w:t>. ∆</w:t>
      </w:r>
      <w:r w:rsidRPr="00AB1F7D">
        <w:rPr>
          <w:vertAlign w:val="subscript"/>
        </w:rPr>
        <w:t>thermal</w:t>
      </w:r>
      <w:r w:rsidRPr="00AB1F7D">
        <w:t xml:space="preserve"> = 6dB, giving a rise in total noise of 1dB</w:t>
      </w:r>
      <w:r w:rsidRPr="00AB1F7D">
        <w:rPr>
          <w:rFonts w:eastAsia="Calibri"/>
        </w:rPr>
        <w:t>.</w:t>
      </w:r>
    </w:p>
    <w:p w14:paraId="21340B8F" w14:textId="4494DE03" w:rsidR="002D64B6" w:rsidRDefault="00AC24E6" w:rsidP="002D64B6">
      <w:pPr>
        <w:pStyle w:val="B1"/>
        <w:ind w:left="936" w:firstLine="0"/>
      </w:pPr>
      <w:r>
        <w:t>-</w:t>
      </w:r>
      <w:r>
        <w:tab/>
      </w:r>
      <w:r w:rsidRPr="00AB1F7D">
        <w:t xml:space="preserve">X </w:t>
      </w:r>
      <w:r>
        <w:t xml:space="preserve">= 3 </w:t>
      </w:r>
      <w:r w:rsidRPr="00AB1F7D">
        <w:t>is the allowable degradation in sensitivity from legacy REFSENS requirements in dB</w:t>
      </w:r>
    </w:p>
    <w:p w14:paraId="64AC34A7" w14:textId="2FB00748" w:rsidR="002D64B6" w:rsidRDefault="002D64B6" w:rsidP="002D64B6">
      <w:pPr>
        <w:pStyle w:val="Heading4"/>
      </w:pPr>
      <w:bookmarkStart w:id="308" w:name="_Toc151623953"/>
      <w:bookmarkStart w:id="309" w:name="_Toc154585370"/>
      <w:bookmarkStart w:id="310" w:name="_Toc155642327"/>
      <w:bookmarkStart w:id="311" w:name="_Toc162015590"/>
      <w:r>
        <w:t>7</w:t>
      </w:r>
      <w:r w:rsidRPr="00684CEA">
        <w:t>.2.</w:t>
      </w:r>
      <w:r>
        <w:t>2</w:t>
      </w:r>
      <w:r w:rsidRPr="00684CEA">
        <w:t>.</w:t>
      </w:r>
      <w:r w:rsidR="000616E6">
        <w:t>2</w:t>
      </w:r>
      <w:r>
        <w:tab/>
      </w:r>
      <w:r w:rsidRPr="00A84DD2">
        <w:t>Criteria of UE test directions</w:t>
      </w:r>
      <w:bookmarkEnd w:id="308"/>
      <w:bookmarkEnd w:id="309"/>
      <w:bookmarkEnd w:id="310"/>
      <w:bookmarkEnd w:id="311"/>
    </w:p>
    <w:p w14:paraId="3D6CE45A" w14:textId="77777777" w:rsidR="002D64B6" w:rsidRPr="00B51481" w:rsidRDefault="002D64B6" w:rsidP="006379AB">
      <w:pPr>
        <w:rPr>
          <w:lang w:val="en-US"/>
        </w:rPr>
      </w:pPr>
      <w:r w:rsidRPr="00B51481">
        <w:rPr>
          <w:lang w:val="en-US"/>
        </w:rPr>
        <w:t xml:space="preserve">The test directions and AoA separation for demodulation test can be declared by UE. The UE declared test directions </w:t>
      </w:r>
      <w:r>
        <w:rPr>
          <w:lang w:val="en-US"/>
        </w:rPr>
        <w:t>shall</w:t>
      </w:r>
      <w:r w:rsidRPr="00B51481">
        <w:rPr>
          <w:lang w:val="en-US"/>
        </w:rPr>
        <w:t xml:space="preserve"> satisfy the following 3 criteria:</w:t>
      </w:r>
    </w:p>
    <w:p w14:paraId="158129F0" w14:textId="15CA126A" w:rsidR="002D64B6" w:rsidRDefault="00647EDB" w:rsidP="006379AB">
      <w:pPr>
        <w:pStyle w:val="B1"/>
        <w:rPr>
          <w:lang w:eastAsia="ja-JP"/>
        </w:rPr>
      </w:pPr>
      <w:r>
        <w:rPr>
          <w:lang w:eastAsia="ja-JP"/>
        </w:rPr>
        <w:t>-</w:t>
      </w:r>
      <w:r w:rsidR="002D64B6">
        <w:t>-</w:t>
      </w:r>
      <w:r w:rsidR="002D64B6">
        <w:tab/>
      </w:r>
      <w:r w:rsidR="002D64B6">
        <w:rPr>
          <w:rFonts w:hint="eastAsia"/>
          <w:lang w:eastAsia="ja-JP"/>
        </w:rPr>
        <w:t>Minimum isolation shall be at least [</w:t>
      </w:r>
      <w:r w:rsidR="00801C6B">
        <w:rPr>
          <w:rFonts w:hint="eastAsia"/>
          <w:lang w:eastAsia="zh-CN"/>
        </w:rPr>
        <w:t>-</w:t>
      </w:r>
      <w:r w:rsidR="002D64B6">
        <w:rPr>
          <w:rFonts w:hint="eastAsia"/>
          <w:lang w:eastAsia="ja-JP"/>
        </w:rPr>
        <w:t>12</w:t>
      </w:r>
      <w:r w:rsidR="00EC0CB1">
        <w:rPr>
          <w:lang w:eastAsia="ja-JP"/>
        </w:rPr>
        <w:t>]</w:t>
      </w:r>
      <w:r w:rsidR="002D64B6">
        <w:rPr>
          <w:rFonts w:hint="eastAsia"/>
          <w:lang w:eastAsia="ja-JP"/>
        </w:rPr>
        <w:t>dB</w:t>
      </w:r>
      <w:r w:rsidR="002C53B1">
        <w:rPr>
          <w:lang w:eastAsia="ja-JP"/>
        </w:rPr>
        <w:t xml:space="preserve"> </w:t>
      </w:r>
    </w:p>
    <w:p w14:paraId="17329C7B" w14:textId="4618DE06" w:rsidR="002D64B6" w:rsidRDefault="00647EDB" w:rsidP="006379AB">
      <w:pPr>
        <w:pStyle w:val="B1"/>
        <w:rPr>
          <w:lang w:eastAsia="ja-JP"/>
        </w:rPr>
      </w:pPr>
      <w:r>
        <w:rPr>
          <w:lang w:eastAsia="ja-JP"/>
        </w:rPr>
        <w:t>-</w:t>
      </w:r>
      <w:r w:rsidR="002D64B6">
        <w:t>-</w:t>
      </w:r>
      <w:r w:rsidR="002D64B6">
        <w:tab/>
      </w:r>
      <w:r w:rsidR="002D64B6">
        <w:rPr>
          <w:rFonts w:hint="eastAsia"/>
          <w:lang w:eastAsia="ja-JP"/>
        </w:rPr>
        <w:t>Rank number shall be higher or same as intended rank for a given test case</w:t>
      </w:r>
    </w:p>
    <w:p w14:paraId="0BA9C852" w14:textId="2D5BE833" w:rsidR="002D64B6" w:rsidRDefault="00647EDB" w:rsidP="006379AB">
      <w:pPr>
        <w:pStyle w:val="B1"/>
        <w:rPr>
          <w:lang w:eastAsia="ja-JP"/>
        </w:rPr>
      </w:pPr>
      <w:r>
        <w:rPr>
          <w:lang w:eastAsia="ja-JP"/>
        </w:rPr>
        <w:t>-</w:t>
      </w:r>
      <w:r w:rsidR="002D64B6">
        <w:t>-</w:t>
      </w:r>
      <w:r w:rsidR="002D64B6">
        <w:tab/>
      </w:r>
      <w:r w:rsidR="002D64B6">
        <w:rPr>
          <w:rFonts w:hint="eastAsia"/>
          <w:lang w:eastAsia="ja-JP"/>
        </w:rPr>
        <w:t xml:space="preserve">Each direction of AoA pair shall pass legacy REFSENS requirements with </w:t>
      </w:r>
      <w:r w:rsidR="002D64B6">
        <w:rPr>
          <w:lang w:eastAsia="ja-JP"/>
        </w:rPr>
        <w:t>[3]</w:t>
      </w:r>
      <w:r w:rsidR="002D64B6">
        <w:rPr>
          <w:rFonts w:hint="eastAsia"/>
          <w:lang w:eastAsia="ja-JP"/>
        </w:rPr>
        <w:t xml:space="preserve"> dB degradation.</w:t>
      </w:r>
    </w:p>
    <w:p w14:paraId="7126EBB5" w14:textId="06520543" w:rsidR="00D40448" w:rsidRPr="00282538" w:rsidRDefault="00D40448" w:rsidP="006379AB">
      <w:pPr>
        <w:rPr>
          <w:lang w:val="en-US"/>
        </w:rPr>
      </w:pPr>
      <w:r w:rsidRPr="00415226">
        <w:rPr>
          <w:lang w:val="en-US"/>
        </w:rPr>
        <w:t xml:space="preserve">Note: the minimum isolation </w:t>
      </w:r>
      <w:r>
        <w:rPr>
          <w:lang w:val="en-US"/>
        </w:rPr>
        <w:t xml:space="preserve">of [-12]dB </w:t>
      </w:r>
      <w:r w:rsidRPr="00415226">
        <w:rPr>
          <w:lang w:val="en-US"/>
        </w:rPr>
        <w:t xml:space="preserve">is reused from legacy FR2 </w:t>
      </w:r>
      <w:r>
        <w:rPr>
          <w:lang w:val="en-US"/>
        </w:rPr>
        <w:t>up</w:t>
      </w:r>
      <w:r w:rsidR="00EC0CB1">
        <w:rPr>
          <w:lang w:val="en-US"/>
        </w:rPr>
        <w:t xml:space="preserve"> </w:t>
      </w:r>
      <w:r>
        <w:rPr>
          <w:lang w:val="en-US"/>
        </w:rPr>
        <w:t>to 2 layer demodulation testing. F</w:t>
      </w:r>
      <w:r w:rsidRPr="00A279AA">
        <w:rPr>
          <w:lang w:val="en-US"/>
        </w:rPr>
        <w:t>or multi-Rx chain DL reception</w:t>
      </w:r>
      <w:r>
        <w:rPr>
          <w:lang w:val="en-US"/>
        </w:rPr>
        <w:t xml:space="preserve"> demodulation testing,</w:t>
      </w:r>
      <w:r w:rsidRPr="00A279AA">
        <w:rPr>
          <w:lang w:val="en-US"/>
        </w:rPr>
        <w:t xml:space="preserve"> </w:t>
      </w:r>
      <w:r w:rsidRPr="000949D9">
        <w:rPr>
          <w:lang w:val="en-US"/>
        </w:rPr>
        <w:t>RAN</w:t>
      </w:r>
      <w:r>
        <w:rPr>
          <w:lang w:val="en-US"/>
        </w:rPr>
        <w:t xml:space="preserve">4 </w:t>
      </w:r>
      <w:r w:rsidRPr="000949D9">
        <w:rPr>
          <w:lang w:val="en-US"/>
        </w:rPr>
        <w:t xml:space="preserve">recommend the target </w:t>
      </w:r>
      <w:r>
        <w:rPr>
          <w:lang w:val="en-US"/>
        </w:rPr>
        <w:t>of the required SNR difference between with and without additional interference introduced by chamber</w:t>
      </w:r>
      <w:r w:rsidRPr="000949D9">
        <w:rPr>
          <w:lang w:val="en-US"/>
        </w:rPr>
        <w:t>, i.e., MU due to non-ideal isolation</w:t>
      </w:r>
      <w:r>
        <w:rPr>
          <w:lang w:val="en-US"/>
        </w:rPr>
        <w:t>,</w:t>
      </w:r>
      <w:r w:rsidRPr="000949D9">
        <w:rPr>
          <w:lang w:val="en-US"/>
        </w:rPr>
        <w:t xml:space="preserve"> is 1dB.</w:t>
      </w:r>
      <w:r>
        <w:rPr>
          <w:lang w:val="en-US"/>
        </w:rPr>
        <w:t xml:space="preserve"> The final minimum isolation and </w:t>
      </w:r>
      <w:r w:rsidRPr="00A609A6">
        <w:rPr>
          <w:lang w:val="en-US"/>
        </w:rPr>
        <w:t>corresponding MU defer the discussion to RAN5</w:t>
      </w:r>
      <w:r>
        <w:rPr>
          <w:lang w:val="en-US"/>
        </w:rPr>
        <w:t>.</w:t>
      </w:r>
    </w:p>
    <w:p w14:paraId="65DD7AFB" w14:textId="77777777" w:rsidR="00D40448" w:rsidRPr="00521CB5" w:rsidRDefault="00D40448" w:rsidP="006379AB">
      <w:pPr>
        <w:rPr>
          <w:lang w:eastAsia="ja-JP"/>
        </w:rPr>
      </w:pPr>
    </w:p>
    <w:p w14:paraId="73DD20FD" w14:textId="5A6B800F" w:rsidR="00F430DA" w:rsidRDefault="00F430DA" w:rsidP="00F430DA">
      <w:pPr>
        <w:pStyle w:val="Heading1"/>
      </w:pPr>
      <w:bookmarkStart w:id="312" w:name="_Toc151623954"/>
      <w:bookmarkStart w:id="313" w:name="_Toc154585371"/>
      <w:bookmarkStart w:id="314" w:name="_Toc155642328"/>
      <w:bookmarkStart w:id="315" w:name="_Toc162015591"/>
      <w:r>
        <w:t>8</w:t>
      </w:r>
      <w:r w:rsidR="000616E6">
        <w:tab/>
      </w:r>
      <w:r>
        <w:t>Summary</w:t>
      </w:r>
      <w:bookmarkEnd w:id="312"/>
      <w:bookmarkEnd w:id="313"/>
      <w:bookmarkEnd w:id="314"/>
      <w:bookmarkEnd w:id="315"/>
    </w:p>
    <w:p w14:paraId="2E525239" w14:textId="77777777" w:rsidR="008A218E" w:rsidRDefault="008A218E" w:rsidP="006379AB">
      <w:r w:rsidRPr="00580A8E">
        <w:t xml:space="preserve">This </w:t>
      </w:r>
      <w:r>
        <w:t xml:space="preserve">technical report </w:t>
      </w:r>
      <w:r w:rsidRPr="00580A8E">
        <w:t>define</w:t>
      </w:r>
      <w:r>
        <w:t>s</w:t>
      </w:r>
      <w:r w:rsidRPr="00580A8E">
        <w:t xml:space="preserve"> the</w:t>
      </w:r>
      <w:r>
        <w:t xml:space="preserve"> UE RF/RRM/demodulation</w:t>
      </w:r>
      <w:r w:rsidRPr="00580A8E">
        <w:t xml:space="preserve"> test </w:t>
      </w:r>
      <w:r>
        <w:t>methodology</w:t>
      </w:r>
      <w:r w:rsidRPr="00580A8E">
        <w:t xml:space="preserve"> for the verifications of these new requirements for FR2 UE with multi-Rx chain DL receptions.</w:t>
      </w:r>
      <w:r>
        <w:t xml:space="preserve"> </w:t>
      </w:r>
      <w:r>
        <w:rPr>
          <w:iCs/>
        </w:rPr>
        <w:t xml:space="preserve">Through the analysis of system complexity, chamber </w:t>
      </w:r>
      <w:r w:rsidRPr="00FC2266">
        <w:rPr>
          <w:iCs/>
        </w:rPr>
        <w:t>footprint, upgradeability of existing system, development lead time, measurement uncertainty</w:t>
      </w:r>
      <w:r>
        <w:rPr>
          <w:iCs/>
        </w:rPr>
        <w:t>,</w:t>
      </w:r>
      <w:r w:rsidRPr="00FC2266">
        <w:rPr>
          <w:iCs/>
        </w:rPr>
        <w:t xml:space="preserve"> and test time </w:t>
      </w:r>
      <w:r>
        <w:rPr>
          <w:iCs/>
        </w:rPr>
        <w:t>aspects, the agreements on measurement setup of UE RF/RRM/demodulation testing are as follows.</w:t>
      </w:r>
    </w:p>
    <w:p w14:paraId="272917C5" w14:textId="77777777" w:rsidR="008A218E" w:rsidRDefault="008A218E" w:rsidP="006379AB">
      <w:pPr>
        <w:rPr>
          <w:iCs/>
        </w:rPr>
      </w:pPr>
      <w:r>
        <w:t xml:space="preserve">For UE RF testing, </w:t>
      </w:r>
      <w:r>
        <w:rPr>
          <w:iCs/>
        </w:rPr>
        <w:t>the measurement setup</w:t>
      </w:r>
      <w:r w:rsidRPr="00DB2801">
        <w:rPr>
          <w:iCs/>
        </w:rPr>
        <w:t xml:space="preserve"> with </w:t>
      </w:r>
      <w:r>
        <w:rPr>
          <w:iCs/>
        </w:rPr>
        <w:t>f</w:t>
      </w:r>
      <w:r w:rsidRPr="00DB2801">
        <w:rPr>
          <w:iCs/>
        </w:rPr>
        <w:t xml:space="preserve">ull </w:t>
      </w:r>
      <w:r>
        <w:rPr>
          <w:iCs/>
        </w:rPr>
        <w:t>d</w:t>
      </w:r>
      <w:r w:rsidRPr="00DB2801">
        <w:rPr>
          <w:iCs/>
        </w:rPr>
        <w:t xml:space="preserve">egrees of </w:t>
      </w:r>
      <w:r>
        <w:rPr>
          <w:iCs/>
        </w:rPr>
        <w:t>f</w:t>
      </w:r>
      <w:r w:rsidRPr="00DB2801">
        <w:rPr>
          <w:iCs/>
        </w:rPr>
        <w:t xml:space="preserve">reedom for AoA1 with </w:t>
      </w:r>
      <w:r>
        <w:rPr>
          <w:iCs/>
        </w:rPr>
        <w:t>f</w:t>
      </w:r>
      <w:r w:rsidRPr="00DB2801">
        <w:rPr>
          <w:iCs/>
        </w:rPr>
        <w:t xml:space="preserve">ixed </w:t>
      </w:r>
      <w:r>
        <w:rPr>
          <w:iCs/>
        </w:rPr>
        <w:t>a</w:t>
      </w:r>
      <w:r w:rsidRPr="00DB2801">
        <w:rPr>
          <w:iCs/>
        </w:rPr>
        <w:t xml:space="preserve">ngular Offset(s) </w:t>
      </w:r>
      <w:r>
        <w:rPr>
          <w:iCs/>
        </w:rPr>
        <w:t>b</w:t>
      </w:r>
      <w:r w:rsidRPr="00DB2801">
        <w:rPr>
          <w:iCs/>
        </w:rPr>
        <w:t>etween AoA1 and AoA2</w:t>
      </w:r>
      <w:r>
        <w:rPr>
          <w:iCs/>
        </w:rPr>
        <w:t xml:space="preserve"> is selected as the baseline.</w:t>
      </w:r>
    </w:p>
    <w:p w14:paraId="6E81A9D8" w14:textId="77777777" w:rsidR="008A218E" w:rsidRDefault="008A218E" w:rsidP="006379AB">
      <w:pPr>
        <w:rPr>
          <w:iCs/>
        </w:rPr>
      </w:pPr>
      <w:r>
        <w:rPr>
          <w:iCs/>
        </w:rPr>
        <w:lastRenderedPageBreak/>
        <w:t xml:space="preserve">For UE RRM testing, </w:t>
      </w:r>
      <w:r w:rsidRPr="009024CC">
        <w:rPr>
          <w:iCs/>
        </w:rPr>
        <w:t xml:space="preserve">the measurement setup </w:t>
      </w:r>
      <w:r>
        <w:rPr>
          <w:iCs/>
        </w:rPr>
        <w:t xml:space="preserve">supporting </w:t>
      </w:r>
      <w:r w:rsidRPr="00792BA4">
        <w:rPr>
          <w:iCs/>
        </w:rPr>
        <w:t xml:space="preserve">Dual TCI switches from one probe to two probes simultaneously </w:t>
      </w:r>
      <w:r w:rsidRPr="009024CC">
        <w:rPr>
          <w:iCs/>
        </w:rPr>
        <w:t>is selected as the baseline.</w:t>
      </w:r>
    </w:p>
    <w:p w14:paraId="7F5DB608" w14:textId="77777777" w:rsidR="008A218E" w:rsidRDefault="008A218E" w:rsidP="006379AB">
      <w:pPr>
        <w:rPr>
          <w:iCs/>
        </w:rPr>
      </w:pPr>
      <w:r>
        <w:rPr>
          <w:iCs/>
        </w:rPr>
        <w:t xml:space="preserve">For UE demodulation testing, the measurement setup for UE RF testing can be reused to demodulation testing and the </w:t>
      </w:r>
      <w:r w:rsidRPr="004D3578">
        <w:t>"</w:t>
      </w:r>
      <w:r>
        <w:rPr>
          <w:iCs/>
        </w:rPr>
        <w:t>virtual cable</w:t>
      </w:r>
      <w:r w:rsidRPr="004D3578">
        <w:t>"</w:t>
      </w:r>
      <w:r>
        <w:rPr>
          <w:iCs/>
        </w:rPr>
        <w:t xml:space="preserve"> approach is adopted per each multi-Rx chain.</w:t>
      </w:r>
    </w:p>
    <w:p w14:paraId="491D46C5" w14:textId="77777777" w:rsidR="008A218E" w:rsidRPr="00282538" w:rsidRDefault="008A218E" w:rsidP="006379AB">
      <w:r>
        <w:rPr>
          <w:iCs/>
        </w:rPr>
        <w:t>Additionally, the preliminary measurement uncertainty budget is specified in the document and the final MU will be further discussed and decided by RAN5.</w:t>
      </w:r>
    </w:p>
    <w:p w14:paraId="240AF08C" w14:textId="77777777" w:rsidR="001A3004" w:rsidRPr="00646F95" w:rsidRDefault="001A3004" w:rsidP="006379AB"/>
    <w:p w14:paraId="6703F3F1" w14:textId="172FBB3C" w:rsidR="00080512" w:rsidRDefault="007429F6" w:rsidP="008A7623">
      <w:pPr>
        <w:pStyle w:val="Heading8"/>
      </w:pPr>
      <w:bookmarkStart w:id="316" w:name="startOfAnnexes"/>
      <w:bookmarkEnd w:id="316"/>
      <w:r>
        <w:br w:type="page"/>
      </w:r>
      <w:bookmarkStart w:id="317" w:name="_Toc129091974"/>
      <w:bookmarkStart w:id="318" w:name="_Toc151623955"/>
      <w:bookmarkStart w:id="319" w:name="_Toc154585372"/>
      <w:bookmarkStart w:id="320" w:name="_Toc155642329"/>
      <w:bookmarkStart w:id="321" w:name="_Toc162015592"/>
      <w:r w:rsidR="00080512" w:rsidRPr="004D3578">
        <w:lastRenderedPageBreak/>
        <w:t xml:space="preserve">Annex </w:t>
      </w:r>
      <w:r w:rsidR="00CD2B7E">
        <w:t>A</w:t>
      </w:r>
      <w:r w:rsidR="00080512" w:rsidRPr="004D3578">
        <w:t>:</w:t>
      </w:r>
      <w:r w:rsidR="00080512" w:rsidRPr="004D3578">
        <w:br/>
      </w:r>
      <w:r w:rsidR="00DA2A2C">
        <w:t>Measurement uncertainty</w:t>
      </w:r>
      <w:bookmarkEnd w:id="317"/>
      <w:bookmarkEnd w:id="318"/>
      <w:bookmarkEnd w:id="319"/>
      <w:bookmarkEnd w:id="320"/>
      <w:bookmarkEnd w:id="321"/>
    </w:p>
    <w:p w14:paraId="5DD650DA" w14:textId="77777777" w:rsidR="00602EF4" w:rsidRPr="00684CEA" w:rsidRDefault="00602EF4" w:rsidP="00602EF4"/>
    <w:p w14:paraId="1DB243C9" w14:textId="60ABEE77" w:rsidR="005929EE" w:rsidRPr="00B82D55" w:rsidRDefault="00602EF4" w:rsidP="00801C6B">
      <w:pPr>
        <w:pStyle w:val="Heading1"/>
      </w:pPr>
      <w:bookmarkStart w:id="322" w:name="_Toc151623956"/>
      <w:bookmarkStart w:id="323" w:name="_Toc154585373"/>
      <w:bookmarkStart w:id="324" w:name="_Toc155642330"/>
      <w:bookmarkStart w:id="325" w:name="_Toc162015593"/>
      <w:r>
        <w:t>A</w:t>
      </w:r>
      <w:r w:rsidRPr="00684CEA">
        <w:t>.1</w:t>
      </w:r>
      <w:r w:rsidRPr="00684CEA">
        <w:tab/>
      </w:r>
      <w:r w:rsidRPr="00602EF4">
        <w:t>Measurement uncertainty budget for UE RF testing methodology</w:t>
      </w:r>
      <w:bookmarkEnd w:id="322"/>
      <w:bookmarkEnd w:id="323"/>
      <w:bookmarkEnd w:id="324"/>
      <w:bookmarkEnd w:id="325"/>
    </w:p>
    <w:p w14:paraId="2CFF05EE" w14:textId="77777777" w:rsidR="00E30F44" w:rsidRPr="00684CEA" w:rsidRDefault="00E30F44" w:rsidP="00E30F44">
      <w:r>
        <w:t xml:space="preserve">Similar as legacy FR2 UE RF testing methodology, the </w:t>
      </w:r>
      <w:r w:rsidRPr="00684CEA">
        <w:t xml:space="preserve">uncertainty tables </w:t>
      </w:r>
      <w:r>
        <w:t>shall</w:t>
      </w:r>
      <w:r w:rsidRPr="00684CEA">
        <w:t xml:space="preserve"> be presented with two stages:</w:t>
      </w:r>
    </w:p>
    <w:p w14:paraId="4E9342B8" w14:textId="77777777" w:rsidR="00E30F44" w:rsidRPr="00684CEA" w:rsidRDefault="00E30F44" w:rsidP="00E30F44">
      <w:pPr>
        <w:pStyle w:val="B1"/>
      </w:pPr>
      <w:r w:rsidRPr="00684CEA">
        <w:t>-</w:t>
      </w:r>
      <w:r w:rsidRPr="00684CEA">
        <w:tab/>
        <w:t>Stage 1: the calibration of the absolute level of the DUT measurement results is performed by means of using a calibration antenna whose absolute gain is known at the frequencies of measurement</w:t>
      </w:r>
    </w:p>
    <w:p w14:paraId="02735CB9" w14:textId="77777777" w:rsidR="00E30F44" w:rsidRDefault="00E30F44" w:rsidP="00E30F44">
      <w:pPr>
        <w:pStyle w:val="B1"/>
      </w:pPr>
      <w:r w:rsidRPr="00684CEA">
        <w:t>-</w:t>
      </w:r>
      <w:r w:rsidRPr="00684CEA">
        <w:tab/>
        <w:t>Stage 2: the actual measurement with the DUT as either the transmitter or receiver is performed.</w:t>
      </w:r>
    </w:p>
    <w:p w14:paraId="1EB8CA73" w14:textId="77777777" w:rsidR="00E30F44" w:rsidRDefault="00E30F44" w:rsidP="00E30F44">
      <w:pPr>
        <w:jc w:val="both"/>
        <w:rPr>
          <w:rFonts w:eastAsia="MS Mincho"/>
          <w:lang w:eastAsia="ja-JP"/>
        </w:rPr>
      </w:pPr>
      <w:r>
        <w:t>T</w:t>
      </w:r>
      <w:r w:rsidRPr="00F50472">
        <w:t xml:space="preserve">he uncertainty assessments for </w:t>
      </w:r>
      <w:r>
        <w:t>UE RF testing</w:t>
      </w:r>
      <w:r w:rsidRPr="00F50472">
        <w:t xml:space="preserve"> </w:t>
      </w:r>
      <w:r>
        <w:t>mainly refer to [13] taking into the impact from 2AoAs receptions</w:t>
      </w:r>
      <w:r w:rsidRPr="00F50472">
        <w:t>. For multi-Rx</w:t>
      </w:r>
      <w:r>
        <w:t xml:space="preserve"> chain DL reception </w:t>
      </w:r>
      <w:r w:rsidRPr="00F50472">
        <w:t>UE RF requirements, the percentage of 2AoA</w:t>
      </w:r>
      <w:r>
        <w:t xml:space="preserve"> spherical</w:t>
      </w:r>
      <w:r w:rsidRPr="00F50472">
        <w:t xml:space="preserve"> </w:t>
      </w:r>
      <w:r>
        <w:t>coverage</w:t>
      </w:r>
      <w:r w:rsidRPr="00F50472">
        <w:t xml:space="preserve"> </w:t>
      </w:r>
      <w:r>
        <w:t>is</w:t>
      </w:r>
      <w:r w:rsidRPr="00F50472">
        <w:t xml:space="preserve"> specified. Therefore, the new requirements of 2AoA are quite similar as legacy EIS spherical coverage requirements.</w:t>
      </w:r>
      <w:r>
        <w:t xml:space="preserve"> </w:t>
      </w:r>
      <w:r>
        <w:rPr>
          <w:rFonts w:eastAsia="MS Mincho"/>
          <w:lang w:eastAsia="ja-JP"/>
        </w:rPr>
        <w:t xml:space="preserve">While the difference between </w:t>
      </w:r>
      <w:r w:rsidRPr="00F50472">
        <w:t>multi-Rx</w:t>
      </w:r>
      <w:r>
        <w:t xml:space="preserve"> chain DL reception</w:t>
      </w:r>
      <w:r>
        <w:rPr>
          <w:rFonts w:eastAsia="MS Mincho"/>
          <w:lang w:eastAsia="ja-JP"/>
        </w:rPr>
        <w:t xml:space="preserve"> requirement and legacy EIS spherical coverage requirement measurement is that DL power is not scanning with a DL power step size in </w:t>
      </w:r>
      <w:r w:rsidRPr="00F50472">
        <w:t>multi-Rx</w:t>
      </w:r>
      <w:r>
        <w:t xml:space="preserve"> chain DL reception UE RF testing</w:t>
      </w:r>
      <w:r>
        <w:rPr>
          <w:rFonts w:eastAsia="MS Mincho"/>
          <w:lang w:eastAsia="ja-JP"/>
        </w:rPr>
        <w:t xml:space="preserve">. It says in </w:t>
      </w:r>
      <w:r w:rsidRPr="00F50472">
        <w:t>multi-Rx</w:t>
      </w:r>
      <w:r>
        <w:t xml:space="preserve"> chain DL reception UE RF testing</w:t>
      </w:r>
      <w:r>
        <w:rPr>
          <w:rFonts w:eastAsia="MS Mincho"/>
          <w:lang w:eastAsia="ja-JP"/>
        </w:rPr>
        <w:t xml:space="preserve">, the throughput of UE is measured at a fixed DL power, i.e., legacy EIS spherical coverage power level. </w:t>
      </w:r>
    </w:p>
    <w:p w14:paraId="323B5BD2" w14:textId="77777777" w:rsidR="00E30F44" w:rsidRDefault="00E30F44" w:rsidP="00E30F44">
      <w:pPr>
        <w:jc w:val="both"/>
        <w:rPr>
          <w:szCs w:val="24"/>
          <w:lang w:eastAsia="zh-CN"/>
        </w:rPr>
      </w:pPr>
      <w:r>
        <w:rPr>
          <w:rFonts w:eastAsia="MS Mincho"/>
          <w:lang w:eastAsia="ja-JP"/>
        </w:rPr>
        <w:t xml:space="preserve">As specified in </w:t>
      </w:r>
      <w:r w:rsidRPr="009709C5">
        <w:t xml:space="preserve">Table </w:t>
      </w:r>
      <w:r w:rsidRPr="009709C5">
        <w:rPr>
          <w:rFonts w:eastAsia="MS Mincho"/>
          <w:lang w:eastAsia="ja-JP"/>
        </w:rPr>
        <w:t>B.19.2-2</w:t>
      </w:r>
      <w:r>
        <w:rPr>
          <w:rFonts w:eastAsia="MS Mincho"/>
          <w:lang w:eastAsia="ja-JP"/>
        </w:rPr>
        <w:t xml:space="preserve"> of [13], each MU element is described as dB value that could not totally apply for </w:t>
      </w:r>
      <w:r w:rsidRPr="00F50472">
        <w:t>multi-Rx</w:t>
      </w:r>
      <w:r>
        <w:t xml:space="preserve"> chain DL reception UE</w:t>
      </w:r>
      <w:r>
        <w:rPr>
          <w:rFonts w:eastAsia="MS Mincho"/>
          <w:lang w:eastAsia="ja-JP"/>
        </w:rPr>
        <w:t xml:space="preserve"> MU analysis. Additionally, </w:t>
      </w:r>
      <w:r>
        <w:t xml:space="preserve">the difference of probability between candidate measurement grids </w:t>
      </w:r>
      <w:r w:rsidRPr="00FC02C6">
        <w:rPr>
          <w:szCs w:val="24"/>
          <w:lang w:eastAsia="zh-CN"/>
        </w:rPr>
        <w:t>measurement step size</w:t>
      </w:r>
      <w:r>
        <w:rPr>
          <w:szCs w:val="24"/>
          <w:lang w:eastAsia="zh-CN"/>
        </w:rPr>
        <w:t xml:space="preserve"> could be evaluated and provided based on the simulations. Therefore, it is agreed to use the percentage value as the metric for the 2AoA UE RF MU analysis. </w:t>
      </w:r>
    </w:p>
    <w:p w14:paraId="2A3E610E" w14:textId="77777777" w:rsidR="00E30F44" w:rsidRDefault="00E30F44" w:rsidP="00E30F44">
      <w:pPr>
        <w:jc w:val="both"/>
      </w:pPr>
      <w:r>
        <w:rPr>
          <w:szCs w:val="24"/>
          <w:lang w:eastAsia="zh-CN"/>
        </w:rPr>
        <w:t xml:space="preserve">The preliminary MU budget for UE RF testing methodology is defined in </w:t>
      </w:r>
      <w:r w:rsidRPr="00684CEA">
        <w:t xml:space="preserve">Table </w:t>
      </w:r>
      <w:r>
        <w:rPr>
          <w:rFonts w:eastAsia="MS Mincho"/>
          <w:lang w:eastAsia="ja-JP"/>
        </w:rPr>
        <w:t>A</w:t>
      </w:r>
      <w:r w:rsidRPr="00684CEA">
        <w:rPr>
          <w:rFonts w:eastAsia="MS Mincho" w:hint="eastAsia"/>
          <w:lang w:eastAsia="ja-JP"/>
        </w:rPr>
        <w:t>.1-</w:t>
      </w:r>
      <w:r w:rsidRPr="00684CEA">
        <w:rPr>
          <w:lang w:eastAsia="sv-SE"/>
        </w:rPr>
        <w:t>1</w:t>
      </w:r>
      <w:r>
        <w:rPr>
          <w:lang w:eastAsia="sv-SE"/>
        </w:rPr>
        <w:t xml:space="preserve"> and </w:t>
      </w:r>
      <w:r w:rsidRPr="00684CEA">
        <w:t xml:space="preserve">Table </w:t>
      </w:r>
      <w:r>
        <w:rPr>
          <w:rFonts w:eastAsia="MS Mincho"/>
          <w:lang w:eastAsia="ja-JP"/>
        </w:rPr>
        <w:t>A</w:t>
      </w:r>
      <w:r w:rsidRPr="00684CEA">
        <w:rPr>
          <w:rFonts w:eastAsia="MS Mincho" w:hint="eastAsia"/>
          <w:lang w:eastAsia="ja-JP"/>
        </w:rPr>
        <w:t>.1</w:t>
      </w:r>
      <w:r>
        <w:rPr>
          <w:rFonts w:eastAsia="MS Mincho"/>
          <w:lang w:eastAsia="ja-JP"/>
        </w:rPr>
        <w:t>-2.</w:t>
      </w:r>
    </w:p>
    <w:p w14:paraId="361E20CA" w14:textId="351B0620" w:rsidR="00E30F44" w:rsidRPr="00B9163E" w:rsidRDefault="00E30F44" w:rsidP="00E30F44">
      <w:pPr>
        <w:pStyle w:val="TH"/>
      </w:pPr>
      <w:r>
        <w:lastRenderedPageBreak/>
        <w:t xml:space="preserve">Table </w:t>
      </w:r>
      <w:r>
        <w:rPr>
          <w:rFonts w:eastAsia="MS Mincho"/>
          <w:lang w:eastAsia="ja-JP"/>
        </w:rPr>
        <w:t>A</w:t>
      </w:r>
      <w:r w:rsidRPr="00684CEA">
        <w:rPr>
          <w:rFonts w:eastAsia="MS Mincho" w:hint="eastAsia"/>
          <w:lang w:eastAsia="ja-JP"/>
        </w:rPr>
        <w:t>.1-</w:t>
      </w:r>
      <w:r w:rsidRPr="00684CEA">
        <w:rPr>
          <w:lang w:eastAsia="sv-SE"/>
        </w:rPr>
        <w:t>1</w:t>
      </w:r>
      <w:r>
        <w:t xml:space="preserve">: </w:t>
      </w:r>
      <w:r w:rsidRPr="009709C5">
        <w:t xml:space="preserve">Uncertainty assessment for </w:t>
      </w:r>
      <w:r>
        <w:t xml:space="preserve">wanted </w:t>
      </w:r>
      <w:r w:rsidRPr="00730649">
        <w:t xml:space="preserve">DL </w:t>
      </w:r>
      <w:r>
        <w:t xml:space="preserve">signal </w:t>
      </w:r>
      <w:r w:rsidRPr="00730649">
        <w:t>absolute power in 2AoA coverage</w:t>
      </w:r>
      <w:r>
        <w:t xml:space="preserve"> </w:t>
      </w:r>
      <w:r w:rsidRPr="00730649">
        <w:t>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30F44" w:rsidRPr="0083286B" w14:paraId="4134D6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DCC2E5" w14:textId="77777777" w:rsidR="00E30F44" w:rsidRPr="0083286B" w:rsidRDefault="00E30F44"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7C2D990A" w14:textId="77777777" w:rsidR="00E30F44" w:rsidRPr="0083286B" w:rsidRDefault="00E30F44"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7C550A44" w14:textId="77777777" w:rsidR="00E30F44" w:rsidRPr="0083286B" w:rsidRDefault="00E30F44"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6577D9CC" w14:textId="77777777" w:rsidR="00E30F44" w:rsidRPr="0083286B" w:rsidRDefault="00E30F44" w:rsidP="00282538">
            <w:pPr>
              <w:pStyle w:val="TAH"/>
              <w:rPr>
                <w:color w:val="000000" w:themeColor="text1"/>
              </w:rPr>
            </w:pPr>
            <w:r w:rsidRPr="0083286B">
              <w:rPr>
                <w:color w:val="000000" w:themeColor="text1"/>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41EB5421" w14:textId="77777777" w:rsidR="00E30F44" w:rsidRPr="0083286B" w:rsidRDefault="00E30F44" w:rsidP="00282538">
            <w:pPr>
              <w:pStyle w:val="TAH"/>
              <w:rPr>
                <w:color w:val="000000" w:themeColor="text1"/>
              </w:rPr>
            </w:pPr>
            <w:r w:rsidRPr="0083286B">
              <w:rPr>
                <w:color w:val="000000" w:themeColor="text1"/>
              </w:rPr>
              <w:t>Divisor</w:t>
            </w:r>
          </w:p>
        </w:tc>
        <w:tc>
          <w:tcPr>
            <w:tcW w:w="1210" w:type="dxa"/>
            <w:tcBorders>
              <w:top w:val="single" w:sz="6" w:space="0" w:color="auto"/>
              <w:left w:val="single" w:sz="6" w:space="0" w:color="auto"/>
              <w:bottom w:val="single" w:sz="6" w:space="0" w:color="auto"/>
              <w:right w:val="single" w:sz="6" w:space="0" w:color="auto"/>
            </w:tcBorders>
          </w:tcPr>
          <w:p w14:paraId="7C075AD7" w14:textId="77777777" w:rsidR="00E30F44" w:rsidRPr="0083286B" w:rsidRDefault="00E30F44" w:rsidP="00282538">
            <w:pPr>
              <w:pStyle w:val="TAH"/>
              <w:rPr>
                <w:color w:val="000000" w:themeColor="text1"/>
              </w:rPr>
            </w:pPr>
            <w:r w:rsidRPr="0083286B">
              <w:rPr>
                <w:color w:val="000000" w:themeColor="text1"/>
              </w:rPr>
              <w:t>Standard uncertainty (σ) [dB]</w:t>
            </w:r>
          </w:p>
        </w:tc>
      </w:tr>
      <w:tr w:rsidR="00E30F44" w:rsidRPr="0083286B" w14:paraId="1940586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31C8C55" w14:textId="77777777" w:rsidR="00E30F44" w:rsidRPr="0083286B" w:rsidRDefault="00E30F44" w:rsidP="00282538">
            <w:pPr>
              <w:pStyle w:val="TAH"/>
              <w:rPr>
                <w:color w:val="000000" w:themeColor="text1"/>
              </w:rPr>
            </w:pPr>
            <w:r w:rsidRPr="0083286B">
              <w:rPr>
                <w:color w:val="000000" w:themeColor="text1"/>
              </w:rPr>
              <w:t>Stage 2: DUT measurement</w:t>
            </w:r>
          </w:p>
        </w:tc>
      </w:tr>
      <w:tr w:rsidR="00E30F44" w:rsidRPr="0083286B" w14:paraId="392246A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8CDBE8" w14:textId="77777777" w:rsidR="00E30F44" w:rsidRPr="0083286B" w:rsidRDefault="00E30F44"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3ADD47B8" w14:textId="77777777" w:rsidR="00E30F44" w:rsidRPr="0083286B" w:rsidRDefault="00E30F44"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6154206"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0892B467"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F1F8D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787845FF"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FC70B2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CD6EB" w14:textId="77777777" w:rsidR="00E30F44" w:rsidRPr="0083286B" w:rsidRDefault="00E30F44"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68CDF14D" w14:textId="77777777" w:rsidR="00E30F44" w:rsidRPr="0083286B" w:rsidRDefault="00E30F44"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FAF019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7DD1044"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6C5D7B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5EF09D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15BA25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04309D" w14:textId="77777777" w:rsidR="00E30F44" w:rsidRPr="0083286B" w:rsidRDefault="00E30F44"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15C9AF29" w14:textId="77777777" w:rsidR="00E30F44" w:rsidRPr="0083286B" w:rsidRDefault="00E30F44"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75516D3E" w14:textId="77777777" w:rsidR="00E30F44" w:rsidRPr="0083286B" w:rsidRDefault="00E30F44"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4FD8C9F3"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4AC854CE"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26A4166"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w:t>
            </w:r>
            <w:r>
              <w:rPr>
                <w:color w:val="000000" w:themeColor="text1"/>
              </w:rPr>
              <w:t>7</w:t>
            </w:r>
            <w:r w:rsidRPr="0083286B">
              <w:rPr>
                <w:color w:val="000000" w:themeColor="text1"/>
                <w:lang w:val="en-US"/>
              </w:rPr>
              <w:t>]</w:t>
            </w:r>
          </w:p>
        </w:tc>
      </w:tr>
      <w:tr w:rsidR="00E30F44" w:rsidRPr="0083286B" w14:paraId="7FF25D8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70F8D1" w14:textId="77777777" w:rsidR="00E30F44" w:rsidRPr="0083286B" w:rsidRDefault="00E30F44"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500666C1" w14:textId="77777777" w:rsidR="00E30F44" w:rsidRPr="0083286B" w:rsidRDefault="00E30F44"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20A0EBA2" w14:textId="77777777" w:rsidR="00E30F44" w:rsidRPr="0083286B" w:rsidRDefault="00E30F44"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587C6072"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368CD0E7"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5336FF7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1.30</w:t>
            </w:r>
            <w:r w:rsidRPr="0083286B">
              <w:rPr>
                <w:color w:val="000000" w:themeColor="text1"/>
                <w:lang w:val="en-US"/>
              </w:rPr>
              <w:t>]</w:t>
            </w:r>
          </w:p>
        </w:tc>
      </w:tr>
      <w:tr w:rsidR="00E30F44" w:rsidRPr="0083286B" w14:paraId="219A341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F9F455" w14:textId="77777777" w:rsidR="00E30F44" w:rsidRPr="0083286B" w:rsidRDefault="00E30F44"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031F2C09" w14:textId="77777777" w:rsidR="00E30F44" w:rsidRPr="0083286B" w:rsidRDefault="00E30F44"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DE90FD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1126CC6"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4AE3D074"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20C0DAE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72E0770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E5431" w14:textId="77777777" w:rsidR="00E30F44" w:rsidRPr="0083286B" w:rsidRDefault="00E30F44"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0D80A7DB" w14:textId="77777777" w:rsidR="00E30F44" w:rsidRPr="0083286B" w:rsidRDefault="00E30F44"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BB43E0C" w14:textId="77777777" w:rsidR="00E30F44" w:rsidRPr="0083286B" w:rsidRDefault="00E30F44"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6CBD22C1"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2EEB427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1262C9B2" w14:textId="77777777" w:rsidR="00E30F44" w:rsidRPr="0083286B" w:rsidRDefault="00E30F44" w:rsidP="00282538">
            <w:pPr>
              <w:pStyle w:val="TAC"/>
              <w:rPr>
                <w:color w:val="000000" w:themeColor="text1"/>
                <w:lang w:val="en-US"/>
              </w:rPr>
            </w:pPr>
            <w:r w:rsidRPr="0083286B">
              <w:rPr>
                <w:color w:val="000000" w:themeColor="text1"/>
              </w:rPr>
              <w:t>[1.45</w:t>
            </w:r>
            <w:r w:rsidRPr="0083286B">
              <w:rPr>
                <w:color w:val="000000" w:themeColor="text1"/>
                <w:lang w:val="en-US"/>
              </w:rPr>
              <w:t>]</w:t>
            </w:r>
          </w:p>
        </w:tc>
      </w:tr>
      <w:tr w:rsidR="00E30F44" w:rsidRPr="0083286B" w14:paraId="379748F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43E8D8" w14:textId="77777777" w:rsidR="00E30F44" w:rsidRPr="0083286B" w:rsidRDefault="00E30F44"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0486615" w14:textId="77777777" w:rsidR="00E30F44" w:rsidRPr="0083286B" w:rsidRDefault="00E30F44" w:rsidP="00282538">
            <w:pPr>
              <w:pStyle w:val="TAL"/>
              <w:rPr>
                <w:color w:val="000000" w:themeColor="text1"/>
              </w:rPr>
            </w:pPr>
            <w:r w:rsidRPr="0083286B">
              <w:rPr>
                <w:color w:val="000000" w:themeColor="text1"/>
              </w:rPr>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048115A4"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727D82B"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7E9CCE2C"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609E650B"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0FFC4A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6E9C5" w14:textId="77777777" w:rsidR="00E30F44" w:rsidRPr="0083286B" w:rsidRDefault="00E30F44"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6CD313B0" w14:textId="77777777" w:rsidR="00E30F44" w:rsidRPr="0083286B" w:rsidRDefault="00E30F44"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8A74111" w14:textId="77777777" w:rsidR="00E30F44" w:rsidRPr="0083286B" w:rsidRDefault="00E30F44"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43782C60"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44B3AC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51C128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1.05</w:t>
            </w:r>
            <w:r w:rsidRPr="0083286B">
              <w:rPr>
                <w:color w:val="000000" w:themeColor="text1"/>
                <w:lang w:val="en-US"/>
              </w:rPr>
              <w:t>]</w:t>
            </w:r>
          </w:p>
        </w:tc>
      </w:tr>
      <w:tr w:rsidR="00E30F44" w:rsidRPr="0083286B" w14:paraId="5AD224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27D499" w14:textId="77777777" w:rsidR="00E30F44" w:rsidRPr="0083286B" w:rsidRDefault="00E30F44"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06139F38" w14:textId="77777777" w:rsidR="00E30F44" w:rsidRPr="0083286B" w:rsidRDefault="00E30F44"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9CFCC36" w14:textId="77777777" w:rsidR="00E30F44" w:rsidRPr="0083286B" w:rsidRDefault="00E30F44"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73D9F52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0B9FBD15"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A257A51"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0.25</w:t>
            </w:r>
            <w:r w:rsidRPr="0083286B">
              <w:rPr>
                <w:color w:val="000000" w:themeColor="text1"/>
                <w:lang w:val="en-US"/>
              </w:rPr>
              <w:t>]</w:t>
            </w:r>
          </w:p>
        </w:tc>
      </w:tr>
      <w:tr w:rsidR="00E30F44" w:rsidRPr="0083286B" w14:paraId="135A54A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DF9E72" w14:textId="77777777" w:rsidR="00E30F44" w:rsidRPr="0083286B" w:rsidRDefault="00E30F44"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FCE4909" w14:textId="77777777" w:rsidR="00E30F44" w:rsidRPr="0083286B" w:rsidRDefault="00E30F44"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27D4E55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2D700DCF"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3ECE7CB1"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12925883"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CCFF80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6DA9CA" w14:textId="77777777" w:rsidR="00E30F44" w:rsidRPr="0083286B" w:rsidRDefault="00E30F44"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0917632F"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6144A96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22408D9"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5B742F4B"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3472E82"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025DC25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6B3DB2" w14:textId="77777777" w:rsidR="00E30F44" w:rsidRPr="0083286B" w:rsidRDefault="00E30F44"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A2AB9FE" w14:textId="77777777" w:rsidR="00E30F44" w:rsidRPr="0083286B" w:rsidRDefault="00E30F44"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42E276D"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9AB7EDA"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232E4D82"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426045A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BA0F20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F51177" w14:textId="77777777" w:rsidR="00E30F44" w:rsidRPr="0083286B" w:rsidRDefault="00E30F44"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1ABF33A" w14:textId="77777777" w:rsidR="00E30F44" w:rsidRPr="0083286B" w:rsidRDefault="00E30F44" w:rsidP="00282538">
            <w:pPr>
              <w:pStyle w:val="TAL"/>
              <w:rPr>
                <w:color w:val="000000" w:themeColor="text1"/>
              </w:rPr>
            </w:pPr>
            <w:r w:rsidRPr="0083286B">
              <w:rPr>
                <w:color w:val="000000" w:themeColor="text1"/>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0C9EBF41" w14:textId="77777777" w:rsidR="00E30F44" w:rsidRPr="0083286B" w:rsidRDefault="00E30F44"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411BE985"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6DA630A"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63165AA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0.15</w:t>
            </w:r>
            <w:r w:rsidRPr="0083286B">
              <w:rPr>
                <w:color w:val="000000" w:themeColor="text1"/>
                <w:lang w:val="en-US"/>
              </w:rPr>
              <w:t>]</w:t>
            </w:r>
          </w:p>
        </w:tc>
      </w:tr>
      <w:tr w:rsidR="00E30F44" w:rsidRPr="0083286B" w14:paraId="6DCACFE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5203" w14:textId="77777777" w:rsidR="00E30F44" w:rsidRPr="0083286B" w:rsidRDefault="00E30F44"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4C0F19D" w14:textId="77777777" w:rsidR="00E30F44" w:rsidRPr="0083286B" w:rsidRDefault="00E30F44"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901FA8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4BF54631"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B929946"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620ED33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EF7064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97D892" w14:textId="77777777" w:rsidR="00E30F44" w:rsidRPr="0083286B" w:rsidRDefault="00E30F44" w:rsidP="00282538">
            <w:pPr>
              <w:pStyle w:val="TAL"/>
              <w:rPr>
                <w:color w:val="000000" w:themeColor="text1"/>
                <w:lang w:eastAsia="ja-JP"/>
              </w:rPr>
            </w:pPr>
            <w:r w:rsidRPr="0083286B">
              <w:rPr>
                <w:color w:val="000000" w:themeColor="text1"/>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45C1D4D" w14:textId="77777777" w:rsidR="00E30F44" w:rsidRPr="0083286B" w:rsidRDefault="00E30F44" w:rsidP="00282538">
            <w:pPr>
              <w:pStyle w:val="TAL"/>
              <w:rPr>
                <w:color w:val="000000" w:themeColor="text1"/>
                <w:lang w:eastAsia="ja-JP"/>
              </w:rPr>
            </w:pPr>
            <w:r w:rsidRPr="0083286B">
              <w:rPr>
                <w:color w:val="000000" w:themeColor="text1"/>
              </w:rPr>
              <w:t xml:space="preserve">Influence of spherical coverage grid </w:t>
            </w:r>
          </w:p>
        </w:tc>
        <w:tc>
          <w:tcPr>
            <w:tcW w:w="1134" w:type="dxa"/>
            <w:tcBorders>
              <w:top w:val="single" w:sz="6" w:space="0" w:color="auto"/>
              <w:left w:val="single" w:sz="6" w:space="0" w:color="auto"/>
              <w:bottom w:val="single" w:sz="6" w:space="0" w:color="auto"/>
              <w:right w:val="single" w:sz="6" w:space="0" w:color="auto"/>
            </w:tcBorders>
          </w:tcPr>
          <w:p w14:paraId="2CDCD8A8" w14:textId="77777777" w:rsidR="00E30F44" w:rsidRPr="0083286B" w:rsidRDefault="00E30F44" w:rsidP="00282538">
            <w:pPr>
              <w:pStyle w:val="TAC"/>
              <w:rPr>
                <w:color w:val="000000" w:themeColor="text1"/>
              </w:rPr>
            </w:pPr>
            <w:r w:rsidRPr="0083286B">
              <w:rPr>
                <w:color w:val="000000" w:themeColor="text1"/>
              </w:rPr>
              <w:t>0.12</w:t>
            </w:r>
          </w:p>
        </w:tc>
        <w:tc>
          <w:tcPr>
            <w:tcW w:w="1560" w:type="dxa"/>
            <w:tcBorders>
              <w:top w:val="single" w:sz="6" w:space="0" w:color="auto"/>
              <w:left w:val="single" w:sz="6" w:space="0" w:color="auto"/>
              <w:bottom w:val="single" w:sz="6" w:space="0" w:color="auto"/>
              <w:right w:val="single" w:sz="6" w:space="0" w:color="auto"/>
            </w:tcBorders>
          </w:tcPr>
          <w:p w14:paraId="2F707C06"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0952C79A" w14:textId="77777777" w:rsidR="00E30F44" w:rsidRPr="0083286B" w:rsidRDefault="00E30F44" w:rsidP="00282538">
            <w:pPr>
              <w:pStyle w:val="TAC"/>
              <w:rPr>
                <w:color w:val="000000" w:themeColor="text1"/>
              </w:rPr>
            </w:pPr>
            <w:r w:rsidRPr="0083286B">
              <w:rPr>
                <w:color w:val="000000" w:themeColor="text1"/>
              </w:rPr>
              <w:t>1</w:t>
            </w:r>
          </w:p>
        </w:tc>
        <w:tc>
          <w:tcPr>
            <w:tcW w:w="1210" w:type="dxa"/>
            <w:tcBorders>
              <w:top w:val="single" w:sz="6" w:space="0" w:color="auto"/>
              <w:left w:val="single" w:sz="6" w:space="0" w:color="auto"/>
              <w:bottom w:val="single" w:sz="6" w:space="0" w:color="auto"/>
              <w:right w:val="single" w:sz="6" w:space="0" w:color="auto"/>
            </w:tcBorders>
          </w:tcPr>
          <w:p w14:paraId="47C0151E"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0.12</w:t>
            </w:r>
            <w:r w:rsidRPr="0083286B">
              <w:rPr>
                <w:color w:val="000000" w:themeColor="text1"/>
                <w:lang w:val="en-US"/>
              </w:rPr>
              <w:t>]</w:t>
            </w:r>
          </w:p>
        </w:tc>
      </w:tr>
      <w:tr w:rsidR="00E30F44" w:rsidRPr="0083286B" w14:paraId="01113F03"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5B7A3BC" w14:textId="77777777" w:rsidR="00E30F44" w:rsidRPr="0083286B" w:rsidRDefault="00E30F44" w:rsidP="00282538">
            <w:pPr>
              <w:pStyle w:val="TAH"/>
              <w:rPr>
                <w:color w:val="000000" w:themeColor="text1"/>
              </w:rPr>
            </w:pPr>
            <w:r w:rsidRPr="0083286B">
              <w:rPr>
                <w:color w:val="000000" w:themeColor="text1"/>
              </w:rPr>
              <w:t>Stage 1: Calibration measurement</w:t>
            </w:r>
          </w:p>
        </w:tc>
      </w:tr>
      <w:tr w:rsidR="00E30F44" w:rsidRPr="0083286B" w14:paraId="01A37CC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B1628"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77DBB9E" w14:textId="77777777" w:rsidR="00E30F44" w:rsidRPr="0083286B" w:rsidRDefault="00E30F44" w:rsidP="00282538">
            <w:pPr>
              <w:pStyle w:val="TAL"/>
              <w:rPr>
                <w:color w:val="000000" w:themeColor="text1"/>
              </w:rPr>
            </w:pPr>
            <w:r w:rsidRPr="0083286B">
              <w:rPr>
                <w:color w:val="000000" w:themeColor="text1"/>
              </w:rPr>
              <w:t xml:space="preserve">Mismatch </w:t>
            </w:r>
          </w:p>
        </w:tc>
        <w:tc>
          <w:tcPr>
            <w:tcW w:w="1134" w:type="dxa"/>
            <w:tcBorders>
              <w:top w:val="single" w:sz="6" w:space="0" w:color="auto"/>
              <w:left w:val="single" w:sz="6" w:space="0" w:color="auto"/>
              <w:bottom w:val="single" w:sz="6" w:space="0" w:color="auto"/>
              <w:right w:val="single" w:sz="6" w:space="0" w:color="auto"/>
            </w:tcBorders>
          </w:tcPr>
          <w:p w14:paraId="2D93A5DB"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4E91C3"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253A9918"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540FEA7C"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5778C2D4"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F79192"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6F988AB8" w14:textId="77777777" w:rsidR="00E30F44" w:rsidRPr="0083286B" w:rsidRDefault="00E30F44"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EA3D0"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AF3CDA"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13BE4C51"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0682801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EC1BFE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D71C00" w14:textId="77777777" w:rsidR="00E30F44" w:rsidRPr="0083286B" w:rsidRDefault="00E30F44" w:rsidP="00282538">
            <w:pPr>
              <w:pStyle w:val="TAL"/>
              <w:rPr>
                <w:color w:val="000000" w:themeColor="text1"/>
                <w:lang w:eastAsia="ja-JP"/>
              </w:rPr>
            </w:pPr>
            <w:r w:rsidRPr="0083286B">
              <w:rPr>
                <w:color w:val="000000" w:themeColor="text1"/>
              </w:rPr>
              <w:t>1</w:t>
            </w: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D5A15CD" w14:textId="77777777" w:rsidR="00E30F44" w:rsidRPr="0083286B" w:rsidRDefault="00E30F44"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4031F3A"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36D1F865"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30330C24"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31658590"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6AEEA5D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EBCB8D" w14:textId="77777777" w:rsidR="00E30F44" w:rsidRPr="0083286B" w:rsidRDefault="00E30F44"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35EC9067" w14:textId="77777777" w:rsidR="00E30F44" w:rsidRPr="0083286B" w:rsidRDefault="00E30F44"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F6C9164" w14:textId="77777777" w:rsidR="00E30F44" w:rsidRPr="0083286B" w:rsidRDefault="00E30F44" w:rsidP="00282538">
            <w:pPr>
              <w:pStyle w:val="TAC"/>
              <w:rPr>
                <w:color w:val="000000" w:themeColor="text1"/>
              </w:rPr>
            </w:pPr>
            <w:r w:rsidRPr="0083286B">
              <w:rPr>
                <w:color w:val="000000" w:themeColor="text1"/>
              </w:rPr>
              <w:t>1.50</w:t>
            </w:r>
          </w:p>
        </w:tc>
        <w:tc>
          <w:tcPr>
            <w:tcW w:w="1560" w:type="dxa"/>
            <w:tcBorders>
              <w:top w:val="single" w:sz="6" w:space="0" w:color="auto"/>
              <w:left w:val="single" w:sz="6" w:space="0" w:color="auto"/>
              <w:bottom w:val="single" w:sz="6" w:space="0" w:color="auto"/>
              <w:right w:val="single" w:sz="6" w:space="0" w:color="auto"/>
            </w:tcBorders>
          </w:tcPr>
          <w:p w14:paraId="1312783B"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69B2D2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4A20E499" w14:textId="77777777" w:rsidR="00E30F44" w:rsidRPr="0083286B" w:rsidRDefault="00E30F44" w:rsidP="00282538">
            <w:pPr>
              <w:pStyle w:val="TAC"/>
              <w:rPr>
                <w:color w:val="000000" w:themeColor="text1"/>
                <w:lang w:val="en-US"/>
              </w:rPr>
            </w:pPr>
            <w:r w:rsidRPr="0083286B">
              <w:rPr>
                <w:color w:val="000000" w:themeColor="text1"/>
              </w:rPr>
              <w:t>[0.75]</w:t>
            </w:r>
          </w:p>
        </w:tc>
      </w:tr>
      <w:tr w:rsidR="00E30F44" w:rsidRPr="0083286B" w14:paraId="4D62688F"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5CDDEE" w14:textId="77777777" w:rsidR="00E30F44" w:rsidRPr="0083286B" w:rsidRDefault="00E30F44"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5BACF8C" w14:textId="77777777" w:rsidR="00E30F44" w:rsidRPr="0083286B" w:rsidRDefault="00E30F44"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4AB910C4" w14:textId="77777777" w:rsidR="00E30F44" w:rsidRPr="0083286B" w:rsidRDefault="00E30F44"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38C5000D"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789FCC2F"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256922A2" w14:textId="77777777" w:rsidR="00E30F44" w:rsidRPr="0083286B" w:rsidRDefault="00E30F44" w:rsidP="00282538">
            <w:pPr>
              <w:pStyle w:val="TAC"/>
              <w:rPr>
                <w:color w:val="000000" w:themeColor="text1"/>
                <w:lang w:val="en-US"/>
              </w:rPr>
            </w:pPr>
            <w:r w:rsidRPr="0083286B">
              <w:rPr>
                <w:color w:val="000000" w:themeColor="text1"/>
              </w:rPr>
              <w:t>[0.30</w:t>
            </w:r>
            <w:r w:rsidRPr="0083286B">
              <w:rPr>
                <w:color w:val="000000" w:themeColor="text1"/>
                <w:lang w:val="en-US"/>
              </w:rPr>
              <w:t>]</w:t>
            </w:r>
          </w:p>
        </w:tc>
      </w:tr>
      <w:tr w:rsidR="00E30F44" w:rsidRPr="0083286B" w14:paraId="538F658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520945" w14:textId="77777777" w:rsidR="00E30F44" w:rsidRPr="0083286B" w:rsidRDefault="00E30F44"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D3A754F" w14:textId="77777777" w:rsidR="00E30F44" w:rsidRPr="0083286B" w:rsidRDefault="00E30F44"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6B317FE" w14:textId="77777777" w:rsidR="00E30F44" w:rsidRPr="0083286B" w:rsidRDefault="00E30F44"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FAC18E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38444783"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2E782E2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1BC709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370AAB" w14:textId="77777777" w:rsidR="00E30F44" w:rsidRPr="0083286B" w:rsidRDefault="00E30F44"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DA10A0D" w14:textId="77777777" w:rsidR="00E30F44" w:rsidRPr="0083286B" w:rsidRDefault="00E30F44"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60B7CF2"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1C5432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67AE16F1"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1CB30B59"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47BA7B27"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B53E5B" w14:textId="77777777" w:rsidR="00E30F44" w:rsidRPr="0083286B" w:rsidDel="00842179" w:rsidRDefault="00E30F44" w:rsidP="00282538">
            <w:pPr>
              <w:pStyle w:val="TAL"/>
              <w:rPr>
                <w:color w:val="000000" w:themeColor="text1"/>
                <w:lang w:eastAsia="ja-JP"/>
              </w:rPr>
            </w:pPr>
            <w:r w:rsidRPr="0083286B">
              <w:rPr>
                <w:color w:val="000000" w:themeColor="text1"/>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D25F1F6" w14:textId="77777777" w:rsidR="00E30F44" w:rsidRPr="0083286B" w:rsidRDefault="00E30F44"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34" w:type="dxa"/>
            <w:tcBorders>
              <w:top w:val="single" w:sz="6" w:space="0" w:color="auto"/>
              <w:left w:val="single" w:sz="6" w:space="0" w:color="auto"/>
              <w:bottom w:val="single" w:sz="6" w:space="0" w:color="auto"/>
              <w:right w:val="single" w:sz="6" w:space="0" w:color="auto"/>
            </w:tcBorders>
          </w:tcPr>
          <w:p w14:paraId="63C06074" w14:textId="77777777" w:rsidR="00E30F44" w:rsidRPr="0083286B" w:rsidRDefault="00E30F44"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6641262B" w14:textId="77777777" w:rsidR="00E30F44" w:rsidRPr="0083286B" w:rsidRDefault="00E30F44" w:rsidP="00282538">
            <w:pPr>
              <w:pStyle w:val="TAC"/>
              <w:rPr>
                <w:color w:val="000000" w:themeColor="text1"/>
              </w:rPr>
            </w:pPr>
            <w:r w:rsidRPr="0083286B">
              <w:rPr>
                <w:color w:val="000000" w:themeColor="text1"/>
              </w:rPr>
              <w:t>Actual</w:t>
            </w:r>
          </w:p>
        </w:tc>
        <w:tc>
          <w:tcPr>
            <w:tcW w:w="992" w:type="dxa"/>
            <w:tcBorders>
              <w:top w:val="single" w:sz="6" w:space="0" w:color="auto"/>
              <w:left w:val="single" w:sz="6" w:space="0" w:color="auto"/>
              <w:bottom w:val="single" w:sz="6" w:space="0" w:color="auto"/>
              <w:right w:val="single" w:sz="6" w:space="0" w:color="auto"/>
            </w:tcBorders>
          </w:tcPr>
          <w:p w14:paraId="6C622C44" w14:textId="77777777" w:rsidR="00E30F44" w:rsidRPr="0083286B" w:rsidRDefault="00E30F44" w:rsidP="00282538">
            <w:pPr>
              <w:pStyle w:val="TAC"/>
              <w:rPr>
                <w:color w:val="000000" w:themeColor="text1"/>
              </w:rPr>
            </w:pPr>
            <w:r w:rsidRPr="0083286B">
              <w:rPr>
                <w:color w:val="000000" w:themeColor="text1"/>
              </w:rPr>
              <w:t>1.00</w:t>
            </w:r>
          </w:p>
        </w:tc>
        <w:tc>
          <w:tcPr>
            <w:tcW w:w="1210" w:type="dxa"/>
            <w:tcBorders>
              <w:top w:val="single" w:sz="6" w:space="0" w:color="auto"/>
              <w:left w:val="single" w:sz="6" w:space="0" w:color="auto"/>
              <w:bottom w:val="single" w:sz="6" w:space="0" w:color="auto"/>
              <w:right w:val="single" w:sz="6" w:space="0" w:color="auto"/>
            </w:tcBorders>
          </w:tcPr>
          <w:p w14:paraId="0D491515"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0.4</w:t>
            </w:r>
            <w:r w:rsidRPr="0083286B">
              <w:rPr>
                <w:color w:val="000000" w:themeColor="text1"/>
                <w:lang w:val="en-US"/>
              </w:rPr>
              <w:t>]</w:t>
            </w:r>
          </w:p>
        </w:tc>
      </w:tr>
      <w:tr w:rsidR="00E30F44" w:rsidRPr="0083286B" w14:paraId="4D53F41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36DAB" w14:textId="77777777" w:rsidR="00E30F44" w:rsidRPr="0083286B" w:rsidDel="00842179" w:rsidRDefault="00E30F44"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C63258A" w14:textId="77777777" w:rsidR="00E30F44" w:rsidRPr="0083286B" w:rsidRDefault="00E30F44"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A418F8"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C5EA30E" w14:textId="77777777" w:rsidR="00E30F44" w:rsidRPr="0083286B" w:rsidRDefault="00E30F44" w:rsidP="00282538">
            <w:pPr>
              <w:pStyle w:val="TAC"/>
              <w:rPr>
                <w:color w:val="000000" w:themeColor="text1"/>
              </w:rPr>
            </w:pPr>
            <w:r w:rsidRPr="0083286B">
              <w:rPr>
                <w:color w:val="000000" w:themeColor="text1"/>
              </w:rPr>
              <w:t>U-shaped</w:t>
            </w:r>
          </w:p>
        </w:tc>
        <w:tc>
          <w:tcPr>
            <w:tcW w:w="992" w:type="dxa"/>
            <w:tcBorders>
              <w:top w:val="single" w:sz="6" w:space="0" w:color="auto"/>
              <w:left w:val="single" w:sz="6" w:space="0" w:color="auto"/>
              <w:bottom w:val="single" w:sz="6" w:space="0" w:color="auto"/>
              <w:right w:val="single" w:sz="6" w:space="0" w:color="auto"/>
            </w:tcBorders>
          </w:tcPr>
          <w:p w14:paraId="05A23C70" w14:textId="77777777" w:rsidR="00E30F44" w:rsidRPr="0083286B" w:rsidRDefault="00E30F44" w:rsidP="00282538">
            <w:pPr>
              <w:pStyle w:val="TAC"/>
              <w:rPr>
                <w:color w:val="000000" w:themeColor="text1"/>
              </w:rPr>
            </w:pPr>
            <w:r w:rsidRPr="0083286B">
              <w:rPr>
                <w:color w:val="000000" w:themeColor="text1"/>
              </w:rPr>
              <w:t>1.41</w:t>
            </w:r>
          </w:p>
        </w:tc>
        <w:tc>
          <w:tcPr>
            <w:tcW w:w="1210" w:type="dxa"/>
            <w:tcBorders>
              <w:top w:val="single" w:sz="6" w:space="0" w:color="auto"/>
              <w:left w:val="single" w:sz="6" w:space="0" w:color="auto"/>
              <w:bottom w:val="single" w:sz="6" w:space="0" w:color="auto"/>
              <w:right w:val="single" w:sz="6" w:space="0" w:color="auto"/>
            </w:tcBorders>
          </w:tcPr>
          <w:p w14:paraId="3BF551E8"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3FA286E"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C8FDA3" w14:textId="77777777" w:rsidR="00E30F44" w:rsidRPr="0083286B" w:rsidDel="00842179" w:rsidRDefault="00E30F44" w:rsidP="00282538">
            <w:pPr>
              <w:pStyle w:val="TAL"/>
              <w:rPr>
                <w:color w:val="000000" w:themeColor="text1"/>
                <w:lang w:eastAsia="ja-JP"/>
              </w:rPr>
            </w:pPr>
            <w:r w:rsidRPr="0083286B">
              <w:rPr>
                <w:color w:val="000000" w:themeColor="text1"/>
              </w:rPr>
              <w:t>25</w:t>
            </w:r>
          </w:p>
        </w:tc>
        <w:tc>
          <w:tcPr>
            <w:tcW w:w="2949" w:type="dxa"/>
            <w:tcBorders>
              <w:top w:val="single" w:sz="6" w:space="0" w:color="auto"/>
              <w:left w:val="single" w:sz="6" w:space="0" w:color="auto"/>
              <w:bottom w:val="single" w:sz="6" w:space="0" w:color="auto"/>
              <w:right w:val="single" w:sz="6" w:space="0" w:color="auto"/>
            </w:tcBorders>
            <w:vAlign w:val="center"/>
          </w:tcPr>
          <w:p w14:paraId="41B72EC8" w14:textId="77777777" w:rsidR="00E30F44" w:rsidRPr="0083286B" w:rsidRDefault="00E30F44"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2B8A7CF5" w14:textId="77777777" w:rsidR="00E30F44" w:rsidRPr="0083286B" w:rsidRDefault="00E30F44"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7AE895B9" w14:textId="77777777" w:rsidR="00E30F44" w:rsidRPr="0083286B" w:rsidRDefault="00E30F44" w:rsidP="00282538">
            <w:pPr>
              <w:pStyle w:val="TAC"/>
              <w:rPr>
                <w:color w:val="000000" w:themeColor="text1"/>
              </w:rPr>
            </w:pPr>
            <w:r w:rsidRPr="0083286B">
              <w:rPr>
                <w:color w:val="000000" w:themeColor="text1"/>
              </w:rPr>
              <w:t>Normal</w:t>
            </w:r>
          </w:p>
        </w:tc>
        <w:tc>
          <w:tcPr>
            <w:tcW w:w="992" w:type="dxa"/>
            <w:tcBorders>
              <w:top w:val="single" w:sz="6" w:space="0" w:color="auto"/>
              <w:left w:val="single" w:sz="6" w:space="0" w:color="auto"/>
              <w:bottom w:val="single" w:sz="6" w:space="0" w:color="auto"/>
              <w:right w:val="single" w:sz="6" w:space="0" w:color="auto"/>
            </w:tcBorders>
          </w:tcPr>
          <w:p w14:paraId="47C4C86D" w14:textId="77777777" w:rsidR="00E30F44" w:rsidRPr="0083286B" w:rsidRDefault="00E30F44" w:rsidP="00282538">
            <w:pPr>
              <w:pStyle w:val="TAC"/>
              <w:rPr>
                <w:color w:val="000000" w:themeColor="text1"/>
              </w:rPr>
            </w:pPr>
            <w:r w:rsidRPr="0083286B">
              <w:rPr>
                <w:color w:val="000000" w:themeColor="text1"/>
              </w:rPr>
              <w:t>2.00</w:t>
            </w:r>
          </w:p>
        </w:tc>
        <w:tc>
          <w:tcPr>
            <w:tcW w:w="1210" w:type="dxa"/>
            <w:tcBorders>
              <w:top w:val="single" w:sz="6" w:space="0" w:color="auto"/>
              <w:left w:val="single" w:sz="6" w:space="0" w:color="auto"/>
              <w:bottom w:val="single" w:sz="6" w:space="0" w:color="auto"/>
              <w:right w:val="single" w:sz="6" w:space="0" w:color="auto"/>
            </w:tcBorders>
          </w:tcPr>
          <w:p w14:paraId="6349DEED"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0.07</w:t>
            </w:r>
            <w:r w:rsidRPr="0083286B">
              <w:rPr>
                <w:color w:val="000000" w:themeColor="text1"/>
                <w:lang w:val="en-US"/>
              </w:rPr>
              <w:t>]</w:t>
            </w:r>
          </w:p>
        </w:tc>
      </w:tr>
      <w:tr w:rsidR="00E30F44" w:rsidRPr="0083286B" w14:paraId="277B85A5"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EDC0E1" w14:textId="77777777" w:rsidR="00E30F44" w:rsidRPr="0083286B" w:rsidRDefault="00E30F44" w:rsidP="00282538">
            <w:pPr>
              <w:pStyle w:val="TAL"/>
              <w:rPr>
                <w:color w:val="000000" w:themeColor="text1"/>
              </w:rPr>
            </w:pPr>
            <w:r w:rsidRPr="0083286B">
              <w:rPr>
                <w:color w:val="000000" w:themeColor="text1"/>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120D4511" w14:textId="77777777" w:rsidR="00E30F44" w:rsidRPr="0083286B" w:rsidRDefault="00E30F44"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221F6209" w14:textId="77777777" w:rsidR="00E30F44" w:rsidRPr="0083286B" w:rsidRDefault="00E30F44"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900CA57" w14:textId="77777777" w:rsidR="00E30F44" w:rsidRPr="0083286B" w:rsidRDefault="00E30F44" w:rsidP="00282538">
            <w:pPr>
              <w:pStyle w:val="TAC"/>
              <w:rPr>
                <w:color w:val="000000" w:themeColor="text1"/>
              </w:rPr>
            </w:pPr>
            <w:r w:rsidRPr="0083286B">
              <w:rPr>
                <w:color w:val="000000" w:themeColor="text1"/>
              </w:rPr>
              <w:t>Rectangular</w:t>
            </w:r>
          </w:p>
        </w:tc>
        <w:tc>
          <w:tcPr>
            <w:tcW w:w="992" w:type="dxa"/>
            <w:tcBorders>
              <w:top w:val="single" w:sz="6" w:space="0" w:color="auto"/>
              <w:left w:val="single" w:sz="6" w:space="0" w:color="auto"/>
              <w:bottom w:val="single" w:sz="6" w:space="0" w:color="auto"/>
              <w:right w:val="single" w:sz="6" w:space="0" w:color="auto"/>
            </w:tcBorders>
          </w:tcPr>
          <w:p w14:paraId="1E5F21A2" w14:textId="77777777" w:rsidR="00E30F44" w:rsidRPr="0083286B" w:rsidRDefault="00E30F44" w:rsidP="00282538">
            <w:pPr>
              <w:pStyle w:val="TAC"/>
              <w:rPr>
                <w:color w:val="000000" w:themeColor="text1"/>
              </w:rPr>
            </w:pPr>
            <w:r w:rsidRPr="0083286B">
              <w:rPr>
                <w:color w:val="000000" w:themeColor="text1"/>
              </w:rPr>
              <w:t>1.73</w:t>
            </w:r>
          </w:p>
        </w:tc>
        <w:tc>
          <w:tcPr>
            <w:tcW w:w="1210" w:type="dxa"/>
            <w:tcBorders>
              <w:top w:val="single" w:sz="6" w:space="0" w:color="auto"/>
              <w:left w:val="single" w:sz="6" w:space="0" w:color="auto"/>
              <w:bottom w:val="single" w:sz="6" w:space="0" w:color="auto"/>
              <w:right w:val="single" w:sz="6" w:space="0" w:color="auto"/>
            </w:tcBorders>
          </w:tcPr>
          <w:p w14:paraId="4299F5E7" w14:textId="77777777" w:rsidR="00E30F44" w:rsidRPr="0083286B" w:rsidRDefault="00E30F44" w:rsidP="00282538">
            <w:pPr>
              <w:pStyle w:val="TAC"/>
              <w:rPr>
                <w:color w:val="000000" w:themeColor="text1"/>
                <w:lang w:val="en-US"/>
              </w:rPr>
            </w:pPr>
            <w:r w:rsidRPr="0083286B">
              <w:rPr>
                <w:color w:val="000000" w:themeColor="text1"/>
                <w:lang w:val="en-US"/>
              </w:rPr>
              <w:t>[</w:t>
            </w:r>
            <w:r w:rsidRPr="0083286B">
              <w:rPr>
                <w:color w:val="000000" w:themeColor="text1"/>
              </w:rPr>
              <w:t>0.00</w:t>
            </w:r>
            <w:r w:rsidRPr="0083286B">
              <w:rPr>
                <w:color w:val="000000" w:themeColor="text1"/>
                <w:lang w:val="en-US"/>
              </w:rPr>
              <w:t>]</w:t>
            </w:r>
          </w:p>
        </w:tc>
      </w:tr>
      <w:tr w:rsidR="00E30F44" w:rsidRPr="0083286B" w14:paraId="2708A68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C2E5E7" w14:textId="77777777" w:rsidR="00E30F44" w:rsidRPr="0083286B" w:rsidRDefault="00E30F44" w:rsidP="00282538">
            <w:pPr>
              <w:pStyle w:val="TAH"/>
              <w:rPr>
                <w:color w:val="000000" w:themeColor="text1"/>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7FABC63" w14:textId="77777777" w:rsidR="00E30F44" w:rsidRPr="0083286B" w:rsidRDefault="00E30F44" w:rsidP="00282538">
            <w:pPr>
              <w:pStyle w:val="TAH"/>
              <w:rPr>
                <w:color w:val="000000" w:themeColor="text1"/>
              </w:rPr>
            </w:pPr>
            <w:r w:rsidRPr="0083286B">
              <w:rPr>
                <w:color w:val="000000" w:themeColor="text1"/>
              </w:rPr>
              <w:t>Measurement uncertainty</w:t>
            </w:r>
          </w:p>
        </w:tc>
        <w:tc>
          <w:tcPr>
            <w:tcW w:w="1210" w:type="dxa"/>
            <w:tcBorders>
              <w:top w:val="single" w:sz="6" w:space="0" w:color="auto"/>
              <w:left w:val="single" w:sz="6" w:space="0" w:color="auto"/>
              <w:bottom w:val="single" w:sz="6" w:space="0" w:color="auto"/>
              <w:right w:val="single" w:sz="6" w:space="0" w:color="auto"/>
            </w:tcBorders>
          </w:tcPr>
          <w:p w14:paraId="691A0A43" w14:textId="77777777" w:rsidR="00E30F44" w:rsidRPr="0083286B" w:rsidRDefault="00E30F44" w:rsidP="00282538">
            <w:pPr>
              <w:pStyle w:val="TAH"/>
              <w:rPr>
                <w:color w:val="000000" w:themeColor="text1"/>
              </w:rPr>
            </w:pPr>
            <w:r w:rsidRPr="0083286B">
              <w:rPr>
                <w:color w:val="000000" w:themeColor="text1"/>
              </w:rPr>
              <w:t>Value</w:t>
            </w:r>
          </w:p>
        </w:tc>
      </w:tr>
      <w:tr w:rsidR="00E30F44" w:rsidRPr="0083286B" w14:paraId="12DD2219" w14:textId="77777777" w:rsidTr="00282538">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1EA2C84" w14:textId="77777777" w:rsidR="00E30F44" w:rsidRPr="0083286B" w:rsidRDefault="00E30F44" w:rsidP="00282538">
            <w:pPr>
              <w:pStyle w:val="TAH"/>
              <w:rPr>
                <w:b w:val="0"/>
                <w:bCs/>
                <w:color w:val="000000" w:themeColor="text1"/>
              </w:rPr>
            </w:pPr>
            <w:r w:rsidRPr="0083286B">
              <w:rPr>
                <w:b w:val="0"/>
                <w:bCs/>
                <w:color w:val="000000" w:themeColor="text1"/>
              </w:rPr>
              <w:t>Wanted DL signal absolute power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FBA8DC2" w14:textId="77777777" w:rsidR="00E30F44" w:rsidRPr="0083286B" w:rsidRDefault="00E30F44" w:rsidP="00282538">
            <w:pPr>
              <w:pStyle w:val="TAH"/>
              <w:rPr>
                <w:b w:val="0"/>
                <w:bCs/>
                <w:color w:val="000000" w:themeColor="text1"/>
                <w:lang w:val="en-US"/>
              </w:rPr>
            </w:pPr>
            <w:r w:rsidRPr="0083286B">
              <w:rPr>
                <w:b w:val="0"/>
                <w:bCs/>
                <w:color w:val="000000" w:themeColor="text1"/>
                <w:lang w:val="en-US"/>
              </w:rPr>
              <w:t>[</w:t>
            </w:r>
            <w:r w:rsidRPr="0083286B">
              <w:rPr>
                <w:b w:val="0"/>
                <w:bCs/>
                <w:color w:val="000000" w:themeColor="text1"/>
              </w:rPr>
              <w:t>4.</w:t>
            </w:r>
            <w:r>
              <w:rPr>
                <w:b w:val="0"/>
                <w:bCs/>
                <w:color w:val="000000" w:themeColor="text1"/>
              </w:rPr>
              <w:t>92</w:t>
            </w:r>
            <w:r w:rsidRPr="0083286B">
              <w:rPr>
                <w:b w:val="0"/>
                <w:bCs/>
                <w:color w:val="000000" w:themeColor="text1"/>
                <w:lang w:val="en-US"/>
              </w:rPr>
              <w:t>]</w:t>
            </w:r>
          </w:p>
        </w:tc>
      </w:tr>
      <w:tr w:rsidR="00E30F44" w:rsidRPr="0083286B" w14:paraId="509EDD2C" w14:textId="77777777" w:rsidTr="00282538">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871CBA9" w14:textId="77777777" w:rsidR="00E30F44" w:rsidRPr="00E230C5" w:rsidRDefault="00E30F44" w:rsidP="00282538">
            <w:pPr>
              <w:pStyle w:val="TAH"/>
              <w:ind w:left="792" w:hanging="792"/>
              <w:rPr>
                <w:b w:val="0"/>
                <w:bCs/>
                <w:color w:val="000000" w:themeColor="text1"/>
                <w:lang w:val="en-US"/>
              </w:rPr>
            </w:pPr>
            <w:r w:rsidRPr="00F46DF8">
              <w:rPr>
                <w:b w:val="0"/>
                <w:bCs/>
                <w:color w:val="000000" w:themeColor="text1"/>
              </w:rPr>
              <w:t>NOTE 1: The values from Enhanced IFF seem rather optimistic for MultiRX and should be further updated with the considerations of 2AoA impact</w:t>
            </w:r>
          </w:p>
        </w:tc>
      </w:tr>
    </w:tbl>
    <w:p w14:paraId="7997C576" w14:textId="77777777" w:rsidR="00E30F44" w:rsidRPr="00A922ED" w:rsidRDefault="00E30F44" w:rsidP="00E30F44">
      <w:pPr>
        <w:jc w:val="both"/>
      </w:pPr>
    </w:p>
    <w:p w14:paraId="4E7F2FF6" w14:textId="77777777" w:rsidR="00E30F44" w:rsidRPr="0085076A" w:rsidRDefault="00E30F44" w:rsidP="00E30F44">
      <w:pPr>
        <w:pStyle w:val="TH"/>
      </w:pPr>
      <w:r w:rsidRPr="008744DC">
        <w:lastRenderedPageBreak/>
        <w:t>A.1-2</w:t>
      </w:r>
      <w:r>
        <w:t>: Total u</w:t>
      </w:r>
      <w:r w:rsidRPr="009709C5">
        <w:t xml:space="preserve">ncertainty assessment for </w:t>
      </w:r>
      <w:r w:rsidRPr="00730649">
        <w:t>2AoA coverage measurement</w:t>
      </w:r>
      <w:r>
        <w:t xml:space="preserve">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7510"/>
        <w:gridCol w:w="1267"/>
      </w:tblGrid>
      <w:tr w:rsidR="00E30F44" w:rsidRPr="009709C5" w14:paraId="2A76305C"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005FC005" w14:textId="77777777" w:rsidR="00E30F44" w:rsidRPr="009709C5" w:rsidRDefault="00E30F44" w:rsidP="00282538">
            <w:pPr>
              <w:pStyle w:val="TAH"/>
            </w:pPr>
            <w:r>
              <w:t>M</w:t>
            </w:r>
            <w:r w:rsidRPr="009709C5">
              <w:t>easurement uncertainty</w:t>
            </w:r>
          </w:p>
        </w:tc>
        <w:tc>
          <w:tcPr>
            <w:tcW w:w="1267" w:type="dxa"/>
            <w:tcBorders>
              <w:top w:val="single" w:sz="6" w:space="0" w:color="auto"/>
              <w:left w:val="single" w:sz="6" w:space="0" w:color="auto"/>
              <w:bottom w:val="single" w:sz="6" w:space="0" w:color="auto"/>
              <w:right w:val="single" w:sz="6" w:space="0" w:color="auto"/>
            </w:tcBorders>
          </w:tcPr>
          <w:p w14:paraId="74563683" w14:textId="77777777" w:rsidR="00E30F44" w:rsidRPr="009709C5" w:rsidRDefault="00E30F44" w:rsidP="00282538">
            <w:pPr>
              <w:pStyle w:val="TAH"/>
            </w:pPr>
            <w:r w:rsidRPr="009709C5">
              <w:t>Value</w:t>
            </w:r>
          </w:p>
        </w:tc>
      </w:tr>
      <w:tr w:rsidR="00E30F44" w:rsidRPr="0085076A" w14:paraId="20515DB2"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32A0986" w14:textId="77777777" w:rsidR="00E30F44" w:rsidRPr="00B9163E" w:rsidRDefault="00E30F44" w:rsidP="00282538">
            <w:pPr>
              <w:pStyle w:val="TAH"/>
              <w:rPr>
                <w:b w:val="0"/>
                <w:bCs/>
              </w:rPr>
            </w:pPr>
            <w:r>
              <w:rPr>
                <w:b w:val="0"/>
                <w:bCs/>
              </w:rPr>
              <w:t xml:space="preserve">Wanted </w:t>
            </w:r>
            <w:r w:rsidRPr="00B9163E">
              <w:rPr>
                <w:b w:val="0"/>
                <w:bCs/>
              </w:rPr>
              <w:t>DL</w:t>
            </w:r>
            <w:r>
              <w:rPr>
                <w:b w:val="0"/>
                <w:bCs/>
              </w:rPr>
              <w:t xml:space="preserve"> signal</w:t>
            </w:r>
            <w:r w:rsidRPr="00B9163E">
              <w:rPr>
                <w:b w:val="0"/>
                <w:bCs/>
              </w:rPr>
              <w:t xml:space="preserve"> absolute power (1.96σ - confidence interval of 95 %) [</w:t>
            </w:r>
            <w:r>
              <w:rPr>
                <w:b w:val="0"/>
                <w:bCs/>
              </w:rPr>
              <w:t>%</w:t>
            </w:r>
            <w:r w:rsidRPr="00B9163E">
              <w:rPr>
                <w:b w:val="0"/>
                <w:bCs/>
              </w:rPr>
              <w:t>]</w:t>
            </w:r>
            <w:r>
              <w:rPr>
                <w:b w:val="0"/>
                <w:bCs/>
              </w:rPr>
              <w:t xml:space="preserve"> (NOTE 1)</w:t>
            </w:r>
          </w:p>
        </w:tc>
        <w:tc>
          <w:tcPr>
            <w:tcW w:w="1267" w:type="dxa"/>
            <w:tcBorders>
              <w:top w:val="single" w:sz="6" w:space="0" w:color="auto"/>
              <w:left w:val="single" w:sz="6" w:space="0" w:color="auto"/>
              <w:bottom w:val="single" w:sz="6" w:space="0" w:color="auto"/>
              <w:right w:val="single" w:sz="6" w:space="0" w:color="auto"/>
            </w:tcBorders>
          </w:tcPr>
          <w:p w14:paraId="4EBC13D3" w14:textId="77777777" w:rsidR="00E30F44" w:rsidRPr="001D563D" w:rsidRDefault="00E30F44" w:rsidP="00282538">
            <w:pPr>
              <w:pStyle w:val="TAH"/>
              <w:rPr>
                <w:b w:val="0"/>
                <w:bCs/>
              </w:rPr>
            </w:pPr>
            <w:r w:rsidRPr="001D563D">
              <w:rPr>
                <w:b w:val="0"/>
                <w:bCs/>
              </w:rPr>
              <w:t>[4.0]%</w:t>
            </w:r>
          </w:p>
        </w:tc>
      </w:tr>
      <w:tr w:rsidR="00E30F44" w:rsidRPr="0085076A" w14:paraId="58110445" w14:textId="77777777" w:rsidTr="00282538">
        <w:trPr>
          <w:cantSplit/>
          <w:trHeight w:val="220"/>
          <w:tblHeader/>
          <w:jc w:val="center"/>
        </w:trPr>
        <w:tc>
          <w:tcPr>
            <w:tcW w:w="7510" w:type="dxa"/>
            <w:tcBorders>
              <w:top w:val="single" w:sz="6" w:space="0" w:color="auto"/>
              <w:left w:val="single" w:sz="6" w:space="0" w:color="auto"/>
              <w:bottom w:val="single" w:sz="6" w:space="0" w:color="auto"/>
              <w:right w:val="single" w:sz="6" w:space="0" w:color="auto"/>
            </w:tcBorders>
          </w:tcPr>
          <w:p w14:paraId="6C84398C" w14:textId="77777777" w:rsidR="00E30F44" w:rsidRDefault="00E30F44" w:rsidP="00282538">
            <w:pPr>
              <w:pStyle w:val="TAH"/>
              <w:rPr>
                <w:b w:val="0"/>
                <w:bCs/>
              </w:rPr>
            </w:pPr>
            <w:r>
              <w:rPr>
                <w:b w:val="0"/>
                <w:bCs/>
              </w:rPr>
              <w:t>Uncertainty related to measurement grid (NOTE 1)</w:t>
            </w:r>
          </w:p>
        </w:tc>
        <w:tc>
          <w:tcPr>
            <w:tcW w:w="1267" w:type="dxa"/>
            <w:tcBorders>
              <w:top w:val="single" w:sz="6" w:space="0" w:color="auto"/>
              <w:left w:val="single" w:sz="6" w:space="0" w:color="auto"/>
              <w:bottom w:val="single" w:sz="6" w:space="0" w:color="auto"/>
              <w:right w:val="single" w:sz="6" w:space="0" w:color="auto"/>
            </w:tcBorders>
          </w:tcPr>
          <w:p w14:paraId="27A09F6E" w14:textId="77777777" w:rsidR="00E30F44" w:rsidRPr="001D563D" w:rsidRDefault="00E30F44" w:rsidP="00282538">
            <w:pPr>
              <w:pStyle w:val="TAH"/>
              <w:rPr>
                <w:b w:val="0"/>
                <w:bCs/>
              </w:rPr>
            </w:pPr>
            <w:r w:rsidRPr="001D563D">
              <w:rPr>
                <w:b w:val="0"/>
                <w:bCs/>
              </w:rPr>
              <w:t>[2.3]%</w:t>
            </w:r>
          </w:p>
        </w:tc>
      </w:tr>
      <w:tr w:rsidR="00E30F44" w:rsidRPr="0085076A" w14:paraId="6F2C080B" w14:textId="77777777" w:rsidTr="00282538">
        <w:trPr>
          <w:cantSplit/>
          <w:trHeight w:val="213"/>
          <w:tblHeader/>
          <w:jc w:val="center"/>
        </w:trPr>
        <w:tc>
          <w:tcPr>
            <w:tcW w:w="7510" w:type="dxa"/>
            <w:tcBorders>
              <w:top w:val="single" w:sz="6" w:space="0" w:color="auto"/>
              <w:left w:val="single" w:sz="6" w:space="0" w:color="auto"/>
              <w:bottom w:val="single" w:sz="6" w:space="0" w:color="auto"/>
              <w:right w:val="single" w:sz="6" w:space="0" w:color="auto"/>
            </w:tcBorders>
          </w:tcPr>
          <w:p w14:paraId="1FDDA595" w14:textId="77777777" w:rsidR="00E30F44" w:rsidRPr="00B1443A" w:rsidRDefault="00E30F44" w:rsidP="00282538">
            <w:pPr>
              <w:pStyle w:val="TAH"/>
            </w:pPr>
            <w:r w:rsidRPr="00B1443A">
              <w:t>Total Measurement uncertainty</w:t>
            </w:r>
          </w:p>
        </w:tc>
        <w:tc>
          <w:tcPr>
            <w:tcW w:w="1267" w:type="dxa"/>
            <w:tcBorders>
              <w:top w:val="single" w:sz="6" w:space="0" w:color="auto"/>
              <w:left w:val="single" w:sz="6" w:space="0" w:color="auto"/>
              <w:bottom w:val="single" w:sz="6" w:space="0" w:color="auto"/>
              <w:right w:val="single" w:sz="6" w:space="0" w:color="auto"/>
            </w:tcBorders>
          </w:tcPr>
          <w:p w14:paraId="152608CB" w14:textId="77777777" w:rsidR="00E30F44" w:rsidRPr="001D563D" w:rsidRDefault="00E30F44" w:rsidP="00282538">
            <w:pPr>
              <w:pStyle w:val="TAH"/>
            </w:pPr>
            <w:r w:rsidRPr="001D563D">
              <w:t>Value</w:t>
            </w:r>
          </w:p>
        </w:tc>
      </w:tr>
      <w:tr w:rsidR="00E30F44" w:rsidRPr="0085076A" w14:paraId="2BF339D1" w14:textId="77777777" w:rsidTr="00282538">
        <w:trPr>
          <w:cantSplit/>
          <w:trHeight w:val="441"/>
          <w:tblHeader/>
          <w:jc w:val="center"/>
        </w:trPr>
        <w:tc>
          <w:tcPr>
            <w:tcW w:w="7510" w:type="dxa"/>
            <w:tcBorders>
              <w:top w:val="single" w:sz="6" w:space="0" w:color="auto"/>
              <w:left w:val="single" w:sz="6" w:space="0" w:color="auto"/>
              <w:bottom w:val="single" w:sz="6" w:space="0" w:color="auto"/>
              <w:right w:val="single" w:sz="6" w:space="0" w:color="auto"/>
            </w:tcBorders>
          </w:tcPr>
          <w:p w14:paraId="073D85F6" w14:textId="77777777" w:rsidR="00E30F44" w:rsidRPr="00052F93" w:rsidRDefault="00E30F44" w:rsidP="00282538">
            <w:pPr>
              <w:pStyle w:val="TAH"/>
              <w:rPr>
                <w:b w:val="0"/>
                <w:bCs/>
              </w:rPr>
            </w:pPr>
            <w:r w:rsidRPr="00052F93">
              <w:rPr>
                <w:b w:val="0"/>
                <w:bCs/>
              </w:rPr>
              <w:t>[2AoA spherical coverage] expanded uncertainty (1.96σ - confidence interval of 95 %) [%]</w:t>
            </w:r>
          </w:p>
        </w:tc>
        <w:tc>
          <w:tcPr>
            <w:tcW w:w="1267" w:type="dxa"/>
            <w:tcBorders>
              <w:top w:val="single" w:sz="6" w:space="0" w:color="auto"/>
              <w:left w:val="single" w:sz="6" w:space="0" w:color="auto"/>
              <w:bottom w:val="single" w:sz="6" w:space="0" w:color="auto"/>
              <w:right w:val="single" w:sz="6" w:space="0" w:color="auto"/>
            </w:tcBorders>
          </w:tcPr>
          <w:p w14:paraId="5E48DA80" w14:textId="77777777" w:rsidR="00E30F44" w:rsidRPr="001D563D" w:rsidRDefault="00E30F44" w:rsidP="00282538">
            <w:pPr>
              <w:pStyle w:val="TAH"/>
            </w:pPr>
            <w:r w:rsidRPr="001D563D">
              <w:rPr>
                <w:b w:val="0"/>
                <w:bCs/>
              </w:rPr>
              <w:t>[6.3]</w:t>
            </w:r>
            <w:r w:rsidRPr="001D563D">
              <w:t>%</w:t>
            </w:r>
          </w:p>
        </w:tc>
      </w:tr>
      <w:tr w:rsidR="00E30F44" w:rsidRPr="0085076A" w14:paraId="4A2025E1" w14:textId="77777777" w:rsidTr="00282538">
        <w:trPr>
          <w:cantSplit/>
          <w:trHeight w:val="441"/>
          <w:tblHeader/>
          <w:jc w:val="center"/>
        </w:trPr>
        <w:tc>
          <w:tcPr>
            <w:tcW w:w="8777" w:type="dxa"/>
            <w:gridSpan w:val="2"/>
            <w:tcBorders>
              <w:top w:val="single" w:sz="6" w:space="0" w:color="auto"/>
              <w:left w:val="single" w:sz="6" w:space="0" w:color="auto"/>
              <w:bottom w:val="single" w:sz="6" w:space="0" w:color="auto"/>
              <w:right w:val="single" w:sz="6" w:space="0" w:color="auto"/>
            </w:tcBorders>
          </w:tcPr>
          <w:p w14:paraId="2CFDCE2F" w14:textId="77777777" w:rsidR="00E30F44" w:rsidRPr="003224F0" w:rsidRDefault="00E30F44" w:rsidP="00282538">
            <w:pPr>
              <w:pStyle w:val="TAH"/>
              <w:jc w:val="left"/>
              <w:rPr>
                <w:b w:val="0"/>
                <w:bCs/>
              </w:rPr>
            </w:pPr>
            <w:r w:rsidRPr="003224F0">
              <w:rPr>
                <w:b w:val="0"/>
                <w:bCs/>
              </w:rPr>
              <w:t xml:space="preserve">NOTE 1: </w:t>
            </w:r>
            <w:r>
              <w:rPr>
                <w:b w:val="0"/>
                <w:bCs/>
              </w:rPr>
              <w:t xml:space="preserve">It </w:t>
            </w:r>
            <w:r w:rsidRPr="003224F0">
              <w:rPr>
                <w:b w:val="0"/>
                <w:bCs/>
              </w:rPr>
              <w:t>is derived based on the simulations with different DL power vs percentage of 2AoA metric.</w:t>
            </w:r>
          </w:p>
          <w:p w14:paraId="1FDBB0F3" w14:textId="77777777" w:rsidR="00E30F44" w:rsidRDefault="00E30F44" w:rsidP="00282538">
            <w:pPr>
              <w:pStyle w:val="TAH"/>
              <w:jc w:val="left"/>
            </w:pPr>
            <w:r w:rsidRPr="003224F0">
              <w:rPr>
                <w:b w:val="0"/>
                <w:bCs/>
              </w:rPr>
              <w:t>NOTE 2:</w:t>
            </w:r>
            <w:r>
              <w:rPr>
                <w:b w:val="0"/>
                <w:bCs/>
              </w:rPr>
              <w:t xml:space="preserve"> It</w:t>
            </w:r>
            <w:r w:rsidRPr="003224F0">
              <w:rPr>
                <w:b w:val="0"/>
                <w:bCs/>
              </w:rPr>
              <w:t xml:space="preserve"> is derived based on the simulations with measurement step size vs percentage of 2AoA metric.</w:t>
            </w:r>
          </w:p>
        </w:tc>
      </w:tr>
    </w:tbl>
    <w:p w14:paraId="18FB5F91" w14:textId="308AB315" w:rsidR="00A64296" w:rsidRPr="00017C05" w:rsidRDefault="00A64296" w:rsidP="00801C6B"/>
    <w:p w14:paraId="086CF9E5" w14:textId="28584658" w:rsidR="00602EF4" w:rsidRDefault="00602EF4" w:rsidP="00801C6B">
      <w:pPr>
        <w:pStyle w:val="Heading1"/>
      </w:pPr>
      <w:bookmarkStart w:id="326" w:name="_Toc151623957"/>
      <w:bookmarkStart w:id="327" w:name="_Toc154585374"/>
      <w:bookmarkStart w:id="328" w:name="_Toc155642331"/>
      <w:bookmarkStart w:id="329" w:name="_Toc162015594"/>
      <w:r>
        <w:t>A</w:t>
      </w:r>
      <w:r w:rsidRPr="00684CEA">
        <w:t>.</w:t>
      </w:r>
      <w:r>
        <w:t>2</w:t>
      </w:r>
      <w:r w:rsidRPr="00684CEA">
        <w:tab/>
      </w:r>
      <w:r w:rsidRPr="00602EF4">
        <w:t xml:space="preserve">Measurement uncertainty budget for UE </w:t>
      </w:r>
      <w:r>
        <w:t>RRM</w:t>
      </w:r>
      <w:r w:rsidRPr="00602EF4">
        <w:t xml:space="preserve"> testing methodology</w:t>
      </w:r>
      <w:bookmarkEnd w:id="326"/>
      <w:bookmarkEnd w:id="327"/>
      <w:bookmarkEnd w:id="328"/>
      <w:bookmarkEnd w:id="329"/>
    </w:p>
    <w:p w14:paraId="2FB5D21F" w14:textId="730B0287" w:rsidR="00192933" w:rsidRDefault="00192933" w:rsidP="00192933">
      <w:r>
        <w:t>T</w:t>
      </w:r>
      <w:r w:rsidRPr="000D4C4A">
        <w:t xml:space="preserve">he </w:t>
      </w:r>
      <w:r>
        <w:t xml:space="preserve">preliminary </w:t>
      </w:r>
      <w:r w:rsidRPr="000D4C4A">
        <w:t>uncertainty budget</w:t>
      </w:r>
      <w:r>
        <w:t xml:space="preserve"> for UE RRM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2</w:t>
      </w:r>
      <w:r w:rsidRPr="00684CEA">
        <w:rPr>
          <w:rFonts w:eastAsia="MS Mincho" w:hint="eastAsia"/>
          <w:lang w:eastAsia="ja-JP"/>
        </w:rPr>
        <w:t>-</w:t>
      </w:r>
      <w:r w:rsidRPr="00684CEA">
        <w:rPr>
          <w:lang w:eastAsia="sv-SE"/>
        </w:rPr>
        <w:t>1</w:t>
      </w:r>
      <w:r w:rsidRPr="000D4C4A">
        <w:t>.</w:t>
      </w:r>
    </w:p>
    <w:p w14:paraId="6D4ABF22" w14:textId="77777777" w:rsidR="00192933" w:rsidRDefault="00192933" w:rsidP="00192933"/>
    <w:p w14:paraId="67936D51" w14:textId="77777777" w:rsidR="00192933" w:rsidRPr="0083286B" w:rsidRDefault="00192933" w:rsidP="00192933">
      <w:pPr>
        <w:pStyle w:val="TH"/>
        <w:ind w:left="936"/>
        <w:rPr>
          <w:color w:val="000000" w:themeColor="text1"/>
        </w:rPr>
      </w:pPr>
      <w:r w:rsidRPr="0083286B">
        <w:rPr>
          <w:color w:val="000000" w:themeColor="text1"/>
        </w:rPr>
        <w:lastRenderedPageBreak/>
        <w:t xml:space="preserve">Table </w:t>
      </w:r>
      <w:r>
        <w:rPr>
          <w:rFonts w:eastAsia="MS Mincho"/>
          <w:color w:val="000000" w:themeColor="text1"/>
          <w:lang w:val="en-US" w:eastAsia="ja-JP"/>
        </w:rPr>
        <w:t>A</w:t>
      </w:r>
      <w:r w:rsidRPr="0083286B">
        <w:rPr>
          <w:rFonts w:eastAsia="MS Mincho"/>
          <w:color w:val="000000" w:themeColor="text1"/>
          <w:lang w:val="en-US" w:eastAsia="ja-JP"/>
        </w:rPr>
        <w:t>.2-1</w:t>
      </w:r>
      <w:r w:rsidRPr="0083286B">
        <w:rPr>
          <w:rFonts w:eastAsia="MS Mincho"/>
          <w:color w:val="000000" w:themeColor="text1"/>
          <w:lang w:eastAsia="ja-JP"/>
        </w:rPr>
        <w:t xml:space="preserve">: </w:t>
      </w:r>
      <w:r w:rsidRPr="0083286B">
        <w:rPr>
          <w:color w:val="000000" w:themeColor="text1"/>
          <w:lang w:eastAsia="ja-JP"/>
        </w:rPr>
        <w:t>U</w:t>
      </w:r>
      <w:r w:rsidRPr="0083286B">
        <w:rPr>
          <w:color w:val="000000" w:themeColor="text1"/>
        </w:rPr>
        <w:t>ncertainty assessment for RRM testing with IFF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1373"/>
        <w:gridCol w:w="1106"/>
      </w:tblGrid>
      <w:tr w:rsidR="00192933" w:rsidRPr="0083286B" w14:paraId="269C8A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5A0E8" w14:textId="77777777" w:rsidR="00192933" w:rsidRPr="0083286B" w:rsidRDefault="00192933" w:rsidP="00282538">
            <w:pPr>
              <w:pStyle w:val="TAH"/>
              <w:rPr>
                <w:color w:val="000000" w:themeColor="text1"/>
              </w:rPr>
            </w:pPr>
            <w:r w:rsidRPr="0083286B">
              <w:rPr>
                <w:color w:val="000000" w:themeColor="text1"/>
              </w:rPr>
              <w:t>UID</w:t>
            </w:r>
          </w:p>
        </w:tc>
        <w:tc>
          <w:tcPr>
            <w:tcW w:w="2949" w:type="dxa"/>
            <w:tcBorders>
              <w:top w:val="single" w:sz="6" w:space="0" w:color="auto"/>
              <w:left w:val="single" w:sz="6" w:space="0" w:color="auto"/>
              <w:bottom w:val="single" w:sz="6" w:space="0" w:color="auto"/>
              <w:right w:val="single" w:sz="6" w:space="0" w:color="auto"/>
            </w:tcBorders>
            <w:hideMark/>
          </w:tcPr>
          <w:p w14:paraId="278AAE03" w14:textId="77777777" w:rsidR="00192933" w:rsidRPr="0083286B" w:rsidRDefault="00192933" w:rsidP="00282538">
            <w:pPr>
              <w:pStyle w:val="TAH"/>
              <w:rPr>
                <w:color w:val="000000" w:themeColor="text1"/>
              </w:rPr>
            </w:pPr>
            <w:r w:rsidRPr="0083286B">
              <w:rPr>
                <w:color w:val="000000" w:themeColor="text1"/>
              </w:rPr>
              <w:t>Uncertainty source</w:t>
            </w:r>
          </w:p>
        </w:tc>
        <w:tc>
          <w:tcPr>
            <w:tcW w:w="1134" w:type="dxa"/>
            <w:tcBorders>
              <w:top w:val="single" w:sz="6" w:space="0" w:color="auto"/>
              <w:left w:val="single" w:sz="6" w:space="0" w:color="auto"/>
              <w:bottom w:val="single" w:sz="6" w:space="0" w:color="auto"/>
              <w:right w:val="single" w:sz="6" w:space="0" w:color="auto"/>
            </w:tcBorders>
          </w:tcPr>
          <w:p w14:paraId="0E4278BE" w14:textId="77777777" w:rsidR="00192933" w:rsidRPr="0083286B" w:rsidRDefault="00192933" w:rsidP="00282538">
            <w:pPr>
              <w:pStyle w:val="TAH"/>
              <w:rPr>
                <w:color w:val="000000" w:themeColor="text1"/>
              </w:rPr>
            </w:pPr>
            <w:r w:rsidRPr="0083286B">
              <w:rPr>
                <w:color w:val="000000" w:themeColor="text1"/>
              </w:rPr>
              <w:t>Uncertainty value</w:t>
            </w:r>
          </w:p>
        </w:tc>
        <w:tc>
          <w:tcPr>
            <w:tcW w:w="1560" w:type="dxa"/>
            <w:tcBorders>
              <w:top w:val="single" w:sz="6" w:space="0" w:color="auto"/>
              <w:left w:val="single" w:sz="6" w:space="0" w:color="auto"/>
              <w:bottom w:val="single" w:sz="6" w:space="0" w:color="auto"/>
              <w:right w:val="single" w:sz="6" w:space="0" w:color="auto"/>
            </w:tcBorders>
          </w:tcPr>
          <w:p w14:paraId="271EC7B9" w14:textId="77777777" w:rsidR="00192933" w:rsidRPr="0083286B" w:rsidRDefault="00192933" w:rsidP="00282538">
            <w:pPr>
              <w:pStyle w:val="TAH"/>
              <w:rPr>
                <w:color w:val="000000" w:themeColor="text1"/>
              </w:rPr>
            </w:pPr>
            <w:r w:rsidRPr="0083286B">
              <w:rPr>
                <w:color w:val="000000" w:themeColor="text1"/>
              </w:rPr>
              <w:t>Distribution of the probability</w:t>
            </w:r>
          </w:p>
        </w:tc>
        <w:tc>
          <w:tcPr>
            <w:tcW w:w="1373" w:type="dxa"/>
            <w:tcBorders>
              <w:top w:val="single" w:sz="6" w:space="0" w:color="auto"/>
              <w:left w:val="single" w:sz="6" w:space="0" w:color="auto"/>
              <w:bottom w:val="single" w:sz="6" w:space="0" w:color="auto"/>
              <w:right w:val="single" w:sz="6" w:space="0" w:color="auto"/>
            </w:tcBorders>
          </w:tcPr>
          <w:p w14:paraId="62E0CE9C" w14:textId="77777777" w:rsidR="00192933" w:rsidRPr="0083286B" w:rsidRDefault="00192933" w:rsidP="00282538">
            <w:pPr>
              <w:pStyle w:val="TAH"/>
              <w:rPr>
                <w:color w:val="000000" w:themeColor="text1"/>
              </w:rPr>
            </w:pPr>
            <w:r w:rsidRPr="0083286B">
              <w:rPr>
                <w:color w:val="000000" w:themeColor="text1"/>
              </w:rPr>
              <w:t xml:space="preserve">Divisor </w:t>
            </w:r>
          </w:p>
        </w:tc>
        <w:tc>
          <w:tcPr>
            <w:tcW w:w="1080" w:type="dxa"/>
            <w:tcBorders>
              <w:top w:val="single" w:sz="6" w:space="0" w:color="auto"/>
              <w:left w:val="single" w:sz="6" w:space="0" w:color="auto"/>
              <w:bottom w:val="single" w:sz="6" w:space="0" w:color="auto"/>
              <w:right w:val="single" w:sz="6" w:space="0" w:color="auto"/>
            </w:tcBorders>
          </w:tcPr>
          <w:p w14:paraId="65631EAC" w14:textId="77777777" w:rsidR="00192933" w:rsidRPr="0083286B" w:rsidRDefault="00192933" w:rsidP="00282538">
            <w:pPr>
              <w:pStyle w:val="TAH"/>
              <w:rPr>
                <w:color w:val="000000" w:themeColor="text1"/>
              </w:rPr>
            </w:pPr>
            <w:r w:rsidRPr="0083286B">
              <w:rPr>
                <w:color w:val="000000" w:themeColor="text1"/>
              </w:rPr>
              <w:t>Standard uncertainty (σ) [dB]</w:t>
            </w:r>
          </w:p>
        </w:tc>
      </w:tr>
      <w:tr w:rsidR="00192933" w:rsidRPr="0083286B" w14:paraId="65531C7B"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5E866810" w14:textId="77777777" w:rsidR="00192933" w:rsidRPr="0083286B" w:rsidRDefault="00192933" w:rsidP="00282538">
            <w:pPr>
              <w:pStyle w:val="TAH"/>
              <w:rPr>
                <w:color w:val="000000" w:themeColor="text1"/>
              </w:rPr>
            </w:pPr>
            <w:r w:rsidRPr="0083286B">
              <w:rPr>
                <w:color w:val="000000" w:themeColor="text1"/>
              </w:rPr>
              <w:t>Stage 2: DUT measurement</w:t>
            </w:r>
          </w:p>
        </w:tc>
      </w:tr>
      <w:tr w:rsidR="00192933" w:rsidRPr="0083286B" w14:paraId="5EA21FBA"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787F63" w14:textId="77777777" w:rsidR="00192933" w:rsidRPr="0083286B" w:rsidRDefault="00192933" w:rsidP="00282538">
            <w:pPr>
              <w:pStyle w:val="TAL"/>
              <w:rPr>
                <w:color w:val="000000" w:themeColor="text1"/>
              </w:rPr>
            </w:pPr>
            <w:r w:rsidRPr="0083286B">
              <w:rPr>
                <w:color w:val="000000" w:themeColor="text1"/>
              </w:rPr>
              <w:t>1</w:t>
            </w:r>
          </w:p>
        </w:tc>
        <w:tc>
          <w:tcPr>
            <w:tcW w:w="2949" w:type="dxa"/>
            <w:tcBorders>
              <w:top w:val="single" w:sz="6" w:space="0" w:color="auto"/>
              <w:left w:val="single" w:sz="6" w:space="0" w:color="auto"/>
              <w:bottom w:val="single" w:sz="6" w:space="0" w:color="auto"/>
              <w:right w:val="single" w:sz="6" w:space="0" w:color="auto"/>
            </w:tcBorders>
            <w:vAlign w:val="center"/>
          </w:tcPr>
          <w:p w14:paraId="69BBD799" w14:textId="77777777" w:rsidR="00192933" w:rsidRPr="0083286B" w:rsidRDefault="00192933" w:rsidP="00282538">
            <w:pPr>
              <w:pStyle w:val="TAL"/>
              <w:rPr>
                <w:color w:val="000000" w:themeColor="text1"/>
                <w:lang w:eastAsia="ja-JP"/>
              </w:rPr>
            </w:pPr>
            <w:r w:rsidRPr="0083286B">
              <w:rPr>
                <w:color w:val="000000" w:themeColor="text1"/>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64AF23B"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43B9F9E"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E67569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D72227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AAB96E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80840" w14:textId="77777777" w:rsidR="00192933" w:rsidRPr="0083286B" w:rsidRDefault="00192933" w:rsidP="00282538">
            <w:pPr>
              <w:pStyle w:val="TAL"/>
              <w:rPr>
                <w:color w:val="000000" w:themeColor="text1"/>
              </w:rPr>
            </w:pPr>
            <w:r w:rsidRPr="0083286B">
              <w:rPr>
                <w:color w:val="000000" w:themeColor="text1"/>
              </w:rPr>
              <w:t>2</w:t>
            </w:r>
          </w:p>
        </w:tc>
        <w:tc>
          <w:tcPr>
            <w:tcW w:w="2949" w:type="dxa"/>
            <w:tcBorders>
              <w:top w:val="single" w:sz="6" w:space="0" w:color="auto"/>
              <w:left w:val="single" w:sz="6" w:space="0" w:color="auto"/>
              <w:bottom w:val="single" w:sz="6" w:space="0" w:color="auto"/>
              <w:right w:val="single" w:sz="6" w:space="0" w:color="auto"/>
            </w:tcBorders>
            <w:vAlign w:val="center"/>
          </w:tcPr>
          <w:p w14:paraId="25514563" w14:textId="77777777" w:rsidR="00192933" w:rsidRPr="0083286B" w:rsidRDefault="00192933" w:rsidP="00282538">
            <w:pPr>
              <w:pStyle w:val="TAL"/>
              <w:rPr>
                <w:color w:val="000000" w:themeColor="text1"/>
                <w:sz w:val="21"/>
                <w:lang w:eastAsia="ja-JP"/>
              </w:rPr>
            </w:pPr>
            <w:r w:rsidRPr="0083286B">
              <w:rPr>
                <w:color w:val="000000" w:themeColor="text1"/>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39DF9B0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24BB1B0"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CEC8BB9"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59B9096E"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4B1A034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C902DF" w14:textId="77777777" w:rsidR="00192933" w:rsidRPr="0083286B" w:rsidRDefault="00192933" w:rsidP="00282538">
            <w:pPr>
              <w:pStyle w:val="TAL"/>
              <w:rPr>
                <w:color w:val="000000" w:themeColor="text1"/>
              </w:rPr>
            </w:pPr>
            <w:r w:rsidRPr="0083286B">
              <w:rPr>
                <w:color w:val="000000" w:themeColor="text1"/>
              </w:rPr>
              <w:t>3</w:t>
            </w:r>
          </w:p>
        </w:tc>
        <w:tc>
          <w:tcPr>
            <w:tcW w:w="2949" w:type="dxa"/>
            <w:tcBorders>
              <w:top w:val="single" w:sz="6" w:space="0" w:color="auto"/>
              <w:left w:val="single" w:sz="6" w:space="0" w:color="auto"/>
              <w:bottom w:val="single" w:sz="6" w:space="0" w:color="auto"/>
              <w:right w:val="single" w:sz="6" w:space="0" w:color="auto"/>
            </w:tcBorders>
            <w:vAlign w:val="center"/>
          </w:tcPr>
          <w:p w14:paraId="217FEE85" w14:textId="77777777" w:rsidR="00192933" w:rsidRPr="0083286B" w:rsidRDefault="00192933" w:rsidP="00282538">
            <w:pPr>
              <w:pStyle w:val="TAL"/>
              <w:rPr>
                <w:color w:val="000000" w:themeColor="text1"/>
              </w:rPr>
            </w:pPr>
            <w:r w:rsidRPr="0083286B">
              <w:rPr>
                <w:color w:val="000000" w:themeColor="text1"/>
              </w:rPr>
              <w:t xml:space="preserve">Quality of Quiet Zone (NOTE </w:t>
            </w:r>
            <w:r>
              <w:rPr>
                <w:color w:val="000000" w:themeColor="text1"/>
              </w:rPr>
              <w:t>1</w:t>
            </w:r>
            <w:r w:rsidRPr="0083286B">
              <w:rPr>
                <w:color w:val="000000" w:themeColor="text1"/>
              </w:rPr>
              <w:t>)</w:t>
            </w:r>
          </w:p>
        </w:tc>
        <w:tc>
          <w:tcPr>
            <w:tcW w:w="1134" w:type="dxa"/>
            <w:tcBorders>
              <w:top w:val="single" w:sz="6" w:space="0" w:color="auto"/>
              <w:left w:val="single" w:sz="6" w:space="0" w:color="auto"/>
              <w:bottom w:val="single" w:sz="6" w:space="0" w:color="auto"/>
              <w:right w:val="single" w:sz="6" w:space="0" w:color="auto"/>
            </w:tcBorders>
          </w:tcPr>
          <w:p w14:paraId="43EE1F0F" w14:textId="77777777" w:rsidR="00192933" w:rsidRPr="0083286B" w:rsidRDefault="00192933" w:rsidP="00282538">
            <w:pPr>
              <w:pStyle w:val="TAC"/>
              <w:rPr>
                <w:color w:val="000000" w:themeColor="text1"/>
              </w:rPr>
            </w:pPr>
            <w:r w:rsidRPr="001D563D">
              <w:rPr>
                <w:color w:val="000000" w:themeColor="text1"/>
              </w:rPr>
              <w:t>0.7</w:t>
            </w:r>
          </w:p>
        </w:tc>
        <w:tc>
          <w:tcPr>
            <w:tcW w:w="1560" w:type="dxa"/>
            <w:tcBorders>
              <w:top w:val="single" w:sz="6" w:space="0" w:color="auto"/>
              <w:left w:val="single" w:sz="6" w:space="0" w:color="auto"/>
              <w:bottom w:val="single" w:sz="6" w:space="0" w:color="auto"/>
              <w:right w:val="single" w:sz="6" w:space="0" w:color="auto"/>
            </w:tcBorders>
          </w:tcPr>
          <w:p w14:paraId="212A6BE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737939A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0CA5AE3D"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w:t>
            </w:r>
            <w:r>
              <w:rPr>
                <w:color w:val="000000" w:themeColor="text1"/>
              </w:rPr>
              <w:t>7</w:t>
            </w:r>
            <w:r>
              <w:rPr>
                <w:color w:val="000000" w:themeColor="text1"/>
                <w:lang w:val="en-US"/>
              </w:rPr>
              <w:t>]</w:t>
            </w:r>
          </w:p>
        </w:tc>
      </w:tr>
      <w:tr w:rsidR="00192933" w:rsidRPr="0083286B" w14:paraId="09EE01C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D49BC" w14:textId="77777777" w:rsidR="00192933" w:rsidRPr="0083286B" w:rsidRDefault="00192933" w:rsidP="00282538">
            <w:pPr>
              <w:pStyle w:val="TAL"/>
              <w:rPr>
                <w:color w:val="000000" w:themeColor="text1"/>
              </w:rPr>
            </w:pPr>
            <w:r w:rsidRPr="0083286B">
              <w:rPr>
                <w:color w:val="000000" w:themeColor="text1"/>
              </w:rPr>
              <w:t>4</w:t>
            </w:r>
          </w:p>
        </w:tc>
        <w:tc>
          <w:tcPr>
            <w:tcW w:w="2949" w:type="dxa"/>
            <w:tcBorders>
              <w:top w:val="single" w:sz="6" w:space="0" w:color="auto"/>
              <w:left w:val="single" w:sz="6" w:space="0" w:color="auto"/>
              <w:bottom w:val="single" w:sz="6" w:space="0" w:color="auto"/>
              <w:right w:val="single" w:sz="6" w:space="0" w:color="auto"/>
            </w:tcBorders>
            <w:vAlign w:val="center"/>
          </w:tcPr>
          <w:p w14:paraId="730283F1"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28C9BCD" w14:textId="77777777" w:rsidR="00192933" w:rsidRPr="0083286B" w:rsidRDefault="00192933" w:rsidP="00282538">
            <w:pPr>
              <w:pStyle w:val="TAC"/>
              <w:rPr>
                <w:color w:val="000000" w:themeColor="text1"/>
              </w:rPr>
            </w:pPr>
            <w:r w:rsidRPr="0083286B">
              <w:rPr>
                <w:color w:val="000000" w:themeColor="text1"/>
              </w:rPr>
              <w:t>1.30</w:t>
            </w:r>
          </w:p>
        </w:tc>
        <w:tc>
          <w:tcPr>
            <w:tcW w:w="1560" w:type="dxa"/>
            <w:tcBorders>
              <w:top w:val="single" w:sz="6" w:space="0" w:color="auto"/>
              <w:left w:val="single" w:sz="6" w:space="0" w:color="auto"/>
              <w:bottom w:val="single" w:sz="6" w:space="0" w:color="auto"/>
              <w:right w:val="single" w:sz="6" w:space="0" w:color="auto"/>
            </w:tcBorders>
          </w:tcPr>
          <w:p w14:paraId="2741ED0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272DF790"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97F0BA2"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1.30</w:t>
            </w:r>
            <w:r>
              <w:rPr>
                <w:color w:val="000000" w:themeColor="text1"/>
                <w:lang w:val="en-US"/>
              </w:rPr>
              <w:t>]</w:t>
            </w:r>
          </w:p>
        </w:tc>
      </w:tr>
      <w:tr w:rsidR="00192933" w:rsidRPr="0083286B" w14:paraId="5A51E19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7AE94" w14:textId="77777777" w:rsidR="00192933" w:rsidRPr="0083286B" w:rsidRDefault="00192933" w:rsidP="00282538">
            <w:pPr>
              <w:pStyle w:val="TAL"/>
              <w:rPr>
                <w:color w:val="000000" w:themeColor="text1"/>
              </w:rPr>
            </w:pPr>
            <w:r w:rsidRPr="0083286B">
              <w:rPr>
                <w:color w:val="000000" w:themeColor="text1"/>
              </w:rPr>
              <w:t>5</w:t>
            </w:r>
          </w:p>
        </w:tc>
        <w:tc>
          <w:tcPr>
            <w:tcW w:w="2949" w:type="dxa"/>
            <w:tcBorders>
              <w:top w:val="single" w:sz="6" w:space="0" w:color="auto"/>
              <w:left w:val="single" w:sz="6" w:space="0" w:color="auto"/>
              <w:bottom w:val="single" w:sz="6" w:space="0" w:color="auto"/>
              <w:right w:val="single" w:sz="6" w:space="0" w:color="auto"/>
            </w:tcBorders>
            <w:vAlign w:val="center"/>
          </w:tcPr>
          <w:p w14:paraId="29811179" w14:textId="77777777" w:rsidR="00192933" w:rsidRPr="0083286B" w:rsidRDefault="00192933" w:rsidP="00282538">
            <w:pPr>
              <w:pStyle w:val="TAL"/>
              <w:rPr>
                <w:color w:val="000000" w:themeColor="text1"/>
              </w:rPr>
            </w:pPr>
            <w:r w:rsidRPr="0083286B">
              <w:rPr>
                <w:color w:val="000000" w:themeColor="text1"/>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7882127"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C6CB8F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1201003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4B7172E7" w14:textId="77777777" w:rsidR="00192933" w:rsidRPr="00EF6A82"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33367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8E169" w14:textId="77777777" w:rsidR="00192933" w:rsidRPr="0083286B" w:rsidRDefault="00192933" w:rsidP="00282538">
            <w:pPr>
              <w:pStyle w:val="TAL"/>
              <w:rPr>
                <w:color w:val="000000" w:themeColor="text1"/>
              </w:rPr>
            </w:pPr>
            <w:r w:rsidRPr="0083286B">
              <w:rPr>
                <w:color w:val="000000" w:themeColor="text1"/>
              </w:rPr>
              <w:t>6</w:t>
            </w:r>
          </w:p>
        </w:tc>
        <w:tc>
          <w:tcPr>
            <w:tcW w:w="2949" w:type="dxa"/>
            <w:tcBorders>
              <w:top w:val="single" w:sz="6" w:space="0" w:color="auto"/>
              <w:left w:val="single" w:sz="6" w:space="0" w:color="auto"/>
              <w:bottom w:val="single" w:sz="6" w:space="0" w:color="auto"/>
              <w:right w:val="single" w:sz="6" w:space="0" w:color="auto"/>
            </w:tcBorders>
            <w:vAlign w:val="center"/>
          </w:tcPr>
          <w:p w14:paraId="10FC346A" w14:textId="77777777" w:rsidR="00192933" w:rsidRPr="0083286B" w:rsidRDefault="00192933" w:rsidP="00282538">
            <w:pPr>
              <w:pStyle w:val="TAL"/>
              <w:rPr>
                <w:color w:val="000000" w:themeColor="text1"/>
              </w:rPr>
            </w:pPr>
            <w:r w:rsidRPr="0083286B">
              <w:rPr>
                <w:color w:val="000000" w:themeColor="text1"/>
              </w:rPr>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67393FC" w14:textId="77777777" w:rsidR="00192933" w:rsidRPr="0083286B" w:rsidRDefault="00192933" w:rsidP="00282538">
            <w:pPr>
              <w:pStyle w:val="TAC"/>
              <w:rPr>
                <w:color w:val="000000" w:themeColor="text1"/>
              </w:rPr>
            </w:pPr>
            <w:r w:rsidRPr="0083286B">
              <w:rPr>
                <w:color w:val="000000" w:themeColor="text1"/>
              </w:rPr>
              <w:t>2.9</w:t>
            </w:r>
          </w:p>
        </w:tc>
        <w:tc>
          <w:tcPr>
            <w:tcW w:w="1560" w:type="dxa"/>
            <w:tcBorders>
              <w:top w:val="single" w:sz="6" w:space="0" w:color="auto"/>
              <w:left w:val="single" w:sz="6" w:space="0" w:color="auto"/>
              <w:bottom w:val="single" w:sz="6" w:space="0" w:color="auto"/>
              <w:right w:val="single" w:sz="6" w:space="0" w:color="auto"/>
            </w:tcBorders>
          </w:tcPr>
          <w:p w14:paraId="0B00FD5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003E7CB"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0E033E1"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1.45</w:t>
            </w:r>
            <w:r>
              <w:rPr>
                <w:color w:val="000000" w:themeColor="text1"/>
                <w:lang w:val="en-US"/>
              </w:rPr>
              <w:t>]</w:t>
            </w:r>
          </w:p>
        </w:tc>
      </w:tr>
      <w:tr w:rsidR="00192933" w:rsidRPr="0083286B" w14:paraId="484EE2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BDA3FD" w14:textId="77777777" w:rsidR="00192933" w:rsidRPr="0083286B" w:rsidRDefault="00192933" w:rsidP="00282538">
            <w:pPr>
              <w:pStyle w:val="TAL"/>
              <w:rPr>
                <w:color w:val="000000" w:themeColor="text1"/>
                <w:lang w:eastAsia="ja-JP"/>
              </w:rPr>
            </w:pPr>
            <w:r w:rsidRPr="0083286B">
              <w:rPr>
                <w:color w:val="000000" w:themeColor="text1"/>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548E731" w14:textId="77777777" w:rsidR="00192933" w:rsidRPr="0083286B" w:rsidRDefault="00192933" w:rsidP="00282538">
            <w:pPr>
              <w:pStyle w:val="TAL"/>
              <w:rPr>
                <w:color w:val="000000" w:themeColor="text1"/>
              </w:rPr>
            </w:pPr>
            <w:r w:rsidRPr="0083286B">
              <w:rPr>
                <w:color w:val="000000" w:themeColor="text1"/>
              </w:rPr>
              <w:t>Phase curvature</w:t>
            </w:r>
          </w:p>
        </w:tc>
        <w:tc>
          <w:tcPr>
            <w:tcW w:w="1134" w:type="dxa"/>
            <w:tcBorders>
              <w:top w:val="single" w:sz="6" w:space="0" w:color="auto"/>
              <w:left w:val="single" w:sz="6" w:space="0" w:color="auto"/>
              <w:bottom w:val="single" w:sz="6" w:space="0" w:color="auto"/>
              <w:right w:val="single" w:sz="6" w:space="0" w:color="auto"/>
            </w:tcBorders>
          </w:tcPr>
          <w:p w14:paraId="68DA2B2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4B7382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3F25C6D"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3D0B225"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DDFA30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79CAF" w14:textId="77777777" w:rsidR="00192933" w:rsidRPr="0083286B" w:rsidRDefault="00192933" w:rsidP="00282538">
            <w:pPr>
              <w:pStyle w:val="TAL"/>
              <w:rPr>
                <w:color w:val="000000" w:themeColor="text1"/>
                <w:lang w:eastAsia="ja-JP"/>
              </w:rPr>
            </w:pPr>
            <w:r w:rsidRPr="0083286B">
              <w:rPr>
                <w:color w:val="000000" w:themeColor="text1"/>
                <w:lang w:eastAsia="ja-JP"/>
              </w:rPr>
              <w:t>8</w:t>
            </w:r>
          </w:p>
        </w:tc>
        <w:tc>
          <w:tcPr>
            <w:tcW w:w="2949" w:type="dxa"/>
            <w:tcBorders>
              <w:top w:val="single" w:sz="6" w:space="0" w:color="auto"/>
              <w:left w:val="single" w:sz="6" w:space="0" w:color="auto"/>
              <w:bottom w:val="single" w:sz="6" w:space="0" w:color="auto"/>
              <w:right w:val="single" w:sz="6" w:space="0" w:color="auto"/>
            </w:tcBorders>
          </w:tcPr>
          <w:p w14:paraId="7752B239" w14:textId="77777777" w:rsidR="00192933" w:rsidRPr="0083286B" w:rsidRDefault="00192933" w:rsidP="00282538">
            <w:pPr>
              <w:pStyle w:val="TAL"/>
              <w:rPr>
                <w:color w:val="000000" w:themeColor="text1"/>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A8C2DF1" w14:textId="77777777" w:rsidR="00192933" w:rsidRPr="0083286B" w:rsidRDefault="00192933" w:rsidP="00282538">
            <w:pPr>
              <w:pStyle w:val="TAC"/>
              <w:rPr>
                <w:color w:val="000000" w:themeColor="text1"/>
              </w:rPr>
            </w:pPr>
            <w:r w:rsidRPr="0083286B">
              <w:rPr>
                <w:color w:val="000000" w:themeColor="text1"/>
              </w:rPr>
              <w:t>2.1</w:t>
            </w:r>
          </w:p>
        </w:tc>
        <w:tc>
          <w:tcPr>
            <w:tcW w:w="1560" w:type="dxa"/>
            <w:tcBorders>
              <w:top w:val="single" w:sz="6" w:space="0" w:color="auto"/>
              <w:left w:val="single" w:sz="6" w:space="0" w:color="auto"/>
              <w:bottom w:val="single" w:sz="6" w:space="0" w:color="auto"/>
              <w:right w:val="single" w:sz="6" w:space="0" w:color="auto"/>
            </w:tcBorders>
          </w:tcPr>
          <w:p w14:paraId="2ECB4C7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484264BA"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361EFD13"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1.05</w:t>
            </w:r>
            <w:r>
              <w:rPr>
                <w:color w:val="000000" w:themeColor="text1"/>
                <w:lang w:val="en-US"/>
              </w:rPr>
              <w:t>]</w:t>
            </w:r>
          </w:p>
        </w:tc>
      </w:tr>
      <w:tr w:rsidR="00192933" w:rsidRPr="0083286B" w14:paraId="4C481B8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7D6D26" w14:textId="77777777" w:rsidR="00192933" w:rsidRPr="0083286B" w:rsidRDefault="00192933" w:rsidP="00282538">
            <w:pPr>
              <w:pStyle w:val="TAL"/>
              <w:rPr>
                <w:color w:val="000000" w:themeColor="text1"/>
                <w:lang w:eastAsia="zh-CN"/>
              </w:rPr>
            </w:pPr>
            <w:r w:rsidRPr="0083286B">
              <w:rPr>
                <w:color w:val="000000" w:themeColor="text1"/>
                <w:lang w:eastAsia="zh-CN"/>
              </w:rPr>
              <w:t>9</w:t>
            </w:r>
          </w:p>
        </w:tc>
        <w:tc>
          <w:tcPr>
            <w:tcW w:w="2949" w:type="dxa"/>
            <w:tcBorders>
              <w:top w:val="single" w:sz="6" w:space="0" w:color="auto"/>
              <w:left w:val="single" w:sz="6" w:space="0" w:color="auto"/>
              <w:bottom w:val="single" w:sz="6" w:space="0" w:color="auto"/>
              <w:right w:val="single" w:sz="6" w:space="0" w:color="auto"/>
            </w:tcBorders>
          </w:tcPr>
          <w:p w14:paraId="51D13A72" w14:textId="77777777" w:rsidR="00192933" w:rsidRPr="0083286B" w:rsidRDefault="00192933" w:rsidP="00282538">
            <w:pPr>
              <w:pStyle w:val="TAL"/>
              <w:rPr>
                <w:color w:val="000000" w:themeColor="text1"/>
                <w:lang w:eastAsia="ja-JP"/>
              </w:rPr>
            </w:pPr>
            <w:r w:rsidRPr="0083286B">
              <w:rPr>
                <w:color w:val="000000" w:themeColor="text1"/>
              </w:rPr>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2BC19FA" w14:textId="77777777" w:rsidR="00192933" w:rsidRPr="0083286B" w:rsidRDefault="00192933" w:rsidP="00282538">
            <w:pPr>
              <w:pStyle w:val="TAC"/>
              <w:rPr>
                <w:color w:val="000000" w:themeColor="text1"/>
              </w:rPr>
            </w:pPr>
            <w:r w:rsidRPr="0083286B">
              <w:rPr>
                <w:color w:val="000000" w:themeColor="text1"/>
              </w:rPr>
              <w:t>0.50</w:t>
            </w:r>
          </w:p>
        </w:tc>
        <w:tc>
          <w:tcPr>
            <w:tcW w:w="1560" w:type="dxa"/>
            <w:tcBorders>
              <w:top w:val="single" w:sz="6" w:space="0" w:color="auto"/>
              <w:left w:val="single" w:sz="6" w:space="0" w:color="auto"/>
              <w:bottom w:val="single" w:sz="6" w:space="0" w:color="auto"/>
              <w:right w:val="single" w:sz="6" w:space="0" w:color="auto"/>
            </w:tcBorders>
          </w:tcPr>
          <w:p w14:paraId="653D819B"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3A205D5"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9C66CC8" w14:textId="77777777" w:rsidR="00192933" w:rsidRPr="00AC5906" w:rsidRDefault="00192933" w:rsidP="00282538">
            <w:pPr>
              <w:pStyle w:val="TAC"/>
              <w:rPr>
                <w:color w:val="000000" w:themeColor="text1"/>
                <w:lang w:val="en-US"/>
              </w:rPr>
            </w:pPr>
            <w:r>
              <w:rPr>
                <w:color w:val="000000" w:themeColor="text1"/>
                <w:lang w:val="en-US"/>
              </w:rPr>
              <w:t>[</w:t>
            </w:r>
            <w:r w:rsidRPr="0083286B">
              <w:rPr>
                <w:color w:val="000000" w:themeColor="text1"/>
              </w:rPr>
              <w:t>0.25</w:t>
            </w:r>
            <w:r>
              <w:rPr>
                <w:color w:val="000000" w:themeColor="text1"/>
                <w:lang w:val="en-US"/>
              </w:rPr>
              <w:t>]</w:t>
            </w:r>
          </w:p>
        </w:tc>
      </w:tr>
      <w:tr w:rsidR="00192933" w:rsidRPr="0083286B" w14:paraId="6E8ED79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551962" w14:textId="77777777" w:rsidR="00192933" w:rsidRPr="0083286B" w:rsidRDefault="00192933" w:rsidP="00282538">
            <w:pPr>
              <w:pStyle w:val="TAL"/>
              <w:rPr>
                <w:color w:val="000000" w:themeColor="text1"/>
                <w:lang w:eastAsia="zh-CN"/>
              </w:rPr>
            </w:pPr>
            <w:r w:rsidRPr="0083286B">
              <w:rPr>
                <w:color w:val="000000" w:themeColor="text1"/>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CBB8A70" w14:textId="77777777" w:rsidR="00192933" w:rsidRPr="0083286B" w:rsidRDefault="00192933" w:rsidP="00282538">
            <w:pPr>
              <w:pStyle w:val="TAL"/>
              <w:rPr>
                <w:color w:val="000000" w:themeColor="text1"/>
                <w:lang w:eastAsia="ja-JP"/>
              </w:rPr>
            </w:pPr>
            <w:r w:rsidRPr="0083286B">
              <w:rPr>
                <w:color w:val="000000" w:themeColor="text1"/>
              </w:rPr>
              <w:t>Influence of the XPD</w:t>
            </w:r>
          </w:p>
        </w:tc>
        <w:tc>
          <w:tcPr>
            <w:tcW w:w="1134" w:type="dxa"/>
            <w:tcBorders>
              <w:top w:val="single" w:sz="6" w:space="0" w:color="auto"/>
              <w:left w:val="single" w:sz="6" w:space="0" w:color="auto"/>
              <w:bottom w:val="single" w:sz="6" w:space="0" w:color="auto"/>
              <w:right w:val="single" w:sz="6" w:space="0" w:color="auto"/>
            </w:tcBorders>
          </w:tcPr>
          <w:p w14:paraId="31BAA941"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60FBEFCA"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3C2AF5AB"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571F806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5F53DDC3"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F1E80A" w14:textId="77777777" w:rsidR="00192933" w:rsidRPr="0083286B" w:rsidRDefault="00192933" w:rsidP="00282538">
            <w:pPr>
              <w:pStyle w:val="TAL"/>
              <w:rPr>
                <w:color w:val="000000" w:themeColor="text1"/>
              </w:rPr>
            </w:pPr>
            <w:r w:rsidRPr="0083286B">
              <w:rPr>
                <w:color w:val="000000" w:themeColor="text1"/>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35FB15B"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923D54A"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EBA3AA5"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39689FB6"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C3E5C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DB254D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6F5815" w14:textId="77777777" w:rsidR="00192933" w:rsidRPr="0083286B" w:rsidRDefault="00192933" w:rsidP="00282538">
            <w:pPr>
              <w:pStyle w:val="TAL"/>
              <w:rPr>
                <w:color w:val="000000" w:themeColor="text1"/>
              </w:rPr>
            </w:pPr>
            <w:r w:rsidRPr="0083286B">
              <w:rPr>
                <w:color w:val="000000" w:themeColor="text1"/>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D92FA17" w14:textId="77777777" w:rsidR="00192933" w:rsidRPr="0083286B" w:rsidRDefault="00192933" w:rsidP="00282538">
            <w:pPr>
              <w:pStyle w:val="TAL"/>
              <w:rPr>
                <w:color w:val="000000" w:themeColor="text1"/>
              </w:rPr>
            </w:pPr>
            <w:r w:rsidRPr="0083286B">
              <w:rPr>
                <w:color w:val="000000" w:themeColor="text1"/>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A9123BD"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5D14EC44"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06B8C80B"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79DF119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201F8AD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6CF872" w14:textId="77777777" w:rsidR="00192933" w:rsidRPr="0083286B" w:rsidRDefault="00192933" w:rsidP="00282538">
            <w:pPr>
              <w:pStyle w:val="TAL"/>
              <w:rPr>
                <w:color w:val="000000" w:themeColor="text1"/>
                <w:lang w:eastAsia="zh-CN"/>
              </w:rPr>
            </w:pPr>
            <w:r w:rsidRPr="0083286B">
              <w:rPr>
                <w:color w:val="000000" w:themeColor="text1"/>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8840682" w14:textId="77777777" w:rsidR="00192933" w:rsidRPr="0083286B" w:rsidRDefault="00192933" w:rsidP="00282538">
            <w:pPr>
              <w:pStyle w:val="TAL"/>
              <w:rPr>
                <w:color w:val="000000" w:themeColor="text1"/>
              </w:rPr>
            </w:pPr>
            <w:r w:rsidRPr="0083286B">
              <w:rPr>
                <w:color w:val="000000" w:themeColor="text1"/>
              </w:rPr>
              <w:t xml:space="preserve">Multiple measurement antenna uncertainty </w:t>
            </w:r>
          </w:p>
        </w:tc>
        <w:tc>
          <w:tcPr>
            <w:tcW w:w="1134" w:type="dxa"/>
            <w:tcBorders>
              <w:top w:val="single" w:sz="6" w:space="0" w:color="auto"/>
              <w:left w:val="single" w:sz="6" w:space="0" w:color="auto"/>
              <w:bottom w:val="single" w:sz="6" w:space="0" w:color="auto"/>
              <w:right w:val="single" w:sz="6" w:space="0" w:color="auto"/>
            </w:tcBorders>
          </w:tcPr>
          <w:p w14:paraId="1BFA5B95" w14:textId="77777777" w:rsidR="00192933" w:rsidRPr="0083286B" w:rsidRDefault="00192933" w:rsidP="00282538">
            <w:pPr>
              <w:pStyle w:val="TAC"/>
              <w:rPr>
                <w:color w:val="000000" w:themeColor="text1"/>
              </w:rPr>
            </w:pPr>
            <w:r w:rsidRPr="0083286B">
              <w:rPr>
                <w:color w:val="000000" w:themeColor="text1"/>
              </w:rPr>
              <w:t>0.15</w:t>
            </w:r>
          </w:p>
        </w:tc>
        <w:tc>
          <w:tcPr>
            <w:tcW w:w="1560" w:type="dxa"/>
            <w:tcBorders>
              <w:top w:val="single" w:sz="6" w:space="0" w:color="auto"/>
              <w:left w:val="single" w:sz="6" w:space="0" w:color="auto"/>
              <w:bottom w:val="single" w:sz="6" w:space="0" w:color="auto"/>
              <w:right w:val="single" w:sz="6" w:space="0" w:color="auto"/>
            </w:tcBorders>
          </w:tcPr>
          <w:p w14:paraId="6E981900"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5C0405D7"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2160F83A"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0.15</w:t>
            </w:r>
            <w:r>
              <w:rPr>
                <w:color w:val="000000" w:themeColor="text1"/>
                <w:lang w:val="en-US"/>
              </w:rPr>
              <w:t>]</w:t>
            </w:r>
          </w:p>
        </w:tc>
      </w:tr>
      <w:tr w:rsidR="00192933" w:rsidRPr="0083286B" w14:paraId="66A97D2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1EDFD4" w14:textId="77777777" w:rsidR="00192933" w:rsidRPr="0083286B" w:rsidRDefault="00192933" w:rsidP="00282538">
            <w:pPr>
              <w:pStyle w:val="TAL"/>
              <w:rPr>
                <w:color w:val="000000" w:themeColor="text1"/>
                <w:lang w:eastAsia="zh-CN"/>
              </w:rPr>
            </w:pPr>
            <w:r w:rsidRPr="0083286B">
              <w:rPr>
                <w:color w:val="000000" w:themeColor="text1"/>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3C7DB3EA" w14:textId="77777777" w:rsidR="00192933" w:rsidRPr="0083286B" w:rsidRDefault="00192933" w:rsidP="00282538">
            <w:pPr>
              <w:pStyle w:val="TAL"/>
              <w:rPr>
                <w:color w:val="000000" w:themeColor="text1"/>
              </w:rPr>
            </w:pPr>
            <w:r w:rsidRPr="0083286B">
              <w:rPr>
                <w:color w:val="000000" w:themeColor="text1"/>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3D6BE110" w14:textId="77777777" w:rsidR="00192933" w:rsidRPr="0083286B" w:rsidRDefault="00192933" w:rsidP="00282538">
            <w:pPr>
              <w:pStyle w:val="TAC"/>
              <w:rPr>
                <w:color w:val="000000" w:themeColor="text1"/>
              </w:rPr>
            </w:pPr>
            <w:r w:rsidRPr="0083286B">
              <w:rPr>
                <w:color w:val="000000" w:themeColor="text1"/>
              </w:rPr>
              <w:t>0.08</w:t>
            </w:r>
          </w:p>
        </w:tc>
        <w:tc>
          <w:tcPr>
            <w:tcW w:w="1560" w:type="dxa"/>
            <w:tcBorders>
              <w:top w:val="single" w:sz="6" w:space="0" w:color="auto"/>
              <w:left w:val="single" w:sz="6" w:space="0" w:color="auto"/>
              <w:bottom w:val="single" w:sz="6" w:space="0" w:color="auto"/>
              <w:right w:val="single" w:sz="6" w:space="0" w:color="auto"/>
            </w:tcBorders>
          </w:tcPr>
          <w:p w14:paraId="6EA6007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716CFDBE"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D4F4F7E"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0.05</w:t>
            </w:r>
            <w:r>
              <w:rPr>
                <w:color w:val="000000" w:themeColor="text1"/>
                <w:lang w:val="en-US"/>
              </w:rPr>
              <w:t>]</w:t>
            </w:r>
          </w:p>
        </w:tc>
      </w:tr>
      <w:tr w:rsidR="00192933" w:rsidRPr="0083286B" w14:paraId="31086DCE" w14:textId="77777777" w:rsidTr="00282538">
        <w:trPr>
          <w:cantSplit/>
          <w:tblHeader/>
          <w:jc w:val="center"/>
        </w:trPr>
        <w:tc>
          <w:tcPr>
            <w:tcW w:w="8632" w:type="dxa"/>
            <w:gridSpan w:val="6"/>
            <w:tcBorders>
              <w:top w:val="single" w:sz="6" w:space="0" w:color="auto"/>
              <w:left w:val="single" w:sz="6" w:space="0" w:color="auto"/>
              <w:bottom w:val="single" w:sz="6" w:space="0" w:color="auto"/>
              <w:right w:val="single" w:sz="6" w:space="0" w:color="auto"/>
            </w:tcBorders>
          </w:tcPr>
          <w:p w14:paraId="0F32F5B2" w14:textId="77777777" w:rsidR="00192933" w:rsidRPr="0083286B" w:rsidRDefault="00192933" w:rsidP="00282538">
            <w:pPr>
              <w:pStyle w:val="TAH"/>
              <w:rPr>
                <w:color w:val="000000" w:themeColor="text1"/>
              </w:rPr>
            </w:pPr>
            <w:r w:rsidRPr="0083286B">
              <w:rPr>
                <w:color w:val="000000" w:themeColor="text1"/>
              </w:rPr>
              <w:t>Stage 1: Calibration measurement</w:t>
            </w:r>
          </w:p>
        </w:tc>
      </w:tr>
      <w:tr w:rsidR="00192933" w:rsidRPr="0083286B" w14:paraId="5C3FB99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693DE5" w14:textId="77777777" w:rsidR="00192933" w:rsidRPr="0083286B" w:rsidRDefault="00192933" w:rsidP="00282538">
            <w:pPr>
              <w:pStyle w:val="TAL"/>
              <w:rPr>
                <w:color w:val="000000" w:themeColor="text1"/>
                <w:lang w:eastAsia="ja-JP"/>
              </w:rPr>
            </w:pPr>
            <w:r w:rsidRPr="0083286B">
              <w:rPr>
                <w:color w:val="000000" w:themeColor="text1"/>
              </w:rPr>
              <w:t>15</w:t>
            </w:r>
          </w:p>
        </w:tc>
        <w:tc>
          <w:tcPr>
            <w:tcW w:w="2949" w:type="dxa"/>
            <w:tcBorders>
              <w:top w:val="single" w:sz="6" w:space="0" w:color="auto"/>
              <w:left w:val="single" w:sz="6" w:space="0" w:color="auto"/>
              <w:bottom w:val="single" w:sz="6" w:space="0" w:color="auto"/>
              <w:right w:val="single" w:sz="6" w:space="0" w:color="auto"/>
            </w:tcBorders>
            <w:vAlign w:val="center"/>
          </w:tcPr>
          <w:p w14:paraId="7F784DA8" w14:textId="77777777" w:rsidR="00192933" w:rsidRPr="0083286B" w:rsidRDefault="00192933" w:rsidP="00282538">
            <w:pPr>
              <w:pStyle w:val="TAL"/>
              <w:rPr>
                <w:color w:val="000000" w:themeColor="text1"/>
              </w:rPr>
            </w:pPr>
            <w:r w:rsidRPr="0083286B">
              <w:rPr>
                <w:color w:val="000000" w:themeColor="text1"/>
              </w:rPr>
              <w:t>Mismatch</w:t>
            </w:r>
          </w:p>
        </w:tc>
        <w:tc>
          <w:tcPr>
            <w:tcW w:w="1134" w:type="dxa"/>
            <w:tcBorders>
              <w:top w:val="single" w:sz="6" w:space="0" w:color="auto"/>
              <w:left w:val="single" w:sz="6" w:space="0" w:color="auto"/>
              <w:bottom w:val="single" w:sz="6" w:space="0" w:color="auto"/>
              <w:right w:val="single" w:sz="6" w:space="0" w:color="auto"/>
            </w:tcBorders>
          </w:tcPr>
          <w:p w14:paraId="4548339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DEF4685"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5F715E64"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1B3F08C2"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12557181"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BEC745" w14:textId="77777777" w:rsidR="00192933" w:rsidRPr="0083286B" w:rsidRDefault="00192933" w:rsidP="00282538">
            <w:pPr>
              <w:pStyle w:val="TAL"/>
              <w:rPr>
                <w:color w:val="000000" w:themeColor="text1"/>
                <w:lang w:eastAsia="ja-JP"/>
              </w:rPr>
            </w:pPr>
            <w:r w:rsidRPr="0083286B">
              <w:rPr>
                <w:color w:val="000000" w:themeColor="text1"/>
              </w:rPr>
              <w:t>16</w:t>
            </w:r>
          </w:p>
        </w:tc>
        <w:tc>
          <w:tcPr>
            <w:tcW w:w="2949" w:type="dxa"/>
            <w:tcBorders>
              <w:top w:val="single" w:sz="6" w:space="0" w:color="auto"/>
              <w:left w:val="single" w:sz="6" w:space="0" w:color="auto"/>
              <w:bottom w:val="single" w:sz="6" w:space="0" w:color="auto"/>
              <w:right w:val="single" w:sz="6" w:space="0" w:color="auto"/>
            </w:tcBorders>
            <w:vAlign w:val="center"/>
          </w:tcPr>
          <w:p w14:paraId="18EF6282" w14:textId="77777777" w:rsidR="00192933" w:rsidRPr="0083286B" w:rsidRDefault="00192933" w:rsidP="00282538">
            <w:pPr>
              <w:pStyle w:val="TAL"/>
              <w:rPr>
                <w:color w:val="000000" w:themeColor="text1"/>
                <w:lang w:eastAsia="ja-JP"/>
              </w:rPr>
            </w:pPr>
            <w:r w:rsidRPr="0083286B">
              <w:rPr>
                <w:color w:val="000000" w:themeColor="text1"/>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32A2D0CC"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2B30E519"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DD1B26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40B59D04"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14D32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02D8A" w14:textId="77777777" w:rsidR="00192933" w:rsidRPr="0083286B" w:rsidRDefault="00192933" w:rsidP="00282538">
            <w:pPr>
              <w:pStyle w:val="TAL"/>
              <w:rPr>
                <w:color w:val="000000" w:themeColor="text1"/>
                <w:lang w:eastAsia="ja-JP"/>
              </w:rPr>
            </w:pPr>
            <w:r w:rsidRPr="0083286B">
              <w:rPr>
                <w:color w:val="000000" w:themeColor="text1"/>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30FF282" w14:textId="77777777" w:rsidR="00192933" w:rsidRPr="0083286B" w:rsidRDefault="00192933" w:rsidP="00282538">
            <w:pPr>
              <w:pStyle w:val="TAL"/>
              <w:rPr>
                <w:color w:val="000000" w:themeColor="text1"/>
                <w:lang w:eastAsia="ja-JP"/>
              </w:rPr>
            </w:pPr>
            <w:r w:rsidRPr="0083286B">
              <w:rPr>
                <w:color w:val="000000" w:themeColor="text1"/>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5D723F2"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98AAFAA"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5881F8CE"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0D32CDFB"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58CEB68"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F639A4" w14:textId="77777777" w:rsidR="00192933" w:rsidRPr="0083286B" w:rsidRDefault="00192933" w:rsidP="00282538">
            <w:pPr>
              <w:pStyle w:val="TAL"/>
              <w:rPr>
                <w:color w:val="000000" w:themeColor="text1"/>
                <w:lang w:eastAsia="ja-JP"/>
              </w:rPr>
            </w:pPr>
            <w:r w:rsidRPr="0083286B">
              <w:rPr>
                <w:color w:val="000000" w:themeColor="text1"/>
              </w:rPr>
              <w:t>18</w:t>
            </w:r>
          </w:p>
        </w:tc>
        <w:tc>
          <w:tcPr>
            <w:tcW w:w="2949" w:type="dxa"/>
            <w:tcBorders>
              <w:top w:val="single" w:sz="6" w:space="0" w:color="auto"/>
              <w:left w:val="single" w:sz="6" w:space="0" w:color="auto"/>
              <w:bottom w:val="single" w:sz="6" w:space="0" w:color="auto"/>
              <w:right w:val="single" w:sz="6" w:space="0" w:color="auto"/>
            </w:tcBorders>
            <w:vAlign w:val="center"/>
          </w:tcPr>
          <w:p w14:paraId="6F0E2FC0" w14:textId="77777777" w:rsidR="00192933" w:rsidRPr="0083286B" w:rsidRDefault="00192933" w:rsidP="00282538">
            <w:pPr>
              <w:pStyle w:val="TAL"/>
              <w:rPr>
                <w:color w:val="000000" w:themeColor="text1"/>
                <w:lang w:eastAsia="ja-JP"/>
              </w:rPr>
            </w:pPr>
            <w:r w:rsidRPr="0083286B">
              <w:rPr>
                <w:color w:val="000000" w:themeColor="text1"/>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E4ADD87" w14:textId="77777777" w:rsidR="00192933" w:rsidRPr="0083286B" w:rsidRDefault="00192933" w:rsidP="00282538">
            <w:pPr>
              <w:pStyle w:val="TAC"/>
              <w:rPr>
                <w:color w:val="000000" w:themeColor="text1"/>
              </w:rPr>
            </w:pPr>
            <w:r w:rsidRPr="0083286B">
              <w:rPr>
                <w:color w:val="000000" w:themeColor="text1"/>
              </w:rPr>
              <w:t>0.73</w:t>
            </w:r>
          </w:p>
        </w:tc>
        <w:tc>
          <w:tcPr>
            <w:tcW w:w="1560" w:type="dxa"/>
            <w:tcBorders>
              <w:top w:val="single" w:sz="6" w:space="0" w:color="auto"/>
              <w:left w:val="single" w:sz="6" w:space="0" w:color="auto"/>
              <w:bottom w:val="single" w:sz="6" w:space="0" w:color="auto"/>
              <w:right w:val="single" w:sz="6" w:space="0" w:color="auto"/>
            </w:tcBorders>
          </w:tcPr>
          <w:p w14:paraId="6921326C"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399843C8"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216D34BD"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0.37</w:t>
            </w:r>
            <w:r>
              <w:rPr>
                <w:color w:val="000000" w:themeColor="text1"/>
                <w:lang w:val="en-US"/>
              </w:rPr>
              <w:t>]</w:t>
            </w:r>
          </w:p>
        </w:tc>
      </w:tr>
      <w:tr w:rsidR="00192933" w:rsidRPr="0083286B" w14:paraId="6BB0EDE0"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2FF030" w14:textId="77777777" w:rsidR="00192933" w:rsidRPr="0083286B" w:rsidRDefault="00192933" w:rsidP="00282538">
            <w:pPr>
              <w:pStyle w:val="TAL"/>
              <w:rPr>
                <w:color w:val="000000" w:themeColor="text1"/>
                <w:lang w:eastAsia="ja-JP"/>
              </w:rPr>
            </w:pPr>
            <w:r w:rsidRPr="0083286B">
              <w:rPr>
                <w:color w:val="000000" w:themeColor="text1"/>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5C1E4192" w14:textId="77777777" w:rsidR="00192933" w:rsidRPr="0083286B" w:rsidRDefault="00192933"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FC6599B" w14:textId="77777777" w:rsidR="00192933" w:rsidRPr="0083286B" w:rsidRDefault="00192933" w:rsidP="00282538">
            <w:pPr>
              <w:pStyle w:val="TAC"/>
              <w:rPr>
                <w:color w:val="000000" w:themeColor="text1"/>
              </w:rPr>
            </w:pPr>
            <w:r w:rsidRPr="0083286B">
              <w:rPr>
                <w:color w:val="000000" w:themeColor="text1"/>
              </w:rPr>
              <w:t>0.60</w:t>
            </w:r>
          </w:p>
        </w:tc>
        <w:tc>
          <w:tcPr>
            <w:tcW w:w="1560" w:type="dxa"/>
            <w:tcBorders>
              <w:top w:val="single" w:sz="6" w:space="0" w:color="auto"/>
              <w:left w:val="single" w:sz="6" w:space="0" w:color="auto"/>
              <w:bottom w:val="single" w:sz="6" w:space="0" w:color="auto"/>
              <w:right w:val="single" w:sz="6" w:space="0" w:color="auto"/>
            </w:tcBorders>
          </w:tcPr>
          <w:p w14:paraId="4768416F"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05A32D06"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6002EFA8"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0.30</w:t>
            </w:r>
            <w:r>
              <w:rPr>
                <w:color w:val="000000" w:themeColor="text1"/>
                <w:lang w:val="en-US"/>
              </w:rPr>
              <w:t>]</w:t>
            </w:r>
          </w:p>
        </w:tc>
      </w:tr>
      <w:tr w:rsidR="00192933" w:rsidRPr="0083286B" w14:paraId="018E527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A28F26" w14:textId="77777777" w:rsidR="00192933" w:rsidRPr="0083286B" w:rsidRDefault="00192933" w:rsidP="00282538">
            <w:pPr>
              <w:pStyle w:val="TAL"/>
              <w:rPr>
                <w:color w:val="000000" w:themeColor="text1"/>
                <w:lang w:eastAsia="ja-JP"/>
              </w:rPr>
            </w:pPr>
            <w:r w:rsidRPr="0083286B">
              <w:rPr>
                <w:color w:val="000000" w:themeColor="text1"/>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05AB0D8" w14:textId="77777777" w:rsidR="00192933" w:rsidRPr="0083286B" w:rsidRDefault="00192933"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23F3B0B" w14:textId="77777777" w:rsidR="00192933" w:rsidRPr="0083286B" w:rsidRDefault="00192933" w:rsidP="00282538">
            <w:pPr>
              <w:pStyle w:val="TAC"/>
              <w:rPr>
                <w:color w:val="000000" w:themeColor="text1"/>
              </w:rPr>
            </w:pPr>
            <w:r w:rsidRPr="0083286B">
              <w:rPr>
                <w:color w:val="000000" w:themeColor="text1"/>
              </w:rPr>
              <w:t>0.01</w:t>
            </w:r>
          </w:p>
        </w:tc>
        <w:tc>
          <w:tcPr>
            <w:tcW w:w="1560" w:type="dxa"/>
            <w:tcBorders>
              <w:top w:val="single" w:sz="6" w:space="0" w:color="auto"/>
              <w:left w:val="single" w:sz="6" w:space="0" w:color="auto"/>
              <w:bottom w:val="single" w:sz="6" w:space="0" w:color="auto"/>
              <w:right w:val="single" w:sz="6" w:space="0" w:color="auto"/>
            </w:tcBorders>
          </w:tcPr>
          <w:p w14:paraId="1EC8D00B"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8E1EE92"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2E8A0FD6" w14:textId="77777777" w:rsidR="00192933" w:rsidRPr="00C638A8"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4100852"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DA0C0" w14:textId="77777777" w:rsidR="00192933" w:rsidRPr="0083286B" w:rsidRDefault="00192933" w:rsidP="00282538">
            <w:pPr>
              <w:pStyle w:val="TAL"/>
              <w:rPr>
                <w:color w:val="000000" w:themeColor="text1"/>
                <w:lang w:eastAsia="ja-JP"/>
              </w:rPr>
            </w:pPr>
            <w:r w:rsidRPr="0083286B">
              <w:rPr>
                <w:color w:val="000000" w:themeColor="text1"/>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C0CCE93" w14:textId="77777777" w:rsidR="00192933" w:rsidRPr="0083286B" w:rsidRDefault="00192933" w:rsidP="00282538">
            <w:pPr>
              <w:pStyle w:val="TAL"/>
              <w:rPr>
                <w:color w:val="000000" w:themeColor="text1"/>
              </w:rPr>
            </w:pPr>
            <w:r w:rsidRPr="0083286B">
              <w:rPr>
                <w:color w:val="000000" w:themeColor="text1"/>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25DC720"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12ACFBC8"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1143E387"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747C6A89"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6790B9AD"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1C2A0C"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185FCA8" w14:textId="77777777" w:rsidR="00192933" w:rsidRPr="0083286B" w:rsidRDefault="00192933" w:rsidP="00282538">
            <w:pPr>
              <w:pStyle w:val="TAL"/>
              <w:rPr>
                <w:color w:val="000000" w:themeColor="text1"/>
              </w:rPr>
            </w:pPr>
            <w:r w:rsidRPr="0083286B">
              <w:rPr>
                <w:color w:val="000000" w:themeColor="text1"/>
              </w:rPr>
              <w:t xml:space="preserve">Quality of quiet zone for calibration process </w:t>
            </w:r>
            <w:r>
              <w:rPr>
                <w:color w:val="000000" w:themeColor="text1"/>
              </w:rPr>
              <w:t>(NOTE 1)</w:t>
            </w:r>
          </w:p>
        </w:tc>
        <w:tc>
          <w:tcPr>
            <w:tcW w:w="1134" w:type="dxa"/>
            <w:tcBorders>
              <w:top w:val="single" w:sz="6" w:space="0" w:color="auto"/>
              <w:left w:val="single" w:sz="6" w:space="0" w:color="auto"/>
              <w:bottom w:val="single" w:sz="6" w:space="0" w:color="auto"/>
              <w:right w:val="single" w:sz="6" w:space="0" w:color="auto"/>
            </w:tcBorders>
          </w:tcPr>
          <w:p w14:paraId="5C3A7AE4" w14:textId="77777777" w:rsidR="00192933" w:rsidRPr="0083286B" w:rsidRDefault="00192933" w:rsidP="00282538">
            <w:pPr>
              <w:pStyle w:val="TAC"/>
              <w:rPr>
                <w:color w:val="000000" w:themeColor="text1"/>
              </w:rPr>
            </w:pPr>
            <w:r w:rsidRPr="0083286B">
              <w:rPr>
                <w:color w:val="000000" w:themeColor="text1"/>
              </w:rPr>
              <w:t>0.4</w:t>
            </w:r>
          </w:p>
        </w:tc>
        <w:tc>
          <w:tcPr>
            <w:tcW w:w="1560" w:type="dxa"/>
            <w:tcBorders>
              <w:top w:val="single" w:sz="6" w:space="0" w:color="auto"/>
              <w:left w:val="single" w:sz="6" w:space="0" w:color="auto"/>
              <w:bottom w:val="single" w:sz="6" w:space="0" w:color="auto"/>
              <w:right w:val="single" w:sz="6" w:space="0" w:color="auto"/>
            </w:tcBorders>
          </w:tcPr>
          <w:p w14:paraId="4A897011" w14:textId="77777777" w:rsidR="00192933" w:rsidRPr="0083286B" w:rsidRDefault="00192933" w:rsidP="00282538">
            <w:pPr>
              <w:pStyle w:val="TAC"/>
              <w:rPr>
                <w:color w:val="000000" w:themeColor="text1"/>
              </w:rPr>
            </w:pPr>
            <w:r w:rsidRPr="0083286B">
              <w:rPr>
                <w:color w:val="000000" w:themeColor="text1"/>
              </w:rPr>
              <w:t>Actual</w:t>
            </w:r>
          </w:p>
        </w:tc>
        <w:tc>
          <w:tcPr>
            <w:tcW w:w="1373" w:type="dxa"/>
            <w:tcBorders>
              <w:top w:val="single" w:sz="6" w:space="0" w:color="auto"/>
              <w:left w:val="single" w:sz="6" w:space="0" w:color="auto"/>
              <w:bottom w:val="single" w:sz="6" w:space="0" w:color="auto"/>
              <w:right w:val="single" w:sz="6" w:space="0" w:color="auto"/>
            </w:tcBorders>
          </w:tcPr>
          <w:p w14:paraId="159D23F4" w14:textId="77777777" w:rsidR="00192933" w:rsidRPr="0083286B" w:rsidRDefault="00192933" w:rsidP="00282538">
            <w:pPr>
              <w:pStyle w:val="TAC"/>
              <w:rPr>
                <w:color w:val="000000" w:themeColor="text1"/>
              </w:rPr>
            </w:pPr>
            <w:r w:rsidRPr="0083286B">
              <w:rPr>
                <w:color w:val="000000" w:themeColor="text1"/>
              </w:rPr>
              <w:t>1.00</w:t>
            </w:r>
          </w:p>
        </w:tc>
        <w:tc>
          <w:tcPr>
            <w:tcW w:w="1080" w:type="dxa"/>
            <w:tcBorders>
              <w:top w:val="single" w:sz="6" w:space="0" w:color="auto"/>
              <w:left w:val="single" w:sz="6" w:space="0" w:color="auto"/>
              <w:bottom w:val="single" w:sz="6" w:space="0" w:color="auto"/>
              <w:right w:val="single" w:sz="6" w:space="0" w:color="auto"/>
            </w:tcBorders>
          </w:tcPr>
          <w:p w14:paraId="48791112"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0.4</w:t>
            </w:r>
            <w:r>
              <w:rPr>
                <w:color w:val="000000" w:themeColor="text1"/>
                <w:lang w:val="en-US"/>
              </w:rPr>
              <w:t>]</w:t>
            </w:r>
          </w:p>
        </w:tc>
      </w:tr>
      <w:tr w:rsidR="00192933" w:rsidRPr="0083286B" w14:paraId="67C8C4CB"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300F65"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6CCB5E98" w14:textId="77777777" w:rsidR="00192933" w:rsidRPr="0083286B" w:rsidRDefault="00192933" w:rsidP="00282538">
            <w:pPr>
              <w:pStyle w:val="TAL"/>
              <w:rPr>
                <w:color w:val="000000" w:themeColor="text1"/>
              </w:rPr>
            </w:pPr>
            <w:r w:rsidRPr="0083286B">
              <w:rPr>
                <w:color w:val="000000" w:themeColor="text1"/>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0F8E34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77350B5D" w14:textId="77777777" w:rsidR="00192933" w:rsidRPr="0083286B" w:rsidRDefault="00192933" w:rsidP="00282538">
            <w:pPr>
              <w:pStyle w:val="TAC"/>
              <w:rPr>
                <w:color w:val="000000" w:themeColor="text1"/>
              </w:rPr>
            </w:pPr>
            <w:r w:rsidRPr="0083286B">
              <w:rPr>
                <w:color w:val="000000" w:themeColor="text1"/>
              </w:rPr>
              <w:t>U-shaped</w:t>
            </w:r>
          </w:p>
        </w:tc>
        <w:tc>
          <w:tcPr>
            <w:tcW w:w="1373" w:type="dxa"/>
            <w:tcBorders>
              <w:top w:val="single" w:sz="6" w:space="0" w:color="auto"/>
              <w:left w:val="single" w:sz="6" w:space="0" w:color="auto"/>
              <w:bottom w:val="single" w:sz="6" w:space="0" w:color="auto"/>
              <w:right w:val="single" w:sz="6" w:space="0" w:color="auto"/>
            </w:tcBorders>
          </w:tcPr>
          <w:p w14:paraId="4901DB6E" w14:textId="77777777" w:rsidR="00192933" w:rsidRPr="0083286B" w:rsidRDefault="00192933" w:rsidP="00282538">
            <w:pPr>
              <w:pStyle w:val="TAC"/>
              <w:rPr>
                <w:color w:val="000000" w:themeColor="text1"/>
              </w:rPr>
            </w:pPr>
            <w:r w:rsidRPr="0083286B">
              <w:rPr>
                <w:color w:val="000000" w:themeColor="text1"/>
              </w:rPr>
              <w:t>1.41</w:t>
            </w:r>
          </w:p>
        </w:tc>
        <w:tc>
          <w:tcPr>
            <w:tcW w:w="1080" w:type="dxa"/>
            <w:tcBorders>
              <w:top w:val="single" w:sz="6" w:space="0" w:color="auto"/>
              <w:left w:val="single" w:sz="6" w:space="0" w:color="auto"/>
              <w:bottom w:val="single" w:sz="6" w:space="0" w:color="auto"/>
              <w:right w:val="single" w:sz="6" w:space="0" w:color="auto"/>
            </w:tcBorders>
          </w:tcPr>
          <w:p w14:paraId="674BF37C"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33791B9"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329D67" w14:textId="77777777" w:rsidR="00192933" w:rsidRPr="0083286B" w:rsidDel="00842179" w:rsidRDefault="00192933" w:rsidP="00282538">
            <w:pPr>
              <w:pStyle w:val="TAL"/>
              <w:rPr>
                <w:color w:val="000000" w:themeColor="text1"/>
                <w:lang w:eastAsia="ja-JP"/>
              </w:rPr>
            </w:pPr>
            <w:r w:rsidRPr="0083286B">
              <w:rPr>
                <w:color w:val="000000" w:themeColor="text1"/>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CD4358" w14:textId="77777777" w:rsidR="00192933" w:rsidRPr="0083286B" w:rsidRDefault="00192933" w:rsidP="00282538">
            <w:pPr>
              <w:pStyle w:val="TAL"/>
              <w:rPr>
                <w:color w:val="000000" w:themeColor="text1"/>
              </w:rPr>
            </w:pPr>
            <w:r w:rsidRPr="0083286B">
              <w:rPr>
                <w:color w:val="000000" w:themeColor="text1"/>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9D7962" w14:textId="77777777" w:rsidR="00192933" w:rsidRPr="0083286B" w:rsidRDefault="00192933" w:rsidP="00282538">
            <w:pPr>
              <w:pStyle w:val="TAC"/>
              <w:rPr>
                <w:color w:val="000000" w:themeColor="text1"/>
              </w:rPr>
            </w:pPr>
            <w:r w:rsidRPr="0083286B">
              <w:rPr>
                <w:color w:val="000000" w:themeColor="text1"/>
              </w:rPr>
              <w:t>0.14</w:t>
            </w:r>
          </w:p>
        </w:tc>
        <w:tc>
          <w:tcPr>
            <w:tcW w:w="1560" w:type="dxa"/>
            <w:tcBorders>
              <w:top w:val="single" w:sz="6" w:space="0" w:color="auto"/>
              <w:left w:val="single" w:sz="6" w:space="0" w:color="auto"/>
              <w:bottom w:val="single" w:sz="6" w:space="0" w:color="auto"/>
              <w:right w:val="single" w:sz="6" w:space="0" w:color="auto"/>
            </w:tcBorders>
          </w:tcPr>
          <w:p w14:paraId="39468C74" w14:textId="77777777" w:rsidR="00192933" w:rsidRPr="0083286B" w:rsidRDefault="00192933" w:rsidP="00282538">
            <w:pPr>
              <w:pStyle w:val="TAC"/>
              <w:rPr>
                <w:color w:val="000000" w:themeColor="text1"/>
              </w:rPr>
            </w:pPr>
            <w:r w:rsidRPr="0083286B">
              <w:rPr>
                <w:color w:val="000000" w:themeColor="text1"/>
              </w:rPr>
              <w:t>Normal</w:t>
            </w:r>
          </w:p>
        </w:tc>
        <w:tc>
          <w:tcPr>
            <w:tcW w:w="1373" w:type="dxa"/>
            <w:tcBorders>
              <w:top w:val="single" w:sz="6" w:space="0" w:color="auto"/>
              <w:left w:val="single" w:sz="6" w:space="0" w:color="auto"/>
              <w:bottom w:val="single" w:sz="6" w:space="0" w:color="auto"/>
              <w:right w:val="single" w:sz="6" w:space="0" w:color="auto"/>
            </w:tcBorders>
          </w:tcPr>
          <w:p w14:paraId="62870E89" w14:textId="77777777" w:rsidR="00192933" w:rsidRPr="0083286B" w:rsidRDefault="00192933" w:rsidP="00282538">
            <w:pPr>
              <w:pStyle w:val="TAC"/>
              <w:rPr>
                <w:color w:val="000000" w:themeColor="text1"/>
              </w:rPr>
            </w:pPr>
            <w:r w:rsidRPr="0083286B">
              <w:rPr>
                <w:color w:val="000000" w:themeColor="text1"/>
              </w:rPr>
              <w:t>2.00</w:t>
            </w:r>
          </w:p>
        </w:tc>
        <w:tc>
          <w:tcPr>
            <w:tcW w:w="1080" w:type="dxa"/>
            <w:tcBorders>
              <w:top w:val="single" w:sz="6" w:space="0" w:color="auto"/>
              <w:left w:val="single" w:sz="6" w:space="0" w:color="auto"/>
              <w:bottom w:val="single" w:sz="6" w:space="0" w:color="auto"/>
              <w:right w:val="single" w:sz="6" w:space="0" w:color="auto"/>
            </w:tcBorders>
          </w:tcPr>
          <w:p w14:paraId="72459A26"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0.07</w:t>
            </w:r>
            <w:r>
              <w:rPr>
                <w:color w:val="000000" w:themeColor="text1"/>
                <w:lang w:val="en-US"/>
              </w:rPr>
              <w:t>]</w:t>
            </w:r>
          </w:p>
        </w:tc>
      </w:tr>
      <w:tr w:rsidR="00192933" w:rsidRPr="0083286B" w14:paraId="04A77166"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E5208" w14:textId="77777777" w:rsidR="00192933" w:rsidRPr="0083286B" w:rsidRDefault="00192933" w:rsidP="00282538">
            <w:pPr>
              <w:pStyle w:val="TAL"/>
              <w:rPr>
                <w:color w:val="000000" w:themeColor="text1"/>
              </w:rPr>
            </w:pPr>
            <w:r w:rsidRPr="0083286B">
              <w:rPr>
                <w:color w:val="000000" w:themeColor="text1"/>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2CFDBF12" w14:textId="77777777" w:rsidR="00192933" w:rsidRPr="0083286B" w:rsidRDefault="00192933" w:rsidP="00282538">
            <w:pPr>
              <w:pStyle w:val="TAL"/>
              <w:rPr>
                <w:color w:val="000000" w:themeColor="text1"/>
              </w:rPr>
            </w:pPr>
            <w:r w:rsidRPr="0083286B">
              <w:rPr>
                <w:color w:val="000000" w:themeColor="text1"/>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D97D7EE" w14:textId="77777777" w:rsidR="00192933" w:rsidRPr="0083286B" w:rsidRDefault="00192933" w:rsidP="00282538">
            <w:pPr>
              <w:pStyle w:val="TAC"/>
              <w:rPr>
                <w:color w:val="000000" w:themeColor="text1"/>
              </w:rPr>
            </w:pPr>
            <w:r w:rsidRPr="0083286B">
              <w:rPr>
                <w:color w:val="000000" w:themeColor="text1"/>
              </w:rPr>
              <w:t>0.00</w:t>
            </w:r>
          </w:p>
        </w:tc>
        <w:tc>
          <w:tcPr>
            <w:tcW w:w="1560" w:type="dxa"/>
            <w:tcBorders>
              <w:top w:val="single" w:sz="6" w:space="0" w:color="auto"/>
              <w:left w:val="single" w:sz="6" w:space="0" w:color="auto"/>
              <w:bottom w:val="single" w:sz="6" w:space="0" w:color="auto"/>
              <w:right w:val="single" w:sz="6" w:space="0" w:color="auto"/>
            </w:tcBorders>
          </w:tcPr>
          <w:p w14:paraId="65437663" w14:textId="77777777" w:rsidR="00192933" w:rsidRPr="0083286B" w:rsidRDefault="00192933" w:rsidP="00282538">
            <w:pPr>
              <w:pStyle w:val="TAC"/>
              <w:rPr>
                <w:color w:val="000000" w:themeColor="text1"/>
              </w:rPr>
            </w:pPr>
            <w:r w:rsidRPr="0083286B">
              <w:rPr>
                <w:color w:val="000000" w:themeColor="text1"/>
              </w:rPr>
              <w:t>Rectangular</w:t>
            </w:r>
          </w:p>
        </w:tc>
        <w:tc>
          <w:tcPr>
            <w:tcW w:w="1373" w:type="dxa"/>
            <w:tcBorders>
              <w:top w:val="single" w:sz="6" w:space="0" w:color="auto"/>
              <w:left w:val="single" w:sz="6" w:space="0" w:color="auto"/>
              <w:bottom w:val="single" w:sz="6" w:space="0" w:color="auto"/>
              <w:right w:val="single" w:sz="6" w:space="0" w:color="auto"/>
            </w:tcBorders>
          </w:tcPr>
          <w:p w14:paraId="6821A541" w14:textId="77777777" w:rsidR="00192933" w:rsidRPr="0083286B" w:rsidRDefault="00192933" w:rsidP="00282538">
            <w:pPr>
              <w:pStyle w:val="TAC"/>
              <w:rPr>
                <w:color w:val="000000" w:themeColor="text1"/>
              </w:rPr>
            </w:pPr>
            <w:r w:rsidRPr="0083286B">
              <w:rPr>
                <w:color w:val="000000" w:themeColor="text1"/>
              </w:rPr>
              <w:t>1.73</w:t>
            </w:r>
          </w:p>
        </w:tc>
        <w:tc>
          <w:tcPr>
            <w:tcW w:w="1080" w:type="dxa"/>
            <w:tcBorders>
              <w:top w:val="single" w:sz="6" w:space="0" w:color="auto"/>
              <w:left w:val="single" w:sz="6" w:space="0" w:color="auto"/>
              <w:bottom w:val="single" w:sz="6" w:space="0" w:color="auto"/>
              <w:right w:val="single" w:sz="6" w:space="0" w:color="auto"/>
            </w:tcBorders>
          </w:tcPr>
          <w:p w14:paraId="6DCDA107" w14:textId="77777777" w:rsidR="00192933" w:rsidRPr="001A0C17" w:rsidRDefault="00192933" w:rsidP="00282538">
            <w:pPr>
              <w:pStyle w:val="TAC"/>
              <w:rPr>
                <w:color w:val="000000" w:themeColor="text1"/>
                <w:lang w:val="en-US"/>
              </w:rPr>
            </w:pPr>
            <w:r>
              <w:rPr>
                <w:color w:val="000000" w:themeColor="text1"/>
                <w:lang w:val="en-US"/>
              </w:rPr>
              <w:t>[</w:t>
            </w:r>
            <w:r w:rsidRPr="0083286B">
              <w:rPr>
                <w:color w:val="000000" w:themeColor="text1"/>
              </w:rPr>
              <w:t>0.00</w:t>
            </w:r>
            <w:r>
              <w:rPr>
                <w:color w:val="000000" w:themeColor="text1"/>
                <w:lang w:val="en-US"/>
              </w:rPr>
              <w:t>]</w:t>
            </w:r>
          </w:p>
        </w:tc>
      </w:tr>
      <w:tr w:rsidR="00192933" w:rsidRPr="0083286B" w14:paraId="714ED21C" w14:textId="77777777" w:rsidTr="00282538">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B6003E" w14:textId="77777777" w:rsidR="00192933" w:rsidRPr="0083286B" w:rsidRDefault="00192933" w:rsidP="00282538">
            <w:pPr>
              <w:pStyle w:val="TAH"/>
              <w:rPr>
                <w:color w:val="000000" w:themeColor="text1"/>
                <w:lang w:eastAsia="zh-CN"/>
              </w:rPr>
            </w:pPr>
          </w:p>
        </w:tc>
        <w:tc>
          <w:tcPr>
            <w:tcW w:w="7016" w:type="dxa"/>
            <w:gridSpan w:val="4"/>
            <w:tcBorders>
              <w:top w:val="single" w:sz="6" w:space="0" w:color="auto"/>
              <w:left w:val="single" w:sz="6" w:space="0" w:color="auto"/>
              <w:bottom w:val="single" w:sz="6" w:space="0" w:color="auto"/>
              <w:right w:val="single" w:sz="6" w:space="0" w:color="auto"/>
            </w:tcBorders>
          </w:tcPr>
          <w:p w14:paraId="2F34081E" w14:textId="77777777" w:rsidR="00192933" w:rsidRPr="0083286B" w:rsidRDefault="00192933" w:rsidP="00282538">
            <w:pPr>
              <w:pStyle w:val="TAH"/>
              <w:rPr>
                <w:color w:val="000000" w:themeColor="text1"/>
              </w:rPr>
            </w:pPr>
            <w:r w:rsidRPr="0083286B">
              <w:rPr>
                <w:color w:val="000000" w:themeColor="text1"/>
              </w:rPr>
              <w:t>Systematic uncertainties (NOTE 2)</w:t>
            </w:r>
          </w:p>
        </w:tc>
        <w:tc>
          <w:tcPr>
            <w:tcW w:w="1080" w:type="dxa"/>
            <w:tcBorders>
              <w:top w:val="single" w:sz="6" w:space="0" w:color="auto"/>
              <w:left w:val="single" w:sz="6" w:space="0" w:color="auto"/>
              <w:bottom w:val="single" w:sz="6" w:space="0" w:color="auto"/>
              <w:right w:val="single" w:sz="6" w:space="0" w:color="auto"/>
            </w:tcBorders>
          </w:tcPr>
          <w:p w14:paraId="7A28263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10F64353" w14:textId="77777777" w:rsidTr="00282538">
        <w:trPr>
          <w:cantSplit/>
          <w:tblHeader/>
          <w:jc w:val="center"/>
        </w:trPr>
        <w:tc>
          <w:tcPr>
            <w:tcW w:w="7552" w:type="dxa"/>
            <w:gridSpan w:val="5"/>
            <w:tcBorders>
              <w:top w:val="single" w:sz="6" w:space="0" w:color="auto"/>
              <w:left w:val="single" w:sz="6" w:space="0" w:color="auto"/>
              <w:bottom w:val="single" w:sz="6" w:space="0" w:color="auto"/>
              <w:right w:val="single" w:sz="6" w:space="0" w:color="auto"/>
            </w:tcBorders>
          </w:tcPr>
          <w:p w14:paraId="77DF7CF8" w14:textId="77777777" w:rsidR="00192933" w:rsidRPr="0083286B" w:rsidRDefault="00192933" w:rsidP="00282538">
            <w:pPr>
              <w:pStyle w:val="TAH"/>
              <w:rPr>
                <w:color w:val="000000" w:themeColor="text1"/>
              </w:rPr>
            </w:pPr>
            <w:r w:rsidRPr="0083286B">
              <w:rPr>
                <w:color w:val="000000" w:themeColor="text1"/>
              </w:rPr>
              <w:t>Total measurement uncertainty</w:t>
            </w:r>
          </w:p>
        </w:tc>
        <w:tc>
          <w:tcPr>
            <w:tcW w:w="1080" w:type="dxa"/>
            <w:tcBorders>
              <w:top w:val="single" w:sz="6" w:space="0" w:color="auto"/>
              <w:left w:val="single" w:sz="6" w:space="0" w:color="auto"/>
              <w:bottom w:val="single" w:sz="6" w:space="0" w:color="auto"/>
              <w:right w:val="single" w:sz="6" w:space="0" w:color="auto"/>
            </w:tcBorders>
          </w:tcPr>
          <w:p w14:paraId="53CA3F96" w14:textId="77777777" w:rsidR="00192933" w:rsidRPr="0083286B" w:rsidRDefault="00192933" w:rsidP="00282538">
            <w:pPr>
              <w:pStyle w:val="TAH"/>
              <w:rPr>
                <w:color w:val="000000" w:themeColor="text1"/>
              </w:rPr>
            </w:pPr>
            <w:r w:rsidRPr="0083286B">
              <w:rPr>
                <w:color w:val="000000" w:themeColor="text1"/>
              </w:rPr>
              <w:t>Value</w:t>
            </w:r>
          </w:p>
        </w:tc>
      </w:tr>
      <w:tr w:rsidR="00192933" w:rsidRPr="0083286B" w14:paraId="2CF7D8B4" w14:textId="77777777" w:rsidTr="00282538">
        <w:trPr>
          <w:cantSplit/>
          <w:tblHeader/>
          <w:jc w:val="center"/>
        </w:trPr>
        <w:tc>
          <w:tcPr>
            <w:tcW w:w="7552" w:type="dxa"/>
            <w:gridSpan w:val="5"/>
            <w:tcBorders>
              <w:top w:val="single" w:sz="4" w:space="0" w:color="auto"/>
              <w:left w:val="single" w:sz="4" w:space="0" w:color="auto"/>
              <w:bottom w:val="single" w:sz="4" w:space="0" w:color="auto"/>
              <w:right w:val="single" w:sz="4" w:space="0" w:color="auto"/>
            </w:tcBorders>
          </w:tcPr>
          <w:p w14:paraId="528174DC" w14:textId="77777777" w:rsidR="00192933" w:rsidRPr="0083286B" w:rsidRDefault="00192933" w:rsidP="00282538">
            <w:pPr>
              <w:pStyle w:val="TAC"/>
              <w:rPr>
                <w:color w:val="000000" w:themeColor="text1"/>
              </w:rPr>
            </w:pPr>
            <w:r w:rsidRPr="0083286B">
              <w:rPr>
                <w:color w:val="000000" w:themeColor="text1"/>
              </w:rPr>
              <w:t>DL AWGN absolute power expanded uncertainty (1.96σ - confidence interval of 95 %) [dB]</w:t>
            </w:r>
          </w:p>
        </w:tc>
        <w:tc>
          <w:tcPr>
            <w:tcW w:w="1080" w:type="dxa"/>
            <w:tcBorders>
              <w:top w:val="single" w:sz="4" w:space="0" w:color="auto"/>
              <w:left w:val="single" w:sz="4" w:space="0" w:color="auto"/>
              <w:bottom w:val="single" w:sz="4" w:space="0" w:color="auto"/>
              <w:right w:val="single" w:sz="4" w:space="0" w:color="auto"/>
            </w:tcBorders>
          </w:tcPr>
          <w:p w14:paraId="4B6CEE1E" w14:textId="77777777" w:rsidR="00192933" w:rsidRPr="00794D05" w:rsidRDefault="00192933" w:rsidP="00282538">
            <w:pPr>
              <w:pStyle w:val="TAC"/>
              <w:rPr>
                <w:color w:val="000000" w:themeColor="text1"/>
                <w:lang w:val="en-US"/>
              </w:rPr>
            </w:pPr>
            <w:r w:rsidRPr="001D563D">
              <w:rPr>
                <w:color w:val="000000" w:themeColor="text1"/>
                <w:lang w:val="en-US"/>
              </w:rPr>
              <w:t>[</w:t>
            </w:r>
            <w:r w:rsidRPr="001D563D">
              <w:rPr>
                <w:color w:val="000000" w:themeColor="text1"/>
              </w:rPr>
              <w:t>4.75</w:t>
            </w:r>
            <w:r w:rsidRPr="001D563D">
              <w:rPr>
                <w:color w:val="000000" w:themeColor="text1"/>
                <w:lang w:val="en-US"/>
              </w:rPr>
              <w:t>]</w:t>
            </w:r>
          </w:p>
        </w:tc>
      </w:tr>
      <w:tr w:rsidR="00192933" w:rsidRPr="0083286B" w14:paraId="529F6BBA" w14:textId="77777777" w:rsidTr="00282538">
        <w:trPr>
          <w:cantSplit/>
          <w:tblHeader/>
          <w:jc w:val="center"/>
        </w:trPr>
        <w:tc>
          <w:tcPr>
            <w:tcW w:w="8632" w:type="dxa"/>
            <w:gridSpan w:val="6"/>
            <w:tcBorders>
              <w:top w:val="single" w:sz="4" w:space="0" w:color="auto"/>
              <w:left w:val="single" w:sz="6" w:space="0" w:color="auto"/>
              <w:bottom w:val="single" w:sz="6" w:space="0" w:color="auto"/>
              <w:right w:val="single" w:sz="6" w:space="0" w:color="auto"/>
            </w:tcBorders>
          </w:tcPr>
          <w:p w14:paraId="3B414922" w14:textId="77777777" w:rsidR="00192933" w:rsidRPr="0083286B" w:rsidRDefault="00192933" w:rsidP="00282538">
            <w:pPr>
              <w:pStyle w:val="TAN"/>
              <w:ind w:left="792" w:hanging="792"/>
              <w:jc w:val="both"/>
              <w:rPr>
                <w:color w:val="000000" w:themeColor="text1"/>
              </w:rPr>
            </w:pPr>
            <w:r>
              <w:rPr>
                <w:color w:val="000000"/>
              </w:rPr>
              <w:t>NOTE 1: The values from Enhanced IFF seem rather optimistic for MultiRX and should be further updated with the considerations of 2AoA impact</w:t>
            </w:r>
          </w:p>
        </w:tc>
      </w:tr>
    </w:tbl>
    <w:p w14:paraId="51B00CE8" w14:textId="77777777" w:rsidR="002675F0" w:rsidRPr="002675F0" w:rsidRDefault="002675F0" w:rsidP="002675F0"/>
    <w:p w14:paraId="7EF24E1A" w14:textId="534AE5A4" w:rsidR="0088688E" w:rsidRPr="004D3578" w:rsidRDefault="00C6137F" w:rsidP="0088688E">
      <w:pPr>
        <w:pStyle w:val="Heading1"/>
      </w:pPr>
      <w:bookmarkStart w:id="330" w:name="_Toc129091977"/>
      <w:bookmarkStart w:id="331" w:name="_Toc151623958"/>
      <w:bookmarkStart w:id="332" w:name="_Toc154585375"/>
      <w:bookmarkStart w:id="333" w:name="_Toc155642332"/>
      <w:bookmarkStart w:id="334" w:name="_Toc162015595"/>
      <w:r>
        <w:t>A</w:t>
      </w:r>
      <w:r w:rsidR="0088688E" w:rsidRPr="004D3578">
        <w:t>.</w:t>
      </w:r>
      <w:r w:rsidR="0088688E">
        <w:t>3</w:t>
      </w:r>
      <w:r w:rsidR="0088688E" w:rsidRPr="004D3578">
        <w:tab/>
      </w:r>
      <w:r w:rsidR="0088688E" w:rsidRPr="00DA2A2C">
        <w:t xml:space="preserve">Measurement uncertainty budget for UE </w:t>
      </w:r>
      <w:r w:rsidR="002F7CBA">
        <w:t>de</w:t>
      </w:r>
      <w:r w:rsidR="0078262E">
        <w:t>modulation</w:t>
      </w:r>
      <w:r w:rsidR="0088688E" w:rsidRPr="00DA2A2C">
        <w:t xml:space="preserve"> testing methodology</w:t>
      </w:r>
      <w:bookmarkEnd w:id="330"/>
      <w:bookmarkEnd w:id="331"/>
      <w:bookmarkEnd w:id="332"/>
      <w:bookmarkEnd w:id="333"/>
      <w:bookmarkEnd w:id="334"/>
    </w:p>
    <w:p w14:paraId="21EF59B2" w14:textId="1C1EB8E0" w:rsidR="006022FC" w:rsidRDefault="006022FC" w:rsidP="006022FC">
      <w:r>
        <w:t>T</w:t>
      </w:r>
      <w:r w:rsidRPr="000D4C4A">
        <w:t xml:space="preserve">he </w:t>
      </w:r>
      <w:r>
        <w:t xml:space="preserve">preliminary </w:t>
      </w:r>
      <w:r w:rsidRPr="000D4C4A">
        <w:t>uncertainty budget</w:t>
      </w:r>
      <w:r>
        <w:t xml:space="preserve"> for UE demodulation testing is defined in </w:t>
      </w:r>
      <w:r w:rsidRPr="00684CEA">
        <w:t xml:space="preserve">Table </w:t>
      </w:r>
      <w:r>
        <w:rPr>
          <w:rFonts w:eastAsia="MS Mincho"/>
          <w:lang w:eastAsia="ja-JP"/>
        </w:rPr>
        <w:t>A</w:t>
      </w:r>
      <w:r w:rsidRPr="00684CEA">
        <w:rPr>
          <w:rFonts w:eastAsia="MS Mincho" w:hint="eastAsia"/>
          <w:lang w:eastAsia="ja-JP"/>
        </w:rPr>
        <w:t>.</w:t>
      </w:r>
      <w:r>
        <w:rPr>
          <w:rFonts w:eastAsia="MS Mincho"/>
          <w:lang w:eastAsia="ja-JP"/>
        </w:rPr>
        <w:t>3</w:t>
      </w:r>
      <w:r w:rsidRPr="00684CEA">
        <w:rPr>
          <w:rFonts w:eastAsia="MS Mincho" w:hint="eastAsia"/>
          <w:lang w:eastAsia="ja-JP"/>
        </w:rPr>
        <w:t>-</w:t>
      </w:r>
      <w:r w:rsidRPr="00684CEA">
        <w:rPr>
          <w:lang w:eastAsia="sv-SE"/>
        </w:rPr>
        <w:t>1</w:t>
      </w:r>
      <w:r w:rsidRPr="000D4C4A">
        <w:t>.</w:t>
      </w:r>
    </w:p>
    <w:p w14:paraId="7650B4D6" w14:textId="77777777" w:rsidR="006022FC" w:rsidRPr="0083286B" w:rsidRDefault="006022FC" w:rsidP="006022FC">
      <w:pPr>
        <w:pStyle w:val="TH"/>
        <w:ind w:left="936"/>
        <w:rPr>
          <w:color w:val="000000" w:themeColor="text1"/>
        </w:rPr>
      </w:pPr>
      <w:r w:rsidRPr="0083286B">
        <w:rPr>
          <w:color w:val="000000" w:themeColor="text1"/>
        </w:rPr>
        <w:lastRenderedPageBreak/>
        <w:t xml:space="preserve">Table </w:t>
      </w:r>
      <w:r>
        <w:rPr>
          <w:color w:val="000000" w:themeColor="text1"/>
        </w:rPr>
        <w:t>A.3</w:t>
      </w:r>
      <w:r w:rsidRPr="0083286B">
        <w:rPr>
          <w:color w:val="000000" w:themeColor="text1"/>
          <w:lang w:val="en-US"/>
        </w:rPr>
        <w:t>-1</w:t>
      </w:r>
      <w:r w:rsidRPr="0083286B">
        <w:rPr>
          <w:color w:val="000000" w:themeColor="text1"/>
        </w:rPr>
        <w:t xml:space="preserve">: </w:t>
      </w:r>
      <w:r w:rsidRPr="0083286B">
        <w:rPr>
          <w:color w:val="000000" w:themeColor="text1"/>
          <w:lang w:eastAsia="ja-JP"/>
        </w:rPr>
        <w:t>U</w:t>
      </w:r>
      <w:r w:rsidRPr="0083286B">
        <w:rPr>
          <w:color w:val="000000" w:themeColor="text1"/>
        </w:rPr>
        <w:t>ncertainty assessment for Multi-Rx demodulation testing with IFF</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4"/>
        <w:gridCol w:w="2959"/>
        <w:gridCol w:w="1126"/>
        <w:gridCol w:w="2193"/>
        <w:gridCol w:w="1481"/>
        <w:gridCol w:w="1322"/>
      </w:tblGrid>
      <w:tr w:rsidR="006022FC" w:rsidRPr="0083286B" w14:paraId="379B97E3" w14:textId="77777777" w:rsidTr="00282538">
        <w:trPr>
          <w:cantSplit/>
          <w:tblHeader/>
          <w:jc w:val="center"/>
        </w:trPr>
        <w:tc>
          <w:tcPr>
            <w:tcW w:w="636" w:type="dxa"/>
          </w:tcPr>
          <w:p w14:paraId="11367845" w14:textId="77777777" w:rsidR="006022FC" w:rsidRPr="0083286B" w:rsidRDefault="006022FC" w:rsidP="00965E4D">
            <w:pPr>
              <w:pStyle w:val="TAH"/>
            </w:pPr>
            <w:r w:rsidRPr="0083286B">
              <w:t>UID</w:t>
            </w:r>
          </w:p>
        </w:tc>
        <w:tc>
          <w:tcPr>
            <w:tcW w:w="2949" w:type="dxa"/>
            <w:hideMark/>
          </w:tcPr>
          <w:p w14:paraId="71B0B2B9" w14:textId="77777777" w:rsidR="006022FC" w:rsidRPr="0083286B" w:rsidRDefault="006022FC" w:rsidP="00965E4D">
            <w:pPr>
              <w:pStyle w:val="TAH"/>
            </w:pPr>
            <w:r w:rsidRPr="0083286B">
              <w:t>Uncertainty source</w:t>
            </w:r>
          </w:p>
        </w:tc>
        <w:tc>
          <w:tcPr>
            <w:tcW w:w="1126" w:type="dxa"/>
          </w:tcPr>
          <w:p w14:paraId="22C5643C" w14:textId="77777777" w:rsidR="006022FC" w:rsidRPr="0083286B" w:rsidRDefault="006022FC" w:rsidP="00965E4D">
            <w:pPr>
              <w:pStyle w:val="TAH"/>
            </w:pPr>
            <w:r w:rsidRPr="0083286B">
              <w:t>Uncertainty value</w:t>
            </w:r>
          </w:p>
        </w:tc>
        <w:tc>
          <w:tcPr>
            <w:tcW w:w="2197" w:type="dxa"/>
          </w:tcPr>
          <w:p w14:paraId="09A3238C" w14:textId="77777777" w:rsidR="006022FC" w:rsidRPr="0083286B" w:rsidRDefault="006022FC" w:rsidP="00965E4D">
            <w:pPr>
              <w:pStyle w:val="TAH"/>
            </w:pPr>
            <w:r w:rsidRPr="0083286B">
              <w:t>Distribution of the probability</w:t>
            </w:r>
          </w:p>
        </w:tc>
        <w:tc>
          <w:tcPr>
            <w:tcW w:w="1484" w:type="dxa"/>
          </w:tcPr>
          <w:p w14:paraId="52976BDA" w14:textId="77777777" w:rsidR="006022FC" w:rsidRPr="0083286B" w:rsidRDefault="006022FC" w:rsidP="00965E4D">
            <w:pPr>
              <w:pStyle w:val="TAH"/>
              <w:rPr>
                <w:lang w:eastAsia="ja-JP"/>
              </w:rPr>
            </w:pPr>
            <w:r w:rsidRPr="0083286B">
              <w:t xml:space="preserve">Divisor </w:t>
            </w:r>
          </w:p>
        </w:tc>
        <w:tc>
          <w:tcPr>
            <w:tcW w:w="1323" w:type="dxa"/>
          </w:tcPr>
          <w:p w14:paraId="16117AAA" w14:textId="77777777" w:rsidR="006022FC" w:rsidRPr="0083286B" w:rsidRDefault="006022FC" w:rsidP="00965E4D">
            <w:pPr>
              <w:pStyle w:val="TAH"/>
            </w:pPr>
            <w:r w:rsidRPr="0083286B">
              <w:t>Standard uncertainty (σ) [dB]</w:t>
            </w:r>
          </w:p>
        </w:tc>
      </w:tr>
      <w:tr w:rsidR="006022FC" w:rsidRPr="0083286B" w14:paraId="1E1CD504" w14:textId="77777777" w:rsidTr="00282538">
        <w:trPr>
          <w:cantSplit/>
          <w:tblHeader/>
          <w:jc w:val="center"/>
        </w:trPr>
        <w:tc>
          <w:tcPr>
            <w:tcW w:w="9715" w:type="dxa"/>
            <w:gridSpan w:val="6"/>
          </w:tcPr>
          <w:p w14:paraId="671EA7EB" w14:textId="77777777" w:rsidR="006022FC" w:rsidRPr="0083286B" w:rsidRDefault="006022FC" w:rsidP="00965E4D">
            <w:pPr>
              <w:pStyle w:val="TAH"/>
              <w:rPr>
                <w:lang w:eastAsia="ja-JP"/>
              </w:rPr>
            </w:pPr>
            <w:r w:rsidRPr="0083286B">
              <w:rPr>
                <w:lang w:eastAsia="ja-JP"/>
              </w:rPr>
              <w:t>Signal-to-noise ratio uncertainty</w:t>
            </w:r>
          </w:p>
        </w:tc>
      </w:tr>
      <w:tr w:rsidR="006022FC" w:rsidRPr="0083286B" w14:paraId="40AD1B15" w14:textId="77777777" w:rsidTr="00282538">
        <w:trPr>
          <w:cantSplit/>
          <w:tblHeader/>
          <w:jc w:val="center"/>
        </w:trPr>
        <w:tc>
          <w:tcPr>
            <w:tcW w:w="9715" w:type="dxa"/>
            <w:gridSpan w:val="6"/>
          </w:tcPr>
          <w:p w14:paraId="5324AA7B" w14:textId="77777777" w:rsidR="006022FC" w:rsidRPr="0083286B" w:rsidRDefault="006022FC" w:rsidP="00965E4D">
            <w:pPr>
              <w:pStyle w:val="TAH"/>
            </w:pPr>
            <w:r w:rsidRPr="0083286B">
              <w:t>Stage 2: DUT measurement</w:t>
            </w:r>
          </w:p>
        </w:tc>
      </w:tr>
      <w:tr w:rsidR="006022FC" w:rsidRPr="0083286B" w14:paraId="13E9AC8F" w14:textId="77777777" w:rsidTr="00282538">
        <w:trPr>
          <w:cantSplit/>
          <w:tblHeader/>
          <w:jc w:val="center"/>
        </w:trPr>
        <w:tc>
          <w:tcPr>
            <w:tcW w:w="636" w:type="dxa"/>
          </w:tcPr>
          <w:p w14:paraId="4BF4CBC5" w14:textId="77777777" w:rsidR="006022FC" w:rsidRPr="0083286B" w:rsidRDefault="006022FC" w:rsidP="00282538">
            <w:pPr>
              <w:pStyle w:val="TAL"/>
              <w:rPr>
                <w:color w:val="000000" w:themeColor="text1"/>
              </w:rPr>
            </w:pPr>
            <w:r w:rsidRPr="0083286B">
              <w:rPr>
                <w:color w:val="000000" w:themeColor="text1"/>
              </w:rPr>
              <w:t>1</w:t>
            </w:r>
          </w:p>
        </w:tc>
        <w:tc>
          <w:tcPr>
            <w:tcW w:w="2949" w:type="dxa"/>
            <w:vAlign w:val="center"/>
          </w:tcPr>
          <w:p w14:paraId="093A27ED" w14:textId="77777777" w:rsidR="006022FC" w:rsidRPr="0083286B" w:rsidRDefault="006022FC" w:rsidP="00282538">
            <w:pPr>
              <w:pStyle w:val="TAL"/>
              <w:rPr>
                <w:color w:val="000000" w:themeColor="text1"/>
                <w:lang w:eastAsia="ja-JP"/>
              </w:rPr>
            </w:pPr>
            <w:r w:rsidRPr="0083286B">
              <w:rPr>
                <w:color w:val="000000" w:themeColor="text1"/>
                <w:lang w:eastAsia="ja-JP"/>
              </w:rPr>
              <w:t>Positioning misalignment</w:t>
            </w:r>
          </w:p>
        </w:tc>
        <w:tc>
          <w:tcPr>
            <w:tcW w:w="1126" w:type="dxa"/>
          </w:tcPr>
          <w:p w14:paraId="171A5D08" w14:textId="77777777" w:rsidR="006022FC" w:rsidRPr="0083286B" w:rsidRDefault="006022FC" w:rsidP="00282538">
            <w:pPr>
              <w:pStyle w:val="TAC"/>
              <w:rPr>
                <w:color w:val="000000" w:themeColor="text1"/>
              </w:rPr>
            </w:pPr>
          </w:p>
        </w:tc>
        <w:tc>
          <w:tcPr>
            <w:tcW w:w="2197" w:type="dxa"/>
          </w:tcPr>
          <w:p w14:paraId="696FBCA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7EA4DD61"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5CDD178" w14:textId="77777777" w:rsidR="006022FC" w:rsidRPr="0083286B" w:rsidRDefault="006022FC" w:rsidP="00282538">
            <w:pPr>
              <w:pStyle w:val="TAC"/>
              <w:rPr>
                <w:color w:val="000000" w:themeColor="text1"/>
              </w:rPr>
            </w:pPr>
          </w:p>
        </w:tc>
      </w:tr>
      <w:tr w:rsidR="006022FC" w:rsidRPr="0083286B" w14:paraId="1EF33240" w14:textId="77777777" w:rsidTr="00282538">
        <w:trPr>
          <w:cantSplit/>
          <w:tblHeader/>
          <w:jc w:val="center"/>
        </w:trPr>
        <w:tc>
          <w:tcPr>
            <w:tcW w:w="636" w:type="dxa"/>
          </w:tcPr>
          <w:p w14:paraId="068D93C3" w14:textId="77777777" w:rsidR="006022FC" w:rsidRPr="0083286B" w:rsidRDefault="006022FC" w:rsidP="00282538">
            <w:pPr>
              <w:pStyle w:val="TAL"/>
              <w:rPr>
                <w:color w:val="000000" w:themeColor="text1"/>
              </w:rPr>
            </w:pPr>
            <w:r w:rsidRPr="0083286B">
              <w:rPr>
                <w:color w:val="000000" w:themeColor="text1"/>
              </w:rPr>
              <w:t>2</w:t>
            </w:r>
          </w:p>
        </w:tc>
        <w:tc>
          <w:tcPr>
            <w:tcW w:w="2949" w:type="dxa"/>
            <w:vAlign w:val="center"/>
          </w:tcPr>
          <w:p w14:paraId="006A60F5" w14:textId="77777777" w:rsidR="006022FC" w:rsidRPr="0083286B" w:rsidRDefault="006022FC" w:rsidP="00282538">
            <w:pPr>
              <w:pStyle w:val="TAL"/>
              <w:rPr>
                <w:color w:val="000000" w:themeColor="text1"/>
                <w:sz w:val="21"/>
                <w:lang w:eastAsia="ja-JP"/>
              </w:rPr>
            </w:pPr>
            <w:r w:rsidRPr="0083286B">
              <w:rPr>
                <w:color w:val="000000" w:themeColor="text1"/>
                <w:lang w:eastAsia="ja-JP"/>
              </w:rPr>
              <w:t>Measure distance uncertainty</w:t>
            </w:r>
          </w:p>
        </w:tc>
        <w:tc>
          <w:tcPr>
            <w:tcW w:w="1126" w:type="dxa"/>
          </w:tcPr>
          <w:p w14:paraId="0C164490" w14:textId="77777777" w:rsidR="006022FC" w:rsidRPr="0083286B" w:rsidRDefault="006022FC" w:rsidP="00282538">
            <w:pPr>
              <w:pStyle w:val="TAC"/>
              <w:rPr>
                <w:color w:val="000000" w:themeColor="text1"/>
              </w:rPr>
            </w:pPr>
          </w:p>
        </w:tc>
        <w:tc>
          <w:tcPr>
            <w:tcW w:w="2197" w:type="dxa"/>
          </w:tcPr>
          <w:p w14:paraId="4D510C93"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395C3496"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215A4419" w14:textId="77777777" w:rsidR="006022FC" w:rsidRPr="0083286B" w:rsidRDefault="006022FC" w:rsidP="00282538">
            <w:pPr>
              <w:pStyle w:val="TAC"/>
              <w:rPr>
                <w:color w:val="000000" w:themeColor="text1"/>
              </w:rPr>
            </w:pPr>
          </w:p>
        </w:tc>
      </w:tr>
      <w:tr w:rsidR="006022FC" w:rsidRPr="0083286B" w14:paraId="5F76AF82" w14:textId="77777777" w:rsidTr="00282538">
        <w:trPr>
          <w:cantSplit/>
          <w:tblHeader/>
          <w:jc w:val="center"/>
        </w:trPr>
        <w:tc>
          <w:tcPr>
            <w:tcW w:w="636" w:type="dxa"/>
          </w:tcPr>
          <w:p w14:paraId="72DB7972" w14:textId="77777777" w:rsidR="006022FC" w:rsidRPr="0083286B" w:rsidRDefault="006022FC" w:rsidP="00282538">
            <w:pPr>
              <w:pStyle w:val="TAL"/>
              <w:rPr>
                <w:color w:val="000000" w:themeColor="text1"/>
              </w:rPr>
            </w:pPr>
            <w:r w:rsidRPr="0083286B">
              <w:rPr>
                <w:color w:val="000000" w:themeColor="text1"/>
              </w:rPr>
              <w:t>3</w:t>
            </w:r>
          </w:p>
        </w:tc>
        <w:tc>
          <w:tcPr>
            <w:tcW w:w="2949" w:type="dxa"/>
            <w:vAlign w:val="center"/>
          </w:tcPr>
          <w:p w14:paraId="68CEED18" w14:textId="77777777" w:rsidR="006022FC" w:rsidRPr="001D563D" w:rsidRDefault="006022FC" w:rsidP="00282538">
            <w:pPr>
              <w:pStyle w:val="TAL"/>
              <w:rPr>
                <w:color w:val="000000" w:themeColor="text1"/>
              </w:rPr>
            </w:pPr>
            <w:r w:rsidRPr="001D563D">
              <w:rPr>
                <w:color w:val="000000" w:themeColor="text1"/>
              </w:rPr>
              <w:t>Quality of Quiet Zone (NOTE 1)</w:t>
            </w:r>
          </w:p>
        </w:tc>
        <w:tc>
          <w:tcPr>
            <w:tcW w:w="1126" w:type="dxa"/>
          </w:tcPr>
          <w:p w14:paraId="656A9419" w14:textId="77777777" w:rsidR="006022FC" w:rsidRPr="0083286B" w:rsidRDefault="006022FC" w:rsidP="00282538">
            <w:pPr>
              <w:pStyle w:val="TAC"/>
              <w:rPr>
                <w:color w:val="000000" w:themeColor="text1"/>
              </w:rPr>
            </w:pPr>
          </w:p>
        </w:tc>
        <w:tc>
          <w:tcPr>
            <w:tcW w:w="2197" w:type="dxa"/>
          </w:tcPr>
          <w:p w14:paraId="44C06FE1"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2590DAB0"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1226482" w14:textId="77777777" w:rsidR="006022FC" w:rsidRPr="0083286B" w:rsidRDefault="006022FC" w:rsidP="00282538">
            <w:pPr>
              <w:pStyle w:val="TAC"/>
              <w:rPr>
                <w:color w:val="000000" w:themeColor="text1"/>
              </w:rPr>
            </w:pPr>
          </w:p>
        </w:tc>
      </w:tr>
      <w:tr w:rsidR="006022FC" w:rsidRPr="0083286B" w14:paraId="459C6243" w14:textId="77777777" w:rsidTr="00282538">
        <w:trPr>
          <w:cantSplit/>
          <w:tblHeader/>
          <w:jc w:val="center"/>
        </w:trPr>
        <w:tc>
          <w:tcPr>
            <w:tcW w:w="636" w:type="dxa"/>
          </w:tcPr>
          <w:p w14:paraId="6737F7B9" w14:textId="77777777" w:rsidR="006022FC" w:rsidRPr="0083286B" w:rsidRDefault="006022FC" w:rsidP="00282538">
            <w:pPr>
              <w:pStyle w:val="TAL"/>
              <w:rPr>
                <w:color w:val="000000" w:themeColor="text1"/>
              </w:rPr>
            </w:pPr>
            <w:r w:rsidRPr="0083286B">
              <w:rPr>
                <w:color w:val="000000" w:themeColor="text1"/>
              </w:rPr>
              <w:t>4</w:t>
            </w:r>
          </w:p>
        </w:tc>
        <w:tc>
          <w:tcPr>
            <w:tcW w:w="2949" w:type="dxa"/>
            <w:vAlign w:val="center"/>
          </w:tcPr>
          <w:p w14:paraId="69276AD1" w14:textId="77777777" w:rsidR="006022FC" w:rsidRPr="0083286B" w:rsidRDefault="006022FC" w:rsidP="00282538">
            <w:pPr>
              <w:pStyle w:val="TAL"/>
              <w:rPr>
                <w:color w:val="000000" w:themeColor="text1"/>
              </w:rPr>
            </w:pPr>
            <w:r w:rsidRPr="0083286B">
              <w:rPr>
                <w:color w:val="000000" w:themeColor="text1"/>
              </w:rPr>
              <w:t>Mismatch</w:t>
            </w:r>
          </w:p>
        </w:tc>
        <w:tc>
          <w:tcPr>
            <w:tcW w:w="1126" w:type="dxa"/>
          </w:tcPr>
          <w:p w14:paraId="2839C25F" w14:textId="77777777" w:rsidR="006022FC" w:rsidRPr="0083286B" w:rsidRDefault="006022FC" w:rsidP="00282538">
            <w:pPr>
              <w:pStyle w:val="TAC"/>
              <w:rPr>
                <w:color w:val="000000" w:themeColor="text1"/>
              </w:rPr>
            </w:pPr>
          </w:p>
        </w:tc>
        <w:tc>
          <w:tcPr>
            <w:tcW w:w="2197" w:type="dxa"/>
          </w:tcPr>
          <w:p w14:paraId="4AE2864F"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6F476FB2"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294E831" w14:textId="77777777" w:rsidR="006022FC" w:rsidRPr="0083286B" w:rsidRDefault="006022FC" w:rsidP="00282538">
            <w:pPr>
              <w:pStyle w:val="TAC"/>
              <w:rPr>
                <w:color w:val="000000" w:themeColor="text1"/>
              </w:rPr>
            </w:pPr>
          </w:p>
        </w:tc>
      </w:tr>
      <w:tr w:rsidR="006022FC" w:rsidRPr="0083286B" w14:paraId="743503D9" w14:textId="77777777" w:rsidTr="00282538">
        <w:trPr>
          <w:cantSplit/>
          <w:tblHeader/>
          <w:jc w:val="center"/>
        </w:trPr>
        <w:tc>
          <w:tcPr>
            <w:tcW w:w="636" w:type="dxa"/>
          </w:tcPr>
          <w:p w14:paraId="1B72829A" w14:textId="77777777" w:rsidR="006022FC" w:rsidRPr="0083286B" w:rsidRDefault="006022FC" w:rsidP="00282538">
            <w:pPr>
              <w:pStyle w:val="TAL"/>
              <w:rPr>
                <w:color w:val="000000" w:themeColor="text1"/>
              </w:rPr>
            </w:pPr>
            <w:r w:rsidRPr="0083286B">
              <w:rPr>
                <w:color w:val="000000" w:themeColor="text1"/>
              </w:rPr>
              <w:t>5</w:t>
            </w:r>
          </w:p>
        </w:tc>
        <w:tc>
          <w:tcPr>
            <w:tcW w:w="2949" w:type="dxa"/>
            <w:vAlign w:val="center"/>
          </w:tcPr>
          <w:p w14:paraId="130914C1" w14:textId="77777777" w:rsidR="006022FC" w:rsidRPr="0083286B" w:rsidRDefault="006022FC" w:rsidP="00282538">
            <w:pPr>
              <w:pStyle w:val="TAL"/>
              <w:rPr>
                <w:color w:val="000000" w:themeColor="text1"/>
              </w:rPr>
            </w:pPr>
            <w:r w:rsidRPr="0083286B">
              <w:rPr>
                <w:color w:val="000000" w:themeColor="text1"/>
              </w:rPr>
              <w:t>Standing wave between the DUT and measurement antenna</w:t>
            </w:r>
          </w:p>
        </w:tc>
        <w:tc>
          <w:tcPr>
            <w:tcW w:w="1126" w:type="dxa"/>
          </w:tcPr>
          <w:p w14:paraId="5E6DFC8A" w14:textId="77777777" w:rsidR="006022FC" w:rsidRPr="0083286B" w:rsidRDefault="006022FC" w:rsidP="00282538">
            <w:pPr>
              <w:pStyle w:val="TAC"/>
              <w:rPr>
                <w:color w:val="000000" w:themeColor="text1"/>
              </w:rPr>
            </w:pPr>
          </w:p>
        </w:tc>
        <w:tc>
          <w:tcPr>
            <w:tcW w:w="2197" w:type="dxa"/>
          </w:tcPr>
          <w:p w14:paraId="3C7E1E76"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4D637706"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7BD9F911" w14:textId="77777777" w:rsidR="006022FC" w:rsidRPr="0083286B" w:rsidRDefault="006022FC" w:rsidP="00282538">
            <w:pPr>
              <w:pStyle w:val="TAC"/>
              <w:rPr>
                <w:color w:val="000000" w:themeColor="text1"/>
              </w:rPr>
            </w:pPr>
          </w:p>
        </w:tc>
      </w:tr>
      <w:tr w:rsidR="006022FC" w:rsidRPr="0083286B" w14:paraId="6CA1C6BB" w14:textId="77777777" w:rsidTr="00282538">
        <w:trPr>
          <w:cantSplit/>
          <w:tblHeader/>
          <w:jc w:val="center"/>
        </w:trPr>
        <w:tc>
          <w:tcPr>
            <w:tcW w:w="636" w:type="dxa"/>
          </w:tcPr>
          <w:p w14:paraId="30E193A5" w14:textId="77777777" w:rsidR="006022FC" w:rsidRPr="0083286B" w:rsidRDefault="006022FC" w:rsidP="00282538">
            <w:pPr>
              <w:pStyle w:val="TAL"/>
              <w:rPr>
                <w:color w:val="000000" w:themeColor="text1"/>
              </w:rPr>
            </w:pPr>
            <w:r w:rsidRPr="0083286B">
              <w:rPr>
                <w:color w:val="000000" w:themeColor="text1"/>
              </w:rPr>
              <w:t>6</w:t>
            </w:r>
          </w:p>
        </w:tc>
        <w:tc>
          <w:tcPr>
            <w:tcW w:w="2949" w:type="dxa"/>
            <w:vAlign w:val="center"/>
          </w:tcPr>
          <w:p w14:paraId="58E9E580" w14:textId="77777777" w:rsidR="006022FC" w:rsidRPr="0083286B" w:rsidRDefault="006022FC" w:rsidP="00282538">
            <w:pPr>
              <w:pStyle w:val="TAL"/>
              <w:rPr>
                <w:color w:val="000000" w:themeColor="text1"/>
              </w:rPr>
            </w:pPr>
            <w:r w:rsidRPr="0083286B">
              <w:rPr>
                <w:color w:val="000000" w:themeColor="text1"/>
              </w:rPr>
              <w:t>gNB emulator SNR uncertainty</w:t>
            </w:r>
          </w:p>
        </w:tc>
        <w:tc>
          <w:tcPr>
            <w:tcW w:w="1126" w:type="dxa"/>
          </w:tcPr>
          <w:p w14:paraId="2016410F" w14:textId="77777777" w:rsidR="006022FC" w:rsidRPr="0083286B" w:rsidRDefault="006022FC" w:rsidP="00282538">
            <w:pPr>
              <w:pStyle w:val="TAC"/>
              <w:rPr>
                <w:color w:val="000000" w:themeColor="text1"/>
              </w:rPr>
            </w:pPr>
          </w:p>
        </w:tc>
        <w:tc>
          <w:tcPr>
            <w:tcW w:w="2197" w:type="dxa"/>
          </w:tcPr>
          <w:p w14:paraId="10CAA2F6"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8DA67E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DD1972E" w14:textId="77777777" w:rsidR="006022FC" w:rsidRPr="0083286B" w:rsidRDefault="006022FC" w:rsidP="00282538">
            <w:pPr>
              <w:pStyle w:val="TAC"/>
              <w:rPr>
                <w:color w:val="000000" w:themeColor="text1"/>
              </w:rPr>
            </w:pPr>
          </w:p>
        </w:tc>
      </w:tr>
      <w:tr w:rsidR="006022FC" w:rsidRPr="0083286B" w14:paraId="2D24DE51" w14:textId="77777777" w:rsidTr="00282538">
        <w:trPr>
          <w:cantSplit/>
          <w:tblHeader/>
          <w:jc w:val="center"/>
        </w:trPr>
        <w:tc>
          <w:tcPr>
            <w:tcW w:w="636" w:type="dxa"/>
          </w:tcPr>
          <w:p w14:paraId="1551DA10" w14:textId="77777777" w:rsidR="006022FC" w:rsidRPr="0083286B" w:rsidRDefault="006022FC" w:rsidP="00282538">
            <w:pPr>
              <w:pStyle w:val="TAL"/>
              <w:rPr>
                <w:color w:val="000000" w:themeColor="text1"/>
                <w:lang w:eastAsia="ja-JP"/>
              </w:rPr>
            </w:pPr>
            <w:r w:rsidRPr="0083286B">
              <w:rPr>
                <w:color w:val="000000" w:themeColor="text1"/>
                <w:lang w:eastAsia="ja-JP"/>
              </w:rPr>
              <w:t>7</w:t>
            </w:r>
          </w:p>
        </w:tc>
        <w:tc>
          <w:tcPr>
            <w:tcW w:w="2949" w:type="dxa"/>
          </w:tcPr>
          <w:p w14:paraId="00276179" w14:textId="77777777" w:rsidR="006022FC" w:rsidRPr="0083286B" w:rsidRDefault="006022FC" w:rsidP="00282538">
            <w:pPr>
              <w:pStyle w:val="TAL"/>
              <w:rPr>
                <w:color w:val="000000" w:themeColor="text1"/>
              </w:rPr>
            </w:pPr>
            <w:r w:rsidRPr="0083286B">
              <w:rPr>
                <w:color w:val="000000" w:themeColor="text1"/>
              </w:rPr>
              <w:t xml:space="preserve">Phase curvature </w:t>
            </w:r>
          </w:p>
        </w:tc>
        <w:tc>
          <w:tcPr>
            <w:tcW w:w="1126" w:type="dxa"/>
          </w:tcPr>
          <w:p w14:paraId="01D30147" w14:textId="77777777" w:rsidR="006022FC" w:rsidRPr="0083286B" w:rsidRDefault="006022FC" w:rsidP="00282538">
            <w:pPr>
              <w:pStyle w:val="TAC"/>
              <w:rPr>
                <w:color w:val="000000" w:themeColor="text1"/>
              </w:rPr>
            </w:pPr>
          </w:p>
        </w:tc>
        <w:tc>
          <w:tcPr>
            <w:tcW w:w="2197" w:type="dxa"/>
          </w:tcPr>
          <w:p w14:paraId="16E4BB9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FFE4E70"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3A140587" w14:textId="77777777" w:rsidR="006022FC" w:rsidRPr="0083286B" w:rsidRDefault="006022FC" w:rsidP="00282538">
            <w:pPr>
              <w:pStyle w:val="TAC"/>
              <w:rPr>
                <w:color w:val="000000" w:themeColor="text1"/>
              </w:rPr>
            </w:pPr>
          </w:p>
        </w:tc>
      </w:tr>
      <w:tr w:rsidR="006022FC" w:rsidRPr="0083286B" w14:paraId="7A04DDE9" w14:textId="77777777" w:rsidTr="00282538">
        <w:trPr>
          <w:cantSplit/>
          <w:tblHeader/>
          <w:jc w:val="center"/>
        </w:trPr>
        <w:tc>
          <w:tcPr>
            <w:tcW w:w="636" w:type="dxa"/>
          </w:tcPr>
          <w:p w14:paraId="7A718DD5" w14:textId="77777777" w:rsidR="006022FC" w:rsidRPr="0083286B" w:rsidRDefault="006022FC" w:rsidP="00282538">
            <w:pPr>
              <w:pStyle w:val="TAL"/>
              <w:rPr>
                <w:color w:val="000000" w:themeColor="text1"/>
                <w:lang w:eastAsia="ja-JP"/>
              </w:rPr>
            </w:pPr>
            <w:r w:rsidRPr="0083286B">
              <w:rPr>
                <w:color w:val="000000" w:themeColor="text1"/>
                <w:lang w:eastAsia="ja-JP"/>
              </w:rPr>
              <w:t>8</w:t>
            </w:r>
          </w:p>
        </w:tc>
        <w:tc>
          <w:tcPr>
            <w:tcW w:w="2949" w:type="dxa"/>
          </w:tcPr>
          <w:p w14:paraId="715B1E5C" w14:textId="77777777" w:rsidR="006022FC" w:rsidRPr="0083286B" w:rsidRDefault="006022FC" w:rsidP="00282538">
            <w:pPr>
              <w:pStyle w:val="TAL"/>
              <w:rPr>
                <w:color w:val="000000" w:themeColor="text1"/>
              </w:rPr>
            </w:pPr>
            <w:r w:rsidRPr="0083286B">
              <w:rPr>
                <w:color w:val="000000" w:themeColor="text1"/>
              </w:rPr>
              <w:t>Amplifier uncertainties</w:t>
            </w:r>
          </w:p>
        </w:tc>
        <w:tc>
          <w:tcPr>
            <w:tcW w:w="1126" w:type="dxa"/>
          </w:tcPr>
          <w:p w14:paraId="4FA8A489" w14:textId="77777777" w:rsidR="006022FC" w:rsidRPr="0083286B" w:rsidRDefault="006022FC" w:rsidP="00282538">
            <w:pPr>
              <w:pStyle w:val="TAC"/>
              <w:rPr>
                <w:color w:val="000000" w:themeColor="text1"/>
              </w:rPr>
            </w:pPr>
          </w:p>
        </w:tc>
        <w:tc>
          <w:tcPr>
            <w:tcW w:w="2197" w:type="dxa"/>
          </w:tcPr>
          <w:p w14:paraId="13BCF204"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29D398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4B5B59A" w14:textId="77777777" w:rsidR="006022FC" w:rsidRPr="0083286B" w:rsidRDefault="006022FC" w:rsidP="00282538">
            <w:pPr>
              <w:pStyle w:val="TAC"/>
              <w:rPr>
                <w:color w:val="000000" w:themeColor="text1"/>
              </w:rPr>
            </w:pPr>
          </w:p>
        </w:tc>
      </w:tr>
      <w:tr w:rsidR="006022FC" w:rsidRPr="0083286B" w14:paraId="07F5F833" w14:textId="77777777" w:rsidTr="00282538">
        <w:trPr>
          <w:cantSplit/>
          <w:tblHeader/>
          <w:jc w:val="center"/>
        </w:trPr>
        <w:tc>
          <w:tcPr>
            <w:tcW w:w="636" w:type="dxa"/>
          </w:tcPr>
          <w:p w14:paraId="27C23559" w14:textId="77777777" w:rsidR="006022FC" w:rsidRPr="0083286B" w:rsidRDefault="006022FC" w:rsidP="00282538">
            <w:pPr>
              <w:pStyle w:val="TAL"/>
              <w:rPr>
                <w:color w:val="000000" w:themeColor="text1"/>
                <w:lang w:eastAsia="zh-CN"/>
              </w:rPr>
            </w:pPr>
            <w:r w:rsidRPr="0083286B">
              <w:rPr>
                <w:color w:val="000000" w:themeColor="text1"/>
                <w:lang w:eastAsia="ja-JP"/>
              </w:rPr>
              <w:t>9</w:t>
            </w:r>
          </w:p>
        </w:tc>
        <w:tc>
          <w:tcPr>
            <w:tcW w:w="2949" w:type="dxa"/>
          </w:tcPr>
          <w:p w14:paraId="60855AFE" w14:textId="77777777" w:rsidR="006022FC" w:rsidRPr="0083286B" w:rsidRDefault="006022FC" w:rsidP="00282538">
            <w:pPr>
              <w:pStyle w:val="TAL"/>
              <w:rPr>
                <w:color w:val="000000" w:themeColor="text1"/>
                <w:lang w:eastAsia="ja-JP"/>
              </w:rPr>
            </w:pPr>
            <w:r w:rsidRPr="0083286B">
              <w:rPr>
                <w:color w:val="000000" w:themeColor="text1"/>
              </w:rPr>
              <w:t>Random uncertainty</w:t>
            </w:r>
          </w:p>
        </w:tc>
        <w:tc>
          <w:tcPr>
            <w:tcW w:w="1126" w:type="dxa"/>
          </w:tcPr>
          <w:p w14:paraId="77009CEF" w14:textId="77777777" w:rsidR="006022FC" w:rsidRPr="0083286B" w:rsidRDefault="006022FC" w:rsidP="00282538">
            <w:pPr>
              <w:pStyle w:val="TAC"/>
              <w:rPr>
                <w:color w:val="000000" w:themeColor="text1"/>
              </w:rPr>
            </w:pPr>
          </w:p>
        </w:tc>
        <w:tc>
          <w:tcPr>
            <w:tcW w:w="2197" w:type="dxa"/>
          </w:tcPr>
          <w:p w14:paraId="6D9174C8"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003A158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4F584258" w14:textId="77777777" w:rsidR="006022FC" w:rsidRPr="0083286B" w:rsidRDefault="006022FC" w:rsidP="00282538">
            <w:pPr>
              <w:pStyle w:val="TAC"/>
              <w:rPr>
                <w:color w:val="000000" w:themeColor="text1"/>
              </w:rPr>
            </w:pPr>
          </w:p>
        </w:tc>
      </w:tr>
      <w:tr w:rsidR="006022FC" w:rsidRPr="0083286B" w14:paraId="4C61F736" w14:textId="77777777" w:rsidTr="00282538">
        <w:trPr>
          <w:cantSplit/>
          <w:tblHeader/>
          <w:jc w:val="center"/>
        </w:trPr>
        <w:tc>
          <w:tcPr>
            <w:tcW w:w="636" w:type="dxa"/>
          </w:tcPr>
          <w:p w14:paraId="023F704F" w14:textId="77777777" w:rsidR="006022FC" w:rsidRPr="0083286B" w:rsidRDefault="006022FC" w:rsidP="00282538">
            <w:pPr>
              <w:pStyle w:val="TAL"/>
              <w:rPr>
                <w:color w:val="000000" w:themeColor="text1"/>
                <w:lang w:eastAsia="zh-CN"/>
              </w:rPr>
            </w:pPr>
            <w:r w:rsidRPr="0083286B">
              <w:rPr>
                <w:color w:val="000000" w:themeColor="text1"/>
                <w:lang w:eastAsia="ja-JP"/>
              </w:rPr>
              <w:t>10</w:t>
            </w:r>
          </w:p>
        </w:tc>
        <w:tc>
          <w:tcPr>
            <w:tcW w:w="2949" w:type="dxa"/>
          </w:tcPr>
          <w:p w14:paraId="56C42784" w14:textId="77777777" w:rsidR="006022FC" w:rsidRPr="0083286B" w:rsidRDefault="006022FC" w:rsidP="00282538">
            <w:pPr>
              <w:pStyle w:val="TAL"/>
              <w:rPr>
                <w:color w:val="000000" w:themeColor="text1"/>
                <w:lang w:eastAsia="ja-JP"/>
              </w:rPr>
            </w:pPr>
            <w:r w:rsidRPr="0083286B">
              <w:rPr>
                <w:color w:val="000000" w:themeColor="text1"/>
              </w:rPr>
              <w:t>Influence of the XPD</w:t>
            </w:r>
          </w:p>
        </w:tc>
        <w:tc>
          <w:tcPr>
            <w:tcW w:w="1126" w:type="dxa"/>
          </w:tcPr>
          <w:p w14:paraId="3E2CE239" w14:textId="77777777" w:rsidR="006022FC" w:rsidRPr="0083286B" w:rsidRDefault="006022FC" w:rsidP="00282538">
            <w:pPr>
              <w:pStyle w:val="TAC"/>
              <w:rPr>
                <w:color w:val="000000" w:themeColor="text1"/>
              </w:rPr>
            </w:pPr>
          </w:p>
        </w:tc>
        <w:tc>
          <w:tcPr>
            <w:tcW w:w="2197" w:type="dxa"/>
          </w:tcPr>
          <w:p w14:paraId="5AEF8B6F"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32C4FC4A"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4A0F69FD" w14:textId="77777777" w:rsidR="006022FC" w:rsidRPr="0083286B" w:rsidRDefault="006022FC" w:rsidP="00282538">
            <w:pPr>
              <w:pStyle w:val="TAC"/>
              <w:rPr>
                <w:color w:val="000000" w:themeColor="text1"/>
              </w:rPr>
            </w:pPr>
          </w:p>
        </w:tc>
      </w:tr>
      <w:tr w:rsidR="006022FC" w:rsidRPr="0083286B" w14:paraId="0B9CE352" w14:textId="77777777" w:rsidTr="00282538">
        <w:trPr>
          <w:cantSplit/>
          <w:tblHeader/>
          <w:jc w:val="center"/>
        </w:trPr>
        <w:tc>
          <w:tcPr>
            <w:tcW w:w="636" w:type="dxa"/>
          </w:tcPr>
          <w:p w14:paraId="6555A676"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1</w:t>
            </w:r>
          </w:p>
        </w:tc>
        <w:tc>
          <w:tcPr>
            <w:tcW w:w="2949" w:type="dxa"/>
          </w:tcPr>
          <w:p w14:paraId="21DFE086"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24B53E7C" w14:textId="77777777" w:rsidR="006022FC" w:rsidRPr="0083286B" w:rsidRDefault="006022FC" w:rsidP="00282538">
            <w:pPr>
              <w:pStyle w:val="TAC"/>
              <w:rPr>
                <w:color w:val="000000" w:themeColor="text1"/>
              </w:rPr>
            </w:pPr>
          </w:p>
        </w:tc>
        <w:tc>
          <w:tcPr>
            <w:tcW w:w="2197" w:type="dxa"/>
          </w:tcPr>
          <w:p w14:paraId="582AF1AA"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285DFB4"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64E3A0CE" w14:textId="77777777" w:rsidR="006022FC" w:rsidRPr="0083286B" w:rsidRDefault="006022FC" w:rsidP="00282538">
            <w:pPr>
              <w:pStyle w:val="TAC"/>
              <w:rPr>
                <w:color w:val="000000" w:themeColor="text1"/>
              </w:rPr>
            </w:pPr>
          </w:p>
        </w:tc>
      </w:tr>
      <w:tr w:rsidR="006022FC" w:rsidRPr="0083286B" w14:paraId="000C014E" w14:textId="77777777" w:rsidTr="00282538">
        <w:trPr>
          <w:cantSplit/>
          <w:tblHeader/>
          <w:jc w:val="center"/>
        </w:trPr>
        <w:tc>
          <w:tcPr>
            <w:tcW w:w="636" w:type="dxa"/>
          </w:tcPr>
          <w:p w14:paraId="1CC97B29" w14:textId="77777777" w:rsidR="006022FC" w:rsidRPr="0083286B" w:rsidRDefault="006022FC" w:rsidP="00282538">
            <w:pPr>
              <w:pStyle w:val="TAL"/>
              <w:rPr>
                <w:color w:val="000000" w:themeColor="text1"/>
              </w:rPr>
            </w:pPr>
            <w:r w:rsidRPr="0083286B">
              <w:rPr>
                <w:color w:val="000000" w:themeColor="text1"/>
                <w:lang w:eastAsia="zh-CN"/>
              </w:rPr>
              <w:t>1</w:t>
            </w:r>
            <w:r w:rsidRPr="0083286B">
              <w:rPr>
                <w:color w:val="000000" w:themeColor="text1"/>
                <w:lang w:eastAsia="ja-JP"/>
              </w:rPr>
              <w:t>2</w:t>
            </w:r>
          </w:p>
        </w:tc>
        <w:tc>
          <w:tcPr>
            <w:tcW w:w="2949" w:type="dxa"/>
          </w:tcPr>
          <w:p w14:paraId="78869A79" w14:textId="77777777" w:rsidR="006022FC" w:rsidRPr="0083286B" w:rsidRDefault="006022FC" w:rsidP="00282538">
            <w:pPr>
              <w:pStyle w:val="TAL"/>
              <w:rPr>
                <w:color w:val="000000" w:themeColor="text1"/>
              </w:rPr>
            </w:pPr>
            <w:r w:rsidRPr="0083286B">
              <w:rPr>
                <w:color w:val="000000" w:themeColor="text1"/>
              </w:rPr>
              <w:t>RF leakage (from measurement antenna to the receiver/transmitter)</w:t>
            </w:r>
          </w:p>
        </w:tc>
        <w:tc>
          <w:tcPr>
            <w:tcW w:w="1126" w:type="dxa"/>
          </w:tcPr>
          <w:p w14:paraId="5EE11834" w14:textId="77777777" w:rsidR="006022FC" w:rsidRPr="0083286B" w:rsidRDefault="006022FC" w:rsidP="00282538">
            <w:pPr>
              <w:pStyle w:val="TAC"/>
              <w:rPr>
                <w:color w:val="000000" w:themeColor="text1"/>
              </w:rPr>
            </w:pPr>
          </w:p>
        </w:tc>
        <w:tc>
          <w:tcPr>
            <w:tcW w:w="2197" w:type="dxa"/>
          </w:tcPr>
          <w:p w14:paraId="7C6A73A8"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1AE3DC09"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327CFD3E" w14:textId="77777777" w:rsidR="006022FC" w:rsidRPr="0083286B" w:rsidRDefault="006022FC" w:rsidP="00282538">
            <w:pPr>
              <w:pStyle w:val="TAC"/>
              <w:rPr>
                <w:color w:val="000000" w:themeColor="text1"/>
              </w:rPr>
            </w:pPr>
          </w:p>
        </w:tc>
      </w:tr>
      <w:tr w:rsidR="006022FC" w:rsidRPr="0083286B" w14:paraId="280D3572" w14:textId="77777777" w:rsidTr="00282538">
        <w:trPr>
          <w:cantSplit/>
          <w:tblHeader/>
          <w:jc w:val="center"/>
        </w:trPr>
        <w:tc>
          <w:tcPr>
            <w:tcW w:w="636" w:type="dxa"/>
          </w:tcPr>
          <w:p w14:paraId="679AAF47" w14:textId="77777777" w:rsidR="006022FC" w:rsidRPr="0083286B" w:rsidRDefault="006022FC" w:rsidP="00282538">
            <w:pPr>
              <w:pStyle w:val="TAL"/>
              <w:rPr>
                <w:color w:val="000000" w:themeColor="text1"/>
                <w:lang w:eastAsia="ja-JP"/>
              </w:rPr>
            </w:pPr>
            <w:r w:rsidRPr="0083286B">
              <w:rPr>
                <w:color w:val="000000" w:themeColor="text1"/>
                <w:lang w:eastAsia="zh-CN"/>
              </w:rPr>
              <w:t>1</w:t>
            </w:r>
            <w:r w:rsidRPr="0083286B">
              <w:rPr>
                <w:color w:val="000000" w:themeColor="text1"/>
                <w:lang w:eastAsia="ja-JP"/>
              </w:rPr>
              <w:t>3</w:t>
            </w:r>
          </w:p>
        </w:tc>
        <w:tc>
          <w:tcPr>
            <w:tcW w:w="2949" w:type="dxa"/>
          </w:tcPr>
          <w:p w14:paraId="34431B80" w14:textId="77777777" w:rsidR="006022FC" w:rsidRPr="0083286B" w:rsidRDefault="006022FC" w:rsidP="00282538">
            <w:pPr>
              <w:pStyle w:val="TAL"/>
              <w:rPr>
                <w:color w:val="000000" w:themeColor="text1"/>
              </w:rPr>
            </w:pPr>
            <w:r w:rsidRPr="0083286B">
              <w:rPr>
                <w:color w:val="000000" w:themeColor="text1"/>
              </w:rPr>
              <w:t>Multiple measurement antenna uncertainty</w:t>
            </w:r>
          </w:p>
        </w:tc>
        <w:tc>
          <w:tcPr>
            <w:tcW w:w="1126" w:type="dxa"/>
          </w:tcPr>
          <w:p w14:paraId="0D82C369" w14:textId="77777777" w:rsidR="006022FC" w:rsidRPr="0083286B" w:rsidRDefault="006022FC" w:rsidP="00282538">
            <w:pPr>
              <w:pStyle w:val="TAC"/>
              <w:rPr>
                <w:color w:val="000000" w:themeColor="text1"/>
              </w:rPr>
            </w:pPr>
          </w:p>
        </w:tc>
        <w:tc>
          <w:tcPr>
            <w:tcW w:w="2197" w:type="dxa"/>
          </w:tcPr>
          <w:p w14:paraId="6C8F58AD"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5249D444"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7561126F" w14:textId="77777777" w:rsidR="006022FC" w:rsidRPr="0083286B" w:rsidRDefault="006022FC" w:rsidP="00282538">
            <w:pPr>
              <w:pStyle w:val="TAC"/>
              <w:rPr>
                <w:color w:val="000000" w:themeColor="text1"/>
              </w:rPr>
            </w:pPr>
          </w:p>
        </w:tc>
      </w:tr>
      <w:tr w:rsidR="006022FC" w:rsidRPr="0083286B" w14:paraId="70B55FA3" w14:textId="77777777" w:rsidTr="00282538">
        <w:trPr>
          <w:cantSplit/>
          <w:tblHeader/>
          <w:jc w:val="center"/>
        </w:trPr>
        <w:tc>
          <w:tcPr>
            <w:tcW w:w="636" w:type="dxa"/>
          </w:tcPr>
          <w:p w14:paraId="1DC8197A" w14:textId="77777777" w:rsidR="006022FC" w:rsidRPr="0083286B" w:rsidRDefault="006022FC" w:rsidP="00282538">
            <w:pPr>
              <w:pStyle w:val="TAL"/>
              <w:rPr>
                <w:color w:val="000000" w:themeColor="text1"/>
                <w:lang w:eastAsia="zh-CN"/>
              </w:rPr>
            </w:pPr>
            <w:r w:rsidRPr="0083286B">
              <w:rPr>
                <w:color w:val="000000" w:themeColor="text1"/>
                <w:lang w:eastAsia="ja-JP"/>
              </w:rPr>
              <w:t>14</w:t>
            </w:r>
          </w:p>
        </w:tc>
        <w:tc>
          <w:tcPr>
            <w:tcW w:w="2949" w:type="dxa"/>
            <w:vAlign w:val="center"/>
          </w:tcPr>
          <w:p w14:paraId="2086269A" w14:textId="77777777" w:rsidR="006022FC" w:rsidRPr="0083286B" w:rsidRDefault="006022FC" w:rsidP="00282538">
            <w:pPr>
              <w:pStyle w:val="TAL"/>
              <w:rPr>
                <w:color w:val="000000" w:themeColor="text1"/>
              </w:rPr>
            </w:pPr>
            <w:r w:rsidRPr="0083286B">
              <w:rPr>
                <w:color w:val="000000" w:themeColor="text1"/>
                <w:lang w:eastAsia="ja-JP"/>
              </w:rPr>
              <w:t>DUT repositioning</w:t>
            </w:r>
          </w:p>
        </w:tc>
        <w:tc>
          <w:tcPr>
            <w:tcW w:w="1126" w:type="dxa"/>
          </w:tcPr>
          <w:p w14:paraId="5583AE25" w14:textId="77777777" w:rsidR="006022FC" w:rsidRPr="0083286B" w:rsidRDefault="006022FC" w:rsidP="00282538">
            <w:pPr>
              <w:pStyle w:val="TAC"/>
              <w:rPr>
                <w:color w:val="000000" w:themeColor="text1"/>
              </w:rPr>
            </w:pPr>
          </w:p>
        </w:tc>
        <w:tc>
          <w:tcPr>
            <w:tcW w:w="2197" w:type="dxa"/>
          </w:tcPr>
          <w:p w14:paraId="37BCB73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5DCE1A97"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46DEE99F" w14:textId="77777777" w:rsidR="006022FC" w:rsidRPr="0083286B" w:rsidRDefault="006022FC" w:rsidP="00282538">
            <w:pPr>
              <w:pStyle w:val="TAC"/>
              <w:rPr>
                <w:color w:val="000000" w:themeColor="text1"/>
              </w:rPr>
            </w:pPr>
          </w:p>
        </w:tc>
      </w:tr>
      <w:tr w:rsidR="006022FC" w:rsidRPr="0083286B" w14:paraId="48F012C3" w14:textId="77777777" w:rsidTr="00282538">
        <w:trPr>
          <w:cantSplit/>
          <w:tblHeader/>
          <w:jc w:val="center"/>
        </w:trPr>
        <w:tc>
          <w:tcPr>
            <w:tcW w:w="9715" w:type="dxa"/>
            <w:gridSpan w:val="6"/>
          </w:tcPr>
          <w:p w14:paraId="7922D91C" w14:textId="77777777" w:rsidR="006022FC" w:rsidRPr="0083286B" w:rsidRDefault="006022FC" w:rsidP="00282538">
            <w:pPr>
              <w:pStyle w:val="TAH"/>
              <w:rPr>
                <w:color w:val="000000" w:themeColor="text1"/>
              </w:rPr>
            </w:pPr>
            <w:r w:rsidRPr="0083286B">
              <w:rPr>
                <w:color w:val="000000" w:themeColor="text1"/>
              </w:rPr>
              <w:t>Stage 1: Calibration measurement</w:t>
            </w:r>
          </w:p>
        </w:tc>
      </w:tr>
      <w:tr w:rsidR="006022FC" w:rsidRPr="0083286B" w14:paraId="044AD4C0" w14:textId="77777777" w:rsidTr="00282538">
        <w:trPr>
          <w:cantSplit/>
          <w:tblHeader/>
          <w:jc w:val="center"/>
        </w:trPr>
        <w:tc>
          <w:tcPr>
            <w:tcW w:w="636" w:type="dxa"/>
          </w:tcPr>
          <w:p w14:paraId="3D0CABF7" w14:textId="77777777" w:rsidR="006022FC" w:rsidRPr="0083286B" w:rsidRDefault="006022FC" w:rsidP="00282538">
            <w:pPr>
              <w:pStyle w:val="TAL"/>
              <w:rPr>
                <w:color w:val="000000" w:themeColor="text1"/>
                <w:lang w:eastAsia="ja-JP"/>
              </w:rPr>
            </w:pPr>
            <w:r w:rsidRPr="0083286B">
              <w:rPr>
                <w:color w:val="000000" w:themeColor="text1"/>
              </w:rPr>
              <w:t>1</w:t>
            </w:r>
            <w:r w:rsidRPr="0083286B">
              <w:rPr>
                <w:color w:val="000000" w:themeColor="text1"/>
                <w:lang w:eastAsia="ja-JP"/>
              </w:rPr>
              <w:t>5</w:t>
            </w:r>
          </w:p>
        </w:tc>
        <w:tc>
          <w:tcPr>
            <w:tcW w:w="2949" w:type="dxa"/>
            <w:vAlign w:val="center"/>
          </w:tcPr>
          <w:p w14:paraId="2A2DF681" w14:textId="77777777" w:rsidR="006022FC" w:rsidRPr="0083286B" w:rsidRDefault="006022FC" w:rsidP="00282538">
            <w:pPr>
              <w:pStyle w:val="TAL"/>
              <w:rPr>
                <w:color w:val="000000" w:themeColor="text1"/>
              </w:rPr>
            </w:pPr>
            <w:r w:rsidRPr="0083286B">
              <w:rPr>
                <w:color w:val="000000" w:themeColor="text1"/>
              </w:rPr>
              <w:t xml:space="preserve">Mismatch </w:t>
            </w:r>
          </w:p>
        </w:tc>
        <w:tc>
          <w:tcPr>
            <w:tcW w:w="1126" w:type="dxa"/>
          </w:tcPr>
          <w:p w14:paraId="40566930" w14:textId="77777777" w:rsidR="006022FC" w:rsidRPr="0083286B" w:rsidRDefault="006022FC" w:rsidP="00282538">
            <w:pPr>
              <w:pStyle w:val="TAC"/>
              <w:rPr>
                <w:color w:val="000000" w:themeColor="text1"/>
              </w:rPr>
            </w:pPr>
          </w:p>
        </w:tc>
        <w:tc>
          <w:tcPr>
            <w:tcW w:w="2197" w:type="dxa"/>
          </w:tcPr>
          <w:p w14:paraId="4E0E245D"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0F95DA08"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2DA1B02" w14:textId="77777777" w:rsidR="006022FC" w:rsidRPr="0083286B" w:rsidRDefault="006022FC" w:rsidP="00282538">
            <w:pPr>
              <w:pStyle w:val="TAC"/>
              <w:rPr>
                <w:color w:val="000000" w:themeColor="text1"/>
              </w:rPr>
            </w:pPr>
          </w:p>
        </w:tc>
      </w:tr>
      <w:tr w:rsidR="006022FC" w:rsidRPr="0083286B" w14:paraId="74F1A855" w14:textId="77777777" w:rsidTr="00282538">
        <w:trPr>
          <w:cantSplit/>
          <w:tblHeader/>
          <w:jc w:val="center"/>
        </w:trPr>
        <w:tc>
          <w:tcPr>
            <w:tcW w:w="636" w:type="dxa"/>
          </w:tcPr>
          <w:p w14:paraId="45D085FF" w14:textId="77777777" w:rsidR="006022FC" w:rsidRPr="0083286B" w:rsidRDefault="006022FC" w:rsidP="00282538">
            <w:pPr>
              <w:pStyle w:val="TAL"/>
              <w:rPr>
                <w:color w:val="000000" w:themeColor="text1"/>
                <w:lang w:eastAsia="ja-JP"/>
              </w:rPr>
            </w:pPr>
            <w:r w:rsidRPr="0083286B">
              <w:rPr>
                <w:color w:val="000000" w:themeColor="text1"/>
                <w:lang w:eastAsia="ja-JP"/>
              </w:rPr>
              <w:t>16</w:t>
            </w:r>
          </w:p>
        </w:tc>
        <w:tc>
          <w:tcPr>
            <w:tcW w:w="2949" w:type="dxa"/>
            <w:vAlign w:val="center"/>
          </w:tcPr>
          <w:p w14:paraId="6BB1539A" w14:textId="77777777" w:rsidR="006022FC" w:rsidRPr="0083286B" w:rsidRDefault="006022FC" w:rsidP="00282538">
            <w:pPr>
              <w:pStyle w:val="TAL"/>
              <w:rPr>
                <w:color w:val="000000" w:themeColor="text1"/>
                <w:lang w:eastAsia="ja-JP"/>
              </w:rPr>
            </w:pPr>
            <w:r w:rsidRPr="0083286B">
              <w:rPr>
                <w:color w:val="000000" w:themeColor="text1"/>
              </w:rPr>
              <w:t>Amplifier Uncertainties</w:t>
            </w:r>
          </w:p>
        </w:tc>
        <w:tc>
          <w:tcPr>
            <w:tcW w:w="1126" w:type="dxa"/>
          </w:tcPr>
          <w:p w14:paraId="0CE132E9" w14:textId="77777777" w:rsidR="006022FC" w:rsidRPr="0083286B" w:rsidRDefault="006022FC" w:rsidP="00282538">
            <w:pPr>
              <w:pStyle w:val="TAC"/>
              <w:rPr>
                <w:color w:val="000000" w:themeColor="text1"/>
              </w:rPr>
            </w:pPr>
          </w:p>
        </w:tc>
        <w:tc>
          <w:tcPr>
            <w:tcW w:w="2197" w:type="dxa"/>
          </w:tcPr>
          <w:p w14:paraId="366AC0C7"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8726B9C"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189706EE" w14:textId="77777777" w:rsidR="006022FC" w:rsidRPr="0083286B" w:rsidRDefault="006022FC" w:rsidP="00282538">
            <w:pPr>
              <w:pStyle w:val="TAC"/>
              <w:rPr>
                <w:color w:val="000000" w:themeColor="text1"/>
              </w:rPr>
            </w:pPr>
          </w:p>
        </w:tc>
      </w:tr>
      <w:tr w:rsidR="006022FC" w:rsidRPr="0083286B" w14:paraId="532EB418" w14:textId="77777777" w:rsidTr="00282538">
        <w:trPr>
          <w:cantSplit/>
          <w:tblHeader/>
          <w:jc w:val="center"/>
        </w:trPr>
        <w:tc>
          <w:tcPr>
            <w:tcW w:w="636" w:type="dxa"/>
          </w:tcPr>
          <w:p w14:paraId="75D3B6D8" w14:textId="77777777" w:rsidR="006022FC" w:rsidRPr="0083286B" w:rsidRDefault="006022FC" w:rsidP="00282538">
            <w:pPr>
              <w:pStyle w:val="TAL"/>
              <w:rPr>
                <w:color w:val="000000" w:themeColor="text1"/>
                <w:lang w:eastAsia="ja-JP"/>
              </w:rPr>
            </w:pPr>
            <w:r w:rsidRPr="0083286B">
              <w:rPr>
                <w:color w:val="000000" w:themeColor="text1"/>
                <w:lang w:eastAsia="ja-JP"/>
              </w:rPr>
              <w:t>17</w:t>
            </w:r>
          </w:p>
        </w:tc>
        <w:tc>
          <w:tcPr>
            <w:tcW w:w="2949" w:type="dxa"/>
            <w:vAlign w:val="center"/>
          </w:tcPr>
          <w:p w14:paraId="561A60F2" w14:textId="77777777" w:rsidR="006022FC" w:rsidRPr="0083286B" w:rsidRDefault="006022FC" w:rsidP="00282538">
            <w:pPr>
              <w:pStyle w:val="TAL"/>
              <w:rPr>
                <w:color w:val="000000" w:themeColor="text1"/>
                <w:lang w:eastAsia="ja-JP"/>
              </w:rPr>
            </w:pPr>
            <w:r w:rsidRPr="0083286B">
              <w:rPr>
                <w:color w:val="000000" w:themeColor="text1"/>
              </w:rPr>
              <w:t>Misalignment of positioning System</w:t>
            </w:r>
          </w:p>
        </w:tc>
        <w:tc>
          <w:tcPr>
            <w:tcW w:w="1126" w:type="dxa"/>
          </w:tcPr>
          <w:p w14:paraId="4D061415" w14:textId="77777777" w:rsidR="006022FC" w:rsidRPr="0083286B" w:rsidRDefault="006022FC" w:rsidP="00282538">
            <w:pPr>
              <w:pStyle w:val="TAC"/>
              <w:rPr>
                <w:color w:val="000000" w:themeColor="text1"/>
              </w:rPr>
            </w:pPr>
          </w:p>
        </w:tc>
        <w:tc>
          <w:tcPr>
            <w:tcW w:w="2197" w:type="dxa"/>
          </w:tcPr>
          <w:p w14:paraId="7D3D403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31D689D4"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0E7254DF" w14:textId="77777777" w:rsidR="006022FC" w:rsidRPr="0083286B" w:rsidRDefault="006022FC" w:rsidP="00282538">
            <w:pPr>
              <w:pStyle w:val="TAC"/>
              <w:rPr>
                <w:color w:val="000000" w:themeColor="text1"/>
              </w:rPr>
            </w:pPr>
          </w:p>
        </w:tc>
      </w:tr>
      <w:tr w:rsidR="006022FC" w:rsidRPr="0083286B" w14:paraId="3F1821CB" w14:textId="77777777" w:rsidTr="00282538">
        <w:trPr>
          <w:cantSplit/>
          <w:tblHeader/>
          <w:jc w:val="center"/>
        </w:trPr>
        <w:tc>
          <w:tcPr>
            <w:tcW w:w="636" w:type="dxa"/>
          </w:tcPr>
          <w:p w14:paraId="41BFE8B1" w14:textId="77777777" w:rsidR="006022FC" w:rsidRPr="0083286B" w:rsidRDefault="006022FC" w:rsidP="00282538">
            <w:pPr>
              <w:pStyle w:val="TAL"/>
              <w:rPr>
                <w:color w:val="000000" w:themeColor="text1"/>
                <w:lang w:eastAsia="ja-JP"/>
              </w:rPr>
            </w:pPr>
            <w:r w:rsidRPr="0083286B">
              <w:rPr>
                <w:color w:val="000000" w:themeColor="text1"/>
                <w:lang w:eastAsia="ja-JP"/>
              </w:rPr>
              <w:t>18</w:t>
            </w:r>
          </w:p>
        </w:tc>
        <w:tc>
          <w:tcPr>
            <w:tcW w:w="2949" w:type="dxa"/>
            <w:vAlign w:val="center"/>
          </w:tcPr>
          <w:p w14:paraId="7A4E9E52" w14:textId="77777777" w:rsidR="006022FC" w:rsidRPr="0083286B" w:rsidRDefault="006022FC" w:rsidP="00282538">
            <w:pPr>
              <w:pStyle w:val="TAL"/>
              <w:rPr>
                <w:color w:val="000000" w:themeColor="text1"/>
                <w:lang w:eastAsia="ja-JP"/>
              </w:rPr>
            </w:pPr>
            <w:r w:rsidRPr="0083286B">
              <w:rPr>
                <w:color w:val="000000" w:themeColor="text1"/>
              </w:rPr>
              <w:t>Uncertainty of the Network Analyzer</w:t>
            </w:r>
          </w:p>
        </w:tc>
        <w:tc>
          <w:tcPr>
            <w:tcW w:w="1126" w:type="dxa"/>
          </w:tcPr>
          <w:p w14:paraId="351CAFB1" w14:textId="77777777" w:rsidR="006022FC" w:rsidRPr="0083286B" w:rsidRDefault="006022FC" w:rsidP="00282538">
            <w:pPr>
              <w:pStyle w:val="TAC"/>
              <w:rPr>
                <w:color w:val="000000" w:themeColor="text1"/>
              </w:rPr>
            </w:pPr>
          </w:p>
        </w:tc>
        <w:tc>
          <w:tcPr>
            <w:tcW w:w="2197" w:type="dxa"/>
          </w:tcPr>
          <w:p w14:paraId="288CF58A"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2B4799D"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20AA44A5" w14:textId="77777777" w:rsidR="006022FC" w:rsidRPr="0083286B" w:rsidRDefault="006022FC" w:rsidP="00282538">
            <w:pPr>
              <w:pStyle w:val="TAC"/>
              <w:rPr>
                <w:color w:val="000000" w:themeColor="text1"/>
              </w:rPr>
            </w:pPr>
          </w:p>
        </w:tc>
      </w:tr>
      <w:tr w:rsidR="006022FC" w:rsidRPr="0083286B" w14:paraId="490950CC" w14:textId="77777777" w:rsidTr="00282538">
        <w:trPr>
          <w:cantSplit/>
          <w:tblHeader/>
          <w:jc w:val="center"/>
        </w:trPr>
        <w:tc>
          <w:tcPr>
            <w:tcW w:w="636" w:type="dxa"/>
          </w:tcPr>
          <w:p w14:paraId="1BD536E6" w14:textId="77777777" w:rsidR="006022FC" w:rsidRPr="0083286B" w:rsidRDefault="006022FC" w:rsidP="00282538">
            <w:pPr>
              <w:pStyle w:val="TAL"/>
              <w:rPr>
                <w:color w:val="000000" w:themeColor="text1"/>
                <w:lang w:eastAsia="ja-JP"/>
              </w:rPr>
            </w:pPr>
            <w:r w:rsidRPr="0083286B">
              <w:rPr>
                <w:color w:val="000000" w:themeColor="text1"/>
                <w:lang w:eastAsia="ja-JP"/>
              </w:rPr>
              <w:t>19</w:t>
            </w:r>
          </w:p>
        </w:tc>
        <w:tc>
          <w:tcPr>
            <w:tcW w:w="2949" w:type="dxa"/>
            <w:vAlign w:val="center"/>
          </w:tcPr>
          <w:p w14:paraId="5DA7DA56" w14:textId="77777777" w:rsidR="006022FC" w:rsidRPr="0083286B" w:rsidRDefault="006022FC" w:rsidP="00282538">
            <w:pPr>
              <w:pStyle w:val="TAL"/>
              <w:rPr>
                <w:color w:val="000000" w:themeColor="text1"/>
                <w:lang w:eastAsia="ja-JP"/>
              </w:rPr>
            </w:pPr>
            <w:r w:rsidRPr="0083286B">
              <w:rPr>
                <w:color w:val="000000" w:themeColor="text1"/>
                <w:lang w:eastAsia="ja-JP"/>
              </w:rPr>
              <w:t>Uncertainty of the absolute gain of the calibration antenna</w:t>
            </w:r>
          </w:p>
        </w:tc>
        <w:tc>
          <w:tcPr>
            <w:tcW w:w="1126" w:type="dxa"/>
          </w:tcPr>
          <w:p w14:paraId="0B700BB5" w14:textId="77777777" w:rsidR="006022FC" w:rsidRPr="0083286B" w:rsidRDefault="006022FC" w:rsidP="00282538">
            <w:pPr>
              <w:pStyle w:val="TAC"/>
              <w:rPr>
                <w:color w:val="000000" w:themeColor="text1"/>
              </w:rPr>
            </w:pPr>
          </w:p>
        </w:tc>
        <w:tc>
          <w:tcPr>
            <w:tcW w:w="2197" w:type="dxa"/>
          </w:tcPr>
          <w:p w14:paraId="647DD8E5"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4AF6C798"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7853FC77" w14:textId="77777777" w:rsidR="006022FC" w:rsidRPr="0083286B" w:rsidRDefault="006022FC" w:rsidP="00282538">
            <w:pPr>
              <w:pStyle w:val="TAC"/>
              <w:rPr>
                <w:color w:val="000000" w:themeColor="text1"/>
              </w:rPr>
            </w:pPr>
          </w:p>
        </w:tc>
      </w:tr>
      <w:tr w:rsidR="006022FC" w:rsidRPr="0083286B" w14:paraId="1EC337BD" w14:textId="77777777" w:rsidTr="00282538">
        <w:trPr>
          <w:cantSplit/>
          <w:tblHeader/>
          <w:jc w:val="center"/>
        </w:trPr>
        <w:tc>
          <w:tcPr>
            <w:tcW w:w="636" w:type="dxa"/>
          </w:tcPr>
          <w:p w14:paraId="056D8DC9" w14:textId="77777777" w:rsidR="006022FC" w:rsidRPr="0083286B"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0</w:t>
            </w:r>
          </w:p>
        </w:tc>
        <w:tc>
          <w:tcPr>
            <w:tcW w:w="2949" w:type="dxa"/>
            <w:vAlign w:val="center"/>
          </w:tcPr>
          <w:p w14:paraId="56E50C2B" w14:textId="77777777" w:rsidR="006022FC" w:rsidRPr="0083286B" w:rsidRDefault="006022FC" w:rsidP="00282538">
            <w:pPr>
              <w:pStyle w:val="TAL"/>
              <w:rPr>
                <w:color w:val="000000" w:themeColor="text1"/>
                <w:lang w:eastAsia="ja-JP"/>
              </w:rPr>
            </w:pPr>
            <w:r w:rsidRPr="0083286B">
              <w:rPr>
                <w:color w:val="000000" w:themeColor="text1"/>
              </w:rPr>
              <w:t>Positioning and pointing misalignment between the reference antenna and the measurement antenna</w:t>
            </w:r>
          </w:p>
        </w:tc>
        <w:tc>
          <w:tcPr>
            <w:tcW w:w="1126" w:type="dxa"/>
          </w:tcPr>
          <w:p w14:paraId="2C10B7A5" w14:textId="77777777" w:rsidR="006022FC" w:rsidRPr="0083286B" w:rsidRDefault="006022FC" w:rsidP="00282538">
            <w:pPr>
              <w:pStyle w:val="TAC"/>
              <w:rPr>
                <w:color w:val="000000" w:themeColor="text1"/>
              </w:rPr>
            </w:pPr>
          </w:p>
        </w:tc>
        <w:tc>
          <w:tcPr>
            <w:tcW w:w="2197" w:type="dxa"/>
          </w:tcPr>
          <w:p w14:paraId="18620F9B"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04FD7EE9"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0BFA5CB5" w14:textId="77777777" w:rsidR="006022FC" w:rsidRPr="0083286B" w:rsidRDefault="006022FC" w:rsidP="00282538">
            <w:pPr>
              <w:pStyle w:val="TAC"/>
              <w:rPr>
                <w:color w:val="000000" w:themeColor="text1"/>
              </w:rPr>
            </w:pPr>
          </w:p>
        </w:tc>
      </w:tr>
      <w:tr w:rsidR="006022FC" w:rsidRPr="0083286B" w14:paraId="5ED805EF" w14:textId="77777777" w:rsidTr="00282538">
        <w:trPr>
          <w:cantSplit/>
          <w:tblHeader/>
          <w:jc w:val="center"/>
        </w:trPr>
        <w:tc>
          <w:tcPr>
            <w:tcW w:w="636" w:type="dxa"/>
          </w:tcPr>
          <w:p w14:paraId="423E190A" w14:textId="77777777" w:rsidR="006022FC" w:rsidRPr="0083286B" w:rsidRDefault="006022FC" w:rsidP="00282538">
            <w:pPr>
              <w:pStyle w:val="TAL"/>
              <w:rPr>
                <w:color w:val="000000" w:themeColor="text1"/>
                <w:lang w:eastAsia="ja-JP"/>
              </w:rPr>
            </w:pPr>
            <w:r w:rsidRPr="0083286B">
              <w:rPr>
                <w:color w:val="000000" w:themeColor="text1"/>
                <w:lang w:eastAsia="ja-JP"/>
              </w:rPr>
              <w:t>21</w:t>
            </w:r>
          </w:p>
        </w:tc>
        <w:tc>
          <w:tcPr>
            <w:tcW w:w="2949" w:type="dxa"/>
            <w:vAlign w:val="center"/>
          </w:tcPr>
          <w:p w14:paraId="63536421" w14:textId="77777777" w:rsidR="006022FC" w:rsidRPr="0083286B" w:rsidRDefault="006022FC" w:rsidP="00282538">
            <w:pPr>
              <w:pStyle w:val="TAL"/>
              <w:rPr>
                <w:color w:val="000000" w:themeColor="text1"/>
              </w:rPr>
            </w:pPr>
            <w:r w:rsidRPr="0083286B">
              <w:rPr>
                <w:color w:val="000000" w:themeColor="text1"/>
              </w:rPr>
              <w:t>Phase centre offset of calibration antenna</w:t>
            </w:r>
          </w:p>
        </w:tc>
        <w:tc>
          <w:tcPr>
            <w:tcW w:w="1126" w:type="dxa"/>
          </w:tcPr>
          <w:p w14:paraId="11353B7B" w14:textId="77777777" w:rsidR="006022FC" w:rsidRPr="0083286B" w:rsidRDefault="006022FC" w:rsidP="00282538">
            <w:pPr>
              <w:pStyle w:val="TAC"/>
              <w:rPr>
                <w:color w:val="000000" w:themeColor="text1"/>
              </w:rPr>
            </w:pPr>
          </w:p>
        </w:tc>
        <w:tc>
          <w:tcPr>
            <w:tcW w:w="2197" w:type="dxa"/>
          </w:tcPr>
          <w:p w14:paraId="423789F7"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67B4AFFB"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19D01590" w14:textId="77777777" w:rsidR="006022FC" w:rsidRPr="0083286B" w:rsidRDefault="006022FC" w:rsidP="00282538">
            <w:pPr>
              <w:pStyle w:val="TAC"/>
              <w:rPr>
                <w:color w:val="000000" w:themeColor="text1"/>
              </w:rPr>
            </w:pPr>
          </w:p>
        </w:tc>
      </w:tr>
      <w:tr w:rsidR="006022FC" w:rsidRPr="0083286B" w14:paraId="10513EF0" w14:textId="77777777" w:rsidTr="00282538">
        <w:trPr>
          <w:cantSplit/>
          <w:tblHeader/>
          <w:jc w:val="center"/>
        </w:trPr>
        <w:tc>
          <w:tcPr>
            <w:tcW w:w="636" w:type="dxa"/>
          </w:tcPr>
          <w:p w14:paraId="20688CC0" w14:textId="77777777" w:rsidR="006022FC" w:rsidRPr="0083286B" w:rsidDel="00842179" w:rsidRDefault="006022FC" w:rsidP="00282538">
            <w:pPr>
              <w:pStyle w:val="TAL"/>
              <w:rPr>
                <w:color w:val="000000" w:themeColor="text1"/>
                <w:lang w:eastAsia="ja-JP"/>
              </w:rPr>
            </w:pPr>
            <w:r w:rsidRPr="0083286B">
              <w:rPr>
                <w:color w:val="000000" w:themeColor="text1"/>
              </w:rPr>
              <w:t>2</w:t>
            </w:r>
            <w:r w:rsidRPr="0083286B">
              <w:rPr>
                <w:color w:val="000000" w:themeColor="text1"/>
                <w:lang w:eastAsia="ja-JP"/>
              </w:rPr>
              <w:t>2</w:t>
            </w:r>
          </w:p>
        </w:tc>
        <w:tc>
          <w:tcPr>
            <w:tcW w:w="2949" w:type="dxa"/>
            <w:vAlign w:val="center"/>
          </w:tcPr>
          <w:p w14:paraId="65EC5CF1" w14:textId="77777777" w:rsidR="006022FC" w:rsidRPr="0083286B" w:rsidRDefault="006022FC" w:rsidP="00282538">
            <w:pPr>
              <w:pStyle w:val="TAL"/>
              <w:rPr>
                <w:color w:val="000000" w:themeColor="text1"/>
              </w:rPr>
            </w:pPr>
            <w:r w:rsidRPr="0083286B">
              <w:rPr>
                <w:color w:val="000000" w:themeColor="text1"/>
              </w:rPr>
              <w:t xml:space="preserve">Quality of quiet zone for calibration </w:t>
            </w:r>
            <w:r w:rsidRPr="001D563D">
              <w:rPr>
                <w:color w:val="000000" w:themeColor="text1"/>
              </w:rPr>
              <w:t>process (NOTE 1)</w:t>
            </w:r>
          </w:p>
        </w:tc>
        <w:tc>
          <w:tcPr>
            <w:tcW w:w="1126" w:type="dxa"/>
          </w:tcPr>
          <w:p w14:paraId="37B6766C" w14:textId="77777777" w:rsidR="006022FC" w:rsidRPr="0083286B" w:rsidRDefault="006022FC" w:rsidP="00282538">
            <w:pPr>
              <w:pStyle w:val="TAC"/>
              <w:rPr>
                <w:color w:val="000000" w:themeColor="text1"/>
              </w:rPr>
            </w:pPr>
          </w:p>
        </w:tc>
        <w:tc>
          <w:tcPr>
            <w:tcW w:w="2197" w:type="dxa"/>
          </w:tcPr>
          <w:p w14:paraId="6DE9E426"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40E27A9E"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B86E021" w14:textId="77777777" w:rsidR="006022FC" w:rsidRPr="0083286B" w:rsidRDefault="006022FC" w:rsidP="00282538">
            <w:pPr>
              <w:pStyle w:val="TAC"/>
              <w:rPr>
                <w:color w:val="000000" w:themeColor="text1"/>
              </w:rPr>
            </w:pPr>
          </w:p>
        </w:tc>
      </w:tr>
      <w:tr w:rsidR="006022FC" w:rsidRPr="0083286B" w14:paraId="5FBF510F" w14:textId="77777777" w:rsidTr="00282538">
        <w:trPr>
          <w:cantSplit/>
          <w:tblHeader/>
          <w:jc w:val="center"/>
        </w:trPr>
        <w:tc>
          <w:tcPr>
            <w:tcW w:w="636" w:type="dxa"/>
          </w:tcPr>
          <w:p w14:paraId="17E834B6" w14:textId="77777777" w:rsidR="006022FC" w:rsidRPr="0083286B" w:rsidDel="00842179"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3</w:t>
            </w:r>
          </w:p>
        </w:tc>
        <w:tc>
          <w:tcPr>
            <w:tcW w:w="2949" w:type="dxa"/>
            <w:vAlign w:val="center"/>
          </w:tcPr>
          <w:p w14:paraId="423AF472" w14:textId="77777777" w:rsidR="006022FC" w:rsidRPr="0083286B" w:rsidRDefault="006022FC" w:rsidP="00282538">
            <w:pPr>
              <w:pStyle w:val="TAL"/>
              <w:rPr>
                <w:color w:val="000000" w:themeColor="text1"/>
              </w:rPr>
            </w:pPr>
            <w:r w:rsidRPr="0083286B">
              <w:rPr>
                <w:color w:val="000000" w:themeColor="text1"/>
              </w:rPr>
              <w:t>Standing wave between reference calibration antenna and measurement antenna</w:t>
            </w:r>
          </w:p>
        </w:tc>
        <w:tc>
          <w:tcPr>
            <w:tcW w:w="1126" w:type="dxa"/>
          </w:tcPr>
          <w:p w14:paraId="6AC09A72" w14:textId="77777777" w:rsidR="006022FC" w:rsidRPr="0083286B" w:rsidRDefault="006022FC" w:rsidP="00282538">
            <w:pPr>
              <w:pStyle w:val="TAC"/>
              <w:rPr>
                <w:color w:val="000000" w:themeColor="text1"/>
              </w:rPr>
            </w:pPr>
          </w:p>
        </w:tc>
        <w:tc>
          <w:tcPr>
            <w:tcW w:w="2197" w:type="dxa"/>
          </w:tcPr>
          <w:p w14:paraId="79F1E9DE" w14:textId="77777777" w:rsidR="006022FC" w:rsidRPr="0083286B" w:rsidRDefault="006022FC" w:rsidP="00282538">
            <w:pPr>
              <w:pStyle w:val="TAC"/>
              <w:rPr>
                <w:color w:val="000000" w:themeColor="text1"/>
              </w:rPr>
            </w:pPr>
            <w:r w:rsidRPr="0083286B">
              <w:rPr>
                <w:color w:val="000000" w:themeColor="text1"/>
              </w:rPr>
              <w:t>[U-shaped]</w:t>
            </w:r>
          </w:p>
        </w:tc>
        <w:tc>
          <w:tcPr>
            <w:tcW w:w="1484" w:type="dxa"/>
          </w:tcPr>
          <w:p w14:paraId="50A5DD69" w14:textId="77777777" w:rsidR="006022FC" w:rsidRPr="0083286B" w:rsidRDefault="006022FC" w:rsidP="00282538">
            <w:pPr>
              <w:pStyle w:val="TAC"/>
              <w:rPr>
                <w:color w:val="000000" w:themeColor="text1"/>
              </w:rPr>
            </w:pPr>
            <w:r w:rsidRPr="0083286B">
              <w:rPr>
                <w:color w:val="000000" w:themeColor="text1"/>
              </w:rPr>
              <w:t>[1.41]</w:t>
            </w:r>
          </w:p>
        </w:tc>
        <w:tc>
          <w:tcPr>
            <w:tcW w:w="1323" w:type="dxa"/>
          </w:tcPr>
          <w:p w14:paraId="062BF76A" w14:textId="77777777" w:rsidR="006022FC" w:rsidRPr="0083286B" w:rsidRDefault="006022FC" w:rsidP="00282538">
            <w:pPr>
              <w:pStyle w:val="TAC"/>
              <w:rPr>
                <w:color w:val="000000" w:themeColor="text1"/>
              </w:rPr>
            </w:pPr>
          </w:p>
        </w:tc>
      </w:tr>
      <w:tr w:rsidR="006022FC" w:rsidRPr="0083286B" w14:paraId="63AF4300" w14:textId="77777777" w:rsidTr="00282538">
        <w:trPr>
          <w:cantSplit/>
          <w:tblHeader/>
          <w:jc w:val="center"/>
        </w:trPr>
        <w:tc>
          <w:tcPr>
            <w:tcW w:w="636" w:type="dxa"/>
          </w:tcPr>
          <w:p w14:paraId="49958517" w14:textId="77777777" w:rsidR="006022FC" w:rsidRPr="0083286B" w:rsidDel="00842179" w:rsidRDefault="006022FC" w:rsidP="00282538">
            <w:pPr>
              <w:pStyle w:val="TAL"/>
              <w:rPr>
                <w:color w:val="000000" w:themeColor="text1"/>
                <w:lang w:eastAsia="ja-JP"/>
              </w:rPr>
            </w:pPr>
            <w:r w:rsidRPr="0083286B">
              <w:rPr>
                <w:color w:val="000000" w:themeColor="text1"/>
                <w:lang w:eastAsia="ja-JP"/>
              </w:rPr>
              <w:t>24</w:t>
            </w:r>
          </w:p>
        </w:tc>
        <w:tc>
          <w:tcPr>
            <w:tcW w:w="2949" w:type="dxa"/>
            <w:vAlign w:val="center"/>
          </w:tcPr>
          <w:p w14:paraId="081F98A1" w14:textId="77777777" w:rsidR="006022FC" w:rsidRPr="0083286B" w:rsidRDefault="006022FC" w:rsidP="00282538">
            <w:pPr>
              <w:pStyle w:val="TAL"/>
              <w:rPr>
                <w:color w:val="000000" w:themeColor="text1"/>
              </w:rPr>
            </w:pPr>
            <w:r w:rsidRPr="0083286B">
              <w:rPr>
                <w:color w:val="000000" w:themeColor="text1"/>
              </w:rPr>
              <w:t>Influence of the calibration antenna feed cable</w:t>
            </w:r>
          </w:p>
        </w:tc>
        <w:tc>
          <w:tcPr>
            <w:tcW w:w="1126" w:type="dxa"/>
          </w:tcPr>
          <w:p w14:paraId="3F2F00BA" w14:textId="77777777" w:rsidR="006022FC" w:rsidRPr="0083286B" w:rsidRDefault="006022FC" w:rsidP="00282538">
            <w:pPr>
              <w:pStyle w:val="TAC"/>
              <w:rPr>
                <w:color w:val="000000" w:themeColor="text1"/>
              </w:rPr>
            </w:pPr>
          </w:p>
        </w:tc>
        <w:tc>
          <w:tcPr>
            <w:tcW w:w="2197" w:type="dxa"/>
          </w:tcPr>
          <w:p w14:paraId="093BA7CE" w14:textId="77777777" w:rsidR="006022FC" w:rsidRPr="0083286B" w:rsidRDefault="006022FC" w:rsidP="00282538">
            <w:pPr>
              <w:pStyle w:val="TAC"/>
              <w:rPr>
                <w:color w:val="000000" w:themeColor="text1"/>
              </w:rPr>
            </w:pPr>
            <w:r w:rsidRPr="0083286B">
              <w:rPr>
                <w:color w:val="000000" w:themeColor="text1"/>
              </w:rPr>
              <w:t>[Normal]</w:t>
            </w:r>
          </w:p>
        </w:tc>
        <w:tc>
          <w:tcPr>
            <w:tcW w:w="1484" w:type="dxa"/>
          </w:tcPr>
          <w:p w14:paraId="50A14135" w14:textId="77777777" w:rsidR="006022FC" w:rsidRPr="0083286B" w:rsidRDefault="006022FC" w:rsidP="00282538">
            <w:pPr>
              <w:pStyle w:val="TAC"/>
              <w:rPr>
                <w:color w:val="000000" w:themeColor="text1"/>
              </w:rPr>
            </w:pPr>
            <w:r w:rsidRPr="0083286B">
              <w:rPr>
                <w:color w:val="000000" w:themeColor="text1"/>
              </w:rPr>
              <w:t>[2.00]</w:t>
            </w:r>
          </w:p>
        </w:tc>
        <w:tc>
          <w:tcPr>
            <w:tcW w:w="1323" w:type="dxa"/>
          </w:tcPr>
          <w:p w14:paraId="554F7102" w14:textId="77777777" w:rsidR="006022FC" w:rsidRPr="0083286B" w:rsidRDefault="006022FC" w:rsidP="00282538">
            <w:pPr>
              <w:pStyle w:val="TAC"/>
              <w:rPr>
                <w:color w:val="000000" w:themeColor="text1"/>
              </w:rPr>
            </w:pPr>
          </w:p>
        </w:tc>
      </w:tr>
      <w:tr w:rsidR="006022FC" w:rsidRPr="0083286B" w14:paraId="06EEEDF2" w14:textId="77777777" w:rsidTr="00282538">
        <w:trPr>
          <w:cantSplit/>
          <w:tblHeader/>
          <w:jc w:val="center"/>
        </w:trPr>
        <w:tc>
          <w:tcPr>
            <w:tcW w:w="636" w:type="dxa"/>
          </w:tcPr>
          <w:p w14:paraId="55AA38B5" w14:textId="77777777" w:rsidR="006022FC" w:rsidRPr="0083286B" w:rsidRDefault="006022FC" w:rsidP="00282538">
            <w:pPr>
              <w:pStyle w:val="TAL"/>
              <w:rPr>
                <w:color w:val="000000" w:themeColor="text1"/>
              </w:rPr>
            </w:pPr>
            <w:r w:rsidRPr="0083286B">
              <w:rPr>
                <w:color w:val="000000" w:themeColor="text1"/>
                <w:lang w:eastAsia="ja-JP"/>
              </w:rPr>
              <w:t>25</w:t>
            </w:r>
          </w:p>
        </w:tc>
        <w:tc>
          <w:tcPr>
            <w:tcW w:w="2949" w:type="dxa"/>
          </w:tcPr>
          <w:p w14:paraId="7E4E4C32" w14:textId="77777777" w:rsidR="006022FC" w:rsidRPr="0083286B" w:rsidRDefault="006022FC" w:rsidP="00282538">
            <w:pPr>
              <w:pStyle w:val="TAL"/>
              <w:rPr>
                <w:color w:val="000000" w:themeColor="text1"/>
              </w:rPr>
            </w:pPr>
            <w:r w:rsidRPr="0083286B">
              <w:rPr>
                <w:color w:val="000000" w:themeColor="text1"/>
              </w:rPr>
              <w:t>Insertion Loss Variation</w:t>
            </w:r>
          </w:p>
        </w:tc>
        <w:tc>
          <w:tcPr>
            <w:tcW w:w="1126" w:type="dxa"/>
          </w:tcPr>
          <w:p w14:paraId="1CCE0F34" w14:textId="77777777" w:rsidR="006022FC" w:rsidRPr="0083286B" w:rsidRDefault="006022FC" w:rsidP="00282538">
            <w:pPr>
              <w:pStyle w:val="TAC"/>
              <w:rPr>
                <w:color w:val="000000" w:themeColor="text1"/>
              </w:rPr>
            </w:pPr>
          </w:p>
        </w:tc>
        <w:tc>
          <w:tcPr>
            <w:tcW w:w="2197" w:type="dxa"/>
          </w:tcPr>
          <w:p w14:paraId="282A0D3E" w14:textId="77777777" w:rsidR="006022FC" w:rsidRPr="0083286B" w:rsidRDefault="006022FC" w:rsidP="00282538">
            <w:pPr>
              <w:pStyle w:val="TAC"/>
              <w:rPr>
                <w:color w:val="000000" w:themeColor="text1"/>
              </w:rPr>
            </w:pPr>
            <w:r w:rsidRPr="0083286B">
              <w:rPr>
                <w:color w:val="000000" w:themeColor="text1"/>
              </w:rPr>
              <w:t>[Rectangular]</w:t>
            </w:r>
          </w:p>
        </w:tc>
        <w:tc>
          <w:tcPr>
            <w:tcW w:w="1484" w:type="dxa"/>
          </w:tcPr>
          <w:p w14:paraId="704AC4B5" w14:textId="77777777" w:rsidR="006022FC" w:rsidRPr="0083286B" w:rsidRDefault="006022FC" w:rsidP="00282538">
            <w:pPr>
              <w:pStyle w:val="TAC"/>
              <w:rPr>
                <w:color w:val="000000" w:themeColor="text1"/>
              </w:rPr>
            </w:pPr>
            <w:r w:rsidRPr="0083286B">
              <w:rPr>
                <w:color w:val="000000" w:themeColor="text1"/>
              </w:rPr>
              <w:t>[1.73]</w:t>
            </w:r>
          </w:p>
        </w:tc>
        <w:tc>
          <w:tcPr>
            <w:tcW w:w="1323" w:type="dxa"/>
          </w:tcPr>
          <w:p w14:paraId="7F695500" w14:textId="77777777" w:rsidR="006022FC" w:rsidRPr="0083286B" w:rsidRDefault="006022FC" w:rsidP="00282538">
            <w:pPr>
              <w:pStyle w:val="TAC"/>
              <w:rPr>
                <w:color w:val="000000" w:themeColor="text1"/>
              </w:rPr>
            </w:pPr>
          </w:p>
        </w:tc>
      </w:tr>
      <w:tr w:rsidR="006022FC" w:rsidRPr="0083286B" w14:paraId="70916B15" w14:textId="77777777" w:rsidTr="00282538">
        <w:trPr>
          <w:cantSplit/>
          <w:tblHeader/>
          <w:jc w:val="center"/>
        </w:trPr>
        <w:tc>
          <w:tcPr>
            <w:tcW w:w="636" w:type="dxa"/>
          </w:tcPr>
          <w:p w14:paraId="172B03A8" w14:textId="77777777" w:rsidR="006022FC" w:rsidRPr="0083286B" w:rsidRDefault="006022FC" w:rsidP="00282538">
            <w:pPr>
              <w:pStyle w:val="TAH"/>
              <w:jc w:val="left"/>
              <w:rPr>
                <w:color w:val="000000" w:themeColor="text1"/>
                <w:lang w:eastAsia="ja-JP"/>
              </w:rPr>
            </w:pPr>
          </w:p>
        </w:tc>
        <w:tc>
          <w:tcPr>
            <w:tcW w:w="7756" w:type="dxa"/>
            <w:gridSpan w:val="4"/>
          </w:tcPr>
          <w:p w14:paraId="6837F3FC" w14:textId="77777777" w:rsidR="006022FC" w:rsidRPr="0083286B" w:rsidRDefault="006022FC" w:rsidP="00282538">
            <w:pPr>
              <w:pStyle w:val="TAH"/>
              <w:rPr>
                <w:color w:val="000000" w:themeColor="text1"/>
              </w:rPr>
            </w:pPr>
            <w:r w:rsidRPr="0083286B">
              <w:rPr>
                <w:color w:val="000000" w:themeColor="text1"/>
              </w:rPr>
              <w:t xml:space="preserve">Systematic uncertainties </w:t>
            </w:r>
          </w:p>
        </w:tc>
        <w:tc>
          <w:tcPr>
            <w:tcW w:w="1323" w:type="dxa"/>
          </w:tcPr>
          <w:p w14:paraId="4597EDFA" w14:textId="77777777" w:rsidR="006022FC" w:rsidRPr="0083286B" w:rsidRDefault="006022FC" w:rsidP="00282538">
            <w:pPr>
              <w:pStyle w:val="TAH"/>
              <w:rPr>
                <w:color w:val="000000" w:themeColor="text1"/>
              </w:rPr>
            </w:pPr>
            <w:r w:rsidRPr="0083286B">
              <w:rPr>
                <w:color w:val="000000" w:themeColor="text1"/>
              </w:rPr>
              <w:t>Value</w:t>
            </w:r>
          </w:p>
        </w:tc>
      </w:tr>
      <w:tr w:rsidR="006022FC" w:rsidRPr="0083286B" w14:paraId="5664F692" w14:textId="77777777" w:rsidTr="00282538">
        <w:trPr>
          <w:cantSplit/>
          <w:tblHeader/>
          <w:jc w:val="center"/>
        </w:trPr>
        <w:tc>
          <w:tcPr>
            <w:tcW w:w="636" w:type="dxa"/>
          </w:tcPr>
          <w:p w14:paraId="15C5E79D" w14:textId="77777777" w:rsidR="006022FC" w:rsidRPr="0083286B" w:rsidRDefault="006022FC" w:rsidP="00282538">
            <w:pPr>
              <w:pStyle w:val="TAL"/>
              <w:rPr>
                <w:color w:val="000000" w:themeColor="text1"/>
                <w:lang w:eastAsia="ja-JP"/>
              </w:rPr>
            </w:pPr>
            <w:r w:rsidRPr="0083286B">
              <w:rPr>
                <w:color w:val="000000" w:themeColor="text1"/>
                <w:lang w:eastAsia="zh-CN"/>
              </w:rPr>
              <w:t>2</w:t>
            </w:r>
            <w:r w:rsidRPr="0083286B">
              <w:rPr>
                <w:color w:val="000000" w:themeColor="text1"/>
                <w:lang w:eastAsia="ja-JP"/>
              </w:rPr>
              <w:t>6</w:t>
            </w:r>
          </w:p>
        </w:tc>
        <w:tc>
          <w:tcPr>
            <w:tcW w:w="7756" w:type="dxa"/>
            <w:gridSpan w:val="4"/>
            <w:vAlign w:val="center"/>
          </w:tcPr>
          <w:p w14:paraId="64532390" w14:textId="77777777" w:rsidR="006022FC" w:rsidRPr="0083286B" w:rsidRDefault="006022FC" w:rsidP="00282538">
            <w:pPr>
              <w:pStyle w:val="TAL"/>
              <w:rPr>
                <w:color w:val="000000" w:themeColor="text1"/>
              </w:rPr>
            </w:pPr>
            <w:r w:rsidRPr="0083286B">
              <w:rPr>
                <w:color w:val="000000" w:themeColor="text1"/>
              </w:rPr>
              <w:t>Impact on non-ideal isolation between branches for the wireless cable mode</w:t>
            </w:r>
          </w:p>
        </w:tc>
        <w:tc>
          <w:tcPr>
            <w:tcW w:w="1323" w:type="dxa"/>
          </w:tcPr>
          <w:p w14:paraId="6488279F" w14:textId="77777777" w:rsidR="006022FC" w:rsidRPr="0083286B" w:rsidRDefault="006022FC" w:rsidP="00282538">
            <w:pPr>
              <w:pStyle w:val="TAC"/>
              <w:rPr>
                <w:color w:val="000000" w:themeColor="text1"/>
              </w:rPr>
            </w:pPr>
            <w:r>
              <w:rPr>
                <w:color w:val="000000" w:themeColor="text1"/>
              </w:rPr>
              <w:t>TBD</w:t>
            </w:r>
            <w:r w:rsidRPr="0083286B">
              <w:rPr>
                <w:color w:val="000000" w:themeColor="text1"/>
              </w:rPr>
              <w:t xml:space="preserve"> (N</w:t>
            </w:r>
            <w:r>
              <w:rPr>
                <w:color w:val="000000" w:themeColor="text1"/>
              </w:rPr>
              <w:t>OTE</w:t>
            </w:r>
            <w:r w:rsidRPr="0083286B">
              <w:rPr>
                <w:color w:val="000000" w:themeColor="text1"/>
              </w:rPr>
              <w:t xml:space="preserve"> </w:t>
            </w:r>
            <w:r>
              <w:rPr>
                <w:color w:val="000000" w:themeColor="text1"/>
              </w:rPr>
              <w:t>2</w:t>
            </w:r>
            <w:r w:rsidRPr="0083286B">
              <w:rPr>
                <w:color w:val="000000" w:themeColor="text1"/>
              </w:rPr>
              <w:t>)</w:t>
            </w:r>
          </w:p>
        </w:tc>
      </w:tr>
      <w:tr w:rsidR="006022FC" w:rsidRPr="0083286B" w14:paraId="09D7C40F" w14:textId="77777777" w:rsidTr="00282538">
        <w:trPr>
          <w:cantSplit/>
          <w:tblHeader/>
          <w:jc w:val="center"/>
        </w:trPr>
        <w:tc>
          <w:tcPr>
            <w:tcW w:w="9715" w:type="dxa"/>
            <w:gridSpan w:val="6"/>
          </w:tcPr>
          <w:p w14:paraId="7A5429E2" w14:textId="77777777" w:rsidR="006022FC" w:rsidRPr="0083286B" w:rsidRDefault="006022FC" w:rsidP="00282538">
            <w:pPr>
              <w:pStyle w:val="TAC"/>
              <w:rPr>
                <w:color w:val="000000" w:themeColor="text1"/>
              </w:rPr>
            </w:pPr>
            <w:r w:rsidRPr="0083286B">
              <w:rPr>
                <w:b/>
                <w:color w:val="000000" w:themeColor="text1"/>
                <w:lang w:eastAsia="ja-JP"/>
              </w:rPr>
              <w:t>Total Signal-to-Noise ratio uncertainty</w:t>
            </w:r>
          </w:p>
        </w:tc>
      </w:tr>
      <w:tr w:rsidR="006022FC" w:rsidRPr="0083286B" w14:paraId="4884880B" w14:textId="77777777" w:rsidTr="00282538">
        <w:trPr>
          <w:cantSplit/>
          <w:tblHeader/>
          <w:jc w:val="center"/>
        </w:trPr>
        <w:tc>
          <w:tcPr>
            <w:tcW w:w="8392" w:type="dxa"/>
            <w:gridSpan w:val="5"/>
          </w:tcPr>
          <w:p w14:paraId="358917CA" w14:textId="77777777" w:rsidR="006022FC" w:rsidRPr="0083286B" w:rsidRDefault="006022FC" w:rsidP="00282538">
            <w:pPr>
              <w:pStyle w:val="TAL"/>
              <w:rPr>
                <w:b/>
                <w:color w:val="000000" w:themeColor="text1"/>
                <w:lang w:eastAsia="ja-JP"/>
              </w:rPr>
            </w:pPr>
          </w:p>
        </w:tc>
        <w:tc>
          <w:tcPr>
            <w:tcW w:w="1323" w:type="dxa"/>
          </w:tcPr>
          <w:p w14:paraId="67627DE4" w14:textId="77777777" w:rsidR="006022FC" w:rsidRPr="0083286B" w:rsidRDefault="006022FC" w:rsidP="00282538">
            <w:pPr>
              <w:pStyle w:val="TAC"/>
              <w:rPr>
                <w:color w:val="000000" w:themeColor="text1"/>
              </w:rPr>
            </w:pPr>
          </w:p>
        </w:tc>
      </w:tr>
      <w:tr w:rsidR="006022FC" w:rsidRPr="0083286B" w14:paraId="552C80A6" w14:textId="77777777" w:rsidTr="00282538">
        <w:trPr>
          <w:cantSplit/>
          <w:tblHeader/>
          <w:jc w:val="center"/>
        </w:trPr>
        <w:tc>
          <w:tcPr>
            <w:tcW w:w="9715" w:type="dxa"/>
            <w:gridSpan w:val="6"/>
          </w:tcPr>
          <w:p w14:paraId="1F63DD46" w14:textId="77777777" w:rsidR="006022FC" w:rsidRPr="0083286B" w:rsidRDefault="006022FC" w:rsidP="00282538">
            <w:pPr>
              <w:pStyle w:val="TAH"/>
              <w:rPr>
                <w:color w:val="000000" w:themeColor="text1"/>
                <w:lang w:eastAsia="ja-JP"/>
              </w:rPr>
            </w:pPr>
            <w:r w:rsidRPr="0083286B">
              <w:rPr>
                <w:color w:val="000000" w:themeColor="text1"/>
                <w:lang w:eastAsia="ja-JP"/>
              </w:rPr>
              <w:t>Other contributors affecting test result</w:t>
            </w:r>
          </w:p>
        </w:tc>
      </w:tr>
      <w:tr w:rsidR="006022FC" w:rsidRPr="0083286B" w14:paraId="0FB79085" w14:textId="77777777" w:rsidTr="00282538">
        <w:trPr>
          <w:cantSplit/>
          <w:tblHeader/>
          <w:jc w:val="center"/>
        </w:trPr>
        <w:tc>
          <w:tcPr>
            <w:tcW w:w="636" w:type="dxa"/>
          </w:tcPr>
          <w:p w14:paraId="27503F51" w14:textId="77777777" w:rsidR="006022FC" w:rsidRPr="0083286B" w:rsidRDefault="006022FC" w:rsidP="00282538">
            <w:pPr>
              <w:pStyle w:val="TAL"/>
              <w:rPr>
                <w:color w:val="000000" w:themeColor="text1"/>
                <w:lang w:eastAsia="ja-JP"/>
              </w:rPr>
            </w:pPr>
            <w:r w:rsidRPr="0083286B">
              <w:rPr>
                <w:color w:val="000000" w:themeColor="text1"/>
                <w:lang w:eastAsia="ja-JP"/>
              </w:rPr>
              <w:t>27</w:t>
            </w:r>
          </w:p>
        </w:tc>
        <w:tc>
          <w:tcPr>
            <w:tcW w:w="2964" w:type="dxa"/>
            <w:vAlign w:val="center"/>
          </w:tcPr>
          <w:p w14:paraId="4C99C630" w14:textId="77777777" w:rsidR="006022FC" w:rsidRPr="0083286B" w:rsidRDefault="006022FC" w:rsidP="00282538">
            <w:pPr>
              <w:pStyle w:val="TAL"/>
              <w:rPr>
                <w:color w:val="000000" w:themeColor="text1"/>
              </w:rPr>
            </w:pPr>
            <w:r w:rsidRPr="0083286B">
              <w:rPr>
                <w:color w:val="000000" w:themeColor="text1"/>
              </w:rPr>
              <w:t>gNB emulator fading model impairments</w:t>
            </w:r>
          </w:p>
        </w:tc>
        <w:tc>
          <w:tcPr>
            <w:tcW w:w="1111" w:type="dxa"/>
            <w:vAlign w:val="center"/>
          </w:tcPr>
          <w:p w14:paraId="42550F61" w14:textId="77777777" w:rsidR="006022FC" w:rsidRPr="0083286B" w:rsidRDefault="006022FC" w:rsidP="00282538">
            <w:pPr>
              <w:pStyle w:val="TAL"/>
              <w:rPr>
                <w:color w:val="000000" w:themeColor="text1"/>
              </w:rPr>
            </w:pPr>
          </w:p>
        </w:tc>
        <w:tc>
          <w:tcPr>
            <w:tcW w:w="2197" w:type="dxa"/>
            <w:vAlign w:val="center"/>
          </w:tcPr>
          <w:p w14:paraId="543BE450" w14:textId="77777777" w:rsidR="006022FC" w:rsidRPr="0083286B" w:rsidRDefault="006022FC" w:rsidP="00282538">
            <w:pPr>
              <w:pStyle w:val="TAC"/>
              <w:rPr>
                <w:color w:val="000000" w:themeColor="text1"/>
                <w:lang w:eastAsia="ja-JP"/>
              </w:rPr>
            </w:pPr>
            <w:r w:rsidRPr="0083286B">
              <w:rPr>
                <w:color w:val="000000" w:themeColor="text1"/>
                <w:lang w:eastAsia="ja-JP"/>
              </w:rPr>
              <w:t>[Normal]</w:t>
            </w:r>
          </w:p>
        </w:tc>
        <w:tc>
          <w:tcPr>
            <w:tcW w:w="1484" w:type="dxa"/>
            <w:vAlign w:val="center"/>
          </w:tcPr>
          <w:p w14:paraId="18B2B65E" w14:textId="77777777" w:rsidR="006022FC" w:rsidRPr="0083286B" w:rsidRDefault="006022FC" w:rsidP="00282538">
            <w:pPr>
              <w:pStyle w:val="TAC"/>
              <w:rPr>
                <w:color w:val="000000" w:themeColor="text1"/>
                <w:lang w:eastAsia="ja-JP"/>
              </w:rPr>
            </w:pPr>
            <w:r w:rsidRPr="0083286B">
              <w:rPr>
                <w:color w:val="000000" w:themeColor="text1"/>
                <w:lang w:eastAsia="ja-JP"/>
              </w:rPr>
              <w:t>[2.00]</w:t>
            </w:r>
          </w:p>
        </w:tc>
        <w:tc>
          <w:tcPr>
            <w:tcW w:w="1323" w:type="dxa"/>
          </w:tcPr>
          <w:p w14:paraId="1B0AFDCE" w14:textId="77777777" w:rsidR="006022FC" w:rsidRPr="0083286B" w:rsidRDefault="006022FC" w:rsidP="00282538">
            <w:pPr>
              <w:pStyle w:val="TAC"/>
              <w:rPr>
                <w:color w:val="000000" w:themeColor="text1"/>
              </w:rPr>
            </w:pPr>
          </w:p>
        </w:tc>
      </w:tr>
      <w:tr w:rsidR="006022FC" w:rsidRPr="0083286B" w14:paraId="355F2435" w14:textId="77777777" w:rsidTr="00282538">
        <w:trPr>
          <w:cantSplit/>
          <w:tblHeader/>
          <w:jc w:val="center"/>
        </w:trPr>
        <w:tc>
          <w:tcPr>
            <w:tcW w:w="636" w:type="dxa"/>
          </w:tcPr>
          <w:p w14:paraId="102FF923" w14:textId="77777777" w:rsidR="006022FC" w:rsidRPr="0083286B" w:rsidRDefault="006022FC" w:rsidP="00282538">
            <w:pPr>
              <w:pStyle w:val="TAL"/>
              <w:rPr>
                <w:color w:val="000000" w:themeColor="text1"/>
                <w:lang w:eastAsia="ja-JP"/>
              </w:rPr>
            </w:pPr>
            <w:r w:rsidRPr="0083286B">
              <w:rPr>
                <w:color w:val="000000" w:themeColor="text1"/>
                <w:lang w:eastAsia="ja-JP"/>
              </w:rPr>
              <w:t>28</w:t>
            </w:r>
          </w:p>
        </w:tc>
        <w:tc>
          <w:tcPr>
            <w:tcW w:w="2964" w:type="dxa"/>
            <w:vAlign w:val="center"/>
          </w:tcPr>
          <w:p w14:paraId="1B757DBF" w14:textId="77777777" w:rsidR="006022FC" w:rsidRPr="0083286B" w:rsidRDefault="006022FC" w:rsidP="00282538">
            <w:pPr>
              <w:pStyle w:val="TAL"/>
              <w:rPr>
                <w:color w:val="000000" w:themeColor="text1"/>
              </w:rPr>
            </w:pPr>
            <w:r w:rsidRPr="0083286B">
              <w:rPr>
                <w:rFonts w:eastAsia="Batang"/>
                <w:color w:val="000000" w:themeColor="text1"/>
              </w:rPr>
              <w:t>AWGN flatness and signal flatness, max deviation for any Resource Block, relative to average over BW</w:t>
            </w:r>
            <w:r w:rsidRPr="0083286B">
              <w:rPr>
                <w:rFonts w:eastAsia="Batang"/>
                <w:color w:val="000000" w:themeColor="text1"/>
                <w:vertAlign w:val="subscript"/>
              </w:rPr>
              <w:t xml:space="preserve">Config </w:t>
            </w:r>
          </w:p>
        </w:tc>
        <w:tc>
          <w:tcPr>
            <w:tcW w:w="1111" w:type="dxa"/>
            <w:vAlign w:val="center"/>
          </w:tcPr>
          <w:p w14:paraId="0565CD8D" w14:textId="77777777" w:rsidR="006022FC" w:rsidRPr="0083286B" w:rsidRDefault="006022FC" w:rsidP="00282538">
            <w:pPr>
              <w:pStyle w:val="TAL"/>
              <w:rPr>
                <w:color w:val="000000" w:themeColor="text1"/>
              </w:rPr>
            </w:pPr>
          </w:p>
        </w:tc>
        <w:tc>
          <w:tcPr>
            <w:tcW w:w="2197" w:type="dxa"/>
          </w:tcPr>
          <w:p w14:paraId="2D8B4070" w14:textId="77777777" w:rsidR="006022FC" w:rsidRPr="0083286B" w:rsidRDefault="006022FC" w:rsidP="00282538">
            <w:pPr>
              <w:pStyle w:val="TAC"/>
              <w:rPr>
                <w:color w:val="000000" w:themeColor="text1"/>
              </w:rPr>
            </w:pPr>
            <w:r w:rsidRPr="0083286B">
              <w:rPr>
                <w:color w:val="000000" w:themeColor="text1"/>
              </w:rPr>
              <w:t>[Actual]</w:t>
            </w:r>
          </w:p>
        </w:tc>
        <w:tc>
          <w:tcPr>
            <w:tcW w:w="1484" w:type="dxa"/>
          </w:tcPr>
          <w:p w14:paraId="5233D497"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296F7EC5" w14:textId="77777777" w:rsidR="006022FC" w:rsidRPr="0083286B" w:rsidRDefault="006022FC" w:rsidP="00282538">
            <w:pPr>
              <w:pStyle w:val="TAC"/>
              <w:rPr>
                <w:color w:val="000000" w:themeColor="text1"/>
              </w:rPr>
            </w:pPr>
          </w:p>
        </w:tc>
      </w:tr>
      <w:tr w:rsidR="006022FC" w:rsidRPr="0083286B" w14:paraId="424E883E" w14:textId="77777777" w:rsidTr="00282538">
        <w:trPr>
          <w:cantSplit/>
          <w:tblHeader/>
          <w:jc w:val="center"/>
        </w:trPr>
        <w:tc>
          <w:tcPr>
            <w:tcW w:w="636" w:type="dxa"/>
          </w:tcPr>
          <w:p w14:paraId="1DFCDA86" w14:textId="77777777" w:rsidR="006022FC" w:rsidRPr="0083286B" w:rsidRDefault="006022FC" w:rsidP="00282538">
            <w:pPr>
              <w:pStyle w:val="TAL"/>
              <w:rPr>
                <w:color w:val="000000" w:themeColor="text1"/>
                <w:lang w:eastAsia="ja-JP"/>
              </w:rPr>
            </w:pPr>
            <w:r w:rsidRPr="0083286B">
              <w:rPr>
                <w:color w:val="000000" w:themeColor="text1"/>
                <w:lang w:eastAsia="ja-JP"/>
              </w:rPr>
              <w:t>29</w:t>
            </w:r>
          </w:p>
        </w:tc>
        <w:tc>
          <w:tcPr>
            <w:tcW w:w="2964" w:type="dxa"/>
            <w:vAlign w:val="center"/>
          </w:tcPr>
          <w:p w14:paraId="08581548" w14:textId="77777777" w:rsidR="006022FC" w:rsidRPr="0083286B" w:rsidRDefault="006022FC" w:rsidP="00282538">
            <w:pPr>
              <w:pStyle w:val="TAL"/>
              <w:rPr>
                <w:color w:val="000000" w:themeColor="text1"/>
              </w:rPr>
            </w:pPr>
            <w:r w:rsidRPr="0083286B">
              <w:rPr>
                <w:color w:val="000000" w:themeColor="text1"/>
                <w:lang w:eastAsia="ja-JP"/>
              </w:rPr>
              <w:t>Result variation due to finite test time</w:t>
            </w:r>
          </w:p>
        </w:tc>
        <w:tc>
          <w:tcPr>
            <w:tcW w:w="1111" w:type="dxa"/>
            <w:vAlign w:val="center"/>
          </w:tcPr>
          <w:p w14:paraId="36353363" w14:textId="77777777" w:rsidR="006022FC" w:rsidRPr="0083286B" w:rsidRDefault="006022FC" w:rsidP="00282538">
            <w:pPr>
              <w:pStyle w:val="TAL"/>
              <w:rPr>
                <w:color w:val="000000" w:themeColor="text1"/>
              </w:rPr>
            </w:pPr>
          </w:p>
        </w:tc>
        <w:tc>
          <w:tcPr>
            <w:tcW w:w="2197" w:type="dxa"/>
          </w:tcPr>
          <w:p w14:paraId="32013AB4" w14:textId="77777777" w:rsidR="006022FC" w:rsidRPr="0083286B" w:rsidRDefault="006022FC" w:rsidP="00282538">
            <w:pPr>
              <w:pStyle w:val="TAC"/>
              <w:rPr>
                <w:color w:val="000000" w:themeColor="text1"/>
              </w:rPr>
            </w:pPr>
            <w:r w:rsidRPr="0083286B">
              <w:rPr>
                <w:color w:val="000000" w:themeColor="text1"/>
              </w:rPr>
              <w:t xml:space="preserve">[Actual] </w:t>
            </w:r>
          </w:p>
        </w:tc>
        <w:tc>
          <w:tcPr>
            <w:tcW w:w="1484" w:type="dxa"/>
          </w:tcPr>
          <w:p w14:paraId="7435C7C8" w14:textId="77777777" w:rsidR="006022FC" w:rsidRPr="0083286B" w:rsidRDefault="006022FC" w:rsidP="00282538">
            <w:pPr>
              <w:pStyle w:val="TAC"/>
              <w:rPr>
                <w:color w:val="000000" w:themeColor="text1"/>
              </w:rPr>
            </w:pPr>
            <w:r w:rsidRPr="0083286B">
              <w:rPr>
                <w:color w:val="000000" w:themeColor="text1"/>
              </w:rPr>
              <w:t>[1.00]</w:t>
            </w:r>
          </w:p>
        </w:tc>
        <w:tc>
          <w:tcPr>
            <w:tcW w:w="1323" w:type="dxa"/>
          </w:tcPr>
          <w:p w14:paraId="4E3E2CEE" w14:textId="77777777" w:rsidR="006022FC" w:rsidRPr="0083286B" w:rsidRDefault="006022FC" w:rsidP="00282538">
            <w:pPr>
              <w:pStyle w:val="TAC"/>
              <w:rPr>
                <w:color w:val="000000" w:themeColor="text1"/>
              </w:rPr>
            </w:pPr>
          </w:p>
        </w:tc>
      </w:tr>
      <w:tr w:rsidR="006022FC" w:rsidRPr="0083286B" w14:paraId="2F021A99" w14:textId="77777777" w:rsidTr="00282538">
        <w:trPr>
          <w:cantSplit/>
          <w:tblHeader/>
          <w:jc w:val="center"/>
        </w:trPr>
        <w:tc>
          <w:tcPr>
            <w:tcW w:w="9715" w:type="dxa"/>
            <w:gridSpan w:val="6"/>
          </w:tcPr>
          <w:p w14:paraId="59CD8DEF" w14:textId="77777777" w:rsidR="006022FC" w:rsidRDefault="006022FC" w:rsidP="00282538">
            <w:pPr>
              <w:pStyle w:val="TAN"/>
              <w:rPr>
                <w:color w:val="000000" w:themeColor="text1"/>
              </w:rPr>
            </w:pPr>
            <w:r>
              <w:rPr>
                <w:color w:val="000000"/>
              </w:rPr>
              <w:t>NOTE 1: The values from Enhanced IFF seem rather optimistic for MultiRX and should be further updated with the considerations of 2AoA impact</w:t>
            </w:r>
          </w:p>
          <w:p w14:paraId="3DCAFABE" w14:textId="77777777" w:rsidR="006022FC" w:rsidRPr="0083286B" w:rsidRDefault="006022FC" w:rsidP="00282538">
            <w:pPr>
              <w:pStyle w:val="TAN"/>
              <w:rPr>
                <w:color w:val="000000" w:themeColor="text1"/>
              </w:rPr>
            </w:pPr>
            <w:r w:rsidRPr="0083286B">
              <w:rPr>
                <w:color w:val="000000" w:themeColor="text1"/>
              </w:rPr>
              <w:t>N</w:t>
            </w:r>
            <w:r>
              <w:rPr>
                <w:color w:val="000000" w:themeColor="text1"/>
              </w:rPr>
              <w:t>OTE 2</w:t>
            </w:r>
            <w:r w:rsidRPr="0083286B">
              <w:rPr>
                <w:color w:val="000000" w:themeColor="text1"/>
              </w:rPr>
              <w:t xml:space="preserve">: FFS which is relying on the </w:t>
            </w:r>
            <w:r w:rsidRPr="0083286B">
              <w:rPr>
                <w:rFonts w:hint="eastAsia"/>
                <w:color w:val="000000" w:themeColor="text1"/>
              </w:rPr>
              <w:t>min</w:t>
            </w:r>
            <w:r w:rsidRPr="0083286B">
              <w:rPr>
                <w:color w:val="000000" w:themeColor="text1"/>
              </w:rPr>
              <w:t xml:space="preserve">. isolation requirements. </w:t>
            </w:r>
          </w:p>
        </w:tc>
      </w:tr>
    </w:tbl>
    <w:p w14:paraId="1381B5EE" w14:textId="77777777" w:rsidR="006022FC" w:rsidRPr="00017C05" w:rsidRDefault="006022FC" w:rsidP="006379AB"/>
    <w:p w14:paraId="44C66FE3" w14:textId="77777777" w:rsidR="00931ED6" w:rsidRPr="00781442" w:rsidRDefault="00931ED6" w:rsidP="008A7623">
      <w:pPr>
        <w:pStyle w:val="Heading8"/>
      </w:pPr>
      <w:bookmarkStart w:id="335" w:name="_Toc21020341"/>
      <w:bookmarkStart w:id="336" w:name="_Toc29813173"/>
      <w:bookmarkStart w:id="337" w:name="_Toc29813439"/>
      <w:bookmarkStart w:id="338" w:name="_Toc52565657"/>
      <w:bookmarkStart w:id="339" w:name="_Toc151623959"/>
      <w:bookmarkStart w:id="340" w:name="_Toc154585376"/>
      <w:bookmarkStart w:id="341" w:name="_Toc155642333"/>
      <w:bookmarkStart w:id="342" w:name="_Toc162015596"/>
      <w:r w:rsidRPr="00781442">
        <w:lastRenderedPageBreak/>
        <w:t xml:space="preserve">Annex </w:t>
      </w:r>
      <w:r>
        <w:t>B</w:t>
      </w:r>
      <w:r w:rsidRPr="00781442">
        <w:t>:</w:t>
      </w:r>
      <w:r w:rsidRPr="00781442">
        <w:br/>
        <w:t>UE coordinate system</w:t>
      </w:r>
      <w:bookmarkEnd w:id="335"/>
      <w:bookmarkEnd w:id="336"/>
      <w:bookmarkEnd w:id="337"/>
      <w:bookmarkEnd w:id="338"/>
      <w:bookmarkEnd w:id="339"/>
      <w:bookmarkEnd w:id="340"/>
      <w:bookmarkEnd w:id="341"/>
      <w:bookmarkEnd w:id="342"/>
    </w:p>
    <w:p w14:paraId="0BBF3355" w14:textId="77777777" w:rsidR="00931ED6" w:rsidRPr="00684CEA" w:rsidRDefault="00931ED6" w:rsidP="00931ED6"/>
    <w:p w14:paraId="4120EB84" w14:textId="77777777" w:rsidR="00931ED6" w:rsidRPr="00684CEA" w:rsidRDefault="00931ED6" w:rsidP="00931ED6">
      <w:pPr>
        <w:pStyle w:val="Heading1"/>
      </w:pPr>
      <w:bookmarkStart w:id="343" w:name="_Toc21020342"/>
      <w:bookmarkStart w:id="344" w:name="_Toc29813174"/>
      <w:bookmarkStart w:id="345" w:name="_Toc29813440"/>
      <w:bookmarkStart w:id="346" w:name="_Toc52565658"/>
      <w:bookmarkStart w:id="347" w:name="_Toc151623960"/>
      <w:bookmarkStart w:id="348" w:name="_Toc154585377"/>
      <w:bookmarkStart w:id="349" w:name="_Toc155642334"/>
      <w:bookmarkStart w:id="350" w:name="_Toc162015597"/>
      <w:r>
        <w:t>B</w:t>
      </w:r>
      <w:r w:rsidRPr="00684CEA">
        <w:t>.1</w:t>
      </w:r>
      <w:r w:rsidRPr="00684CEA">
        <w:tab/>
        <w:t>Reference coordinate system</w:t>
      </w:r>
      <w:bookmarkEnd w:id="343"/>
      <w:bookmarkEnd w:id="344"/>
      <w:bookmarkEnd w:id="345"/>
      <w:bookmarkEnd w:id="346"/>
      <w:bookmarkEnd w:id="347"/>
      <w:bookmarkEnd w:id="348"/>
      <w:bookmarkEnd w:id="349"/>
      <w:bookmarkEnd w:id="350"/>
    </w:p>
    <w:p w14:paraId="26F8042A" w14:textId="77777777" w:rsidR="00931ED6" w:rsidRPr="00684CEA" w:rsidRDefault="00931ED6" w:rsidP="00931ED6">
      <w:pPr>
        <w:rPr>
          <w:lang w:eastAsia="zh-CN"/>
        </w:rPr>
      </w:pPr>
      <w:r w:rsidRPr="00684CEA">
        <w:rPr>
          <w:lang w:eastAsia="zh-CN"/>
        </w:rPr>
        <w:t xml:space="preserve">This annex defines the measurement coordinate system for the NR UE.  The reference coordinate system is provided in Figure </w:t>
      </w:r>
      <w:r>
        <w:rPr>
          <w:lang w:eastAsia="ja-JP"/>
        </w:rPr>
        <w:t>B</w:t>
      </w:r>
      <w:r w:rsidRPr="00684CEA">
        <w:rPr>
          <w:rFonts w:hint="eastAsia"/>
          <w:lang w:eastAsia="ja-JP"/>
        </w:rPr>
        <w:t>.1</w:t>
      </w:r>
      <w:r w:rsidRPr="00684CEA">
        <w:rPr>
          <w:lang w:eastAsia="zh-CN"/>
        </w:rPr>
        <w:t xml:space="preserve">-1 below while Figure </w:t>
      </w:r>
      <w:r>
        <w:rPr>
          <w:lang w:eastAsia="zh-CN"/>
        </w:rPr>
        <w:t>B</w:t>
      </w:r>
      <w:r w:rsidRPr="00684CEA">
        <w:rPr>
          <w:lang w:eastAsia="zh-CN"/>
        </w:rPr>
        <w:t xml:space="preserve">.1-2 shows the DUT in the default alignment, i.e., the DUT and the reference coordinate systems are aligned with </w:t>
      </w:r>
      <w:r w:rsidRPr="00684CEA">
        <w:rPr>
          <w:lang w:eastAsia="ja-JP"/>
        </w:rPr>
        <w:t>α = 0</w:t>
      </w:r>
      <w:r w:rsidRPr="00684CEA">
        <w:rPr>
          <w:vertAlign w:val="superscript"/>
          <w:lang w:eastAsia="ja-JP"/>
        </w:rPr>
        <w:t>o</w:t>
      </w:r>
      <w:r w:rsidRPr="00684CEA">
        <w:rPr>
          <w:lang w:eastAsia="zh-CN"/>
        </w:rPr>
        <w:t xml:space="preserve"> and </w:t>
      </w:r>
      <w:r w:rsidRPr="00684CEA">
        <w:rPr>
          <w:lang w:eastAsia="ja-JP"/>
        </w:rPr>
        <w:t>β = 0</w:t>
      </w:r>
      <w:r w:rsidRPr="00684CEA">
        <w:rPr>
          <w:vertAlign w:val="superscript"/>
          <w:lang w:eastAsia="ja-JP"/>
        </w:rPr>
        <w:t>o</w:t>
      </w:r>
      <w:r w:rsidRPr="00684CEA">
        <w:rPr>
          <w:lang w:eastAsia="zh-CN"/>
        </w:rPr>
        <w:t xml:space="preserve"> and </w:t>
      </w:r>
      <w:r w:rsidRPr="00684CEA">
        <w:rPr>
          <w:lang w:eastAsia="ja-JP"/>
        </w:rPr>
        <w:t>γ = 0</w:t>
      </w:r>
      <w:r w:rsidRPr="00684CEA">
        <w:rPr>
          <w:vertAlign w:val="superscript"/>
          <w:lang w:eastAsia="ja-JP"/>
        </w:rPr>
        <w:t>o</w:t>
      </w:r>
      <w:r w:rsidRPr="00684CEA">
        <w:rPr>
          <w:lang w:eastAsia="zh-CN"/>
        </w:rPr>
        <w:t xml:space="preserve"> where </w:t>
      </w:r>
      <w:r w:rsidRPr="00684CEA">
        <w:rPr>
          <w:lang w:eastAsia="ja-JP"/>
        </w:rPr>
        <w:t>α, β, and γ describe the relative angles between the two coordinate systems</w:t>
      </w:r>
      <w:r w:rsidRPr="00684CEA">
        <w:rPr>
          <w:lang w:eastAsia="zh-CN"/>
        </w:rPr>
        <w:t>.</w:t>
      </w:r>
    </w:p>
    <w:p w14:paraId="13C4979A" w14:textId="77777777" w:rsidR="00931ED6" w:rsidRPr="00A327AA" w:rsidRDefault="00931ED6" w:rsidP="00931ED6">
      <w:pPr>
        <w:jc w:val="center"/>
      </w:pPr>
      <w:r w:rsidRPr="00A327AA">
        <w:rPr>
          <w:noProof/>
        </w:rPr>
        <w:drawing>
          <wp:inline distT="0" distB="0" distL="0" distR="0" wp14:anchorId="510BC40C" wp14:editId="4B6CE849">
            <wp:extent cx="4899660" cy="4694555"/>
            <wp:effectExtent l="0" t="0" r="0" b="0"/>
            <wp:docPr id="1025" name="Picture 102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9660" cy="4694555"/>
                    </a:xfrm>
                    <a:prstGeom prst="rect">
                      <a:avLst/>
                    </a:prstGeom>
                    <a:noFill/>
                    <a:ln>
                      <a:noFill/>
                    </a:ln>
                  </pic:spPr>
                </pic:pic>
              </a:graphicData>
            </a:graphic>
          </wp:inline>
        </w:drawing>
      </w:r>
    </w:p>
    <w:p w14:paraId="77F8A856" w14:textId="77777777" w:rsidR="00931ED6" w:rsidRPr="00801C6B" w:rsidRDefault="00931ED6" w:rsidP="00931ED6">
      <w:pPr>
        <w:tabs>
          <w:tab w:val="left" w:pos="5103"/>
        </w:tabs>
        <w:spacing w:after="240" w:line="360" w:lineRule="auto"/>
        <w:jc w:val="center"/>
        <w:rPr>
          <w:rFonts w:ascii="Arial" w:eastAsia="Malgun Gothic" w:hAnsi="Arial" w:cs="Arial"/>
          <w:lang w:val="en-US" w:eastAsia="zh-CN"/>
        </w:rPr>
      </w:pPr>
      <w:r w:rsidRPr="00801C6B">
        <w:rPr>
          <w:rFonts w:ascii="Arial" w:eastAsia="DengXian" w:hAnsi="Arial" w:cs="Arial"/>
          <w:b/>
          <w:lang w:val="en-US" w:eastAsia="zh-CN"/>
        </w:rPr>
        <w:t>Figure B.1-1: Reference coordinate system</w:t>
      </w:r>
    </w:p>
    <w:p w14:paraId="195EF0B1" w14:textId="77777777" w:rsidR="00931ED6" w:rsidRPr="00A327AA" w:rsidRDefault="00931ED6" w:rsidP="006379AB">
      <w:pPr>
        <w:pStyle w:val="TH"/>
      </w:pPr>
      <w:r w:rsidRPr="00A327AA">
        <w:rPr>
          <w:noProof/>
        </w:rPr>
        <w:lastRenderedPageBreak/>
        <w:drawing>
          <wp:inline distT="0" distB="0" distL="0" distR="0" wp14:anchorId="2C180FE3" wp14:editId="3226495D">
            <wp:extent cx="2442845" cy="2879725"/>
            <wp:effectExtent l="0" t="0" r="0" b="0"/>
            <wp:docPr id="1026" name="Picture 1026"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42845" cy="2879725"/>
                    </a:xfrm>
                    <a:prstGeom prst="rect">
                      <a:avLst/>
                    </a:prstGeom>
                    <a:noFill/>
                    <a:ln>
                      <a:noFill/>
                    </a:ln>
                  </pic:spPr>
                </pic:pic>
              </a:graphicData>
            </a:graphic>
          </wp:inline>
        </w:drawing>
      </w:r>
    </w:p>
    <w:p w14:paraId="60806799" w14:textId="6F6108E0" w:rsidR="00931ED6" w:rsidRPr="00684CEA" w:rsidRDefault="00931ED6" w:rsidP="006379AB">
      <w:pPr>
        <w:pStyle w:val="TF"/>
      </w:pPr>
      <w:r w:rsidRPr="00801C6B">
        <w:rPr>
          <w:rFonts w:eastAsia="DengXian"/>
          <w:lang w:val="en-US" w:eastAsia="zh-CN"/>
        </w:rPr>
        <w:t>Figure B.1-2: DUT default alignment to coordinate system</w:t>
      </w:r>
    </w:p>
    <w:p w14:paraId="39133CE9" w14:textId="77777777" w:rsidR="00931ED6" w:rsidRPr="00684CEA" w:rsidRDefault="00931ED6" w:rsidP="00931ED6">
      <w:r w:rsidRPr="00684CEA">
        <w:t>The following aspects are necessary:</w:t>
      </w:r>
    </w:p>
    <w:p w14:paraId="321498CD" w14:textId="77777777" w:rsidR="00931ED6" w:rsidRPr="00684CEA" w:rsidRDefault="00931ED6" w:rsidP="00931ED6">
      <w:pPr>
        <w:pStyle w:val="B1"/>
      </w:pPr>
      <w:r w:rsidRPr="00684CEA">
        <w:t>-</w:t>
      </w:r>
      <w:r w:rsidRPr="00684CEA">
        <w:tab/>
      </w:r>
      <w:r w:rsidRPr="00781442">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5FB17418" w14:textId="620B6AA2" w:rsidR="00931ED6" w:rsidRPr="00931ED6" w:rsidRDefault="00931ED6" w:rsidP="00931ED6">
      <w:pPr>
        <w:pStyle w:val="B1"/>
      </w:pPr>
      <w:r w:rsidRPr="00684CEA">
        <w:t>-</w:t>
      </w:r>
      <w:r w:rsidRPr="00684CEA">
        <w:tab/>
      </w:r>
      <w:r w:rsidRPr="00781442">
        <w:t>An understanding of the origin and alignment the coordinate system inside the test system, i.e. the directions in which the x, y, z axes point inside the test chamber, is needed in order to define unambiguous DUT orientation, DUT beam, signal, interference, and measurement angles.</w:t>
      </w:r>
    </w:p>
    <w:p w14:paraId="35BFB488" w14:textId="789E65A5" w:rsidR="00931ED6" w:rsidRPr="004229B0" w:rsidRDefault="00931ED6" w:rsidP="00931ED6">
      <w:pPr>
        <w:pStyle w:val="Heading1"/>
      </w:pPr>
      <w:bookmarkStart w:id="351" w:name="_Toc151623961"/>
      <w:bookmarkStart w:id="352" w:name="_Toc154585378"/>
      <w:bookmarkStart w:id="353" w:name="_Toc155642335"/>
      <w:bookmarkStart w:id="354" w:name="_Toc162015598"/>
      <w:r>
        <w:t>B.2</w:t>
      </w:r>
      <w:r w:rsidR="0018251C">
        <w:tab/>
      </w:r>
      <w:r>
        <w:t>Alternate coordinate system for 2AoA testing</w:t>
      </w:r>
      <w:bookmarkEnd w:id="351"/>
      <w:bookmarkEnd w:id="352"/>
      <w:bookmarkEnd w:id="353"/>
      <w:bookmarkEnd w:id="354"/>
    </w:p>
    <w:p w14:paraId="167D89E5" w14:textId="77777777" w:rsidR="00931ED6" w:rsidRPr="00781442" w:rsidRDefault="00931ED6" w:rsidP="006379AB">
      <w:pPr>
        <w:rPr>
          <w:rFonts w:eastAsia="Malgun Gothic"/>
          <w:lang w:eastAsia="zh-CN"/>
        </w:rPr>
      </w:pPr>
      <w:r w:rsidRPr="00781442">
        <w:rPr>
          <w:rFonts w:eastAsia="Malgun Gothic"/>
          <w:lang w:eastAsia="zh-CN"/>
        </w:rPr>
        <w:t>Considering +AoA and -AoA are always on the meridian, the Reference coordinate system is used for Rel-18 multi-Rx testing. The Alternate coordinate system could be considered for the cases when the AoA pairs do not lie along the same meridian.</w:t>
      </w:r>
    </w:p>
    <w:p w14:paraId="691FCA6A" w14:textId="069B64CE" w:rsidR="00931ED6" w:rsidRPr="00781442" w:rsidRDefault="00931ED6" w:rsidP="006379AB">
      <w:pPr>
        <w:rPr>
          <w:rFonts w:eastAsia="Malgun Gothic"/>
          <w:lang w:eastAsia="zh-CN"/>
        </w:rPr>
      </w:pPr>
      <w:r w:rsidRPr="00781442">
        <w:rPr>
          <w:rFonts w:eastAsia="Malgun Gothic"/>
          <w:lang w:eastAsia="zh-CN"/>
        </w:rPr>
        <w:t xml:space="preserve">The performance of UEs with multi-Rx chain reception DL with 2 active AoA is agreed to be measured with 3D scan on the spherical surface using constant step size grids. Therefore, the test point of AoA1 on the spherical surface can be expressed as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e>
        </m:d>
      </m:oMath>
      <w:r w:rsidRPr="00781442">
        <w:rPr>
          <w:rFonts w:eastAsia="Malgun Gothic"/>
          <w:lang w:eastAsia="zh-CN"/>
        </w:rPr>
        <w:t xml:space="preserve"> in the same way it is defined for legacy RF testing with 1 AoA. In the case of the AoA2, the test points require certain angle separation with respect to AoA1. However, the direction of AoA2, which is also called as “AoA1-AoA2 DL Orientation Vector” in clause 5.3.5, may introduce ambiguity without additional instructions. The situation is illustrated in Figure B.2-1.</w:t>
      </w:r>
    </w:p>
    <w:p w14:paraId="03A53581" w14:textId="77777777" w:rsidR="00931ED6" w:rsidRDefault="00931ED6" w:rsidP="006379AB">
      <w:pPr>
        <w:pStyle w:val="TH"/>
        <w:rPr>
          <w:rFonts w:eastAsia="DengXian"/>
          <w:lang w:val="en-US" w:eastAsia="zh-CN"/>
        </w:rPr>
      </w:pPr>
      <w:r>
        <w:rPr>
          <w:noProof/>
        </w:rPr>
        <w:lastRenderedPageBreak/>
        <w:drawing>
          <wp:inline distT="0" distB="0" distL="0" distR="0" wp14:anchorId="01D93CB8" wp14:editId="05FB20B6">
            <wp:extent cx="4480137" cy="3705367"/>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511227" cy="3731081"/>
                    </a:xfrm>
                    <a:prstGeom prst="rect">
                      <a:avLst/>
                    </a:prstGeom>
                    <a:ln>
                      <a:noFill/>
                    </a:ln>
                  </pic:spPr>
                </pic:pic>
              </a:graphicData>
            </a:graphic>
          </wp:inline>
        </w:drawing>
      </w:r>
    </w:p>
    <w:p w14:paraId="7402460A" w14:textId="77777777" w:rsidR="00931ED6" w:rsidRPr="00801C6B" w:rsidRDefault="00931ED6" w:rsidP="006379AB">
      <w:pPr>
        <w:pStyle w:val="TF"/>
        <w:rPr>
          <w:rFonts w:eastAsia="DengXian"/>
          <w:lang w:val="en-US" w:eastAsia="zh-CN"/>
        </w:rPr>
      </w:pPr>
      <w:r w:rsidRPr="00801C6B">
        <w:rPr>
          <w:rFonts w:eastAsia="DengXian"/>
          <w:lang w:val="en-US" w:eastAsia="zh-CN"/>
        </w:rPr>
        <w:t>Figure B.2-1 Illustration of possible AoA pairs on the test point of AoA1</w:t>
      </w:r>
    </w:p>
    <w:p w14:paraId="1645E5F8"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order to simplify the representation of the AoA pairs per test points of AoA1, the alternate coordinate system nomenclature described in this section can be used to express the AoA pairs with one coordinate, and it could be used also for the situation whereAoA2 does not lie in the same meridian as of AoA1. </w:t>
      </w:r>
    </w:p>
    <w:p w14:paraId="12942A25" w14:textId="77777777" w:rsidR="00931ED6" w:rsidRPr="00781442" w:rsidRDefault="00931ED6" w:rsidP="00C475DF">
      <w:pPr>
        <w:spacing w:after="0"/>
        <w:jc w:val="both"/>
        <w:rPr>
          <w:rFonts w:eastAsia="Malgun Gothic"/>
          <w:lang w:eastAsia="zh-CN"/>
        </w:rPr>
      </w:pPr>
      <w:r w:rsidRPr="00781442">
        <w:rPr>
          <w:rFonts w:eastAsia="Malgun Gothic"/>
          <w:lang w:eastAsia="zh-CN"/>
        </w:rPr>
        <w:t xml:space="preserve">In this alternate coordinate system </w:t>
      </w:r>
      <w:r>
        <w:rPr>
          <w:lang w:eastAsia="zh-CN"/>
        </w:rPr>
        <w:t xml:space="preserve">nomenclature for 2AoA testing. </w:t>
      </w:r>
      <w:r w:rsidRPr="00781442">
        <w:rPr>
          <w:rFonts w:eastAsia="Malgun Gothic"/>
          <w:lang w:eastAsia="zh-CN"/>
        </w:rPr>
        <w:t>the Reference coordinates of AoA1 (</w:t>
      </w:r>
      <w:r w:rsidRPr="00781442">
        <w:rPr>
          <w:rFonts w:eastAsia="Malgun Gothic" w:hint="eastAsia"/>
          <w:lang w:eastAsia="zh-CN"/>
        </w:rPr>
        <w:t>θ</w:t>
      </w:r>
      <w:r w:rsidRPr="00781442">
        <w:rPr>
          <w:rFonts w:eastAsia="Malgun Gothic"/>
          <w:lang w:eastAsia="zh-CN"/>
        </w:rPr>
        <w:t xml:space="preserve">, ϕ) could be extended to </w:t>
      </w:r>
      <m:oMath>
        <m:d>
          <m:dPr>
            <m:ctrlPr>
              <w:rPr>
                <w:rFonts w:ascii="Cambria Math" w:hAnsi="Cambria Math"/>
                <w:lang w:eastAsia="zh-CN"/>
              </w:rPr>
            </m:ctrlPr>
          </m:dPr>
          <m:e>
            <m:r>
              <w:rPr>
                <w:rFonts w:ascii="Cambria Math" w:eastAsia="Malgun Gothic" w:hAnsi="Cambria Math"/>
                <w:lang w:eastAsia="zh-CN"/>
              </w:rPr>
              <m:t>θ</m:t>
            </m:r>
            <m:r>
              <m:rPr>
                <m:sty m:val="p"/>
              </m:rPr>
              <w:rPr>
                <w:rFonts w:ascii="Cambria Math" w:eastAsia="Malgun Gothic" w:hAnsi="Cambria Math"/>
                <w:lang w:eastAsia="zh-CN"/>
              </w:rPr>
              <m:t xml:space="preserve">, </m:t>
            </m:r>
            <m:r>
              <w:rPr>
                <w:rFonts w:ascii="Cambria Math" w:eastAsia="Malgun Gothic" w:hAnsi="Cambria Math"/>
                <w:lang w:eastAsia="zh-CN"/>
              </w:rPr>
              <m:t>ϕ</m:t>
            </m:r>
            <m:r>
              <m:rPr>
                <m:sty m:val="p"/>
              </m:rPr>
              <w:rPr>
                <w:rFonts w:ascii="Cambria Math" w:eastAsia="Malgun Gothic" w:hAnsi="Cambria Math"/>
                <w:lang w:eastAsia="zh-CN"/>
              </w:rPr>
              <m:t>,</m:t>
            </m:r>
            <m:r>
              <w:rPr>
                <w:rFonts w:ascii="Cambria Math" w:eastAsia="Malgun Gothic" w:hAnsi="Cambria Math"/>
                <w:lang w:eastAsia="zh-CN"/>
              </w:rPr>
              <m:t>ω</m:t>
            </m:r>
          </m:e>
        </m:d>
      </m:oMath>
      <w:r w:rsidRPr="00781442">
        <w:rPr>
          <w:rFonts w:eastAsia="Malgun Gothic"/>
          <w:lang w:eastAsia="zh-CN"/>
        </w:rPr>
        <w:t xml:space="preserve"> (</w:t>
      </w:r>
      <w:r w:rsidRPr="00781442">
        <w:rPr>
          <w:rFonts w:eastAsia="Malgun Gothic" w:hint="eastAsia"/>
          <w:lang w:eastAsia="zh-CN"/>
        </w:rPr>
        <w:t>θ</w:t>
      </w:r>
      <w:r w:rsidRPr="00781442">
        <w:rPr>
          <w:rFonts w:eastAsia="Malgun Gothic"/>
          <w:lang w:eastAsia="zh-CN"/>
        </w:rPr>
        <w:t xml:space="preserve">, ϕ, ω), where ω corresponds to the AoA1-AoA2 DL Orientation Vector. In detail, ω is the angle between the AoA1-AoA2 DL Orientation Vector and the reference axis in the assistant plane. </w:t>
      </w:r>
    </w:p>
    <w:p w14:paraId="5921991E" w14:textId="77777777" w:rsidR="00931ED6" w:rsidRPr="00781442" w:rsidRDefault="00931ED6" w:rsidP="00C475DF">
      <w:pPr>
        <w:spacing w:after="0"/>
        <w:jc w:val="both"/>
        <w:rPr>
          <w:rFonts w:eastAsia="Malgun Gothic"/>
          <w:lang w:eastAsia="zh-CN"/>
        </w:rPr>
      </w:pPr>
      <w:r w:rsidRPr="00781442">
        <w:rPr>
          <w:rFonts w:eastAsia="Malgun Gothic"/>
          <w:lang w:eastAsia="zh-CN"/>
        </w:rPr>
        <w:t>The assistant plane is orthogonal to the AoA1 direction</w:t>
      </w:r>
      <w:r w:rsidRPr="00781442" w:rsidDel="00027DA1">
        <w:rPr>
          <w:rFonts w:eastAsia="Malgun Gothic"/>
          <w:lang w:eastAsia="zh-CN"/>
        </w:rPr>
        <w:t xml:space="preserve"> </w:t>
      </w:r>
      <w:r w:rsidRPr="00781442">
        <w:rPr>
          <w:rFonts w:eastAsia="Malgun Gothic"/>
          <w:lang w:eastAsia="zh-CN"/>
        </w:rPr>
        <w:t xml:space="preserve">, and the Z’ axis correspond to the projection of the meridian (points with same fixed </w:t>
      </w:r>
      <m:oMath>
        <m:r>
          <w:rPr>
            <w:rFonts w:ascii="Cambria Math" w:eastAsia="Malgun Gothic" w:hAnsi="Cambria Math"/>
            <w:lang w:eastAsia="zh-CN"/>
          </w:rPr>
          <m:t>ϕ</m:t>
        </m:r>
      </m:oMath>
      <w:r w:rsidRPr="00781442">
        <w:rPr>
          <w:rFonts w:eastAsia="Malgun Gothic"/>
          <w:lang w:eastAsia="zh-CN"/>
        </w:rPr>
        <w:t xml:space="preserve"> angle) of AoA1 into the assistant plane. I.e. in case of </w:t>
      </w:r>
      <m:oMath>
        <m:r>
          <w:rPr>
            <w:rFonts w:ascii="Cambria Math" w:eastAsia="Malgun Gothic" w:hAnsi="Cambria Math"/>
            <w:lang w:eastAsia="zh-CN"/>
          </w:rPr>
          <m:t>θ</m:t>
        </m:r>
        <m:r>
          <m:rPr>
            <m:sty m:val="p"/>
          </m:rPr>
          <w:rPr>
            <w:rFonts w:ascii="Cambria Math" w:eastAsia="Malgun Gothic" w:hAnsi="Cambria Math"/>
            <w:lang w:eastAsia="zh-CN"/>
          </w:rPr>
          <m:t>&lt;90º</m:t>
        </m:r>
      </m:oMath>
      <w:r w:rsidRPr="00781442">
        <w:rPr>
          <w:rFonts w:eastAsia="Malgun Gothic"/>
          <w:lang w:eastAsia="zh-CN"/>
        </w:rPr>
        <w:t xml:space="preserve">, +Z’ corresponds to the cross point of +Z axis and the assistant plane (see Figure B.2-2a). In case of </w:t>
      </w:r>
      <m:oMath>
        <m:r>
          <w:rPr>
            <w:rFonts w:ascii="Cambria Math" w:eastAsia="Malgun Gothic" w:hAnsi="Cambria Math"/>
            <w:lang w:eastAsia="zh-CN"/>
          </w:rPr>
          <m:t>θ</m:t>
        </m:r>
        <m:r>
          <m:rPr>
            <m:sty m:val="p"/>
          </m:rPr>
          <w:rPr>
            <w:rFonts w:ascii="Cambria Math" w:eastAsia="Malgun Gothic" w:hAnsi="Cambria Math"/>
            <w:lang w:eastAsia="zh-CN"/>
          </w:rPr>
          <m:t>&gt;90º</m:t>
        </m:r>
      </m:oMath>
      <w:r w:rsidRPr="00781442">
        <w:rPr>
          <w:rFonts w:eastAsia="Malgun Gothic"/>
          <w:lang w:eastAsia="zh-CN"/>
        </w:rPr>
        <w:t>, -Z’ corresponds to the cross point of -Z axis and the assistant plane (see Figure B.2-2b).</w:t>
      </w:r>
    </w:p>
    <w:p w14:paraId="78FBFF44" w14:textId="6A329177" w:rsidR="00931ED6" w:rsidRDefault="00931ED6" w:rsidP="00647EDB">
      <w:pPr>
        <w:pStyle w:val="TH"/>
        <w:rPr>
          <w:rFonts w:eastAsia="DengXian"/>
          <w:lang w:val="en-US" w:eastAsia="zh-CN"/>
        </w:rPr>
      </w:pPr>
      <w:r>
        <w:rPr>
          <w:noProof/>
        </w:rPr>
        <w:lastRenderedPageBreak/>
        <w:drawing>
          <wp:inline distT="0" distB="0" distL="0" distR="0" wp14:anchorId="0E228CA3" wp14:editId="5E79FB42">
            <wp:extent cx="6099856" cy="3418764"/>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6147164" cy="3445278"/>
                    </a:xfrm>
                    <a:prstGeom prst="rect">
                      <a:avLst/>
                    </a:prstGeom>
                  </pic:spPr>
                </pic:pic>
              </a:graphicData>
            </a:graphic>
          </wp:inline>
        </w:drawing>
      </w:r>
    </w:p>
    <w:p w14:paraId="767CDF11" w14:textId="77777777" w:rsidR="00931ED6" w:rsidRPr="00801C6B" w:rsidRDefault="00931ED6" w:rsidP="00647EDB">
      <w:pPr>
        <w:pStyle w:val="TF"/>
        <w:rPr>
          <w:rFonts w:eastAsia="DengXian"/>
          <w:lang w:val="en-US" w:eastAsia="zh-CN"/>
        </w:rPr>
      </w:pPr>
      <w:r w:rsidRPr="00801C6B">
        <w:rPr>
          <w:rFonts w:eastAsia="DengXian"/>
          <w:lang w:val="en-US" w:eastAsia="zh-CN"/>
        </w:rPr>
        <w:t>Figure B.2-2 Illustration of Assistant Plane of the alternate coordinate system</w:t>
      </w:r>
    </w:p>
    <w:p w14:paraId="2F8689AF" w14:textId="77777777" w:rsidR="00931ED6" w:rsidRPr="00781442" w:rsidRDefault="00931ED6" w:rsidP="00931ED6">
      <w:pPr>
        <w:spacing w:after="0"/>
        <w:rPr>
          <w:rFonts w:eastAsia="Malgun Gothic"/>
          <w:lang w:eastAsia="zh-CN"/>
        </w:rPr>
      </w:pPr>
      <w:r w:rsidRPr="00781442">
        <w:rPr>
          <w:rFonts w:eastAsia="Malgun Gothic"/>
          <w:lang w:eastAsia="zh-CN"/>
        </w:rPr>
        <w:t>Finally, ω is the angle from the reference axis Z’ to the AoA1-AoA2 DL Orientation Vector in clockwise direction (see Figure B.2-3).</w:t>
      </w:r>
    </w:p>
    <w:p w14:paraId="575CD7D0" w14:textId="77777777" w:rsidR="00931ED6" w:rsidRDefault="00931ED6" w:rsidP="006379AB">
      <w:pPr>
        <w:pStyle w:val="TH"/>
        <w:rPr>
          <w:rFonts w:eastAsia="DengXian"/>
          <w:lang w:val="en-US" w:eastAsia="zh-CN"/>
        </w:rPr>
      </w:pPr>
      <w:r>
        <w:rPr>
          <w:noProof/>
        </w:rPr>
        <w:drawing>
          <wp:inline distT="0" distB="0" distL="0" distR="0" wp14:anchorId="08A8EA76" wp14:editId="533753A2">
            <wp:extent cx="2504364" cy="2586871"/>
            <wp:effectExtent l="0" t="0" r="0" b="444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527191" cy="2610450"/>
                    </a:xfrm>
                    <a:prstGeom prst="rect">
                      <a:avLst/>
                    </a:prstGeom>
                  </pic:spPr>
                </pic:pic>
              </a:graphicData>
            </a:graphic>
          </wp:inline>
        </w:drawing>
      </w:r>
    </w:p>
    <w:p w14:paraId="1FD02D37" w14:textId="77777777" w:rsidR="00931ED6" w:rsidRPr="00801C6B" w:rsidRDefault="00931ED6" w:rsidP="006379AB">
      <w:pPr>
        <w:pStyle w:val="TF"/>
        <w:rPr>
          <w:rFonts w:eastAsia="DengXian"/>
          <w:lang w:val="en-US" w:eastAsia="zh-CN"/>
        </w:rPr>
      </w:pPr>
      <w:r w:rsidRPr="00801C6B">
        <w:rPr>
          <w:rFonts w:eastAsia="DengXian"/>
          <w:lang w:val="en-US" w:eastAsia="zh-CN"/>
        </w:rPr>
        <w:t>Figure B.2-3 Illustration of angle ω in the alternate coordinate system</w:t>
      </w:r>
    </w:p>
    <w:p w14:paraId="10636AFA" w14:textId="77777777" w:rsidR="00931ED6" w:rsidRDefault="00931ED6" w:rsidP="00931ED6">
      <w:pPr>
        <w:spacing w:after="0"/>
        <w:rPr>
          <w:rFonts w:eastAsia="Malgun Gothic"/>
          <w:lang w:eastAsia="zh-CN"/>
        </w:rPr>
      </w:pPr>
      <w:r w:rsidRPr="00781442">
        <w:rPr>
          <w:rFonts w:eastAsia="Malgun Gothic"/>
          <w:lang w:eastAsia="zh-CN"/>
        </w:rPr>
        <w:t>This alternate coordinate system can also cover the theoretical cases when the AoA pairs do not lie along the same meridian, and eliminate the possible ambiguity on test point expression.</w:t>
      </w:r>
    </w:p>
    <w:p w14:paraId="597E2F2B" w14:textId="77777777" w:rsidR="005176E9" w:rsidRDefault="005176E9" w:rsidP="00931ED6">
      <w:pPr>
        <w:spacing w:after="0"/>
        <w:rPr>
          <w:rFonts w:eastAsia="Malgun Gothic"/>
          <w:lang w:eastAsia="zh-CN"/>
        </w:rPr>
      </w:pPr>
    </w:p>
    <w:p w14:paraId="35B6C493" w14:textId="6E1B8198" w:rsidR="005176E9" w:rsidRPr="00684CEA" w:rsidRDefault="005176E9" w:rsidP="005176E9">
      <w:pPr>
        <w:pStyle w:val="Heading1"/>
      </w:pPr>
      <w:bookmarkStart w:id="355" w:name="_Toc151623962"/>
      <w:bookmarkStart w:id="356" w:name="_Toc154585379"/>
      <w:bookmarkStart w:id="357" w:name="_Toc155642336"/>
      <w:bookmarkStart w:id="358" w:name="_Toc162015599"/>
      <w:r>
        <w:t>B</w:t>
      </w:r>
      <w:r w:rsidRPr="00684CEA">
        <w:t>.</w:t>
      </w:r>
      <w:r>
        <w:t>3</w:t>
      </w:r>
      <w:r w:rsidRPr="00684CEA">
        <w:tab/>
      </w:r>
      <w:r w:rsidR="00261EC6" w:rsidRPr="00261EC6">
        <w:t>Test conditions and angle definitions</w:t>
      </w:r>
      <w:bookmarkEnd w:id="355"/>
      <w:bookmarkEnd w:id="356"/>
      <w:bookmarkEnd w:id="357"/>
      <w:bookmarkEnd w:id="358"/>
    </w:p>
    <w:p w14:paraId="4FFE1A4D" w14:textId="77777777" w:rsidR="005176E9" w:rsidRDefault="005176E9" w:rsidP="006379AB">
      <w:r>
        <w:rPr>
          <w:lang w:val="en-US"/>
        </w:rPr>
        <w:t>This sub-annex</w:t>
      </w:r>
      <w:r w:rsidRPr="00684CEA">
        <w:rPr>
          <w:lang w:val="en-US"/>
        </w:rPr>
        <w:t xml:space="preserve"> provide</w:t>
      </w:r>
      <w:r>
        <w:rPr>
          <w:lang w:val="en-US"/>
        </w:rPr>
        <w:t>s</w:t>
      </w:r>
      <w:r w:rsidRPr="00684CEA">
        <w:rPr>
          <w:lang w:val="en-US"/>
        </w:rPr>
        <w:t xml:space="preserve"> the test conditions and angle definitions </w:t>
      </w:r>
      <w:r w:rsidRPr="00801C6B">
        <w:t>for twelve</w:t>
      </w:r>
      <w:r w:rsidRPr="00684CEA">
        <w:t xml:space="preserve"> permitted device </w:t>
      </w:r>
      <w:r>
        <w:t>orientations</w:t>
      </w:r>
      <w:r w:rsidRPr="00684CEA">
        <w:t xml:space="preserve"> for the </w:t>
      </w:r>
      <w:r>
        <w:t>initial</w:t>
      </w:r>
      <w:r w:rsidRPr="00684CEA">
        <w:t xml:space="preserve"> test condition</w:t>
      </w:r>
      <w:r>
        <w:t>. With the convenience of defining the permitted alignments/orientations, they are divided into three groups</w:t>
      </w:r>
      <w:r w:rsidRPr="00684CEA">
        <w:t xml:space="preserve"> </w:t>
      </w:r>
      <w:r>
        <w:t>as shown from Table B.3-1 to Table B.3-3. The DUT orientation to be tested is chosen from Table B.3-1, Table B.3-2 and Table B.3-3 by UE vendor declaration.</w:t>
      </w:r>
    </w:p>
    <w:p w14:paraId="6243DEBA" w14:textId="77777777" w:rsidR="005176E9" w:rsidRPr="00282538" w:rsidRDefault="005176E9" w:rsidP="006379AB"/>
    <w:p w14:paraId="60C46ED8"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 xml:space="preserve">-1: </w:t>
      </w:r>
      <w:r w:rsidRPr="009A4211">
        <w:t xml:space="preserve">Test conditions and angle definitions for </w:t>
      </w:r>
      <w:r>
        <w:t>Alignment Option 1</w:t>
      </w:r>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8C7A55" w:rsidRPr="009A4211" w14:paraId="03A9BB73"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DD87B" w14:textId="77777777" w:rsidR="008C7A55" w:rsidRPr="009A4211" w:rsidRDefault="008C7A55" w:rsidP="00F15C3F">
            <w:pPr>
              <w:pStyle w:val="TAH"/>
            </w:pPr>
            <w:r w:rsidRPr="009A4211">
              <w:lastRenderedPageBreak/>
              <w:t>Test condition</w:t>
            </w:r>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6A58D" w14:textId="77777777" w:rsidR="008C7A55" w:rsidRPr="009A4211" w:rsidRDefault="008C7A55" w:rsidP="00F15C3F">
            <w:pPr>
              <w:pStyle w:val="TAH"/>
            </w:pPr>
            <w:r w:rsidRPr="009A4211">
              <w:t>DUT</w:t>
            </w:r>
            <w:r>
              <w:t xml:space="preserve"> </w:t>
            </w:r>
            <w:r w:rsidRPr="009A4211">
              <w:t>orientation</w:t>
            </w:r>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9D4E8" w14:textId="77777777" w:rsidR="008C7A55" w:rsidRPr="009A4211" w:rsidRDefault="008C7A55" w:rsidP="00F15C3F">
            <w:pPr>
              <w:pStyle w:val="TAH"/>
            </w:pPr>
            <w:r w:rsidRPr="009A4211">
              <w:t>Diagram</w:t>
            </w:r>
          </w:p>
        </w:tc>
      </w:tr>
      <w:tr w:rsidR="008C7A55" w:rsidRPr="009A4211" w14:paraId="7B8C2614"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hideMark/>
          </w:tcPr>
          <w:p w14:paraId="2188E539" w14:textId="77777777" w:rsidR="008C7A55" w:rsidRDefault="008C7A55" w:rsidP="00F15C3F">
            <w:pPr>
              <w:pStyle w:val="TAC"/>
            </w:pPr>
            <w:r w:rsidRPr="009A4211">
              <w:t>Orientation 1</w:t>
            </w:r>
          </w:p>
          <w:p w14:paraId="1BCE8943" w14:textId="77777777" w:rsidR="008C7A55" w:rsidRPr="009A4211" w:rsidRDefault="008C7A55" w:rsidP="00F15C3F">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hideMark/>
          </w:tcPr>
          <w:p w14:paraId="5D7482BD" w14:textId="77777777" w:rsidR="008C7A55" w:rsidRPr="009A4211" w:rsidRDefault="008C7A55" w:rsidP="00F15C3F">
            <w:pPr>
              <w:pStyle w:val="TAC"/>
            </w:pPr>
            <w:r w:rsidRPr="009A4211">
              <w:t>α = 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hideMark/>
          </w:tcPr>
          <w:p w14:paraId="59C87DBA" w14:textId="3205367F" w:rsidR="008C7A55" w:rsidRPr="009A4211" w:rsidRDefault="008C7A55" w:rsidP="00F15C3F">
            <w:pPr>
              <w:keepNext/>
              <w:keepLines/>
              <w:jc w:val="center"/>
              <w:rPr>
                <w:sz w:val="18"/>
              </w:rPr>
            </w:pPr>
            <w:r>
              <w:rPr>
                <w:noProof/>
              </w:rPr>
              <w:drawing>
                <wp:inline distT="0" distB="0" distL="0" distR="0" wp14:anchorId="2CED1CAD" wp14:editId="1F71F3F6">
                  <wp:extent cx="1771023" cy="2052000"/>
                  <wp:effectExtent l="0" t="0" r="0" b="5715"/>
                  <wp:docPr id="1899460738" name="Picture 189946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08"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129A0AD5"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4A9DC17B" w14:textId="77777777" w:rsidR="008C7A55" w:rsidRDefault="008C7A55" w:rsidP="00F15C3F">
            <w:pPr>
              <w:pStyle w:val="TAC"/>
            </w:pPr>
            <w:r w:rsidRPr="009A4211">
              <w:t>Orientation 1</w:t>
            </w:r>
          </w:p>
          <w:p w14:paraId="21145B09" w14:textId="77777777" w:rsidR="008C7A55" w:rsidRPr="009A4211" w:rsidRDefault="008C7A55" w:rsidP="00F15C3F">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24F52976" w14:textId="77777777" w:rsidR="008C7A55" w:rsidRPr="009A4211" w:rsidRDefault="008C7A55" w:rsidP="00F15C3F">
            <w:pPr>
              <w:pStyle w:val="TAC"/>
            </w:pPr>
            <w:r w:rsidRPr="009A4211">
              <w:t>α = 0º;</w:t>
            </w:r>
            <w:r w:rsidRPr="009A4211">
              <w:br/>
              <w:t>β = 0º;</w:t>
            </w:r>
            <w:r w:rsidRPr="009A4211">
              <w:br/>
              <w:t xml:space="preserve">γ = </w:t>
            </w:r>
            <w:r>
              <w:t>180</w:t>
            </w:r>
            <w:r w:rsidRPr="009A4211">
              <w:t>º</w:t>
            </w:r>
          </w:p>
        </w:tc>
        <w:tc>
          <w:tcPr>
            <w:tcW w:w="3833" w:type="dxa"/>
            <w:tcBorders>
              <w:top w:val="single" w:sz="4" w:space="0" w:color="auto"/>
              <w:left w:val="single" w:sz="4" w:space="0" w:color="auto"/>
              <w:bottom w:val="single" w:sz="4" w:space="0" w:color="auto"/>
              <w:right w:val="single" w:sz="4" w:space="0" w:color="auto"/>
            </w:tcBorders>
            <w:vAlign w:val="center"/>
          </w:tcPr>
          <w:p w14:paraId="6C444864" w14:textId="0D17ADC3" w:rsidR="008C7A55" w:rsidRDefault="008C7A55" w:rsidP="00240C5C">
            <w:pPr>
              <w:pStyle w:val="TAC"/>
              <w:spacing w:after="120"/>
              <w:rPr>
                <w:noProof/>
              </w:rPr>
            </w:pPr>
            <w:r>
              <w:rPr>
                <w:noProof/>
              </w:rPr>
              <w:drawing>
                <wp:inline distT="0" distB="0" distL="0" distR="0" wp14:anchorId="7821CCA2" wp14:editId="43B44D7A">
                  <wp:extent cx="1771023" cy="2052000"/>
                  <wp:effectExtent l="0" t="0" r="635" b="5715"/>
                  <wp:docPr id="1899460739" name="Picture 189946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08"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24500201"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3A9E5370" w14:textId="77777777" w:rsidR="008C7A55" w:rsidRDefault="008C7A55" w:rsidP="00F15C3F">
            <w:pPr>
              <w:pStyle w:val="TAC"/>
            </w:pPr>
            <w:r w:rsidRPr="009A4211">
              <w:t xml:space="preserve">Orientation </w:t>
            </w:r>
            <w:r>
              <w:t>2</w:t>
            </w:r>
          </w:p>
          <w:p w14:paraId="66F3C328" w14:textId="77777777" w:rsidR="008C7A55" w:rsidRPr="009A4211" w:rsidRDefault="008C7A55" w:rsidP="00F15C3F">
            <w:pPr>
              <w:pStyle w:val="TAC"/>
            </w:pPr>
            <w:r>
              <w:t>(Option 1)</w:t>
            </w:r>
          </w:p>
        </w:tc>
        <w:tc>
          <w:tcPr>
            <w:tcW w:w="1667" w:type="dxa"/>
            <w:tcBorders>
              <w:top w:val="single" w:sz="4" w:space="0" w:color="auto"/>
              <w:left w:val="single" w:sz="4" w:space="0" w:color="auto"/>
              <w:bottom w:val="single" w:sz="4" w:space="0" w:color="auto"/>
              <w:right w:val="single" w:sz="4" w:space="0" w:color="auto"/>
            </w:tcBorders>
            <w:vAlign w:val="center"/>
          </w:tcPr>
          <w:p w14:paraId="3092BCB5" w14:textId="77777777" w:rsidR="008C7A55" w:rsidRPr="009A4211" w:rsidRDefault="008C7A55" w:rsidP="00F15C3F">
            <w:pPr>
              <w:pStyle w:val="TAC"/>
            </w:pPr>
            <w:r w:rsidRPr="009A4211">
              <w:t>α = 180º;</w:t>
            </w:r>
            <w:r w:rsidRPr="009A4211">
              <w:br/>
              <w:t>β = 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085E4A2B" w14:textId="1A8A83F3" w:rsidR="008C7A55" w:rsidRPr="009A4211" w:rsidRDefault="008C7A55" w:rsidP="00240C5C">
            <w:pPr>
              <w:pStyle w:val="TAC"/>
              <w:spacing w:after="120"/>
            </w:pPr>
            <w:r>
              <w:rPr>
                <w:noProof/>
              </w:rPr>
              <w:drawing>
                <wp:inline distT="0" distB="0" distL="0" distR="0" wp14:anchorId="1B0C4A85" wp14:editId="419394CD">
                  <wp:extent cx="1771023" cy="2052000"/>
                  <wp:effectExtent l="0" t="0" r="635" b="5715"/>
                  <wp:docPr id="1899460740" name="Picture 189946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08"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317D1D83" w14:textId="77777777" w:rsidTr="00F15C3F">
        <w:trPr>
          <w:cantSplit/>
          <w:jc w:val="center"/>
        </w:trPr>
        <w:tc>
          <w:tcPr>
            <w:tcW w:w="1499" w:type="dxa"/>
            <w:tcBorders>
              <w:top w:val="single" w:sz="4" w:space="0" w:color="auto"/>
              <w:left w:val="single" w:sz="4" w:space="0" w:color="auto"/>
              <w:bottom w:val="single" w:sz="4" w:space="0" w:color="auto"/>
              <w:right w:val="single" w:sz="4" w:space="0" w:color="auto"/>
            </w:tcBorders>
            <w:vAlign w:val="center"/>
          </w:tcPr>
          <w:p w14:paraId="2C69A48D" w14:textId="77777777" w:rsidR="008C7A55" w:rsidRDefault="008C7A55" w:rsidP="00F15C3F">
            <w:pPr>
              <w:pStyle w:val="TAC"/>
            </w:pPr>
            <w:r w:rsidRPr="009A4211">
              <w:t xml:space="preserve">Orientation </w:t>
            </w:r>
            <w:r>
              <w:t>2</w:t>
            </w:r>
          </w:p>
          <w:p w14:paraId="6BDA73EF" w14:textId="77777777" w:rsidR="008C7A55" w:rsidRPr="009A4211" w:rsidRDefault="008C7A55" w:rsidP="00F15C3F">
            <w:pPr>
              <w:pStyle w:val="TAC"/>
            </w:pPr>
            <w:r>
              <w:t>(Option 2)</w:t>
            </w:r>
          </w:p>
        </w:tc>
        <w:tc>
          <w:tcPr>
            <w:tcW w:w="1667" w:type="dxa"/>
            <w:tcBorders>
              <w:top w:val="single" w:sz="4" w:space="0" w:color="auto"/>
              <w:left w:val="single" w:sz="4" w:space="0" w:color="auto"/>
              <w:bottom w:val="single" w:sz="4" w:space="0" w:color="auto"/>
              <w:right w:val="single" w:sz="4" w:space="0" w:color="auto"/>
            </w:tcBorders>
            <w:vAlign w:val="center"/>
          </w:tcPr>
          <w:p w14:paraId="369E994D" w14:textId="77777777" w:rsidR="008C7A55" w:rsidRPr="009A4211" w:rsidRDefault="008C7A55" w:rsidP="00F15C3F">
            <w:pPr>
              <w:pStyle w:val="TAC"/>
            </w:pPr>
            <w:r w:rsidRPr="009A4211">
              <w:t>α = 0º;</w:t>
            </w:r>
            <w:r w:rsidRPr="009A4211">
              <w:br/>
              <w:t>β = 180º;</w:t>
            </w:r>
            <w:r w:rsidRPr="009A4211">
              <w:br/>
              <w:t>γ = 0º</w:t>
            </w:r>
          </w:p>
        </w:tc>
        <w:tc>
          <w:tcPr>
            <w:tcW w:w="3833" w:type="dxa"/>
            <w:tcBorders>
              <w:top w:val="single" w:sz="4" w:space="0" w:color="auto"/>
              <w:left w:val="single" w:sz="4" w:space="0" w:color="auto"/>
              <w:bottom w:val="single" w:sz="4" w:space="0" w:color="auto"/>
              <w:right w:val="single" w:sz="4" w:space="0" w:color="auto"/>
            </w:tcBorders>
            <w:vAlign w:val="center"/>
          </w:tcPr>
          <w:p w14:paraId="7D6BF403" w14:textId="1B863BC1" w:rsidR="008C7A55" w:rsidRPr="009A4211" w:rsidRDefault="008C7A55" w:rsidP="00240C5C">
            <w:pPr>
              <w:pStyle w:val="TAC"/>
              <w:spacing w:after="120"/>
            </w:pPr>
            <w:r>
              <w:rPr>
                <w:noProof/>
              </w:rPr>
              <w:drawing>
                <wp:inline distT="0" distB="0" distL="0" distR="0" wp14:anchorId="6E018497" wp14:editId="4B488D31">
                  <wp:extent cx="1771023" cy="2052000"/>
                  <wp:effectExtent l="0" t="0" r="635" b="5715"/>
                  <wp:docPr id="1899460741" name="Picture 1899460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08"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8C7A55" w:rsidRPr="009A4211" w14:paraId="240D4A6E" w14:textId="77777777" w:rsidTr="00F15C3F">
        <w:trPr>
          <w:cantSplit/>
          <w:jc w:val="center"/>
        </w:trPr>
        <w:tc>
          <w:tcPr>
            <w:tcW w:w="6999" w:type="dxa"/>
            <w:gridSpan w:val="3"/>
            <w:tcBorders>
              <w:top w:val="single" w:sz="4" w:space="0" w:color="auto"/>
              <w:left w:val="single" w:sz="4" w:space="0" w:color="auto"/>
              <w:bottom w:val="single" w:sz="4" w:space="0" w:color="auto"/>
              <w:right w:val="single" w:sz="4" w:space="0" w:color="auto"/>
            </w:tcBorders>
            <w:vAlign w:val="center"/>
          </w:tcPr>
          <w:p w14:paraId="27E1FF56" w14:textId="77777777" w:rsidR="008C7A55" w:rsidRPr="006C18B5" w:rsidRDefault="008C7A55" w:rsidP="00F15C3F">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48B50E68" w14:textId="77777777" w:rsidR="005176E9" w:rsidRDefault="005176E9" w:rsidP="005176E9">
      <w:pPr>
        <w:rPr>
          <w:lang w:val="en-US"/>
        </w:rPr>
      </w:pPr>
    </w:p>
    <w:p w14:paraId="64F67B5A"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2</w:t>
      </w:r>
      <w:r w:rsidRPr="00684CEA">
        <w:rPr>
          <w:lang w:val="en-US"/>
        </w:rPr>
        <w:t xml:space="preserve">: </w:t>
      </w:r>
      <w:r w:rsidRPr="009A4211">
        <w:t xml:space="preserve">Test conditions and angle definitions for </w:t>
      </w:r>
      <w:r>
        <w:t>Alignment Option 2</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656"/>
        <w:gridCol w:w="4393"/>
      </w:tblGrid>
      <w:tr w:rsidR="008C7A55" w:rsidRPr="009A4211" w14:paraId="0F9CCE96" w14:textId="77777777" w:rsidTr="00F15C3F">
        <w:trPr>
          <w:cantSplit/>
          <w:jc w:val="center"/>
        </w:trPr>
        <w:tc>
          <w:tcPr>
            <w:tcW w:w="1554" w:type="dxa"/>
            <w:shd w:val="clear" w:color="auto" w:fill="auto"/>
            <w:vAlign w:val="center"/>
          </w:tcPr>
          <w:p w14:paraId="25DE1DC5" w14:textId="77777777" w:rsidR="008C7A55" w:rsidRPr="009A4211" w:rsidRDefault="008C7A55" w:rsidP="00F15C3F">
            <w:pPr>
              <w:pStyle w:val="TAH"/>
            </w:pPr>
            <w:r w:rsidRPr="009A4211">
              <w:t>Test condition</w:t>
            </w:r>
          </w:p>
        </w:tc>
        <w:tc>
          <w:tcPr>
            <w:tcW w:w="1701" w:type="dxa"/>
            <w:shd w:val="clear" w:color="auto" w:fill="auto"/>
            <w:vAlign w:val="center"/>
          </w:tcPr>
          <w:p w14:paraId="5528D7EC" w14:textId="77777777" w:rsidR="008C7A55" w:rsidRPr="009A4211" w:rsidRDefault="008C7A55" w:rsidP="00F15C3F">
            <w:pPr>
              <w:pStyle w:val="TAH"/>
            </w:pPr>
            <w:r w:rsidRPr="009A4211">
              <w:t>DUT</w:t>
            </w:r>
            <w:r>
              <w:t xml:space="preserve"> </w:t>
            </w:r>
            <w:r w:rsidRPr="009A4211">
              <w:t>orientation</w:t>
            </w:r>
          </w:p>
        </w:tc>
        <w:tc>
          <w:tcPr>
            <w:tcW w:w="4487" w:type="dxa"/>
            <w:shd w:val="clear" w:color="auto" w:fill="auto"/>
            <w:vAlign w:val="center"/>
          </w:tcPr>
          <w:p w14:paraId="1AF04BE8" w14:textId="77777777" w:rsidR="008C7A55" w:rsidRPr="009A4211" w:rsidRDefault="008C7A55" w:rsidP="00F15C3F">
            <w:pPr>
              <w:pStyle w:val="TAH"/>
            </w:pPr>
            <w:r w:rsidRPr="009A4211">
              <w:t>Diagram</w:t>
            </w:r>
          </w:p>
        </w:tc>
      </w:tr>
      <w:tr w:rsidR="008C7A55" w:rsidRPr="009A4211" w14:paraId="50907A98" w14:textId="77777777" w:rsidTr="00F15C3F">
        <w:trPr>
          <w:cantSplit/>
          <w:jc w:val="center"/>
        </w:trPr>
        <w:tc>
          <w:tcPr>
            <w:tcW w:w="1554" w:type="dxa"/>
            <w:shd w:val="clear" w:color="auto" w:fill="auto"/>
            <w:vAlign w:val="center"/>
          </w:tcPr>
          <w:p w14:paraId="0DAE1907" w14:textId="77777777" w:rsidR="008C7A55" w:rsidRDefault="008C7A55" w:rsidP="00F15C3F">
            <w:pPr>
              <w:pStyle w:val="TAC"/>
            </w:pPr>
            <w:r w:rsidRPr="009A4211">
              <w:t>Orientation 1</w:t>
            </w:r>
          </w:p>
          <w:p w14:paraId="6B02CE6C" w14:textId="77777777" w:rsidR="008C7A55" w:rsidRPr="009A4211" w:rsidRDefault="008C7A55" w:rsidP="00F15C3F">
            <w:pPr>
              <w:pStyle w:val="TAC"/>
            </w:pPr>
            <w:r>
              <w:t>(Option 1)</w:t>
            </w:r>
          </w:p>
        </w:tc>
        <w:tc>
          <w:tcPr>
            <w:tcW w:w="1701" w:type="dxa"/>
            <w:shd w:val="clear" w:color="auto" w:fill="auto"/>
            <w:vAlign w:val="center"/>
          </w:tcPr>
          <w:p w14:paraId="65B5FDDE" w14:textId="77777777" w:rsidR="008C7A55" w:rsidRPr="009A4211" w:rsidRDefault="008C7A55" w:rsidP="00F15C3F">
            <w:pPr>
              <w:pStyle w:val="TAC"/>
            </w:pPr>
            <w:r w:rsidRPr="009A4211">
              <w:t>α = 0º;</w:t>
            </w:r>
            <w:r w:rsidRPr="009A4211">
              <w:br/>
              <w:t>β = -90º;</w:t>
            </w:r>
            <w:r w:rsidRPr="009A4211">
              <w:br/>
              <w:t>γ = 0º</w:t>
            </w:r>
          </w:p>
        </w:tc>
        <w:tc>
          <w:tcPr>
            <w:tcW w:w="4487" w:type="dxa"/>
            <w:vAlign w:val="center"/>
          </w:tcPr>
          <w:p w14:paraId="11D91893" w14:textId="0DAD03C8" w:rsidR="008C7A55" w:rsidRPr="009A4211" w:rsidRDefault="008C7A55" w:rsidP="00240C5C">
            <w:pPr>
              <w:pStyle w:val="TAC"/>
              <w:spacing w:after="120"/>
            </w:pPr>
            <w:r>
              <w:rPr>
                <w:noProof/>
              </w:rPr>
              <w:drawing>
                <wp:inline distT="0" distB="0" distL="0" distR="0" wp14:anchorId="1476B388" wp14:editId="28D224A7">
                  <wp:extent cx="1980000" cy="1303333"/>
                  <wp:effectExtent l="0" t="0" r="1270" b="0"/>
                  <wp:docPr id="1899460742" name="Picture 189946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5E8676AB" w14:textId="77777777" w:rsidTr="00F15C3F">
        <w:trPr>
          <w:cantSplit/>
          <w:jc w:val="center"/>
        </w:trPr>
        <w:tc>
          <w:tcPr>
            <w:tcW w:w="1554" w:type="dxa"/>
            <w:shd w:val="clear" w:color="auto" w:fill="auto"/>
            <w:vAlign w:val="center"/>
          </w:tcPr>
          <w:p w14:paraId="51BC0617" w14:textId="77777777" w:rsidR="008C7A55" w:rsidRDefault="008C7A55" w:rsidP="00F15C3F">
            <w:pPr>
              <w:pStyle w:val="TAC"/>
            </w:pPr>
            <w:r w:rsidRPr="009A4211">
              <w:t>Orientation 1</w:t>
            </w:r>
          </w:p>
          <w:p w14:paraId="35427746" w14:textId="77777777" w:rsidR="008C7A55" w:rsidRPr="009A4211" w:rsidRDefault="008C7A55" w:rsidP="00F15C3F">
            <w:pPr>
              <w:pStyle w:val="TAC"/>
            </w:pPr>
            <w:r>
              <w:t>(Option 2)</w:t>
            </w:r>
          </w:p>
        </w:tc>
        <w:tc>
          <w:tcPr>
            <w:tcW w:w="1701" w:type="dxa"/>
            <w:shd w:val="clear" w:color="auto" w:fill="auto"/>
            <w:vAlign w:val="center"/>
          </w:tcPr>
          <w:p w14:paraId="51E686E1" w14:textId="77777777" w:rsidR="008C7A55" w:rsidRPr="009A4211" w:rsidRDefault="008C7A55" w:rsidP="00F15C3F">
            <w:pPr>
              <w:pStyle w:val="TAC"/>
            </w:pPr>
            <w:r w:rsidRPr="009A4211">
              <w:t>α = 0º;</w:t>
            </w:r>
            <w:r w:rsidRPr="009A4211">
              <w:br/>
              <w:t>β = -90º;</w:t>
            </w:r>
            <w:r w:rsidRPr="009A4211">
              <w:br/>
              <w:t xml:space="preserve">γ = </w:t>
            </w:r>
            <w:r>
              <w:t>18</w:t>
            </w:r>
            <w:r w:rsidRPr="009A4211">
              <w:t>0º</w:t>
            </w:r>
          </w:p>
        </w:tc>
        <w:tc>
          <w:tcPr>
            <w:tcW w:w="4487" w:type="dxa"/>
            <w:vAlign w:val="center"/>
          </w:tcPr>
          <w:p w14:paraId="13D14666" w14:textId="71B5CD72" w:rsidR="008C7A55" w:rsidRDefault="008C7A55" w:rsidP="00240C5C">
            <w:pPr>
              <w:pStyle w:val="TAC"/>
              <w:spacing w:after="120"/>
              <w:rPr>
                <w:noProof/>
              </w:rPr>
            </w:pPr>
            <w:r>
              <w:rPr>
                <w:noProof/>
              </w:rPr>
              <w:drawing>
                <wp:inline distT="0" distB="0" distL="0" distR="0" wp14:anchorId="1BA7FB2D" wp14:editId="165B9CA1">
                  <wp:extent cx="1980000" cy="1303333"/>
                  <wp:effectExtent l="0" t="0" r="1270" b="0"/>
                  <wp:docPr id="1899460743" name="Picture 189946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572ECBD4" w14:textId="77777777" w:rsidTr="00F15C3F">
        <w:trPr>
          <w:cantSplit/>
          <w:jc w:val="center"/>
        </w:trPr>
        <w:tc>
          <w:tcPr>
            <w:tcW w:w="1554" w:type="dxa"/>
            <w:shd w:val="clear" w:color="auto" w:fill="auto"/>
            <w:vAlign w:val="center"/>
          </w:tcPr>
          <w:p w14:paraId="67836020" w14:textId="77777777" w:rsidR="008C7A55" w:rsidRDefault="008C7A55" w:rsidP="00F15C3F">
            <w:pPr>
              <w:pStyle w:val="TAC"/>
            </w:pPr>
            <w:r w:rsidRPr="009A4211">
              <w:t xml:space="preserve">Orientation </w:t>
            </w:r>
            <w:r>
              <w:t>2</w:t>
            </w:r>
          </w:p>
          <w:p w14:paraId="360B9BF2" w14:textId="77777777" w:rsidR="008C7A55" w:rsidRPr="009A4211" w:rsidRDefault="008C7A55" w:rsidP="00F15C3F">
            <w:pPr>
              <w:pStyle w:val="TAC"/>
            </w:pPr>
            <w:r>
              <w:t>(Option 1)</w:t>
            </w:r>
          </w:p>
        </w:tc>
        <w:tc>
          <w:tcPr>
            <w:tcW w:w="1701" w:type="dxa"/>
            <w:shd w:val="clear" w:color="auto" w:fill="auto"/>
            <w:vAlign w:val="center"/>
          </w:tcPr>
          <w:p w14:paraId="766A511A" w14:textId="77777777" w:rsidR="008C7A55" w:rsidRPr="009A4211" w:rsidRDefault="008C7A55" w:rsidP="00F15C3F">
            <w:pPr>
              <w:pStyle w:val="TAC"/>
            </w:pPr>
            <w:r w:rsidRPr="009A4211">
              <w:t>α = 180º;</w:t>
            </w:r>
            <w:r w:rsidRPr="009A4211">
              <w:br/>
              <w:t>β = 90º;</w:t>
            </w:r>
            <w:r w:rsidRPr="009A4211">
              <w:br/>
              <w:t>γ = 0º</w:t>
            </w:r>
          </w:p>
        </w:tc>
        <w:tc>
          <w:tcPr>
            <w:tcW w:w="4487" w:type="dxa"/>
            <w:vAlign w:val="center"/>
          </w:tcPr>
          <w:p w14:paraId="67B64981" w14:textId="372B8EDF" w:rsidR="008C7A55" w:rsidRPr="009A4211" w:rsidRDefault="008C7A55" w:rsidP="00240C5C">
            <w:pPr>
              <w:pStyle w:val="TAC"/>
              <w:spacing w:after="120"/>
            </w:pPr>
            <w:r>
              <w:rPr>
                <w:noProof/>
              </w:rPr>
              <w:drawing>
                <wp:inline distT="0" distB="0" distL="0" distR="0" wp14:anchorId="66562995" wp14:editId="12862434">
                  <wp:extent cx="1980000" cy="1303333"/>
                  <wp:effectExtent l="0" t="0" r="1270" b="0"/>
                  <wp:docPr id="1899460744" name="Picture 189946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4888AA85" w14:textId="77777777" w:rsidTr="00F15C3F">
        <w:trPr>
          <w:cantSplit/>
          <w:jc w:val="center"/>
        </w:trPr>
        <w:tc>
          <w:tcPr>
            <w:tcW w:w="1554" w:type="dxa"/>
            <w:shd w:val="clear" w:color="auto" w:fill="auto"/>
            <w:vAlign w:val="center"/>
          </w:tcPr>
          <w:p w14:paraId="394E686C" w14:textId="77777777" w:rsidR="008C7A55" w:rsidRDefault="008C7A55" w:rsidP="00F15C3F">
            <w:pPr>
              <w:pStyle w:val="TAC"/>
            </w:pPr>
            <w:r w:rsidRPr="009A4211">
              <w:t xml:space="preserve">Orientation </w:t>
            </w:r>
            <w:r>
              <w:t>2</w:t>
            </w:r>
          </w:p>
          <w:p w14:paraId="1008BA00" w14:textId="77777777" w:rsidR="008C7A55" w:rsidRPr="009A4211" w:rsidRDefault="008C7A55" w:rsidP="00F15C3F">
            <w:pPr>
              <w:pStyle w:val="TAC"/>
            </w:pPr>
            <w:r>
              <w:t>(Option 2)</w:t>
            </w:r>
          </w:p>
        </w:tc>
        <w:tc>
          <w:tcPr>
            <w:tcW w:w="1701" w:type="dxa"/>
            <w:shd w:val="clear" w:color="auto" w:fill="auto"/>
            <w:vAlign w:val="center"/>
          </w:tcPr>
          <w:p w14:paraId="39D43F68" w14:textId="77777777" w:rsidR="008C7A55" w:rsidRPr="009A4211" w:rsidRDefault="008C7A55" w:rsidP="00F15C3F">
            <w:pPr>
              <w:pStyle w:val="TAC"/>
            </w:pPr>
            <w:r w:rsidRPr="009A4211">
              <w:t>α = 0º;</w:t>
            </w:r>
            <w:r w:rsidRPr="009A4211">
              <w:br/>
              <w:t>β = 90º;</w:t>
            </w:r>
            <w:r w:rsidRPr="009A4211">
              <w:br/>
              <w:t>γ = 0º</w:t>
            </w:r>
          </w:p>
        </w:tc>
        <w:tc>
          <w:tcPr>
            <w:tcW w:w="4487" w:type="dxa"/>
            <w:vAlign w:val="center"/>
          </w:tcPr>
          <w:p w14:paraId="1E915578" w14:textId="57B65416" w:rsidR="008C7A55" w:rsidRPr="009A4211" w:rsidRDefault="008C7A55" w:rsidP="00240C5C">
            <w:pPr>
              <w:pStyle w:val="TAC"/>
              <w:spacing w:after="120"/>
            </w:pPr>
            <w:r>
              <w:rPr>
                <w:noProof/>
              </w:rPr>
              <w:drawing>
                <wp:inline distT="0" distB="0" distL="0" distR="0" wp14:anchorId="2A956915" wp14:editId="40ED1230">
                  <wp:extent cx="1980000" cy="1303333"/>
                  <wp:effectExtent l="0" t="0" r="1270" b="0"/>
                  <wp:docPr id="1899460745" name="Picture 189946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9"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01F0F86A" w14:textId="77777777" w:rsidTr="00F15C3F">
        <w:trPr>
          <w:cantSplit/>
          <w:jc w:val="center"/>
        </w:trPr>
        <w:tc>
          <w:tcPr>
            <w:tcW w:w="7742" w:type="dxa"/>
            <w:gridSpan w:val="3"/>
            <w:shd w:val="clear" w:color="auto" w:fill="auto"/>
            <w:vAlign w:val="center"/>
          </w:tcPr>
          <w:p w14:paraId="3E02868F" w14:textId="77777777" w:rsidR="008C7A55" w:rsidRPr="006C18B5" w:rsidRDefault="008C7A55" w:rsidP="00F15C3F">
            <w:pPr>
              <w:pStyle w:val="TAC"/>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14507CF" w14:textId="77777777" w:rsidR="005176E9" w:rsidRDefault="005176E9" w:rsidP="005176E9">
      <w:pPr>
        <w:rPr>
          <w:lang w:val="en-US"/>
        </w:rPr>
      </w:pPr>
    </w:p>
    <w:p w14:paraId="5049494B" w14:textId="77777777" w:rsidR="005176E9" w:rsidRDefault="005176E9" w:rsidP="005176E9">
      <w:pPr>
        <w:pStyle w:val="TH"/>
      </w:pPr>
      <w:r w:rsidRPr="00684CEA">
        <w:rPr>
          <w:lang w:val="en-US"/>
        </w:rPr>
        <w:lastRenderedPageBreak/>
        <w:t xml:space="preserve">Table </w:t>
      </w:r>
      <w:r>
        <w:rPr>
          <w:lang w:val="en-US"/>
        </w:rPr>
        <w:t>B</w:t>
      </w:r>
      <w:r w:rsidRPr="00684CEA">
        <w:rPr>
          <w:lang w:val="en-US"/>
        </w:rPr>
        <w:t>.</w:t>
      </w:r>
      <w:r>
        <w:rPr>
          <w:lang w:val="en-US"/>
        </w:rPr>
        <w:t>3</w:t>
      </w:r>
      <w:r w:rsidRPr="00684CEA">
        <w:rPr>
          <w:lang w:val="en-US"/>
        </w:rPr>
        <w:t>-</w:t>
      </w:r>
      <w:r>
        <w:rPr>
          <w:lang w:val="en-US"/>
        </w:rPr>
        <w:t>3</w:t>
      </w:r>
      <w:r w:rsidRPr="00684CEA">
        <w:rPr>
          <w:lang w:val="en-US"/>
        </w:rPr>
        <w:t xml:space="preserve">: </w:t>
      </w:r>
      <w:r w:rsidRPr="009A4211">
        <w:t xml:space="preserve">Test conditions and angle definitions for </w:t>
      </w:r>
      <w:r>
        <w:t>Alignment Option 3</w:t>
      </w:r>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610"/>
        <w:gridCol w:w="4041"/>
      </w:tblGrid>
      <w:tr w:rsidR="008C7A55" w:rsidRPr="009A4211" w14:paraId="3308FB46" w14:textId="77777777" w:rsidTr="00F15C3F">
        <w:trPr>
          <w:cantSplit/>
          <w:jc w:val="center"/>
        </w:trPr>
        <w:tc>
          <w:tcPr>
            <w:tcW w:w="1555" w:type="dxa"/>
            <w:shd w:val="clear" w:color="auto" w:fill="auto"/>
            <w:vAlign w:val="center"/>
          </w:tcPr>
          <w:p w14:paraId="58D4B2CD" w14:textId="77777777" w:rsidR="008C7A55" w:rsidRPr="009A4211" w:rsidRDefault="008C7A55" w:rsidP="00F15C3F">
            <w:pPr>
              <w:pStyle w:val="TAH"/>
            </w:pPr>
            <w:r w:rsidRPr="009A4211">
              <w:t>Test condition</w:t>
            </w:r>
          </w:p>
        </w:tc>
        <w:tc>
          <w:tcPr>
            <w:tcW w:w="1667" w:type="dxa"/>
            <w:shd w:val="clear" w:color="auto" w:fill="auto"/>
            <w:vAlign w:val="center"/>
          </w:tcPr>
          <w:p w14:paraId="72DC35CA" w14:textId="77777777" w:rsidR="008C7A55" w:rsidRPr="009A4211" w:rsidRDefault="008C7A55" w:rsidP="00F15C3F">
            <w:pPr>
              <w:pStyle w:val="TAH"/>
            </w:pPr>
            <w:r w:rsidRPr="009A4211">
              <w:t>DUT</w:t>
            </w:r>
            <w:r>
              <w:t xml:space="preserve"> </w:t>
            </w:r>
            <w:r w:rsidRPr="009A4211">
              <w:t>orientation</w:t>
            </w:r>
          </w:p>
        </w:tc>
        <w:tc>
          <w:tcPr>
            <w:tcW w:w="4093" w:type="dxa"/>
            <w:shd w:val="clear" w:color="auto" w:fill="auto"/>
            <w:vAlign w:val="center"/>
          </w:tcPr>
          <w:p w14:paraId="050885FD" w14:textId="77777777" w:rsidR="008C7A55" w:rsidRPr="009A4211" w:rsidRDefault="008C7A55" w:rsidP="00F15C3F">
            <w:pPr>
              <w:pStyle w:val="TAH"/>
            </w:pPr>
            <w:r w:rsidRPr="009A4211">
              <w:t>Diagram</w:t>
            </w:r>
          </w:p>
        </w:tc>
      </w:tr>
      <w:tr w:rsidR="008C7A55" w:rsidRPr="009A4211" w14:paraId="68F6B874" w14:textId="77777777" w:rsidTr="00F15C3F">
        <w:trPr>
          <w:cantSplit/>
          <w:jc w:val="center"/>
        </w:trPr>
        <w:tc>
          <w:tcPr>
            <w:tcW w:w="1555" w:type="dxa"/>
            <w:shd w:val="clear" w:color="auto" w:fill="auto"/>
            <w:vAlign w:val="center"/>
          </w:tcPr>
          <w:p w14:paraId="7A9C8764" w14:textId="77777777" w:rsidR="008C7A55" w:rsidRDefault="008C7A55" w:rsidP="00F15C3F">
            <w:pPr>
              <w:pStyle w:val="TAC"/>
            </w:pPr>
            <w:r w:rsidRPr="009A4211">
              <w:t>Orientation 1</w:t>
            </w:r>
          </w:p>
          <w:p w14:paraId="6202F4CC" w14:textId="77777777" w:rsidR="008C7A55" w:rsidRPr="009A4211" w:rsidRDefault="008C7A55" w:rsidP="00F15C3F">
            <w:pPr>
              <w:pStyle w:val="TAC"/>
            </w:pPr>
            <w:r>
              <w:t>(Option 1)</w:t>
            </w:r>
          </w:p>
        </w:tc>
        <w:tc>
          <w:tcPr>
            <w:tcW w:w="1667" w:type="dxa"/>
            <w:shd w:val="clear" w:color="auto" w:fill="auto"/>
            <w:vAlign w:val="center"/>
          </w:tcPr>
          <w:p w14:paraId="26761E7D" w14:textId="77777777" w:rsidR="008C7A55" w:rsidRPr="009A4211" w:rsidRDefault="008C7A55" w:rsidP="00F15C3F">
            <w:pPr>
              <w:pStyle w:val="TAC"/>
            </w:pPr>
            <w:r w:rsidRPr="009A4211">
              <w:t>α = 90º;</w:t>
            </w:r>
            <w:r w:rsidRPr="009A4211">
              <w:br/>
              <w:t>β = 0º;</w:t>
            </w:r>
            <w:r w:rsidRPr="009A4211">
              <w:br/>
              <w:t>γ = 0º</w:t>
            </w:r>
          </w:p>
        </w:tc>
        <w:tc>
          <w:tcPr>
            <w:tcW w:w="4093" w:type="dxa"/>
            <w:vAlign w:val="center"/>
          </w:tcPr>
          <w:p w14:paraId="1C7C55DD" w14:textId="0FC8CC9A" w:rsidR="008C7A55" w:rsidRPr="009A4211" w:rsidRDefault="008C7A55" w:rsidP="00240C5C">
            <w:pPr>
              <w:keepNext/>
              <w:keepLines/>
              <w:spacing w:after="120"/>
              <w:jc w:val="center"/>
              <w:rPr>
                <w:sz w:val="18"/>
              </w:rPr>
            </w:pPr>
            <w:r>
              <w:rPr>
                <w:noProof/>
                <w:sz w:val="18"/>
              </w:rPr>
              <w:drawing>
                <wp:inline distT="0" distB="0" distL="0" distR="0" wp14:anchorId="3772A3AC" wp14:editId="43FDC14B">
                  <wp:extent cx="2124000" cy="1455204"/>
                  <wp:effectExtent l="0" t="0" r="0" b="0"/>
                  <wp:docPr id="1899460746" name="Picture 18994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0"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36EC846C" w14:textId="77777777" w:rsidTr="00F15C3F">
        <w:trPr>
          <w:cantSplit/>
          <w:jc w:val="center"/>
        </w:trPr>
        <w:tc>
          <w:tcPr>
            <w:tcW w:w="1555" w:type="dxa"/>
            <w:shd w:val="clear" w:color="auto" w:fill="auto"/>
            <w:vAlign w:val="center"/>
          </w:tcPr>
          <w:p w14:paraId="5C0F2AAE" w14:textId="77777777" w:rsidR="008C7A55" w:rsidRDefault="008C7A55" w:rsidP="00F15C3F">
            <w:pPr>
              <w:pStyle w:val="TAC"/>
            </w:pPr>
            <w:r w:rsidRPr="009A4211">
              <w:t>Orientation 1</w:t>
            </w:r>
          </w:p>
          <w:p w14:paraId="4CE54EAB" w14:textId="77777777" w:rsidR="008C7A55" w:rsidRPr="009A4211" w:rsidRDefault="008C7A55" w:rsidP="00F15C3F">
            <w:pPr>
              <w:pStyle w:val="TAC"/>
            </w:pPr>
            <w:r>
              <w:t>(Option 2)</w:t>
            </w:r>
          </w:p>
        </w:tc>
        <w:tc>
          <w:tcPr>
            <w:tcW w:w="1667" w:type="dxa"/>
            <w:shd w:val="clear" w:color="auto" w:fill="auto"/>
            <w:vAlign w:val="center"/>
          </w:tcPr>
          <w:p w14:paraId="1407E0D2" w14:textId="77777777" w:rsidR="008C7A55" w:rsidRPr="009A4211" w:rsidRDefault="008C7A55" w:rsidP="00F15C3F">
            <w:pPr>
              <w:pStyle w:val="TAC"/>
            </w:pPr>
            <w:r w:rsidRPr="009A4211">
              <w:t>α = 90º;</w:t>
            </w:r>
            <w:r w:rsidRPr="009A4211">
              <w:br/>
              <w:t>β = 0º;</w:t>
            </w:r>
            <w:r w:rsidRPr="009A4211">
              <w:br/>
              <w:t xml:space="preserve">γ = </w:t>
            </w:r>
            <w:r>
              <w:t>180</w:t>
            </w:r>
            <w:r w:rsidRPr="009A4211">
              <w:t>º</w:t>
            </w:r>
          </w:p>
        </w:tc>
        <w:tc>
          <w:tcPr>
            <w:tcW w:w="4093" w:type="dxa"/>
            <w:vAlign w:val="center"/>
          </w:tcPr>
          <w:p w14:paraId="0D48A4F2" w14:textId="030BFB18" w:rsidR="008C7A55" w:rsidRDefault="008C7A55" w:rsidP="00240C5C">
            <w:pPr>
              <w:keepNext/>
              <w:keepLines/>
              <w:spacing w:after="120"/>
              <w:jc w:val="center"/>
              <w:rPr>
                <w:noProof/>
                <w:sz w:val="18"/>
              </w:rPr>
            </w:pPr>
            <w:r>
              <w:rPr>
                <w:noProof/>
                <w:sz w:val="18"/>
              </w:rPr>
              <w:drawing>
                <wp:inline distT="0" distB="0" distL="0" distR="0" wp14:anchorId="0E202CB0" wp14:editId="035F07D9">
                  <wp:extent cx="2124000" cy="1455204"/>
                  <wp:effectExtent l="0" t="0" r="0" b="0"/>
                  <wp:docPr id="1899460747" name="Picture 189946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418B0228" w14:textId="77777777" w:rsidTr="00F15C3F">
        <w:trPr>
          <w:cantSplit/>
          <w:jc w:val="center"/>
        </w:trPr>
        <w:tc>
          <w:tcPr>
            <w:tcW w:w="1555" w:type="dxa"/>
            <w:shd w:val="clear" w:color="auto" w:fill="auto"/>
            <w:vAlign w:val="center"/>
          </w:tcPr>
          <w:p w14:paraId="2AA0F907" w14:textId="77777777" w:rsidR="008C7A55" w:rsidRDefault="008C7A55" w:rsidP="00F15C3F">
            <w:pPr>
              <w:pStyle w:val="TAC"/>
            </w:pPr>
            <w:r w:rsidRPr="009A4211">
              <w:t xml:space="preserve">Orientation </w:t>
            </w:r>
            <w:r>
              <w:t>2</w:t>
            </w:r>
          </w:p>
          <w:p w14:paraId="7C7E5A8E" w14:textId="77777777" w:rsidR="008C7A55" w:rsidRPr="009A4211" w:rsidRDefault="008C7A55" w:rsidP="00F15C3F">
            <w:pPr>
              <w:pStyle w:val="TAC"/>
            </w:pPr>
            <w:r>
              <w:t>(Option 1)</w:t>
            </w:r>
          </w:p>
        </w:tc>
        <w:tc>
          <w:tcPr>
            <w:tcW w:w="1667" w:type="dxa"/>
            <w:shd w:val="clear" w:color="auto" w:fill="auto"/>
            <w:vAlign w:val="center"/>
          </w:tcPr>
          <w:p w14:paraId="1664F1B3" w14:textId="77777777" w:rsidR="008C7A55" w:rsidRPr="009A4211" w:rsidRDefault="008C7A55" w:rsidP="00F15C3F">
            <w:pPr>
              <w:pStyle w:val="TAC"/>
            </w:pPr>
            <w:r w:rsidRPr="009A4211">
              <w:t>α = -90º;</w:t>
            </w:r>
            <w:r w:rsidRPr="009A4211">
              <w:br/>
              <w:t>β = 0º;</w:t>
            </w:r>
            <w:r w:rsidRPr="009A4211">
              <w:br/>
              <w:t>γ = 0º</w:t>
            </w:r>
          </w:p>
        </w:tc>
        <w:tc>
          <w:tcPr>
            <w:tcW w:w="4093" w:type="dxa"/>
            <w:vAlign w:val="center"/>
          </w:tcPr>
          <w:p w14:paraId="39991A19" w14:textId="2B92DEDB" w:rsidR="008C7A55" w:rsidRPr="009A4211" w:rsidRDefault="008C7A55" w:rsidP="00240C5C">
            <w:pPr>
              <w:keepNext/>
              <w:keepLines/>
              <w:spacing w:after="120"/>
              <w:jc w:val="center"/>
              <w:rPr>
                <w:sz w:val="18"/>
              </w:rPr>
            </w:pPr>
            <w:r>
              <w:rPr>
                <w:noProof/>
                <w:sz w:val="18"/>
              </w:rPr>
              <w:drawing>
                <wp:inline distT="0" distB="0" distL="0" distR="0" wp14:anchorId="0A55B432" wp14:editId="14EE91F9">
                  <wp:extent cx="2124000" cy="1455204"/>
                  <wp:effectExtent l="0" t="0" r="0" b="0"/>
                  <wp:docPr id="1899460748" name="Picture 189946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68C5CD6F" w14:textId="77777777" w:rsidTr="00F15C3F">
        <w:trPr>
          <w:cantSplit/>
          <w:jc w:val="center"/>
        </w:trPr>
        <w:tc>
          <w:tcPr>
            <w:tcW w:w="1555" w:type="dxa"/>
            <w:shd w:val="clear" w:color="auto" w:fill="auto"/>
            <w:vAlign w:val="center"/>
          </w:tcPr>
          <w:p w14:paraId="0CDE808A" w14:textId="77777777" w:rsidR="008C7A55" w:rsidRDefault="008C7A55" w:rsidP="00F15C3F">
            <w:pPr>
              <w:pStyle w:val="TAC"/>
            </w:pPr>
            <w:r w:rsidRPr="009A4211">
              <w:t xml:space="preserve">Orientation </w:t>
            </w:r>
            <w:r>
              <w:t>2</w:t>
            </w:r>
          </w:p>
          <w:p w14:paraId="4EF5F6F6" w14:textId="77777777" w:rsidR="008C7A55" w:rsidRPr="009A4211" w:rsidRDefault="008C7A55" w:rsidP="00F15C3F">
            <w:pPr>
              <w:pStyle w:val="TAC"/>
            </w:pPr>
            <w:r>
              <w:t>(Option 2)</w:t>
            </w:r>
          </w:p>
        </w:tc>
        <w:tc>
          <w:tcPr>
            <w:tcW w:w="1667" w:type="dxa"/>
            <w:shd w:val="clear" w:color="auto" w:fill="auto"/>
            <w:vAlign w:val="center"/>
          </w:tcPr>
          <w:p w14:paraId="4D102A7C" w14:textId="77777777" w:rsidR="008C7A55" w:rsidRPr="009A4211" w:rsidRDefault="008C7A55" w:rsidP="00F15C3F">
            <w:pPr>
              <w:pStyle w:val="TAC"/>
            </w:pPr>
            <w:r w:rsidRPr="009A4211">
              <w:t>α = 90º;</w:t>
            </w:r>
            <w:r w:rsidRPr="009A4211">
              <w:br/>
              <w:t>β = 180º;</w:t>
            </w:r>
            <w:r w:rsidRPr="009A4211">
              <w:br/>
              <w:t>γ = 0º</w:t>
            </w:r>
          </w:p>
        </w:tc>
        <w:tc>
          <w:tcPr>
            <w:tcW w:w="4093" w:type="dxa"/>
            <w:vAlign w:val="center"/>
          </w:tcPr>
          <w:p w14:paraId="003ABF34" w14:textId="046C0487" w:rsidR="008C7A55" w:rsidRPr="009A4211" w:rsidRDefault="008C7A55" w:rsidP="00240C5C">
            <w:pPr>
              <w:keepNext/>
              <w:keepLines/>
              <w:spacing w:after="120"/>
              <w:jc w:val="center"/>
              <w:rPr>
                <w:sz w:val="18"/>
              </w:rPr>
            </w:pPr>
            <w:r>
              <w:rPr>
                <w:noProof/>
                <w:sz w:val="18"/>
              </w:rPr>
              <w:drawing>
                <wp:inline distT="0" distB="0" distL="0" distR="0" wp14:anchorId="084EEDDF" wp14:editId="57083C82">
                  <wp:extent cx="2124000" cy="1455204"/>
                  <wp:effectExtent l="0" t="0" r="0" b="0"/>
                  <wp:docPr id="1899460749" name="Picture 189946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C7A55" w:rsidRPr="009A4211" w14:paraId="168CED27" w14:textId="77777777" w:rsidTr="00F15C3F">
        <w:trPr>
          <w:cantSplit/>
          <w:jc w:val="center"/>
        </w:trPr>
        <w:tc>
          <w:tcPr>
            <w:tcW w:w="7322" w:type="dxa"/>
            <w:gridSpan w:val="3"/>
            <w:shd w:val="clear" w:color="auto" w:fill="auto"/>
            <w:vAlign w:val="center"/>
          </w:tcPr>
          <w:p w14:paraId="0767073A" w14:textId="77777777" w:rsidR="008C7A55" w:rsidRDefault="008C7A55" w:rsidP="00F15C3F">
            <w:pPr>
              <w:pStyle w:val="TAN"/>
              <w:rPr>
                <w:noProof/>
              </w:rPr>
            </w:pPr>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387B2460" w14:textId="77777777" w:rsidR="005176E9" w:rsidRDefault="005176E9" w:rsidP="005176E9">
      <w:pPr>
        <w:rPr>
          <w:lang w:val="en-US"/>
        </w:rPr>
      </w:pPr>
    </w:p>
    <w:p w14:paraId="1D9FC980" w14:textId="77777777" w:rsidR="005176E9" w:rsidRPr="00684CEA" w:rsidRDefault="005176E9" w:rsidP="00801C6B">
      <w:pPr>
        <w:jc w:val="both"/>
        <w:rPr>
          <w:lang w:val="en-US"/>
        </w:rPr>
      </w:pPr>
      <w:r w:rsidRPr="00684CEA">
        <w:rPr>
          <w:lang w:val="en-US"/>
        </w:rPr>
        <w:t xml:space="preserve">For each UE requirement and test case, each of the parameters in Table </w:t>
      </w:r>
      <w:r>
        <w:rPr>
          <w:lang w:val="en-US" w:eastAsia="ja-JP"/>
        </w:rPr>
        <w:t>B</w:t>
      </w:r>
      <w:r w:rsidRPr="00684CEA">
        <w:rPr>
          <w:lang w:val="en-US"/>
        </w:rPr>
        <w:t>.</w:t>
      </w:r>
      <w:r>
        <w:rPr>
          <w:lang w:val="en-US"/>
        </w:rPr>
        <w:t>3-1 to Table B.3-3</w:t>
      </w:r>
      <w:r w:rsidRPr="00684CEA">
        <w:rPr>
          <w:lang w:val="en-US"/>
        </w:rPr>
        <w:t xml:space="preserve"> need to be recorded, such that DUT positioning, DUT beam direction, and angles of the signal, link/interferer, and measurement are specified in terms of the fixed coordinate system.</w:t>
      </w:r>
    </w:p>
    <w:p w14:paraId="1601EBA0" w14:textId="77777777" w:rsidR="005176E9" w:rsidRPr="00684CEA" w:rsidRDefault="005176E9" w:rsidP="00801C6B">
      <w:pPr>
        <w:jc w:val="both"/>
        <w:rPr>
          <w:lang w:val="en-US"/>
        </w:rPr>
      </w:pPr>
      <w:r w:rsidRPr="00684CEA">
        <w:rPr>
          <w:lang w:val="en-US"/>
        </w:rPr>
        <w:t xml:space="preserve">Due to the non-commutative nature of rotations, the order of rotations is important and needs to be defined when multiple DUT orientations are tested. </w:t>
      </w:r>
    </w:p>
    <w:p w14:paraId="62B90E79" w14:textId="77777777" w:rsidR="005176E9" w:rsidRPr="00684CEA" w:rsidRDefault="005176E9" w:rsidP="00801C6B">
      <w:pPr>
        <w:jc w:val="both"/>
        <w:rPr>
          <w:lang w:val="en-US"/>
        </w:rPr>
      </w:pPr>
      <w:r w:rsidRPr="00684CEA">
        <w:rPr>
          <w:lang w:val="en-US"/>
        </w:rPr>
        <w:t>The rotations around the x, y, and z axes can be defined with the following rotation matrices</w:t>
      </w:r>
    </w:p>
    <w:p w14:paraId="706D1E62" w14:textId="6EEBE1BE" w:rsidR="005176E9" w:rsidRPr="00684CEA" w:rsidRDefault="005176E9" w:rsidP="005176E9">
      <w:pPr>
        <w:pStyle w:val="EQ"/>
        <w:rPr>
          <w:lang w:val="en-US" w:eastAsia="ja-JP"/>
        </w:rPr>
      </w:pPr>
      <w:r>
        <w:rPr>
          <w:lang w:val="en-US" w:eastAsia="ja-JP"/>
        </w:rPr>
        <w:lastRenderedPageBreak/>
        <w:drawing>
          <wp:inline distT="0" distB="0" distL="0" distR="0" wp14:anchorId="0F9F85DF" wp14:editId="75DF685E">
            <wp:extent cx="2006600" cy="914400"/>
            <wp:effectExtent l="0" t="0" r="0" b="0"/>
            <wp:docPr id="1381964331" name="Picture 13819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6600" cy="914400"/>
                    </a:xfrm>
                    <a:prstGeom prst="rect">
                      <a:avLst/>
                    </a:prstGeom>
                    <a:noFill/>
                    <a:ln>
                      <a:noFill/>
                    </a:ln>
                  </pic:spPr>
                </pic:pic>
              </a:graphicData>
            </a:graphic>
          </wp:inline>
        </w:drawing>
      </w:r>
    </w:p>
    <w:p w14:paraId="25337B0E" w14:textId="0E668FED" w:rsidR="005176E9" w:rsidRPr="00684CEA" w:rsidRDefault="005176E9" w:rsidP="005176E9">
      <w:pPr>
        <w:pStyle w:val="EQ"/>
        <w:rPr>
          <w:lang w:val="en-US" w:eastAsia="ja-JP"/>
        </w:rPr>
      </w:pPr>
      <w:r>
        <w:rPr>
          <w:lang w:val="en-US" w:eastAsia="ja-JP"/>
        </w:rPr>
        <w:drawing>
          <wp:inline distT="0" distB="0" distL="0" distR="0" wp14:anchorId="16B3CC5F" wp14:editId="0AB4137C">
            <wp:extent cx="2032000" cy="914400"/>
            <wp:effectExtent l="0" t="0" r="6350" b="0"/>
            <wp:docPr id="604660024" name="Picture 60466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2000" cy="914400"/>
                    </a:xfrm>
                    <a:prstGeom prst="rect">
                      <a:avLst/>
                    </a:prstGeom>
                    <a:noFill/>
                    <a:ln>
                      <a:noFill/>
                    </a:ln>
                  </pic:spPr>
                </pic:pic>
              </a:graphicData>
            </a:graphic>
          </wp:inline>
        </w:drawing>
      </w:r>
    </w:p>
    <w:p w14:paraId="43049FD4" w14:textId="77777777" w:rsidR="005176E9" w:rsidRPr="00684CEA" w:rsidRDefault="005176E9" w:rsidP="005176E9">
      <w:pPr>
        <w:rPr>
          <w:lang w:val="en-US" w:eastAsia="ja-JP"/>
        </w:rPr>
      </w:pPr>
      <w:r w:rsidRPr="00684CEA">
        <w:rPr>
          <w:lang w:val="en-US" w:eastAsia="ja-JP"/>
        </w:rPr>
        <w:t>and</w:t>
      </w:r>
    </w:p>
    <w:p w14:paraId="23745665" w14:textId="77777777" w:rsidR="005176E9" w:rsidRPr="00684CEA" w:rsidRDefault="005176E9" w:rsidP="005176E9">
      <w:pPr>
        <w:pStyle w:val="EQ"/>
        <w:rPr>
          <w:lang w:val="en-US" w:eastAsia="ja-JP"/>
        </w:rPr>
      </w:pPr>
      <w:r w:rsidRPr="00684CEA">
        <w:rPr>
          <w:lang w:val="en-US" w:eastAsia="ja-JP"/>
        </w:rPr>
        <w:tab/>
      </w:r>
      <w:r>
        <w:rPr>
          <w:lang w:val="en-US" w:eastAsia="ja-JP"/>
        </w:rPr>
        <w:drawing>
          <wp:inline distT="0" distB="0" distL="0" distR="0" wp14:anchorId="395C2DA6" wp14:editId="20501C96">
            <wp:extent cx="1943100" cy="914400"/>
            <wp:effectExtent l="0" t="0" r="0" b="0"/>
            <wp:docPr id="1824451273" name="Picture 182445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Pr="00684CEA">
        <w:rPr>
          <w:lang w:val="en-US" w:eastAsia="ja-JP"/>
        </w:rPr>
        <w:t>.</w:t>
      </w:r>
    </w:p>
    <w:p w14:paraId="41231404" w14:textId="77777777" w:rsidR="005176E9" w:rsidRPr="00684CEA" w:rsidRDefault="005176E9" w:rsidP="005176E9">
      <w:pPr>
        <w:rPr>
          <w:lang w:val="en-US" w:eastAsia="ja-JP"/>
        </w:rPr>
      </w:pPr>
      <w:r w:rsidRPr="00684CEA">
        <w:rPr>
          <w:lang w:val="en-US" w:eastAsia="ja-JP"/>
        </w:rPr>
        <w:t xml:space="preserve">with the respective angles of rotation,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w:t>
      </w:r>
      <w:r w:rsidRPr="00684CEA">
        <w:rPr>
          <w:rFonts w:ascii="Symbol" w:hAnsi="Symbol"/>
          <w:i/>
          <w:lang w:val="en-US" w:eastAsia="ja-JP"/>
        </w:rPr>
        <w:t></w:t>
      </w:r>
      <w:r w:rsidRPr="00684CEA">
        <w:rPr>
          <w:lang w:val="en-US" w:eastAsia="ja-JP"/>
        </w:rPr>
        <w:t xml:space="preserve"> and</w:t>
      </w:r>
    </w:p>
    <w:p w14:paraId="79C3C78C" w14:textId="71A6E596" w:rsidR="005176E9" w:rsidRPr="00684CEA" w:rsidRDefault="005176E9" w:rsidP="005176E9">
      <w:pPr>
        <w:pStyle w:val="EQ"/>
        <w:rPr>
          <w:lang w:val="en-US" w:eastAsia="ja-JP"/>
        </w:rPr>
      </w:pPr>
      <w:r>
        <w:rPr>
          <w:lang w:val="en-US" w:eastAsia="ja-JP"/>
        </w:rPr>
        <w:drawing>
          <wp:inline distT="0" distB="0" distL="0" distR="0" wp14:anchorId="3C6573D2" wp14:editId="1B190427">
            <wp:extent cx="812800" cy="914400"/>
            <wp:effectExtent l="0" t="0" r="6350" b="0"/>
            <wp:docPr id="1287453060" name="Picture 128745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p>
    <w:p w14:paraId="66CB4DDA" w14:textId="77777777" w:rsidR="005176E9" w:rsidRPr="00684CEA" w:rsidRDefault="005176E9" w:rsidP="005176E9">
      <w:pPr>
        <w:rPr>
          <w:lang w:val="en-US" w:eastAsia="ja-JP"/>
        </w:rPr>
      </w:pPr>
      <w:r w:rsidRPr="00684CEA">
        <w:rPr>
          <w:lang w:val="en-US" w:eastAsia="ja-JP"/>
        </w:rPr>
        <w:t>Additionally, any translation of the DUT can be defined with the translation matrix</w:t>
      </w:r>
    </w:p>
    <w:p w14:paraId="2076981D" w14:textId="6CB95310" w:rsidR="005176E9" w:rsidRPr="00684CEA" w:rsidRDefault="005176E9" w:rsidP="005176E9">
      <w:pPr>
        <w:pStyle w:val="EQ"/>
        <w:rPr>
          <w:lang w:val="en-US" w:eastAsia="ja-JP"/>
        </w:rPr>
      </w:pPr>
      <w:r>
        <w:rPr>
          <w:lang w:val="en-US" w:eastAsia="ja-JP"/>
        </w:rPr>
        <w:drawing>
          <wp:inline distT="0" distB="0" distL="0" distR="0" wp14:anchorId="29C0FCDF" wp14:editId="6BB1D365">
            <wp:extent cx="1714500" cy="914400"/>
            <wp:effectExtent l="0" t="0" r="0" b="0"/>
            <wp:docPr id="1116657530" name="Picture 1116657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00B643F1" w14:textId="77777777" w:rsidR="005176E9" w:rsidRPr="00684CEA" w:rsidRDefault="005176E9" w:rsidP="005176E9">
      <w:pPr>
        <w:rPr>
          <w:lang w:val="en-US" w:eastAsia="ja-JP"/>
        </w:rPr>
      </w:pPr>
      <w:r w:rsidRPr="00684CEA">
        <w:rPr>
          <w:lang w:val="en-US" w:eastAsia="ja-JP"/>
        </w:rPr>
        <w:t>with offsets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 and with </w:t>
      </w:r>
    </w:p>
    <w:p w14:paraId="6B5918E4" w14:textId="5EE90BB9" w:rsidR="005176E9" w:rsidRPr="00684CEA" w:rsidRDefault="005176E9" w:rsidP="005176E9">
      <w:pPr>
        <w:pStyle w:val="EQ"/>
        <w:rPr>
          <w:lang w:val="en-US" w:eastAsia="ja-JP"/>
        </w:rPr>
      </w:pPr>
      <w:r>
        <w:rPr>
          <w:lang w:val="en-US" w:eastAsia="ja-JP"/>
        </w:rPr>
        <w:drawing>
          <wp:inline distT="0" distB="0" distL="0" distR="0" wp14:anchorId="2007C879" wp14:editId="65A28A52">
            <wp:extent cx="800100" cy="914400"/>
            <wp:effectExtent l="0" t="0" r="0" b="0"/>
            <wp:docPr id="15552006" name="Picture 1555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541CC057" w14:textId="77777777" w:rsidR="005176E9" w:rsidRPr="00684CEA" w:rsidRDefault="005176E9" w:rsidP="005176E9">
      <w:pPr>
        <w:rPr>
          <w:lang w:val="en-US" w:eastAsia="ja-JP"/>
        </w:rPr>
      </w:pPr>
      <w:r w:rsidRPr="00684CEA">
        <w:rPr>
          <w:lang w:val="en-US" w:eastAsia="ja-JP"/>
        </w:rPr>
        <w:t xml:space="preserve">The combination of rotations and translation is captured by the multiplication of rotation and translation matrices. </w:t>
      </w:r>
    </w:p>
    <w:p w14:paraId="6E0BA2FE" w14:textId="77777777" w:rsidR="005176E9" w:rsidRPr="00684CEA" w:rsidRDefault="005176E9" w:rsidP="005176E9">
      <w:pPr>
        <w:rPr>
          <w:lang w:val="en-US" w:eastAsia="ja-JP"/>
        </w:rPr>
      </w:pPr>
      <w:r w:rsidRPr="00684CEA">
        <w:rPr>
          <w:lang w:val="en-US" w:eastAsia="ja-JP"/>
        </w:rPr>
        <w:t xml:space="preserve">For instance, the matrix M </w:t>
      </w:r>
    </w:p>
    <w:p w14:paraId="4F78DEDC" w14:textId="3CBFBDBB" w:rsidR="005176E9" w:rsidRPr="00684CEA" w:rsidRDefault="005176E9" w:rsidP="005176E9">
      <w:pPr>
        <w:pStyle w:val="EQ"/>
        <w:rPr>
          <w:lang w:val="en-US" w:eastAsia="ja-JP"/>
        </w:rPr>
      </w:pPr>
      <w:r w:rsidRPr="00684CEA">
        <w:rPr>
          <w:lang w:val="en-US"/>
        </w:rPr>
        <w:drawing>
          <wp:inline distT="0" distB="0" distL="0" distR="0" wp14:anchorId="27A146C1" wp14:editId="71242138">
            <wp:extent cx="2387600" cy="285750"/>
            <wp:effectExtent l="0" t="0" r="0" b="0"/>
            <wp:docPr id="824374086" name="Picture 824374086"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374086" name="Picture 824374086" descr="A black text on a white background&#10;&#10;Description automatically generated"/>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7600" cy="285750"/>
                    </a:xfrm>
                    <a:prstGeom prst="rect">
                      <a:avLst/>
                    </a:prstGeom>
                    <a:noFill/>
                    <a:ln>
                      <a:noFill/>
                    </a:ln>
                  </pic:spPr>
                </pic:pic>
              </a:graphicData>
            </a:graphic>
          </wp:inline>
        </w:drawing>
      </w:r>
    </w:p>
    <w:p w14:paraId="561290B4" w14:textId="57DB1387" w:rsidR="005176E9" w:rsidRDefault="005176E9" w:rsidP="00801C6B">
      <w:pPr>
        <w:jc w:val="both"/>
        <w:rPr>
          <w:lang w:val="en-US" w:eastAsia="ja-JP"/>
        </w:rPr>
      </w:pPr>
      <w:r w:rsidRPr="00684CEA">
        <w:rPr>
          <w:lang w:val="en-US" w:eastAsia="ja-JP"/>
        </w:rPr>
        <w:t xml:space="preserve">describes an initial rotation of the DUT around the x axis with angle </w:t>
      </w:r>
      <w:r w:rsidRPr="00684CEA">
        <w:rPr>
          <w:i/>
          <w:lang w:val="en-US" w:eastAsia="ja-JP"/>
        </w:rPr>
        <w:t>α</w:t>
      </w:r>
      <w:r w:rsidRPr="00684CEA">
        <w:rPr>
          <w:lang w:val="en-US" w:eastAsia="ja-JP"/>
        </w:rPr>
        <w:t xml:space="preserve">, a subsequent rotation around the y axis with angle </w:t>
      </w:r>
      <w:r w:rsidRPr="00684CEA">
        <w:rPr>
          <w:i/>
          <w:lang w:val="en-US" w:eastAsia="ja-JP"/>
        </w:rPr>
        <w:t>β</w:t>
      </w:r>
      <w:r w:rsidRPr="00684CEA">
        <w:rPr>
          <w:lang w:val="en-US" w:eastAsia="ja-JP"/>
        </w:rPr>
        <w:t xml:space="preserve">, and a final rotation around the z axis with angle </w:t>
      </w:r>
      <w:r w:rsidRPr="00684CEA">
        <w:rPr>
          <w:i/>
          <w:lang w:val="en-US" w:eastAsia="ja-JP"/>
        </w:rPr>
        <w:t>γ</w:t>
      </w:r>
      <w:r w:rsidRPr="00684CEA">
        <w:rPr>
          <w:lang w:val="en-US" w:eastAsia="ja-JP"/>
        </w:rPr>
        <w:t>. After those rotations, the DUT is translated by t</w:t>
      </w:r>
      <w:r w:rsidRPr="00684CEA">
        <w:rPr>
          <w:vertAlign w:val="subscript"/>
          <w:lang w:val="en-US" w:eastAsia="ja-JP"/>
        </w:rPr>
        <w:t>x</w:t>
      </w:r>
      <w:r w:rsidRPr="00684CEA">
        <w:rPr>
          <w:lang w:val="en-US" w:eastAsia="ja-JP"/>
        </w:rPr>
        <w:t>, t</w:t>
      </w:r>
      <w:r w:rsidRPr="00684CEA">
        <w:rPr>
          <w:vertAlign w:val="subscript"/>
          <w:lang w:val="en-US" w:eastAsia="ja-JP"/>
        </w:rPr>
        <w:t>y</w:t>
      </w:r>
      <w:r w:rsidRPr="00684CEA">
        <w:rPr>
          <w:lang w:val="en-US" w:eastAsia="ja-JP"/>
        </w:rPr>
        <w:t>, t</w:t>
      </w:r>
      <w:r w:rsidRPr="00684CEA">
        <w:rPr>
          <w:vertAlign w:val="subscript"/>
          <w:lang w:val="en-US" w:eastAsia="ja-JP"/>
        </w:rPr>
        <w:t>z</w:t>
      </w:r>
      <w:r w:rsidRPr="00684CEA">
        <w:rPr>
          <w:lang w:val="en-US" w:eastAsia="ja-JP"/>
        </w:rPr>
        <w:t xml:space="preserve"> in x, y, and z, respectively.</w:t>
      </w:r>
    </w:p>
    <w:p w14:paraId="7D49C9F1" w14:textId="51C8F0F1" w:rsidR="006A4D0C" w:rsidRPr="00801C6B" w:rsidRDefault="006A4D0C" w:rsidP="00801C6B">
      <w:pPr>
        <w:pStyle w:val="Heading1"/>
      </w:pPr>
      <w:bookmarkStart w:id="359" w:name="_Toc151623963"/>
      <w:bookmarkStart w:id="360" w:name="_Toc154585380"/>
      <w:bookmarkStart w:id="361" w:name="_Toc155642337"/>
      <w:bookmarkStart w:id="362" w:name="_Toc162015600"/>
      <w:r>
        <w:lastRenderedPageBreak/>
        <w:t>B</w:t>
      </w:r>
      <w:r w:rsidRPr="00684CEA">
        <w:t>.</w:t>
      </w:r>
      <w:r w:rsidR="004F3F7B">
        <w:t>4</w:t>
      </w:r>
      <w:r w:rsidRPr="00684CEA">
        <w:tab/>
      </w:r>
      <w:r w:rsidRPr="006A4D0C">
        <w:t>DUT positioning guidelines</w:t>
      </w:r>
      <w:bookmarkEnd w:id="359"/>
      <w:bookmarkEnd w:id="360"/>
      <w:bookmarkEnd w:id="361"/>
      <w:bookmarkEnd w:id="362"/>
    </w:p>
    <w:p w14:paraId="1C0CF13C" w14:textId="77777777" w:rsidR="005176E9" w:rsidRPr="007F4281" w:rsidRDefault="005176E9" w:rsidP="006379AB">
      <w:pPr>
        <w:pStyle w:val="NO"/>
      </w:pPr>
      <w:r w:rsidRPr="007F4281">
        <w:t xml:space="preserve">&lt;Editor’s note: </w:t>
      </w:r>
      <w:r>
        <w:t xml:space="preserve">additional details </w:t>
      </w:r>
      <w:r w:rsidRPr="004D16CC">
        <w:t>to be added for the re-positioning c</w:t>
      </w:r>
      <w:r w:rsidRPr="007F4281">
        <w:t>oncept for multi-Rx performance measurement</w:t>
      </w:r>
      <w:r>
        <w:t>s</w:t>
      </w:r>
      <w:r w:rsidRPr="007F4281">
        <w:t xml:space="preserve"> &gt;</w:t>
      </w:r>
    </w:p>
    <w:p w14:paraId="378F56A0" w14:textId="77777777" w:rsidR="005176E9" w:rsidRPr="00282538" w:rsidRDefault="005176E9" w:rsidP="006379AB">
      <w:pPr>
        <w:rPr>
          <w:b/>
          <w:lang w:eastAsia="zh-CN"/>
        </w:rPr>
      </w:pPr>
      <w:r w:rsidRPr="00C04A08">
        <w:rPr>
          <w:lang w:eastAsia="zh-CN"/>
        </w:rPr>
        <w:t xml:space="preserve">The centre of the reference coordinate system shall be aligned with the geometric centre of the DUT in order to minimize the offset between antenna </w:t>
      </w:r>
      <w:r>
        <w:rPr>
          <w:lang w:eastAsia="zh-CN"/>
        </w:rPr>
        <w:t>module</w:t>
      </w:r>
      <w:r w:rsidRPr="00C04A08">
        <w:rPr>
          <w:lang w:eastAsia="zh-CN"/>
        </w:rPr>
        <w:t>s integrated at any position of the UE and the centre of the quiet zone.</w:t>
      </w:r>
    </w:p>
    <w:p w14:paraId="10FB0B13" w14:textId="77777777" w:rsidR="005176E9" w:rsidRDefault="005176E9" w:rsidP="006379AB">
      <w:pPr>
        <w:rPr>
          <w:lang w:eastAsia="zh-CN"/>
        </w:rPr>
      </w:pPr>
      <w:r w:rsidRPr="00282538">
        <w:rPr>
          <w:lang w:eastAsia="zh-CN"/>
        </w:rPr>
        <w:t xml:space="preserve">Near-field coupling effects between the antenna and the pedestals/positioners/fixtures generally cause increased signal ripples. Re-positioning </w:t>
      </w:r>
      <w:r>
        <w:rPr>
          <w:lang w:eastAsia="zh-CN"/>
        </w:rPr>
        <w:t>approach</w:t>
      </w:r>
      <w:r w:rsidRPr="00282538">
        <w:rPr>
          <w:lang w:eastAsia="zh-CN"/>
        </w:rPr>
        <w:t xml:space="preserve"> </w:t>
      </w:r>
      <w:r>
        <w:rPr>
          <w:lang w:eastAsia="zh-CN"/>
        </w:rPr>
        <w:t xml:space="preserve">is adopted for multi-Rx performance measurements to avoid AoA blockage. </w:t>
      </w:r>
    </w:p>
    <w:p w14:paraId="09E48E4E" w14:textId="77777777" w:rsidR="005176E9" w:rsidRDefault="005176E9" w:rsidP="006379AB">
      <w:pPr>
        <w:rPr>
          <w:lang w:eastAsia="zh-CN"/>
        </w:rPr>
      </w:pPr>
      <w:r>
        <w:rPr>
          <w:lang w:eastAsia="zh-CN"/>
        </w:rPr>
        <w:t>As the starting point, t</w:t>
      </w:r>
      <w:r w:rsidRPr="00282538">
        <w:rPr>
          <w:lang w:eastAsia="zh-CN"/>
        </w:rPr>
        <w:t xml:space="preserve">he initial positioner/UE orientation is selected to be (-90° - ½ angular separation). The minimum angular separation between positioner and probe(s) are listed </w:t>
      </w:r>
      <w:r>
        <w:rPr>
          <w:lang w:eastAsia="zh-CN"/>
        </w:rPr>
        <w:t xml:space="preserve">in Table B.4-1 as </w:t>
      </w:r>
      <w:r w:rsidRPr="00282538">
        <w:rPr>
          <w:lang w:eastAsia="zh-CN"/>
        </w:rPr>
        <w:t>below.</w:t>
      </w:r>
    </w:p>
    <w:p w14:paraId="2033F4DE" w14:textId="77777777" w:rsidR="005176E9" w:rsidRPr="00684CEA" w:rsidRDefault="005176E9" w:rsidP="005176E9">
      <w:pPr>
        <w:pStyle w:val="TH"/>
        <w:rPr>
          <w:lang w:val="en-US"/>
        </w:rPr>
      </w:pPr>
      <w:r w:rsidRPr="00684CEA">
        <w:rPr>
          <w:lang w:val="en-US"/>
        </w:rPr>
        <w:t xml:space="preserve">Table </w:t>
      </w:r>
      <w:r>
        <w:rPr>
          <w:lang w:val="en-US"/>
        </w:rPr>
        <w:t>B</w:t>
      </w:r>
      <w:r w:rsidRPr="00684CEA">
        <w:rPr>
          <w:lang w:val="en-US"/>
        </w:rPr>
        <w:t>.</w:t>
      </w:r>
      <w:r>
        <w:rPr>
          <w:lang w:val="en-US"/>
        </w:rPr>
        <w:t>4</w:t>
      </w:r>
      <w:r w:rsidRPr="00684CEA">
        <w:rPr>
          <w:lang w:val="en-US"/>
        </w:rPr>
        <w:t>-</w:t>
      </w:r>
      <w:r>
        <w:rPr>
          <w:lang w:val="en-US"/>
        </w:rPr>
        <w:t>1</w:t>
      </w:r>
      <w:r w:rsidRPr="00684CEA">
        <w:rPr>
          <w:lang w:val="en-US"/>
        </w:rPr>
        <w:t xml:space="preserve">: </w:t>
      </w:r>
      <w:r>
        <w:t>Minimum angular separation between positioner and probe(s)</w:t>
      </w:r>
    </w:p>
    <w:tbl>
      <w:tblPr>
        <w:tblStyle w:val="TableGrid"/>
        <w:tblW w:w="0" w:type="auto"/>
        <w:jc w:val="center"/>
        <w:tblLook w:val="04A0" w:firstRow="1" w:lastRow="0" w:firstColumn="1" w:lastColumn="0" w:noHBand="0" w:noVBand="1"/>
      </w:tblPr>
      <w:tblGrid>
        <w:gridCol w:w="2155"/>
        <w:gridCol w:w="2520"/>
      </w:tblGrid>
      <w:tr w:rsidR="005176E9" w:rsidRPr="008506B4" w14:paraId="5F1EEF47" w14:textId="77777777" w:rsidTr="00A8370F">
        <w:trPr>
          <w:jc w:val="center"/>
        </w:trPr>
        <w:tc>
          <w:tcPr>
            <w:tcW w:w="2155" w:type="dxa"/>
            <w:vAlign w:val="center"/>
          </w:tcPr>
          <w:p w14:paraId="0445BAC6"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Declared Angular Separation [°]</w:t>
            </w:r>
          </w:p>
        </w:tc>
        <w:tc>
          <w:tcPr>
            <w:tcW w:w="2520" w:type="dxa"/>
            <w:vAlign w:val="center"/>
          </w:tcPr>
          <w:p w14:paraId="021AF468" w14:textId="77777777" w:rsidR="005176E9" w:rsidRPr="00D33A3F" w:rsidRDefault="005176E9" w:rsidP="00282538">
            <w:pPr>
              <w:jc w:val="center"/>
              <w:rPr>
                <w:rFonts w:ascii="Arial" w:hAnsi="Arial" w:cs="Arial"/>
                <w:b/>
                <w:bCs/>
                <w:sz w:val="18"/>
                <w:szCs w:val="18"/>
              </w:rPr>
            </w:pPr>
            <w:r w:rsidRPr="00D33A3F">
              <w:rPr>
                <w:rFonts w:ascii="Arial" w:hAnsi="Arial" w:cs="Arial"/>
                <w:b/>
                <w:bCs/>
                <w:sz w:val="18"/>
                <w:szCs w:val="18"/>
              </w:rPr>
              <w:t>Min Angular Separation between Positioner and Probe(s) [°]</w:t>
            </w:r>
          </w:p>
        </w:tc>
      </w:tr>
      <w:tr w:rsidR="005176E9" w:rsidRPr="008506B4" w14:paraId="5D085BA9" w14:textId="77777777" w:rsidTr="00A8370F">
        <w:trPr>
          <w:jc w:val="center"/>
        </w:trPr>
        <w:tc>
          <w:tcPr>
            <w:tcW w:w="2155" w:type="dxa"/>
          </w:tcPr>
          <w:p w14:paraId="40CE6B2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c>
          <w:tcPr>
            <w:tcW w:w="2520" w:type="dxa"/>
          </w:tcPr>
          <w:p w14:paraId="49F1D1BF"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75</w:t>
            </w:r>
          </w:p>
        </w:tc>
      </w:tr>
      <w:tr w:rsidR="005176E9" w:rsidRPr="008506B4" w14:paraId="5FFA5E24" w14:textId="77777777" w:rsidTr="00A8370F">
        <w:trPr>
          <w:jc w:val="center"/>
        </w:trPr>
        <w:tc>
          <w:tcPr>
            <w:tcW w:w="2155" w:type="dxa"/>
          </w:tcPr>
          <w:p w14:paraId="24B142FB"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c>
          <w:tcPr>
            <w:tcW w:w="2520" w:type="dxa"/>
          </w:tcPr>
          <w:p w14:paraId="3F634FD4"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60</w:t>
            </w:r>
          </w:p>
        </w:tc>
      </w:tr>
      <w:tr w:rsidR="005176E9" w:rsidRPr="008506B4" w14:paraId="1E684E22" w14:textId="77777777" w:rsidTr="00A8370F">
        <w:trPr>
          <w:jc w:val="center"/>
        </w:trPr>
        <w:tc>
          <w:tcPr>
            <w:tcW w:w="2155" w:type="dxa"/>
          </w:tcPr>
          <w:p w14:paraId="22FA7B06"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90</w:t>
            </w:r>
          </w:p>
        </w:tc>
        <w:tc>
          <w:tcPr>
            <w:tcW w:w="2520" w:type="dxa"/>
          </w:tcPr>
          <w:p w14:paraId="7E4E56E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45</w:t>
            </w:r>
          </w:p>
        </w:tc>
      </w:tr>
      <w:tr w:rsidR="005176E9" w:rsidRPr="008506B4" w14:paraId="51D90FF6" w14:textId="77777777" w:rsidTr="00A8370F">
        <w:trPr>
          <w:jc w:val="center"/>
        </w:trPr>
        <w:tc>
          <w:tcPr>
            <w:tcW w:w="2155" w:type="dxa"/>
          </w:tcPr>
          <w:p w14:paraId="228A3802"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120</w:t>
            </w:r>
          </w:p>
        </w:tc>
        <w:tc>
          <w:tcPr>
            <w:tcW w:w="2520" w:type="dxa"/>
          </w:tcPr>
          <w:p w14:paraId="2B936D69"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30</w:t>
            </w:r>
          </w:p>
        </w:tc>
      </w:tr>
      <w:tr w:rsidR="005176E9" w:rsidRPr="00FF5EDB" w14:paraId="506A5293" w14:textId="77777777" w:rsidTr="00A8370F">
        <w:trPr>
          <w:trHeight w:val="51"/>
          <w:jc w:val="center"/>
        </w:trPr>
        <w:tc>
          <w:tcPr>
            <w:tcW w:w="2155" w:type="dxa"/>
          </w:tcPr>
          <w:p w14:paraId="0F4640C3"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150</w:t>
            </w:r>
          </w:p>
        </w:tc>
        <w:tc>
          <w:tcPr>
            <w:tcW w:w="2520" w:type="dxa"/>
          </w:tcPr>
          <w:p w14:paraId="152F3E00" w14:textId="77777777" w:rsidR="005176E9" w:rsidRPr="00D33A3F" w:rsidRDefault="005176E9" w:rsidP="00282538">
            <w:pPr>
              <w:jc w:val="center"/>
              <w:rPr>
                <w:rFonts w:ascii="Arial" w:hAnsi="Arial" w:cs="Arial"/>
                <w:sz w:val="18"/>
                <w:szCs w:val="18"/>
              </w:rPr>
            </w:pPr>
            <w:r w:rsidRPr="00D33A3F">
              <w:rPr>
                <w:rFonts w:ascii="Arial" w:hAnsi="Arial" w:cs="Arial"/>
                <w:sz w:val="18"/>
                <w:szCs w:val="18"/>
              </w:rPr>
              <w:t>15</w:t>
            </w:r>
          </w:p>
        </w:tc>
      </w:tr>
    </w:tbl>
    <w:p w14:paraId="19EEC3AC" w14:textId="77777777" w:rsidR="005176E9" w:rsidRDefault="005176E9" w:rsidP="00E47F8A">
      <w:pPr>
        <w:rPr>
          <w:rFonts w:eastAsiaTheme="minorEastAsia"/>
          <w:lang w:eastAsia="zh-CN"/>
        </w:rPr>
      </w:pPr>
    </w:p>
    <w:p w14:paraId="61934274" w14:textId="714FD0E0" w:rsidR="00E47F8A" w:rsidRDefault="00E47F8A" w:rsidP="00E47F8A">
      <w:pPr>
        <w:pStyle w:val="Heading8"/>
      </w:pPr>
      <w:bookmarkStart w:id="363" w:name="_Toc162015601"/>
      <w:r w:rsidRPr="004D3578">
        <w:t xml:space="preserve">Annex </w:t>
      </w:r>
      <w:r>
        <w:t>C</w:t>
      </w:r>
      <w:r w:rsidRPr="004D3578">
        <w:t>:</w:t>
      </w:r>
      <w:r w:rsidRPr="004D3578">
        <w:br/>
      </w:r>
      <w:r>
        <w:t>(Reserved)</w:t>
      </w:r>
      <w:bookmarkEnd w:id="363"/>
    </w:p>
    <w:p w14:paraId="342E176A" w14:textId="77777777" w:rsidR="00E47F8A" w:rsidRPr="00E47F8A" w:rsidRDefault="00E47F8A" w:rsidP="00E47F8A">
      <w:pPr>
        <w:rPr>
          <w:rFonts w:eastAsiaTheme="minorEastAsia"/>
        </w:rPr>
      </w:pPr>
    </w:p>
    <w:p w14:paraId="439E36E6" w14:textId="77777777" w:rsidR="00E47F8A" w:rsidRDefault="00E47F8A" w:rsidP="00E47F8A">
      <w:pPr>
        <w:pStyle w:val="Heading8"/>
      </w:pPr>
      <w:bookmarkStart w:id="364" w:name="_Toc162015602"/>
      <w:r w:rsidRPr="004D3578">
        <w:t xml:space="preserve">Annex </w:t>
      </w:r>
      <w:r>
        <w:t>D</w:t>
      </w:r>
      <w:r w:rsidRPr="004D3578">
        <w:t>:</w:t>
      </w:r>
      <w:r w:rsidRPr="004D3578">
        <w:br/>
      </w:r>
      <w:r>
        <w:t>Inverse Channel Approach in demodulation testing</w:t>
      </w:r>
      <w:bookmarkEnd w:id="364"/>
    </w:p>
    <w:p w14:paraId="27ACE1AF" w14:textId="77777777" w:rsidR="00E47F8A" w:rsidRDefault="00E47F8A" w:rsidP="00E47F8A"/>
    <w:p w14:paraId="2E5ABF08" w14:textId="77777777" w:rsidR="00E47F8A" w:rsidRPr="00660EB3" w:rsidRDefault="00E47F8A" w:rsidP="00E47F8A">
      <w:pPr>
        <w:pStyle w:val="Heading1"/>
      </w:pPr>
      <w:bookmarkStart w:id="365" w:name="_Toc162015603"/>
      <w:r>
        <w:t>D.</w:t>
      </w:r>
      <w:r w:rsidRPr="00684CEA">
        <w:t>1</w:t>
      </w:r>
      <w:r w:rsidRPr="00684CEA">
        <w:tab/>
      </w:r>
      <w:r>
        <w:t>A</w:t>
      </w:r>
      <w:r w:rsidRPr="00E320C5">
        <w:t xml:space="preserve">n example of </w:t>
      </w:r>
      <w:r>
        <w:t>I</w:t>
      </w:r>
      <w:r w:rsidRPr="00E320C5">
        <w:t xml:space="preserve">nverse </w:t>
      </w:r>
      <w:r>
        <w:t>C</w:t>
      </w:r>
      <w:r w:rsidRPr="00E320C5">
        <w:t xml:space="preserve">hannel </w:t>
      </w:r>
      <w:r>
        <w:t>A</w:t>
      </w:r>
      <w:r w:rsidRPr="00E320C5">
        <w:t>pproach</w:t>
      </w:r>
      <w:bookmarkEnd w:id="365"/>
    </w:p>
    <w:p w14:paraId="6A5F622E" w14:textId="77777777" w:rsidR="00E47F8A" w:rsidRDefault="00E47F8A" w:rsidP="00E47F8A">
      <w:r>
        <w:t>This Annex describes an example of inverse channel approach to reuce the impact of the OTA channel inside the chamber. With OTA testing for demodulation, the received signal can be given by:</w:t>
      </w:r>
    </w:p>
    <w:p w14:paraId="68467B77" w14:textId="77777777" w:rsidR="00E47F8A" w:rsidRDefault="00E47F8A" w:rsidP="00E47F8A">
      <w:pPr>
        <w:pStyle w:val="EQ"/>
      </w:pPr>
      <w:r>
        <w:rPr>
          <w:noProof w:val="0"/>
        </w:rPr>
        <w:tab/>
      </w:r>
      <m:oMath>
        <m:r>
          <w:rPr>
            <w:rFonts w:ascii="Cambria Math" w:hAnsi="Cambria Math"/>
          </w:rPr>
          <m:t>y=</m:t>
        </m:r>
        <m:sSub>
          <m:sSubPr>
            <m:ctrlPr>
              <w:rPr>
                <w:rFonts w:ascii="Cambria Math" w:hAnsi="Cambria Math"/>
                <w:b/>
                <w:bCs/>
                <w:i/>
                <w:lang w:val="en-US"/>
              </w:rPr>
            </m:ctrlPr>
          </m:sSubPr>
          <m:e>
            <m:r>
              <m:rPr>
                <m:sty m:val="bi"/>
              </m:rPr>
              <w:rPr>
                <w:rFonts w:ascii="Cambria Math" w:hAnsi="Cambria Math"/>
              </w:rPr>
              <m:t>H</m:t>
            </m:r>
          </m:e>
          <m:sub>
            <m:r>
              <m:rPr>
                <m:sty m:val="bi"/>
              </m:rPr>
              <w:rPr>
                <w:rFonts w:ascii="Cambria Math" w:hAnsi="Cambria Math"/>
              </w:rPr>
              <m:t>OTA</m:t>
            </m:r>
          </m:sub>
        </m:sSub>
        <m:r>
          <w:rPr>
            <w:rFonts w:ascii="Cambria Math" w:hAnsi="Cambria Math"/>
          </w:rPr>
          <m:t> </m:t>
        </m:r>
        <m:sSub>
          <m:sSubPr>
            <m:ctrlPr>
              <w:rPr>
                <w:rFonts w:ascii="Cambria Math" w:hAnsi="Cambria Math"/>
                <w:b/>
                <w:bCs/>
                <w:i/>
                <w:lang w:val="en-US"/>
              </w:rPr>
            </m:ctrlPr>
          </m:sSubPr>
          <m:e>
            <m:r>
              <m:rPr>
                <m:sty m:val="bi"/>
              </m:rPr>
              <w:rPr>
                <w:rFonts w:ascii="Cambria Math" w:hAnsi="Cambria Math"/>
              </w:rPr>
              <m:t>H</m:t>
            </m:r>
          </m:e>
          <m:sub>
            <m:r>
              <m:rPr>
                <m:sty m:val="bi"/>
              </m:rPr>
              <w:rPr>
                <w:rFonts w:ascii="Cambria Math" w:hAnsi="Cambria Math"/>
              </w:rPr>
              <m:t>c</m:t>
            </m:r>
          </m:sub>
        </m:sSub>
        <m:r>
          <w:rPr>
            <w:rFonts w:ascii="Cambria Math" w:hAnsi="Cambria Math"/>
          </w:rPr>
          <m:t> x,</m:t>
        </m:r>
      </m:oMath>
      <w:r>
        <w:t xml:space="preserve">                                                                             (D.1-1)</w:t>
      </w:r>
    </w:p>
    <w:p w14:paraId="72FB6EA0" w14:textId="77777777" w:rsidR="00E47F8A" w:rsidRDefault="00E47F8A" w:rsidP="00E47F8A">
      <w:pPr>
        <w:jc w:val="both"/>
        <w:rPr>
          <w:iCs/>
        </w:rPr>
      </w:pPr>
      <w:r>
        <w:t>w</w:t>
      </w:r>
      <w:r w:rsidRPr="002B31D8">
        <w:t xml:space="preserve">here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c</m:t>
            </m:r>
          </m:sub>
        </m:sSub>
        <m:r>
          <m:rPr>
            <m:sty m:val="bi"/>
          </m:rPr>
          <w:rPr>
            <w:rFonts w:ascii="Cambria Math" w:hAnsi="Cambria Math"/>
            <w:lang w:val="en-US"/>
          </w:rPr>
          <m:t xml:space="preserve"> </m:t>
        </m:r>
      </m:oMath>
      <w:r w:rsidRPr="002B31D8">
        <w:rPr>
          <w:rFonts w:hint="eastAsia"/>
          <w:iCs/>
          <w:lang w:eastAsia="zh-CN"/>
        </w:rPr>
        <w:t>is</w:t>
      </w:r>
      <w:r w:rsidRPr="002B31D8">
        <w:rPr>
          <w:iCs/>
        </w:rPr>
        <w:t xml:space="preserve"> the target channel efficiency defined in TS 38.101-4</w:t>
      </w:r>
      <w:r>
        <w:rPr>
          <w:iCs/>
        </w:rPr>
        <w:t xml:space="preserve"> and</w:t>
      </w:r>
      <w:r w:rsidRPr="002B31D8">
        <w:rPr>
          <w:iCs/>
        </w:rPr>
        <w:t xml:space="preserv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2B31D8">
        <w:rPr>
          <w:iCs/>
        </w:rPr>
        <w:t xml:space="preserve"> </w:t>
      </w:r>
      <w:r w:rsidRPr="002B31D8">
        <w:rPr>
          <w:rFonts w:hint="eastAsia"/>
          <w:iCs/>
          <w:lang w:eastAsia="zh-CN"/>
        </w:rPr>
        <w:t>is</w:t>
      </w:r>
      <w:r w:rsidRPr="002B31D8">
        <w:rPr>
          <w:iCs/>
        </w:rPr>
        <w:t xml:space="preserve"> </w:t>
      </w:r>
      <w:r w:rsidRPr="002B31D8">
        <w:rPr>
          <w:rFonts w:hint="eastAsia"/>
          <w:iCs/>
          <w:lang w:eastAsia="zh-CN"/>
        </w:rPr>
        <w:t>the</w:t>
      </w:r>
      <w:r w:rsidRPr="002B31D8">
        <w:rPr>
          <w:iCs/>
        </w:rPr>
        <w:t xml:space="preserve"> additional interference introduced by OTA chamber.</w:t>
      </w:r>
    </w:p>
    <w:p w14:paraId="32CFEDA2" w14:textId="77777777" w:rsidR="00E47F8A" w:rsidRDefault="00E47F8A" w:rsidP="00E47F8A">
      <w:pPr>
        <w:jc w:val="both"/>
        <w:rPr>
          <w:iCs/>
        </w:rPr>
      </w:pPr>
      <w:r>
        <w:rPr>
          <w:iCs/>
        </w:rPr>
        <w:t xml:space="preserve">It is assumed that the interference between two TRPs and two polarizations as </w:t>
      </w:r>
      <m:oMath>
        <m:sSubSup>
          <m:sSubSupPr>
            <m:ctrlPr>
              <w:rPr>
                <w:rFonts w:ascii="Cambria Math" w:hAnsi="Cambria Math" w:cstheme="minorBidi"/>
                <w:i/>
                <w:iCs/>
                <w:kern w:val="2"/>
                <w:sz w:val="22"/>
                <w:lang w:val="en-US" w:eastAsia="zh-CN"/>
                <w14:ligatures w14:val="standardContextual"/>
              </w:rPr>
            </m:ctrlPr>
          </m:sSubSupPr>
          <m:e>
            <m:r>
              <w:rPr>
                <w:rFonts w:ascii="Cambria Math" w:hAnsi="Cambria Math"/>
              </w:rPr>
              <m:t>η</m:t>
            </m:r>
          </m:e>
          <m:sub>
            <m:r>
              <w:rPr>
                <w:rFonts w:ascii="Cambria Math" w:hAnsi="Cambria Math"/>
              </w:rPr>
              <m:t>ij</m:t>
            </m:r>
          </m:sub>
          <m:sup>
            <m:r>
              <w:rPr>
                <w:rFonts w:ascii="Cambria Math" w:hAnsi="Cambria Math"/>
              </w:rPr>
              <m:t>TaRb</m:t>
            </m:r>
          </m:sup>
        </m:sSubSup>
      </m:oMath>
      <w:r>
        <w:rPr>
          <w:iCs/>
        </w:rPr>
        <w:t xml:space="preserve">. Here </w:t>
      </w:r>
      <w:r w:rsidRPr="00CD616B">
        <w:rPr>
          <w:iCs/>
        </w:rPr>
        <w:t>T</w:t>
      </w:r>
      <m:oMath>
        <m:r>
          <w:rPr>
            <w:rFonts w:ascii="Cambria Math" w:hAnsi="Cambria Math"/>
          </w:rPr>
          <m:t>a</m:t>
        </m:r>
        <m:r>
          <m:rPr>
            <m:sty m:val="p"/>
          </m:rPr>
          <w:rPr>
            <w:rFonts w:ascii="Cambria Math" w:hAnsi="Cambria Math"/>
          </w:rPr>
          <m:t>, </m:t>
        </m:r>
        <m:r>
          <w:rPr>
            <w:rFonts w:ascii="Cambria Math" w:hAnsi="Cambria Math"/>
          </w:rPr>
          <m:t>a</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D616B">
        <w:rPr>
          <w:iCs/>
        </w:rPr>
        <w:t xml:space="preserve"> and R</w:t>
      </w:r>
      <m:oMath>
        <m:r>
          <w:rPr>
            <w:rFonts w:ascii="Cambria Math" w:hAnsi="Cambria Math"/>
          </w:rPr>
          <m:t>b</m:t>
        </m:r>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D616B">
        <w:rPr>
          <w:iCs/>
        </w:rPr>
        <w:t xml:space="preserve"> denote the OTA chamber pair of transmit probe T</w:t>
      </w:r>
      <m:oMath>
        <m:r>
          <w:rPr>
            <w:rFonts w:ascii="Cambria Math" w:hAnsi="Cambria Math"/>
          </w:rPr>
          <m:t>a</m:t>
        </m:r>
      </m:oMath>
      <w:r w:rsidRPr="00CD616B">
        <w:rPr>
          <w:iCs/>
        </w:rPr>
        <w:t xml:space="preserve"> and receive probe R</w:t>
      </w:r>
      <m:oMath>
        <m:r>
          <w:rPr>
            <w:rFonts w:ascii="Cambria Math" w:hAnsi="Cambria Math"/>
          </w:rPr>
          <m:t>b</m:t>
        </m:r>
      </m:oMath>
      <w:r w:rsidRPr="00CD616B">
        <w:rPr>
          <w:iCs/>
        </w:rPr>
        <w:t>.</w:t>
      </w:r>
      <w:r>
        <w:rPr>
          <w:iCs/>
        </w:rPr>
        <w:t xml:space="preserve"> </w:t>
      </w:r>
      <w:r>
        <w:rPr>
          <w:rFonts w:hint="eastAsia"/>
          <w:iCs/>
          <w:lang w:eastAsia="zh-CN"/>
        </w:rPr>
        <w:t>Here</w:t>
      </w:r>
      <w:r w:rsidRPr="00CD616B">
        <w:rPr>
          <w:iCs/>
        </w:rPr>
        <w:t xml:space="preserve"> </w:t>
      </w:r>
      <w:r>
        <w:rPr>
          <w:iCs/>
        </w:rPr>
        <w:t>i</w:t>
      </w:r>
      <m:oMath>
        <m:r>
          <m:rPr>
            <m:sty m:val="p"/>
          </m:rPr>
          <w:rPr>
            <w:rFonts w:ascii="Cambria Math" w:hAnsi="Cambria Math"/>
          </w:rPr>
          <m:t>, </m:t>
        </m:r>
        <m:r>
          <w:rPr>
            <w:rFonts w:ascii="Cambria Math" w:hAnsi="Cambria Math"/>
          </w:rPr>
          <m:t>i</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r>
          <m:rPr>
            <m:sty m:val="p"/>
          </m:rPr>
          <w:rPr>
            <w:rFonts w:ascii="Cambria Math" w:hAnsi="Cambria Math"/>
          </w:rPr>
          <m:t>,</m:t>
        </m:r>
      </m:oMath>
      <w:r w:rsidRPr="00C2249E">
        <w:rPr>
          <w:iCs/>
        </w:rPr>
        <w:t xml:space="preserve"> and </w:t>
      </w:r>
      <m:oMath>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d>
          <m:dPr>
            <m:begChr m:val="{"/>
            <m:endChr m:val="}"/>
            <m:ctrlPr>
              <w:rPr>
                <w:rFonts w:ascii="Cambria Math" w:hAnsi="Cambria Math"/>
                <w:i/>
                <w:iCs/>
              </w:rPr>
            </m:ctrlPr>
          </m:dPr>
          <m:e>
            <m:r>
              <m:rPr>
                <m:sty m:val="p"/>
              </m:rPr>
              <w:rPr>
                <w:rFonts w:ascii="Cambria Math" w:hAnsi="Cambria Math"/>
              </w:rPr>
              <m:t>1,2</m:t>
            </m:r>
          </m:e>
        </m:d>
      </m:oMath>
      <w:r w:rsidRPr="00247438">
        <w:rPr>
          <w:iCs/>
        </w:rPr>
        <w:t xml:space="preserve">denote the polarization of transmit and receive probe; in which if </w:t>
      </w:r>
      <m:oMath>
        <m:r>
          <w:rPr>
            <w:rFonts w:ascii="Cambria Math" w:hAnsi="Cambria Math"/>
          </w:rPr>
          <m:t>i</m:t>
        </m:r>
        <m:r>
          <m:rPr>
            <m:sty m:val="p"/>
          </m:rPr>
          <w:rPr>
            <w:rFonts w:ascii="Cambria Math" w:hAnsi="Cambria Math"/>
          </w:rPr>
          <m:t>=</m:t>
        </m:r>
        <m:r>
          <w:rPr>
            <w:rFonts w:ascii="Cambria Math" w:hAnsi="Cambria Math"/>
          </w:rPr>
          <m:t>j</m:t>
        </m:r>
      </m:oMath>
      <w:r w:rsidRPr="00247438">
        <w:rPr>
          <w:iCs/>
        </w:rPr>
        <w:t xml:space="preserve"> they are the same polarization and if </w:t>
      </w:r>
      <m:oMath>
        <m:r>
          <w:rPr>
            <w:rFonts w:ascii="Cambria Math" w:hAnsi="Cambria Math"/>
          </w:rPr>
          <m:t>i</m:t>
        </m:r>
        <m:r>
          <m:rPr>
            <m:sty m:val="p"/>
          </m:rPr>
          <w:rPr>
            <w:rFonts w:ascii="Cambria Math" w:hAnsi="Cambria Math"/>
          </w:rPr>
          <m:t>≠</m:t>
        </m:r>
        <m:r>
          <w:rPr>
            <w:rFonts w:ascii="Cambria Math" w:hAnsi="Cambria Math"/>
          </w:rPr>
          <m:t>j</m:t>
        </m:r>
      </m:oMath>
      <w:r w:rsidRPr="00247438">
        <w:rPr>
          <w:iCs/>
        </w:rPr>
        <w:t xml:space="preserve"> they are different polarization</w:t>
      </w:r>
      <w:r>
        <w:rPr>
          <w:iCs/>
        </w:rPr>
        <w:t>. Here x and y are the transmit signal and received signal respectively.</w:t>
      </w:r>
    </w:p>
    <w:p w14:paraId="6DDC1CEA" w14:textId="5E89083D" w:rsidR="00E47F8A" w:rsidRDefault="00E47F8A" w:rsidP="00E47F8A">
      <w:pPr>
        <w:pStyle w:val="EQ"/>
        <w:rPr>
          <w:iCs/>
        </w:rPr>
      </w:pPr>
      <w:r>
        <w:rPr>
          <w:iCs/>
          <w:noProof w:val="0"/>
          <w:lang w:val="en-US"/>
        </w:rPr>
        <w:lastRenderedPageBreak/>
        <w:tab/>
      </w:r>
      <m:oMath>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2</m:t>
                      </m:r>
                    </m:sup>
                  </m:sSubSup>
                </m:e>
              </m:mr>
            </m:m>
          </m:e>
        </m:d>
        <m:r>
          <m:rPr>
            <m:sty m:val="p"/>
          </m:rPr>
          <w:rPr>
            <w:rFonts w:ascii="Cambria Math" w:hAnsi="Cambria Math"/>
          </w:rPr>
          <m:t>=</m:t>
        </m:r>
        <m:d>
          <m:dPr>
            <m:begChr m:val="["/>
            <m:endChr m:val="]"/>
            <m:ctrlPr>
              <w:rPr>
                <w:rFonts w:ascii="Cambria Math" w:hAnsi="Cambria Math"/>
                <w:iCs/>
                <w:lang w:val="en-US"/>
              </w:rPr>
            </m:ctrlPr>
          </m:dPr>
          <m:e>
            <m:m>
              <m:mPr>
                <m:mcs>
                  <m:mc>
                    <m:mcPr>
                      <m:count m:val="2"/>
                      <m:mcJc m:val="center"/>
                    </m:mcPr>
                  </m:mc>
                </m:mcs>
                <m:ctrlPr>
                  <w:rPr>
                    <w:rFonts w:ascii="Cambria Math" w:hAnsi="Cambria Math"/>
                    <w:iCs/>
                    <w:lang w:val="en-US"/>
                  </w:rPr>
                </m:ctrlPr>
              </m:mP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
                </m:e>
              </m:m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w:rPr>
                                <w:rFonts w:ascii="Cambria Math" w:hAnsi="Cambria Math"/>
                              </w:rPr>
                              <m:t>η</m:t>
                            </m:r>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
                </m:e>
              </m:mr>
            </m:m>
          </m:e>
        </m:d>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C</m:t>
            </m:r>
          </m:sub>
        </m:sSub>
        <m:r>
          <m:rPr>
            <m:sty m:val="p"/>
          </m:rPr>
          <w:rPr>
            <w:rFonts w:ascii="Cambria Math" w:hAnsi="Cambria Math"/>
          </w:rPr>
          <m:t>.</m:t>
        </m:r>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2</m:t>
                      </m:r>
                    </m:sup>
                  </m:sSubSup>
                </m:e>
              </m:mr>
            </m:m>
          </m:e>
        </m:d>
      </m:oMath>
      <w:r>
        <w:rPr>
          <w:iCs/>
        </w:rPr>
        <w:t xml:space="preserve">                                        (</w:t>
      </w:r>
      <w:r>
        <w:t>D.1-2</w:t>
      </w:r>
      <w:r>
        <w:rPr>
          <w:iCs/>
        </w:rPr>
        <w:t>)</w:t>
      </w:r>
    </w:p>
    <w:p w14:paraId="304E3EA3" w14:textId="77777777" w:rsidR="00E47F8A" w:rsidRDefault="00E47F8A" w:rsidP="00E47F8A"/>
    <w:p w14:paraId="44C5AFFB" w14:textId="77777777" w:rsidR="00E47F8A" w:rsidRDefault="00E47F8A" w:rsidP="00E47F8A">
      <w:pPr>
        <w:rPr>
          <w:iCs/>
        </w:rPr>
      </w:pPr>
      <w:r>
        <w:t>If</w:t>
      </w:r>
      <w:r w:rsidRPr="0053037C">
        <w:t xml:space="preserve"> the impact of OTA chamber, i.e.,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53037C">
        <w:rPr>
          <w:iCs/>
        </w:rPr>
        <w:t xml:space="preserve"> could be removed or minimized in the testing, then the testing for multi-Rx demodulation would be more accurate.</w:t>
      </w:r>
      <w:r>
        <w:rPr>
          <w:iCs/>
        </w:rPr>
        <w:t xml:space="preserve"> The principle of inverse channel approach is to </w:t>
      </w:r>
      <w:r w:rsidRPr="009F35D4">
        <w:rPr>
          <w:iCs/>
        </w:rPr>
        <w:t>re-construct</w:t>
      </w:r>
      <w:r>
        <w:rPr>
          <w:iCs/>
        </w:rPr>
        <w:t xml:space="preserve"> inverse of channel matrix of OTA chamber to remove or immunize the impact of </w:t>
      </w:r>
      <m:oMath>
        <m:sSub>
          <m:sSubPr>
            <m:ctrlPr>
              <w:rPr>
                <w:rFonts w:ascii="Cambria Math" w:hAnsi="Cambria Math"/>
                <w:b/>
                <w:bCs/>
                <w:i/>
                <w:iCs/>
                <w:lang w:val="en-US"/>
              </w:rPr>
            </m:ctrlPr>
          </m:sSubPr>
          <m:e>
            <m:r>
              <m:rPr>
                <m:sty m:val="bi"/>
              </m:rPr>
              <w:rPr>
                <w:rFonts w:ascii="Cambria Math" w:hAnsi="Cambria Math"/>
              </w:rPr>
              <m:t>H</m:t>
            </m:r>
          </m:e>
          <m:sub>
            <m:r>
              <m:rPr>
                <m:sty m:val="bi"/>
              </m:rPr>
              <w:rPr>
                <w:rFonts w:ascii="Cambria Math" w:hAnsi="Cambria Math"/>
              </w:rPr>
              <m:t>OTA</m:t>
            </m:r>
          </m:sub>
        </m:sSub>
      </m:oMath>
      <w:r w:rsidRPr="00810258">
        <w:rPr>
          <w:iCs/>
        </w:rPr>
        <w:t>.</w:t>
      </w:r>
    </w:p>
    <w:p w14:paraId="6EFD15EF" w14:textId="77777777" w:rsidR="00E47F8A" w:rsidRDefault="00E47F8A" w:rsidP="00E47F8A">
      <w:pPr>
        <w:rPr>
          <w:iCs/>
        </w:rPr>
      </w:pPr>
      <w:r>
        <w:rPr>
          <w:iCs/>
        </w:rPr>
        <w:t>RSRPB has been used for checking isolation between branches in legacy FR2 demodulation testing. In multi</w:t>
      </w:r>
      <w:r>
        <w:rPr>
          <w:rFonts w:hint="eastAsia"/>
          <w:iCs/>
          <w:lang w:eastAsia="zh-CN"/>
        </w:rPr>
        <w:t>-Rx</w:t>
      </w:r>
      <w:r>
        <w:rPr>
          <w:iCs/>
        </w:rPr>
        <w:t xml:space="preserve"> demodulation testing, RSRPB could also be used to enhance the minimum isolation, i.e., minimize the impact of OTA chamber.</w:t>
      </w:r>
    </w:p>
    <w:p w14:paraId="7E3F6549" w14:textId="77777777" w:rsidR="00E47F8A" w:rsidRDefault="00E47F8A" w:rsidP="00E47F8A">
      <w:pPr>
        <w:rPr>
          <w:iCs/>
        </w:rPr>
      </w:pPr>
      <w:r>
        <w:rPr>
          <w:rFonts w:hint="eastAsia"/>
          <w:iCs/>
        </w:rPr>
        <w:t>A</w:t>
      </w:r>
      <w:r>
        <w:rPr>
          <w:iCs/>
        </w:rPr>
        <w:t>n example of test procedure is listed below:</w:t>
      </w:r>
    </w:p>
    <w:p w14:paraId="611D9E46" w14:textId="77777777" w:rsidR="00E47F8A" w:rsidRDefault="00E47F8A" w:rsidP="00E47F8A">
      <w:pPr>
        <w:pStyle w:val="B1"/>
      </w:pPr>
      <w:r>
        <w:rPr>
          <w:b/>
          <w:bCs/>
        </w:rPr>
        <w:t>-</w:t>
      </w:r>
      <w:r>
        <w:rPr>
          <w:b/>
          <w:bCs/>
        </w:rPr>
        <w:tab/>
      </w:r>
      <w:r w:rsidRPr="0084377F">
        <w:rPr>
          <w:b/>
          <w:bCs/>
        </w:rPr>
        <w:t>Step 1:</w:t>
      </w:r>
      <w:r>
        <w:t xml:space="preserve"> DUT declares AoA pairs which shall satisfy the 3 criteria defined in section 7.2.2.2 including [-12dB] minimum isolation requirement.</w:t>
      </w:r>
    </w:p>
    <w:p w14:paraId="484DCDE7" w14:textId="77777777" w:rsidR="00E47F8A" w:rsidRDefault="00E47F8A" w:rsidP="00E47F8A">
      <w:pPr>
        <w:pStyle w:val="B1"/>
      </w:pPr>
      <w:r>
        <w:rPr>
          <w:b/>
          <w:bCs/>
        </w:rPr>
        <w:t>-</w:t>
      </w:r>
      <w:r>
        <w:rPr>
          <w:b/>
          <w:bCs/>
        </w:rPr>
        <w:tab/>
      </w:r>
      <w:r w:rsidRPr="0084377F">
        <w:rPr>
          <w:b/>
          <w:bCs/>
        </w:rPr>
        <w:t xml:space="preserve">Step </w:t>
      </w:r>
      <w:r>
        <w:rPr>
          <w:b/>
          <w:bCs/>
        </w:rPr>
        <w:t>2</w:t>
      </w:r>
      <w:r w:rsidRPr="0084377F">
        <w:rPr>
          <w:b/>
          <w:bCs/>
        </w:rPr>
        <w:t>:</w:t>
      </w:r>
      <w:r>
        <w:t xml:space="preserve"> Test Equipment to check the isolation for all the branches based on UE RSRPB reporting and calculate </w:t>
      </w:r>
      <m:oMath>
        <m:sSub>
          <m:sSubPr>
            <m:ctrlPr>
              <w:rPr>
                <w:rFonts w:ascii="Cambria Math" w:hAnsi="Cambria Math"/>
                <w:i/>
                <w:lang w:val="en-US"/>
              </w:rPr>
            </m:ctrlPr>
          </m:sSubPr>
          <m:e>
            <m:r>
              <w:rPr>
                <w:rFonts w:ascii="Cambria Math" w:hAnsi="Cambria Math"/>
              </w:rPr>
              <m:t>H</m:t>
            </m:r>
          </m:e>
          <m:sub>
            <m:r>
              <w:rPr>
                <w:rFonts w:ascii="Cambria Math" w:hAnsi="Cambria Math"/>
              </w:rPr>
              <m:t>OTA</m:t>
            </m:r>
          </m:sub>
        </m:sSub>
      </m:oMath>
      <w:r w:rsidRPr="00A27B88">
        <w:t xml:space="preserve"> by following steps:</w:t>
      </w:r>
    </w:p>
    <w:p w14:paraId="6BE0F507" w14:textId="77777777" w:rsidR="00E47F8A" w:rsidRDefault="00E47F8A" w:rsidP="00E47F8A">
      <w:pPr>
        <w:pStyle w:val="B2"/>
      </w:pPr>
      <w:r>
        <w:t>-</w:t>
      </w:r>
      <w:r>
        <w:tab/>
      </w:r>
      <w:r w:rsidRPr="00BA1672">
        <w:t xml:space="preserve">TE sends SSB on pol. </w:t>
      </w:r>
      <w:r>
        <w:t xml:space="preserve">H </w:t>
      </w:r>
      <w:r w:rsidRPr="00BA1672">
        <w:t>from TRP1</w:t>
      </w:r>
      <w:r>
        <w:t xml:space="preserve"> (T1)</w:t>
      </w:r>
      <w:r w:rsidRPr="00BA1672">
        <w:t>. UE measures and reports RSRPB of pol. H and pol. V at antenna panel 1</w:t>
      </w:r>
      <w:r>
        <w:t xml:space="preserve"> (</w:t>
      </w:r>
      <w:r w:rsidRPr="00BA1672">
        <w:t>R1</w:t>
      </w:r>
      <w:r>
        <w:t>)</w:t>
      </w:r>
      <w:r w:rsidRPr="00BA1672">
        <w:t>. Similarly, UE measures and reports RSRPB of pol. H and pol. V at antenna panel 2</w:t>
      </w:r>
      <w:r>
        <w:t xml:space="preserve"> (</w:t>
      </w:r>
      <w:r w:rsidRPr="00BA1672">
        <w:t>R2</w:t>
      </w:r>
      <w:r>
        <w:t>)</w:t>
      </w:r>
      <w:r w:rsidRPr="00BA1672">
        <w:t>.</w:t>
      </w:r>
    </w:p>
    <w:p w14:paraId="3024ECC7" w14:textId="77777777" w:rsidR="00E47F8A" w:rsidRDefault="00E47F8A" w:rsidP="00E47F8A">
      <w:pPr>
        <w:pStyle w:val="B3"/>
      </w:pPr>
      <w:r>
        <w:t>-</w:t>
      </w:r>
      <w:r>
        <w:tab/>
      </w:r>
      <w:r w:rsidRPr="00425FF0">
        <w:t xml:space="preserve">To get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425FF0">
        <w:t xml:space="preserve"> by following equations:</w:t>
      </w:r>
    </w:p>
    <w:p w14:paraId="139C630A"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T1R1</m:t>
            </m:r>
          </m:sup>
        </m:sSubSup>
      </m:oMath>
      <w:r w:rsidRPr="00C54F8D">
        <w:t>= RSRPB_V of R1/RSTx_H of T1</w:t>
      </w:r>
    </w:p>
    <w:p w14:paraId="71903AD1"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11</m:t>
            </m:r>
          </m:sub>
          <m:sup>
            <m:r>
              <m:rPr>
                <m:sty m:val="p"/>
              </m:rPr>
              <w:rPr>
                <w:rFonts w:ascii="Cambria Math" w:hAnsi="Cambria Math"/>
              </w:rPr>
              <m:t>T1R2</m:t>
            </m:r>
          </m:sup>
        </m:sSubSup>
      </m:oMath>
      <w:r w:rsidRPr="00C54F8D">
        <w:t>= RSRPB_H of R2/ RSTx_H of T1</w:t>
      </w:r>
    </w:p>
    <w:p w14:paraId="452D4901" w14:textId="77777777" w:rsidR="00E47F8A" w:rsidRPr="00C54F8D"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T1R2</m:t>
            </m:r>
          </m:sup>
        </m:sSubSup>
      </m:oMath>
      <w:r w:rsidRPr="00C54F8D">
        <w:t>= RSRPB_V of R2/ RSTx_H of T1</w:t>
      </w:r>
    </w:p>
    <w:p w14:paraId="7556868C" w14:textId="77777777" w:rsidR="00E47F8A"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T1R1</m:t>
            </m:r>
          </m:sup>
        </m:sSubSup>
      </m:oMath>
      <w:r w:rsidRPr="00C54F8D">
        <w:t xml:space="preserve"> = RSRPB_H of R1/ RSTx_H of T1</w:t>
      </w:r>
    </w:p>
    <w:p w14:paraId="1374AB3D" w14:textId="77777777" w:rsidR="00E47F8A" w:rsidRPr="00DD7078" w:rsidRDefault="00E47F8A" w:rsidP="00E47F8A">
      <w:pPr>
        <w:pStyle w:val="B2"/>
      </w:pPr>
      <w:r>
        <w:t>-</w:t>
      </w:r>
      <w:r>
        <w:tab/>
      </w:r>
      <w:r w:rsidRPr="00DD7078">
        <w:t xml:space="preserve">TE sends SSB on pol. </w:t>
      </w:r>
      <w:r>
        <w:t xml:space="preserve">V </w:t>
      </w:r>
      <w:r w:rsidRPr="00DD7078">
        <w:t>from TRP1 (T1). UE measures and reports RSRPB of pol. H</w:t>
      </w:r>
      <w:r>
        <w:t xml:space="preserve"> and pol. V</w:t>
      </w:r>
      <w:r w:rsidRPr="00DD7078">
        <w:t xml:space="preserve"> from antenna panel 1 (R1).</w:t>
      </w:r>
      <w:r w:rsidRPr="00070416">
        <w:t xml:space="preserve"> </w:t>
      </w:r>
      <w:r>
        <w:t xml:space="preserve">Similarly, </w:t>
      </w:r>
      <w:r w:rsidRPr="00DD7078">
        <w:t xml:space="preserve">UE measures and reports </w:t>
      </w:r>
      <w:r>
        <w:t xml:space="preserve">RSRPB of </w:t>
      </w:r>
      <w:r w:rsidRPr="00DD7078">
        <w:t>pol. V and pol. H from antenna panel 2 (R2).</w:t>
      </w:r>
    </w:p>
    <w:p w14:paraId="7DD9F8BB" w14:textId="77777777" w:rsidR="00E47F8A" w:rsidRPr="00F373F5" w:rsidRDefault="00E47F8A" w:rsidP="00E47F8A">
      <w:pPr>
        <w:pStyle w:val="B3"/>
      </w:pPr>
      <w:r>
        <w:t>-</w:t>
      </w:r>
      <w:r>
        <w:tab/>
      </w:r>
      <w:r w:rsidRPr="00F373F5">
        <w:t>To get</w:t>
      </w:r>
      <w:r w:rsidRPr="00425FF0">
        <w:t xml:space="preserve">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F373F5">
        <w:t xml:space="preserve"> by following equations:</w:t>
      </w:r>
    </w:p>
    <w:p w14:paraId="2E281944"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21</m:t>
            </m:r>
          </m:sub>
          <m:sup>
            <m:r>
              <m:rPr>
                <m:sty m:val="p"/>
              </m:rPr>
              <w:rPr>
                <w:rFonts w:ascii="Cambria Math" w:hAnsi="Cambria Math"/>
              </w:rPr>
              <m:t>T1R1</m:t>
            </m:r>
          </m:sup>
        </m:sSubSup>
      </m:oMath>
      <w:r w:rsidRPr="00F373F5">
        <w:t>= RSRPB_H of R1/RSTx_V of T1</w:t>
      </w:r>
    </w:p>
    <w:p w14:paraId="535E1EF1"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12</m:t>
            </m:r>
          </m:sub>
          <m:sup>
            <m:r>
              <m:rPr>
                <m:sty m:val="p"/>
              </m:rPr>
              <w:rPr>
                <w:rFonts w:ascii="Cambria Math" w:hAnsi="Cambria Math"/>
              </w:rPr>
              <m:t>T1R2</m:t>
            </m:r>
          </m:sup>
        </m:sSubSup>
      </m:oMath>
      <w:r w:rsidRPr="00F373F5">
        <w:t>= RSRPB_H of R2/RSTx_V of T1</w:t>
      </w:r>
    </w:p>
    <w:p w14:paraId="5CD5EA33"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w:rPr>
                <w:rFonts w:ascii="Cambria Math" w:hAnsi="Cambria Math"/>
              </w:rPr>
              <m:t>22</m:t>
            </m:r>
          </m:sub>
          <m:sup>
            <m:r>
              <m:rPr>
                <m:sty m:val="p"/>
              </m:rPr>
              <w:rPr>
                <w:rFonts w:ascii="Cambria Math" w:hAnsi="Cambria Math"/>
              </w:rPr>
              <m:t>T1R2</m:t>
            </m:r>
          </m:sup>
        </m:sSubSup>
      </m:oMath>
      <w:r w:rsidRPr="00F373F5">
        <w:t>= RSRPB_V of R2/RSTx_V of T1</w:t>
      </w:r>
    </w:p>
    <w:p w14:paraId="1586A0E3" w14:textId="77777777" w:rsidR="00E47F8A" w:rsidRPr="00F373F5" w:rsidRDefault="00E47F8A" w:rsidP="00E47F8A">
      <w:pPr>
        <w:pStyle w:val="B4"/>
      </w:pPr>
      <w:r>
        <w:t>-</w:t>
      </w:r>
      <w:r>
        <w:tab/>
      </w:r>
      <m:oMath>
        <m:sSubSup>
          <m:sSubSupPr>
            <m:ctrlPr>
              <w:rPr>
                <w:rFonts w:ascii="Cambria Math" w:hAnsi="Cambria Math"/>
                <w:i/>
              </w:rPr>
            </m:ctrlPr>
          </m:sSubSupPr>
          <m:e>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T1R1</m:t>
            </m:r>
          </m:sup>
        </m:sSubSup>
      </m:oMath>
      <w:r w:rsidRPr="00F373F5">
        <w:t xml:space="preserve"> = RSRPB_V of R1/RSTx_V of T1</w:t>
      </w:r>
    </w:p>
    <w:p w14:paraId="68D6EFB1" w14:textId="77777777" w:rsidR="00E47F8A" w:rsidRPr="00121633" w:rsidRDefault="00E47F8A" w:rsidP="00E47F8A">
      <w:pPr>
        <w:pStyle w:val="B2"/>
      </w:pPr>
      <w:r>
        <w:t>-</w:t>
      </w:r>
      <w:r>
        <w:tab/>
      </w:r>
      <w:r w:rsidRPr="00121633">
        <w:t xml:space="preserve">TE sends SSB on </w:t>
      </w:r>
      <w:r w:rsidRPr="00BA1672">
        <w:t xml:space="preserve">pol. </w:t>
      </w:r>
      <w:r>
        <w:t xml:space="preserve">H </w:t>
      </w:r>
      <w:r w:rsidRPr="00121633">
        <w:t>from TRP2 (T2). UE measures and reports RSRPB of pol. V</w:t>
      </w:r>
      <w:r>
        <w:t xml:space="preserve"> and pol. H</w:t>
      </w:r>
      <w:r w:rsidRPr="00121633">
        <w:t xml:space="preserve"> from antenna panel 2 (R2). </w:t>
      </w:r>
      <w:r>
        <w:t xml:space="preserve">Similarly, </w:t>
      </w:r>
      <w:r w:rsidRPr="00121633">
        <w:t xml:space="preserve">UE measures </w:t>
      </w:r>
      <w:r>
        <w:t xml:space="preserve">and reports RSRPB of </w:t>
      </w:r>
      <w:r w:rsidRPr="00121633">
        <w:t>pol. V and pol. H from antenna panel 1 (R1).</w:t>
      </w:r>
    </w:p>
    <w:p w14:paraId="18B6413B" w14:textId="77777777" w:rsidR="00E47F8A" w:rsidRPr="00121633" w:rsidRDefault="00E47F8A" w:rsidP="00E47F8A">
      <w:pPr>
        <w:pStyle w:val="B3"/>
      </w:pPr>
      <w:r>
        <w:t>-</w:t>
      </w:r>
      <w:r>
        <w:tab/>
      </w:r>
      <w:r w:rsidRPr="00121633">
        <w:t xml:space="preserve">To get </w:t>
      </w:r>
      <m:oMath>
        <m:r>
          <m:rPr>
            <m:sty m:val="p"/>
          </m:rPr>
          <w:rPr>
            <w:rFonts w:ascii="Cambria Math" w:hAnsi="Cambria Math"/>
          </w:rPr>
          <m:t xml:space="preserve"> </m:t>
        </m:r>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121633">
        <w:t xml:space="preserve"> by following equations:</w:t>
      </w:r>
    </w:p>
    <w:p w14:paraId="22F12570"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T2R1</m:t>
            </m:r>
          </m:sup>
        </m:sSubSup>
      </m:oMath>
      <w:r w:rsidRPr="00121633">
        <w:t>= RSRPB_H of R1/RSTx_H of T2</w:t>
      </w:r>
    </w:p>
    <w:p w14:paraId="18360B96"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m:rPr>
                <m:sty m:val="p"/>
              </m:rPr>
              <w:rPr>
                <w:rFonts w:ascii="Cambria Math" w:hAnsi="Cambria Math"/>
              </w:rPr>
              <m:t>T2R1</m:t>
            </m:r>
          </m:sup>
        </m:sSubSup>
      </m:oMath>
      <w:r w:rsidRPr="00121633">
        <w:t>= RSRPB_V of R1/RSTx_H of T2</w:t>
      </w:r>
    </w:p>
    <w:p w14:paraId="6C67416C"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m:rPr>
                <m:sty m:val="p"/>
              </m:rPr>
              <w:rPr>
                <w:rFonts w:ascii="Cambria Math" w:hAnsi="Cambria Math"/>
              </w:rPr>
              <m:t>T2R2</m:t>
            </m:r>
          </m:sup>
        </m:sSubSup>
      </m:oMath>
      <w:r w:rsidRPr="00121633">
        <w:t>= RSRPB_V of R2/RSTx_H of T2</w:t>
      </w:r>
    </w:p>
    <w:p w14:paraId="5045B475"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m:rPr>
                <m:sty m:val="p"/>
              </m:rPr>
              <w:rPr>
                <w:rFonts w:ascii="Cambria Math" w:hAnsi="Cambria Math"/>
              </w:rPr>
              <m:t>T2R2</m:t>
            </m:r>
          </m:sup>
        </m:sSubSup>
      </m:oMath>
      <w:r w:rsidRPr="00121633">
        <w:t>= RSRPB_H of R2/RSTx_H of T2</w:t>
      </w:r>
    </w:p>
    <w:p w14:paraId="1D28DFD2" w14:textId="77777777" w:rsidR="00E47F8A" w:rsidRPr="00121633" w:rsidRDefault="00E47F8A" w:rsidP="00E47F8A">
      <w:pPr>
        <w:pStyle w:val="B2"/>
      </w:pPr>
      <w:r>
        <w:lastRenderedPageBreak/>
        <w:t>-</w:t>
      </w:r>
      <w:r>
        <w:tab/>
      </w:r>
      <w:r w:rsidRPr="00121633">
        <w:t xml:space="preserve">TE sends SSB on </w:t>
      </w:r>
      <w:r w:rsidRPr="00DD7078">
        <w:t xml:space="preserve">pol. </w:t>
      </w:r>
      <w:r>
        <w:t xml:space="preserve">V </w:t>
      </w:r>
      <w:r w:rsidRPr="00121633">
        <w:t>from TRP2 (T2). UE measures and reports RSRPB of pol. H</w:t>
      </w:r>
      <w:r w:rsidRPr="00415ACA">
        <w:t xml:space="preserve"> </w:t>
      </w:r>
      <w:r>
        <w:t>and pol. H</w:t>
      </w:r>
      <w:r w:rsidRPr="00121633">
        <w:t xml:space="preserve"> from antenna panel 2 (R2). </w:t>
      </w:r>
      <w:r>
        <w:t xml:space="preserve">Similarly, </w:t>
      </w:r>
      <w:r w:rsidRPr="00121633">
        <w:t xml:space="preserve">UE measures and reports </w:t>
      </w:r>
      <w:r>
        <w:t xml:space="preserve">RSRPB of </w:t>
      </w:r>
      <w:r w:rsidRPr="00121633">
        <w:t>pol. V and pol H from antenna panel 1 (R1).</w:t>
      </w:r>
    </w:p>
    <w:p w14:paraId="441F43AB" w14:textId="77777777" w:rsidR="00E47F8A" w:rsidRPr="00121633" w:rsidRDefault="00E47F8A" w:rsidP="00E47F8A">
      <w:pPr>
        <w:pStyle w:val="B3"/>
      </w:pPr>
      <w:r>
        <w:t>-</w:t>
      </w:r>
      <w:r>
        <w:tab/>
      </w:r>
      <w:r w:rsidRPr="00121633">
        <w:t xml:space="preserve">To get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rPr>
              <m:t>η</m:t>
            </m:r>
          </m:e>
        </m:acc>
      </m:oMath>
      <w:r w:rsidRPr="00121633">
        <w:t xml:space="preserve"> by following equations:</w:t>
      </w:r>
    </w:p>
    <w:p w14:paraId="7E73E2CA"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m:rPr>
                <m:sty m:val="p"/>
              </m:rPr>
              <w:rPr>
                <w:rFonts w:ascii="Cambria Math" w:hAnsi="Cambria Math"/>
              </w:rPr>
              <m:t>T2R1</m:t>
            </m:r>
          </m:sup>
        </m:sSubSup>
      </m:oMath>
      <w:r w:rsidRPr="00121633">
        <w:t>= RSRPB_H of R1/RSTx_V of T2</w:t>
      </w:r>
    </w:p>
    <w:p w14:paraId="3ED06043"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T2R1</m:t>
            </m:r>
          </m:sup>
        </m:sSubSup>
      </m:oMath>
      <w:r w:rsidRPr="00121633">
        <w:t>= RSRPB_V of R</w:t>
      </w:r>
      <w:r>
        <w:t>1</w:t>
      </w:r>
      <w:r w:rsidRPr="00121633">
        <w:t>/RSTx_V of T2</w:t>
      </w:r>
    </w:p>
    <w:p w14:paraId="5B09AE00"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m:rPr>
                <m:sty m:val="p"/>
              </m:rPr>
              <w:rPr>
                <w:rFonts w:ascii="Cambria Math" w:hAnsi="Cambria Math"/>
              </w:rPr>
              <m:t>T2R2</m:t>
            </m:r>
          </m:sup>
        </m:sSubSup>
        <m:r>
          <m:rPr>
            <m:sty m:val="p"/>
          </m:rPr>
          <w:rPr>
            <w:rFonts w:ascii="Cambria Math" w:hAnsi="Cambria Math"/>
          </w:rPr>
          <m:t> </m:t>
        </m:r>
      </m:oMath>
      <w:r w:rsidRPr="00121633">
        <w:t>= RSRPB_H of R2/RSTx_V of T2</w:t>
      </w:r>
    </w:p>
    <w:p w14:paraId="1D6510AA" w14:textId="77777777" w:rsidR="00E47F8A" w:rsidRPr="00121633" w:rsidRDefault="00E47F8A" w:rsidP="00E47F8A">
      <w:pPr>
        <w:pStyle w:val="B4"/>
      </w:pPr>
      <w:r>
        <w:t>-</w:t>
      </w:r>
      <w:r>
        <w:tab/>
      </w:r>
      <m:oMath>
        <m:sSubSup>
          <m:sSubSupPr>
            <m:ctrlPr>
              <w:rPr>
                <w:rFonts w:ascii="Cambria Math" w:hAnsi="Cambria Math"/>
              </w:rPr>
            </m:ctrlPr>
          </m:sSubSupPr>
          <m:e>
            <m:r>
              <m:rPr>
                <m:sty m:val="p"/>
              </m:rPr>
              <w:rPr>
                <w:rFonts w:ascii="Cambria Math" w:hAnsi="Cambria Math"/>
              </w:rPr>
              <m:t xml:space="preserve"> </m:t>
            </m:r>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m:rPr>
                <m:sty m:val="p"/>
              </m:rPr>
              <w:rPr>
                <w:rFonts w:ascii="Cambria Math" w:hAnsi="Cambria Math"/>
              </w:rPr>
              <m:t>T2R2</m:t>
            </m:r>
          </m:sup>
        </m:sSubSup>
      </m:oMath>
      <w:r w:rsidRPr="00121633">
        <w:t>= RSRPB_V of R2/RSTx_V of T2</w:t>
      </w:r>
    </w:p>
    <w:p w14:paraId="493D1B5B" w14:textId="77777777" w:rsidR="00E47F8A" w:rsidRPr="00183CC7" w:rsidRDefault="00E47F8A" w:rsidP="00E47F8A">
      <w:pPr>
        <w:pStyle w:val="B2"/>
        <w:rPr>
          <w:lang w:val="en-US"/>
        </w:rPr>
      </w:pPr>
      <w:r>
        <w:rPr>
          <w:lang w:val="en-US"/>
        </w:rPr>
        <w:t>-</w:t>
      </w:r>
      <w:r>
        <w:rPr>
          <w:lang w:val="en-US"/>
        </w:rPr>
        <w:tab/>
      </w:r>
      <w:r w:rsidRPr="00183CC7">
        <w:rPr>
          <w:lang w:val="en-US"/>
        </w:rPr>
        <w:t xml:space="preserve">Note that here </w:t>
      </w:r>
      <w:r w:rsidRPr="00121633">
        <w:rPr>
          <w:lang w:val="en-US"/>
        </w:rPr>
        <w:t>RSRPB_</w:t>
      </w:r>
      <w:r w:rsidRPr="00183CC7">
        <w:rPr>
          <w:lang w:val="en-US"/>
        </w:rPr>
        <w:t xml:space="preserve">i </w:t>
      </w:r>
      <w:r w:rsidRPr="00121633">
        <w:rPr>
          <w:lang w:val="en-US"/>
        </w:rPr>
        <w:t>of R</w:t>
      </w:r>
      <w:r w:rsidRPr="00183CC7">
        <w:rPr>
          <w:lang w:val="en-US"/>
        </w:rPr>
        <w:t xml:space="preserve">a means RSRPB value reported by UE on pol. i from antenna panel a, and RSTx_i of Tb means Tx power of reference signal from TRP </w:t>
      </w:r>
      <w:r>
        <w:t>b</w:t>
      </w:r>
      <w:r w:rsidRPr="00183CC7">
        <w:rPr>
          <w:lang w:val="en-US"/>
        </w:rPr>
        <w:t xml:space="preserve">. </w:t>
      </w:r>
      <m:oMath>
        <m:acc>
          <m:accPr>
            <m:chr m:val="̈"/>
            <m:ctrlPr>
              <w:rPr>
                <w:rFonts w:ascii="Cambria Math" w:hAnsi="Cambria Math" w:cs="Cambria Math"/>
                <w:kern w:val="2"/>
                <w:sz w:val="22"/>
                <w:lang w:val="en-US" w:eastAsia="zh-CN"/>
                <w14:ligatures w14:val="standardContextual"/>
              </w:rPr>
            </m:ctrlPr>
          </m:accPr>
          <m:e>
            <m:r>
              <m:rPr>
                <m:sty m:val="p"/>
              </m:rPr>
              <w:rPr>
                <w:rFonts w:ascii="Cambria Math" w:hAnsi="Cambria Math" w:cs="Cambria Math"/>
                <w:lang w:val="en-US"/>
              </w:rPr>
              <m:t>η</m:t>
            </m:r>
          </m:e>
        </m:acc>
      </m:oMath>
      <w:r w:rsidRPr="00183CC7">
        <w:rPr>
          <w:lang w:val="en-US"/>
        </w:rPr>
        <w:t xml:space="preserve"> is the estimated channel coefficients based on RSRPB.</w:t>
      </w:r>
    </w:p>
    <w:p w14:paraId="484F447B" w14:textId="77777777" w:rsidR="00E47F8A" w:rsidRPr="00183CC7" w:rsidRDefault="00E47F8A" w:rsidP="00E47F8A">
      <w:pPr>
        <w:pStyle w:val="B1"/>
        <w:rPr>
          <w:b/>
          <w:bCs/>
          <w:lang w:val="en-US"/>
        </w:rPr>
      </w:pPr>
      <w:r>
        <w:rPr>
          <w:b/>
          <w:bCs/>
        </w:rPr>
        <w:t>-</w:t>
      </w:r>
      <w:r>
        <w:rPr>
          <w:b/>
          <w:bCs/>
        </w:rPr>
        <w:tab/>
      </w:r>
      <w:r w:rsidRPr="0084377F">
        <w:rPr>
          <w:b/>
          <w:bCs/>
        </w:rPr>
        <w:t xml:space="preserve">Step </w:t>
      </w:r>
      <w:r>
        <w:rPr>
          <w:b/>
          <w:bCs/>
        </w:rPr>
        <w:t>3</w:t>
      </w:r>
      <w:r w:rsidRPr="0084377F">
        <w:rPr>
          <w:b/>
          <w:bCs/>
        </w:rPr>
        <w:t>:</w:t>
      </w:r>
      <w:r>
        <w:rPr>
          <w:b/>
          <w:bCs/>
        </w:rPr>
        <w:t xml:space="preserve"> </w:t>
      </w:r>
      <w:r w:rsidRPr="005F3A11">
        <w:t>Test equipment to apply the pseudo-inverse</w:t>
      </w:r>
      <w:r>
        <w:t>/inverse</w:t>
      </w:r>
      <w:r w:rsidRPr="005F3A11">
        <w:t xml:space="preserve"> of </w:t>
      </w:r>
      <m:oMath>
        <m:sSub>
          <m:sSubPr>
            <m:ctrlPr>
              <w:rPr>
                <w:rFonts w:ascii="Cambria Math" w:hAnsi="Cambria Math"/>
                <w:lang w:val="en-US"/>
              </w:rPr>
            </m:ctrlPr>
          </m:sSubPr>
          <m:e>
            <m:r>
              <m:rPr>
                <m:sty m:val="bi"/>
              </m:rPr>
              <w:rPr>
                <w:rFonts w:ascii="Cambria Math" w:hAnsi="Cambria Math"/>
                <w:lang w:val="en-US"/>
              </w:rPr>
              <m:t>H</m:t>
            </m:r>
          </m:e>
          <m:sub>
            <m:r>
              <m:rPr>
                <m:sty m:val="bi"/>
              </m:rPr>
              <w:rPr>
                <w:rFonts w:ascii="Cambria Math" w:hAnsi="Cambria Math"/>
                <w:lang w:val="en-US"/>
              </w:rPr>
              <m:t>OTA</m:t>
            </m:r>
          </m:sub>
        </m:sSub>
      </m:oMath>
      <w:r>
        <w:t xml:space="preserve"> to</w:t>
      </w:r>
      <w:r w:rsidRPr="00415ACA">
        <w:t xml:space="preserve"> </w:t>
      </w:r>
      <w:r>
        <w:t xml:space="preserve">improve the initial isolation provided in </w:t>
      </w:r>
      <w:r>
        <w:rPr>
          <w:rFonts w:hint="eastAsia"/>
          <w:lang w:eastAsia="zh-CN"/>
        </w:rPr>
        <w:t>S</w:t>
      </w:r>
      <w:r>
        <w:t>tep 1</w:t>
      </w:r>
      <w:r w:rsidRPr="005F3A11">
        <w:rPr>
          <w:lang w:val="en-US"/>
        </w:rPr>
        <w:t>.</w:t>
      </w:r>
    </w:p>
    <w:p w14:paraId="2402F508" w14:textId="19318116" w:rsidR="00E47F8A" w:rsidRPr="008236FD" w:rsidRDefault="00E47F8A" w:rsidP="00E47F8A">
      <w:pPr>
        <w:pStyle w:val="EQ"/>
        <w:rPr>
          <w:iCs/>
        </w:rPr>
      </w:pPr>
      <w:r>
        <w:rPr>
          <w:iCs/>
          <w:noProof w:val="0"/>
          <w:lang w:val="en-US"/>
        </w:rPr>
        <w:tab/>
      </w:r>
      <m:oMath>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1</m:t>
                      </m:r>
                    </m:sub>
                    <m:sup>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y</m:t>
                      </m:r>
                    </m:e>
                    <m:sub>
                      <m:r>
                        <m:rPr>
                          <m:sty m:val="p"/>
                        </m:rPr>
                        <w:rPr>
                          <w:rFonts w:ascii="Cambria Math" w:hAnsi="Cambria Math"/>
                        </w:rPr>
                        <m:t>2</m:t>
                      </m:r>
                    </m:sub>
                    <m:sup>
                      <m:r>
                        <w:rPr>
                          <w:rFonts w:ascii="Cambria Math" w:hAnsi="Cambria Math"/>
                        </w:rPr>
                        <m:t>R</m:t>
                      </m:r>
                      <m:r>
                        <m:rPr>
                          <m:sty m:val="p"/>
                        </m:rPr>
                        <w:rPr>
                          <w:rFonts w:ascii="Cambria Math" w:hAnsi="Cambria Math"/>
                        </w:rPr>
                        <m:t>2</m:t>
                      </m:r>
                    </m:sup>
                  </m:sSubSup>
                </m:e>
              </m:mr>
            </m:m>
          </m:e>
        </m:d>
        <m:r>
          <m:rPr>
            <m:sty m:val="p"/>
          </m:rPr>
          <w:rPr>
            <w:rFonts w:ascii="Cambria Math" w:hAnsi="Cambria Math"/>
          </w:rPr>
          <m:t>=</m:t>
        </m:r>
        <m:r>
          <w:rPr>
            <w:rFonts w:ascii="Cambria Math" w:hAnsi="Cambria Math"/>
          </w:rPr>
          <m:t>inverse</m:t>
        </m:r>
        <m:d>
          <m:dPr>
            <m:begChr m:val="["/>
            <m:endChr m:val="]"/>
            <m:ctrlPr>
              <w:rPr>
                <w:rFonts w:ascii="Cambria Math" w:hAnsi="Cambria Math"/>
                <w:iCs/>
                <w:lang w:val="en-US"/>
              </w:rPr>
            </m:ctrlPr>
          </m:dPr>
          <m:e>
            <m:m>
              <m:mPr>
                <m:mcs>
                  <m:mc>
                    <m:mcPr>
                      <m:count m:val="2"/>
                      <m:mcJc m:val="center"/>
                    </m:mcPr>
                  </m:mc>
                </m:mcs>
                <m:ctrlPr>
                  <w:rPr>
                    <w:rFonts w:ascii="Cambria Math" w:hAnsi="Cambria Math"/>
                    <w:iCs/>
                    <w:lang w:val="en-US"/>
                  </w:rPr>
                </m:ctrlPr>
              </m:mP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acc>
                              <m:accPr>
                                <m:chr m:val="̈"/>
                                <m:ctrlPr>
                                  <w:rPr>
                                    <w:rFonts w:ascii="Cambria Math" w:hAnsi="Cambria Math" w:cs="Cambria Math"/>
                                    <w:iCs/>
                                    <w:kern w:val="2"/>
                                    <w:sz w:val="22"/>
                                    <w:lang w:val="en-US"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1</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1</m:t>
                            </m:r>
                          </m:sup>
                        </m:sSubSup>
                      </m:e>
                    </m:mr>
                  </m:m>
                </m:e>
              </m:mr>
              <m:mr>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1</m:t>
                            </m:r>
                            <m:r>
                              <w:rPr>
                                <w:rFonts w:ascii="Cambria Math" w:hAnsi="Cambria Math"/>
                              </w:rPr>
                              <m:t>R</m:t>
                            </m:r>
                            <m:r>
                              <m:rPr>
                                <m:sty m:val="p"/>
                              </m:rPr>
                              <w:rPr>
                                <w:rFonts w:ascii="Cambria Math" w:hAnsi="Cambria Math"/>
                              </w:rPr>
                              <m:t>2</m:t>
                            </m:r>
                          </m:sup>
                        </m:sSubSup>
                      </m:e>
                    </m:mr>
                  </m:m>
                </m:e>
                <m:e>
                  <m:m>
                    <m:mPr>
                      <m:mcs>
                        <m:mc>
                          <m:mcPr>
                            <m:count m:val="2"/>
                            <m:mcJc m:val="center"/>
                          </m:mcPr>
                        </m:mc>
                      </m:mcs>
                      <m:ctrlPr>
                        <w:rPr>
                          <w:rFonts w:ascii="Cambria Math" w:hAnsi="Cambria Math"/>
                          <w:iCs/>
                          <w:lang w:val="en-US"/>
                        </w:rPr>
                      </m:ctrlPr>
                    </m:mP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12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r>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21</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e>
                        <m:sSubSup>
                          <m:sSubSupPr>
                            <m:ctrlPr>
                              <w:rPr>
                                <w:rFonts w:ascii="Cambria Math" w:hAnsi="Cambria Math"/>
                                <w:iCs/>
                                <w:lang w:val="en-US"/>
                              </w:rPr>
                            </m:ctrlPr>
                          </m:sSubSupPr>
                          <m:e>
                            <m:r>
                              <m:rPr>
                                <m:sty m:val="p"/>
                              </m:rPr>
                              <w:rPr>
                                <w:rFonts w:ascii="Cambria Math" w:hAnsi="Cambria Math"/>
                              </w:rPr>
                              <m:t xml:space="preserve"> </m:t>
                            </m:r>
                            <m:acc>
                              <m:accPr>
                                <m:chr m:val="̈"/>
                                <m:ctrlPr>
                                  <w:rPr>
                                    <w:rFonts w:ascii="Cambria Math" w:hAnsi="Cambria Math" w:cs="Cambria Math"/>
                                    <w:kern w:val="2"/>
                                    <w:sz w:val="22"/>
                                    <w:lang w:eastAsia="zh-CN"/>
                                    <w14:ligatures w14:val="standardContextual"/>
                                  </w:rPr>
                                </m:ctrlPr>
                              </m:accPr>
                              <m:e>
                                <m:r>
                                  <m:rPr>
                                    <m:sty m:val="p"/>
                                  </m:rPr>
                                  <w:rPr>
                                    <w:rFonts w:ascii="Cambria Math" w:hAnsi="Cambria Math" w:cs="Cambria Math"/>
                                  </w:rPr>
                                  <m:t>η</m:t>
                                </m:r>
                              </m:e>
                            </m:acc>
                          </m:e>
                          <m:sub>
                            <m:r>
                              <m:rPr>
                                <m:sty m:val="p"/>
                              </m:rPr>
                              <w:rPr>
                                <w:rFonts w:ascii="Cambria Math" w:hAnsi="Cambria Math"/>
                              </w:rPr>
                              <m:t>22</m:t>
                            </m:r>
                          </m:sub>
                          <m:sup>
                            <m:r>
                              <w:rPr>
                                <w:rFonts w:ascii="Cambria Math" w:hAnsi="Cambria Math"/>
                              </w:rPr>
                              <m:t>T</m:t>
                            </m:r>
                            <m:r>
                              <m:rPr>
                                <m:sty m:val="p"/>
                              </m:rPr>
                              <w:rPr>
                                <w:rFonts w:ascii="Cambria Math" w:hAnsi="Cambria Math"/>
                              </w:rPr>
                              <m:t>2</m:t>
                            </m:r>
                            <m:r>
                              <w:rPr>
                                <w:rFonts w:ascii="Cambria Math" w:hAnsi="Cambria Math"/>
                              </w:rPr>
                              <m:t>R</m:t>
                            </m:r>
                            <m:r>
                              <m:rPr>
                                <m:sty m:val="p"/>
                              </m:rPr>
                              <w:rPr>
                                <w:rFonts w:ascii="Cambria Math" w:hAnsi="Cambria Math"/>
                              </w:rPr>
                              <m:t>2</m:t>
                            </m:r>
                          </m:sup>
                        </m:sSubSup>
                      </m:e>
                    </m:mr>
                  </m:m>
                </m:e>
              </m:mr>
            </m:m>
          </m:e>
        </m:d>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OTA</m:t>
            </m:r>
          </m:sub>
        </m:sSub>
        <m:r>
          <m:rPr>
            <m:sty m:val="p"/>
          </m:rPr>
          <w:rPr>
            <w:rFonts w:ascii="Cambria Math" w:hAnsi="Cambria Math"/>
          </w:rPr>
          <m:t>.</m:t>
        </m:r>
        <m:sSub>
          <m:sSubPr>
            <m:ctrlPr>
              <w:rPr>
                <w:rFonts w:ascii="Cambria Math" w:hAnsi="Cambria Math"/>
                <w:b/>
                <w:bCs/>
                <w:iCs/>
                <w:lang w:val="en-US"/>
              </w:rPr>
            </m:ctrlPr>
          </m:sSubPr>
          <m:e>
            <m:r>
              <m:rPr>
                <m:sty m:val="bi"/>
              </m:rPr>
              <w:rPr>
                <w:rFonts w:ascii="Cambria Math" w:hAnsi="Cambria Math"/>
              </w:rPr>
              <m:t>H</m:t>
            </m:r>
          </m:e>
          <m:sub>
            <m:r>
              <m:rPr>
                <m:sty m:val="bi"/>
              </m:rPr>
              <w:rPr>
                <w:rFonts w:ascii="Cambria Math" w:hAnsi="Cambria Math"/>
              </w:rPr>
              <m:t>C</m:t>
            </m:r>
          </m:sub>
        </m:sSub>
        <m:r>
          <m:rPr>
            <m:sty m:val="p"/>
          </m:rPr>
          <w:rPr>
            <w:rFonts w:ascii="Cambria Math" w:hAnsi="Cambria Math"/>
          </w:rPr>
          <m:t>.</m:t>
        </m:r>
        <m:d>
          <m:dPr>
            <m:ctrlPr>
              <w:rPr>
                <w:rFonts w:ascii="Cambria Math" w:hAnsi="Cambria Math"/>
                <w:iCs/>
                <w:lang w:val="en-US"/>
              </w:rPr>
            </m:ctrlPr>
          </m:dPr>
          <m:e>
            <m:m>
              <m:mPr>
                <m:plcHide m:val="1"/>
                <m:mcs>
                  <m:mc>
                    <m:mcPr>
                      <m:count m:val="1"/>
                      <m:mcJc m:val="center"/>
                    </m:mcPr>
                  </m:mc>
                </m:mcs>
                <m:ctrlPr>
                  <w:rPr>
                    <w:rFonts w:ascii="Cambria Math" w:hAnsi="Cambria Math"/>
                    <w:iCs/>
                    <w:lang w:val="en-US"/>
                  </w:rPr>
                </m:ctrlPr>
              </m:mP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1</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1</m:t>
                      </m:r>
                    </m:sub>
                    <m:sup>
                      <m:r>
                        <w:rPr>
                          <w:rFonts w:ascii="Cambria Math" w:hAnsi="Cambria Math"/>
                        </w:rPr>
                        <m:t>T</m:t>
                      </m:r>
                      <m:r>
                        <m:rPr>
                          <m:sty m:val="p"/>
                        </m:rPr>
                        <w:rPr>
                          <w:rFonts w:ascii="Cambria Math" w:hAnsi="Cambria Math"/>
                        </w:rPr>
                        <m:t>2</m:t>
                      </m:r>
                    </m:sup>
                  </m:sSubSup>
                </m:e>
              </m:mr>
              <m:mr>
                <m:e>
                  <m:sSubSup>
                    <m:sSubSupPr>
                      <m:ctrlPr>
                        <w:rPr>
                          <w:rFonts w:ascii="Cambria Math" w:hAnsi="Cambria Math"/>
                          <w:iCs/>
                          <w:lang w:val="en-US"/>
                        </w:rPr>
                      </m:ctrlPr>
                    </m:sSubSupPr>
                    <m:e>
                      <m:r>
                        <w:rPr>
                          <w:rFonts w:ascii="Cambria Math" w:hAnsi="Cambria Math"/>
                        </w:rPr>
                        <m:t>x</m:t>
                      </m:r>
                    </m:e>
                    <m:sub>
                      <m:r>
                        <m:rPr>
                          <m:sty m:val="p"/>
                        </m:rPr>
                        <w:rPr>
                          <w:rFonts w:ascii="Cambria Math" w:hAnsi="Cambria Math"/>
                        </w:rPr>
                        <m:t>2</m:t>
                      </m:r>
                    </m:sub>
                    <m:sup>
                      <m:r>
                        <w:rPr>
                          <w:rFonts w:ascii="Cambria Math" w:hAnsi="Cambria Math"/>
                        </w:rPr>
                        <m:t>T</m:t>
                      </m:r>
                      <m:r>
                        <m:rPr>
                          <m:sty m:val="p"/>
                        </m:rPr>
                        <w:rPr>
                          <w:rFonts w:ascii="Cambria Math" w:hAnsi="Cambria Math"/>
                        </w:rPr>
                        <m:t>2</m:t>
                      </m:r>
                    </m:sup>
                  </m:sSubSup>
                </m:e>
              </m:mr>
            </m:m>
          </m:e>
        </m:d>
      </m:oMath>
      <w:r>
        <w:rPr>
          <w:iCs/>
        </w:rPr>
        <w:t xml:space="preserve">            (</w:t>
      </w:r>
      <w:r>
        <w:t>D.1-3</w:t>
      </w:r>
      <w:r>
        <w:rPr>
          <w:iCs/>
        </w:rPr>
        <w:t>)</w:t>
      </w:r>
    </w:p>
    <w:p w14:paraId="207EFF49" w14:textId="77777777" w:rsidR="00E47F8A" w:rsidRDefault="00E47F8A" w:rsidP="00E47F8A">
      <w:pPr>
        <w:rPr>
          <w:noProof/>
        </w:rPr>
      </w:pPr>
    </w:p>
    <w:p w14:paraId="2ED8E03D" w14:textId="7F255071" w:rsidR="00E47F8A" w:rsidRDefault="00E47F8A" w:rsidP="00E47F8A">
      <w:pPr>
        <w:pStyle w:val="Heading8"/>
        <w:rPr>
          <w:noProof/>
        </w:rPr>
      </w:pPr>
      <w:bookmarkStart w:id="366" w:name="_Toc162015604"/>
      <w:r w:rsidRPr="004D3578">
        <w:t xml:space="preserve">Annex </w:t>
      </w:r>
      <w:r>
        <w:t>E</w:t>
      </w:r>
      <w:r w:rsidRPr="004D3578">
        <w:t>:</w:t>
      </w:r>
      <w:r w:rsidRPr="004D3578">
        <w:br/>
      </w:r>
      <w:r>
        <w:t>(Reserved)</w:t>
      </w:r>
      <w:bookmarkEnd w:id="366"/>
    </w:p>
    <w:p w14:paraId="0ABBBCDB" w14:textId="77777777" w:rsidR="00E47F8A" w:rsidRDefault="00E47F8A" w:rsidP="00E47F8A">
      <w:pPr>
        <w:rPr>
          <w:noProof/>
        </w:rPr>
      </w:pPr>
    </w:p>
    <w:p w14:paraId="603B2D83" w14:textId="075CE92F" w:rsidR="00E47F8A" w:rsidRDefault="00E47F8A" w:rsidP="00E47F8A">
      <w:pPr>
        <w:pStyle w:val="Heading8"/>
      </w:pPr>
      <w:bookmarkStart w:id="367" w:name="_Toc162015605"/>
      <w:r w:rsidRPr="004D3578">
        <w:t xml:space="preserve">Annex </w:t>
      </w:r>
      <w:r>
        <w:t>F</w:t>
      </w:r>
      <w:r w:rsidRPr="004D3578">
        <w:t>:</w:t>
      </w:r>
      <w:r w:rsidRPr="004D3578">
        <w:br/>
      </w:r>
      <w:r>
        <w:t>(Reserved)</w:t>
      </w:r>
      <w:bookmarkEnd w:id="367"/>
    </w:p>
    <w:p w14:paraId="0CA0C66E" w14:textId="77777777" w:rsidR="00E47F8A" w:rsidRPr="00E47F8A" w:rsidRDefault="00E47F8A" w:rsidP="00E47F8A"/>
    <w:p w14:paraId="6C0A3A5B" w14:textId="77777777" w:rsidR="009870FD" w:rsidRPr="00781442" w:rsidRDefault="009870FD" w:rsidP="008A7623">
      <w:pPr>
        <w:pStyle w:val="Heading8"/>
      </w:pPr>
      <w:bookmarkStart w:id="368" w:name="_Toc151623964"/>
      <w:bookmarkStart w:id="369" w:name="_Toc154585381"/>
      <w:bookmarkStart w:id="370" w:name="_Toc155642338"/>
      <w:bookmarkStart w:id="371" w:name="_Toc162015606"/>
      <w:r w:rsidRPr="00781442">
        <w:t xml:space="preserve">Annex </w:t>
      </w:r>
      <w:r>
        <w:t>G</w:t>
      </w:r>
      <w:r w:rsidRPr="00781442">
        <w:t>:</w:t>
      </w:r>
      <w:r w:rsidRPr="00781442">
        <w:br/>
      </w:r>
      <w:r>
        <w:t>Step size of measurement grids</w:t>
      </w:r>
      <w:bookmarkEnd w:id="368"/>
      <w:bookmarkEnd w:id="369"/>
      <w:bookmarkEnd w:id="370"/>
      <w:bookmarkEnd w:id="371"/>
    </w:p>
    <w:p w14:paraId="5F6D9E7B" w14:textId="77777777" w:rsidR="009870FD" w:rsidRPr="00140511" w:rsidRDefault="009870FD" w:rsidP="006379AB">
      <w:pPr>
        <w:rPr>
          <w:rFonts w:eastAsia="Malgun Gothic"/>
          <w:lang w:eastAsia="zh-CN"/>
        </w:rPr>
      </w:pPr>
      <w:r w:rsidRPr="00140511">
        <w:rPr>
          <w:rFonts w:eastAsia="Malgun Gothic"/>
          <w:lang w:eastAsia="zh-CN"/>
        </w:rPr>
        <w:t>This appendix describes the assumptions and definition of the minimum number of measurement grid points for multi-Rx chain DL reception UE RF testing.</w:t>
      </w:r>
    </w:p>
    <w:p w14:paraId="5A2C7696" w14:textId="77777777" w:rsidR="009870FD" w:rsidRPr="00310736" w:rsidRDefault="009870FD" w:rsidP="006379AB">
      <w:pPr>
        <w:rPr>
          <w:rFonts w:eastAsia="Malgun Gothic"/>
          <w:lang w:eastAsia="zh-CN"/>
        </w:rPr>
      </w:pPr>
      <w:r w:rsidRPr="00140511">
        <w:rPr>
          <w:rFonts w:eastAsia="Malgun Gothic"/>
          <w:lang w:eastAsia="zh-CN"/>
        </w:rPr>
        <w:t xml:space="preserve">The minimum number of measurement grid point for TRP/EIRP/EIS was investigated in </w:t>
      </w:r>
      <w:r>
        <w:rPr>
          <w:rFonts w:eastAsia="Malgun Gothic"/>
          <w:lang w:eastAsia="zh-CN"/>
        </w:rPr>
        <w:t>[3]</w:t>
      </w:r>
      <w:r w:rsidRPr="00140511">
        <w:rPr>
          <w:rFonts w:eastAsia="Malgun Gothic"/>
          <w:lang w:eastAsia="zh-CN"/>
        </w:rPr>
        <w:t xml:space="preserve"> in which a completely random fashion is applied for both</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and</w:t>
      </w:r>
      <w:r>
        <w:rPr>
          <w:rFonts w:eastAsia="Malgun Gothic"/>
          <w:lang w:eastAsia="zh-CN"/>
        </w:rPr>
        <w:t xml:space="preserve"> </w:t>
      </w:r>
      <w:r w:rsidRPr="00684CEA">
        <w:rPr>
          <w:rFonts w:ascii="Symbol" w:hAnsi="Symbol"/>
        </w:rPr>
        <w:t></w:t>
      </w:r>
      <w:r>
        <w:rPr>
          <w:rFonts w:ascii="Symbol" w:hAnsi="Symbol"/>
        </w:rPr>
        <w:t xml:space="preserve">  </w:t>
      </w:r>
      <w:r w:rsidRPr="00140511">
        <w:rPr>
          <w:rFonts w:eastAsia="Malgun Gothic"/>
          <w:lang w:eastAsia="zh-CN"/>
        </w:rPr>
        <w:t>dimensions. For multi-Rx</w:t>
      </w:r>
      <w:r>
        <w:rPr>
          <w:rFonts w:eastAsia="Malgun Gothic"/>
          <w:lang w:eastAsia="zh-CN"/>
        </w:rPr>
        <w:t xml:space="preserve"> </w:t>
      </w:r>
      <w:r w:rsidRPr="004A4522">
        <w:rPr>
          <w:rFonts w:eastAsia="Malgun Gothic"/>
          <w:lang w:eastAsia="zh-CN"/>
        </w:rPr>
        <w:t>chain DL reception UE RF testing</w:t>
      </w:r>
      <w:r w:rsidRPr="00140511">
        <w:rPr>
          <w:rFonts w:eastAsia="Malgun Gothic"/>
          <w:lang w:eastAsia="zh-CN"/>
        </w:rPr>
        <w:t xml:space="preserve">, it has already known that measured performance of a UE is expected to systematically vary as a function of position. This systematic variation means that the strategy to completely randomize the orientation of the UE to determine MU does not apply. Moreover, for the measurement grid analysis for multi-Rx, the AoA pairs lie along longitudes of the UE reference coordination system, </w:t>
      </w:r>
      <w:r w:rsidRPr="00310736">
        <w:rPr>
          <w:rFonts w:eastAsia="Malgun Gothic"/>
          <w:lang w:eastAsia="zh-CN"/>
        </w:rPr>
        <w:t>and the requirements apply only for the UE-declared orientation in the positioner. Therefore, it is agreed that uncertainty mechanism for multi-Rx chain DL reception UE RF testing is limited to the coarseness of the grid and doesn’t depend on the UE random orientations as the legacy approach.</w:t>
      </w:r>
    </w:p>
    <w:p w14:paraId="62FFCF6C" w14:textId="77777777" w:rsidR="009870FD" w:rsidRDefault="009870FD" w:rsidP="006379AB">
      <w:pPr>
        <w:rPr>
          <w:rFonts w:eastAsia="Malgun Gothic"/>
          <w:lang w:eastAsia="zh-CN"/>
        </w:rPr>
      </w:pPr>
      <w:r w:rsidRPr="00310736">
        <w:rPr>
          <w:iCs/>
        </w:rPr>
        <w:t xml:space="preserve">Through the analysis from simulation results with </w:t>
      </w:r>
      <w:r w:rsidRPr="00310736">
        <w:rPr>
          <w:color w:val="000000" w:themeColor="text1"/>
          <w:szCs w:val="24"/>
          <w:lang w:eastAsia="zh-CN"/>
        </w:rPr>
        <w:t xml:space="preserve">antenna configuration of 6x2 and 4x2, </w:t>
      </w:r>
      <w:r w:rsidRPr="00282538">
        <w:rPr>
          <w:color w:val="000000" w:themeColor="text1"/>
          <w:szCs w:val="24"/>
          <w:lang w:eastAsia="zh-CN"/>
        </w:rPr>
        <w:t>15deg</w:t>
      </w:r>
      <w:r w:rsidRPr="00310736">
        <w:rPr>
          <w:color w:val="000000" w:themeColor="text1"/>
          <w:szCs w:val="24"/>
          <w:lang w:eastAsia="zh-CN"/>
        </w:rPr>
        <w:t xml:space="preserve"> is selected</w:t>
      </w:r>
      <w:r>
        <w:rPr>
          <w:color w:val="000000" w:themeColor="text1"/>
          <w:szCs w:val="24"/>
          <w:lang w:eastAsia="zh-CN"/>
        </w:rPr>
        <w:t xml:space="preserve"> as the step size of constant-step grid.</w:t>
      </w:r>
    </w:p>
    <w:p w14:paraId="0AC55BD9" w14:textId="77777777" w:rsidR="009870FD" w:rsidRDefault="009870FD" w:rsidP="006379AB">
      <w:pPr>
        <w:rPr>
          <w:rFonts w:eastAsia="Malgun Gothic"/>
          <w:lang w:eastAsia="zh-CN"/>
        </w:rPr>
      </w:pPr>
    </w:p>
    <w:p w14:paraId="50613FBD" w14:textId="60041134" w:rsidR="009870FD" w:rsidRPr="004D3578" w:rsidRDefault="009870FD" w:rsidP="00801C6B">
      <w:pPr>
        <w:pStyle w:val="Heading1"/>
        <w:ind w:left="1138" w:hanging="1138"/>
      </w:pPr>
      <w:bookmarkStart w:id="372" w:name="_Toc151623965"/>
      <w:bookmarkStart w:id="373" w:name="_Toc154585382"/>
      <w:bookmarkStart w:id="374" w:name="_Toc155642339"/>
      <w:bookmarkStart w:id="375" w:name="_Toc162015607"/>
      <w:r>
        <w:t>G</w:t>
      </w:r>
      <w:r w:rsidRPr="004D3578">
        <w:t>.1</w:t>
      </w:r>
      <w:r w:rsidR="000616E6">
        <w:tab/>
      </w:r>
      <w:r>
        <w:t>Simulation results for step size</w:t>
      </w:r>
      <w:bookmarkEnd w:id="372"/>
      <w:bookmarkEnd w:id="373"/>
      <w:bookmarkEnd w:id="374"/>
      <w:bookmarkEnd w:id="375"/>
      <w:r>
        <w:t xml:space="preserve"> </w:t>
      </w:r>
    </w:p>
    <w:p w14:paraId="3DD7206F" w14:textId="20B22BFE" w:rsidR="009870FD" w:rsidRDefault="009870FD" w:rsidP="006379AB">
      <w:pPr>
        <w:rPr>
          <w:lang w:val="en-US"/>
        </w:rPr>
      </w:pPr>
      <w:r>
        <w:rPr>
          <w:rFonts w:eastAsia="Malgun Gothic"/>
          <w:lang w:eastAsia="zh-CN"/>
        </w:rPr>
        <w:t xml:space="preserve">In this clause, the simulation results with </w:t>
      </w:r>
      <w:r>
        <w:rPr>
          <w:lang w:val="en-US"/>
        </w:rPr>
        <w:t>1deg, 2deg, 5deg, 10deg</w:t>
      </w:r>
      <w:r w:rsidRPr="00F10178">
        <w:rPr>
          <w:lang w:val="en-US"/>
        </w:rPr>
        <w:t>, 15deg, and 30deg</w:t>
      </w:r>
      <w:r>
        <w:rPr>
          <w:lang w:val="en-US"/>
        </w:rPr>
        <w:t xml:space="preserve"> step sizes are shown in Table G.1-1 and Table G.1-</w:t>
      </w:r>
      <w:r w:rsidR="00D956D5">
        <w:rPr>
          <w:lang w:val="en-US"/>
        </w:rPr>
        <w:t>2</w:t>
      </w:r>
      <w:r>
        <w:rPr>
          <w:lang w:val="en-US"/>
        </w:rPr>
        <w:t xml:space="preserve"> considering different antenna modules placements. </w:t>
      </w:r>
    </w:p>
    <w:p w14:paraId="010415F3" w14:textId="77777777" w:rsidR="009870FD" w:rsidRDefault="009870FD" w:rsidP="006379AB">
      <w:pPr>
        <w:rPr>
          <w:lang w:val="en-US"/>
        </w:rPr>
      </w:pPr>
    </w:p>
    <w:p w14:paraId="14CAB3AB" w14:textId="77777777" w:rsidR="009870FD" w:rsidRPr="00801C6B" w:rsidRDefault="009870FD" w:rsidP="006379AB">
      <w:pPr>
        <w:pStyle w:val="TH"/>
        <w:rPr>
          <w:rFonts w:eastAsia="DengXian" w:cs="Arial"/>
          <w:lang w:val="en-US" w:eastAsia="zh-CN"/>
        </w:rPr>
      </w:pPr>
      <w:r w:rsidRPr="00801C6B">
        <w:rPr>
          <w:rFonts w:eastAsia="DengXian" w:cs="Arial"/>
          <w:lang w:val="en-US" w:eastAsia="zh-CN"/>
        </w:rPr>
        <w:t>Table G.1-1: Simulation results for step size with antenna configuration of 4x2</w:t>
      </w:r>
      <w:r w:rsidRPr="00801C6B">
        <w:rPr>
          <w:rFonts w:cs="Arial"/>
          <w:color w:val="000000" w:themeColor="text1"/>
          <w:szCs w:val="24"/>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01D79B8D" w14:textId="77777777" w:rsidTr="00282538">
        <w:trPr>
          <w:trHeight w:val="288"/>
        </w:trPr>
        <w:tc>
          <w:tcPr>
            <w:tcW w:w="9861" w:type="dxa"/>
            <w:gridSpan w:val="8"/>
            <w:shd w:val="clear" w:color="auto" w:fill="D0CECE" w:themeFill="background2" w:themeFillShade="E6"/>
            <w:noWrap/>
            <w:hideMark/>
          </w:tcPr>
          <w:p w14:paraId="2E22A31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 xml:space="preserve">Adjacent modules </w:t>
            </w:r>
          </w:p>
        </w:tc>
      </w:tr>
      <w:tr w:rsidR="009870FD" w:rsidRPr="006268A0" w14:paraId="5B6ABA6C" w14:textId="77777777" w:rsidTr="00282538">
        <w:trPr>
          <w:trHeight w:val="288"/>
        </w:trPr>
        <w:tc>
          <w:tcPr>
            <w:tcW w:w="2160" w:type="dxa"/>
            <w:noWrap/>
          </w:tcPr>
          <w:p w14:paraId="47771CCE"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3F98E79A"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67F9C4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73F36BB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5C790F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2B4D98B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5AE8EC8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34C743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7ABA0CE7" w14:textId="77777777" w:rsidTr="00282538">
        <w:trPr>
          <w:trHeight w:val="288"/>
        </w:trPr>
        <w:tc>
          <w:tcPr>
            <w:tcW w:w="2160" w:type="dxa"/>
            <w:noWrap/>
            <w:hideMark/>
          </w:tcPr>
          <w:p w14:paraId="287E9D7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1C6BF5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74B3924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c>
          <w:tcPr>
            <w:tcW w:w="1116" w:type="dxa"/>
            <w:hideMark/>
          </w:tcPr>
          <w:p w14:paraId="2800217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8107A0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B25D69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0.32%</w:t>
            </w:r>
          </w:p>
        </w:tc>
        <w:tc>
          <w:tcPr>
            <w:tcW w:w="1116" w:type="dxa"/>
            <w:hideMark/>
          </w:tcPr>
          <w:p w14:paraId="15A6A20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0.17%</w:t>
            </w:r>
          </w:p>
        </w:tc>
        <w:tc>
          <w:tcPr>
            <w:tcW w:w="1116" w:type="dxa"/>
            <w:hideMark/>
          </w:tcPr>
          <w:p w14:paraId="34A360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r>
      <w:tr w:rsidR="009870FD" w:rsidRPr="006268A0" w14:paraId="09F29102" w14:textId="77777777" w:rsidTr="00282538">
        <w:trPr>
          <w:trHeight w:val="288"/>
        </w:trPr>
        <w:tc>
          <w:tcPr>
            <w:tcW w:w="2160" w:type="dxa"/>
            <w:noWrap/>
            <w:hideMark/>
          </w:tcPr>
          <w:p w14:paraId="4E8DE42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34770E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6865FF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7C1D5E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0.28%</w:t>
            </w:r>
          </w:p>
        </w:tc>
        <w:tc>
          <w:tcPr>
            <w:tcW w:w="1116" w:type="dxa"/>
            <w:hideMark/>
          </w:tcPr>
          <w:p w14:paraId="0DC21C4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0.23%</w:t>
            </w:r>
          </w:p>
        </w:tc>
        <w:tc>
          <w:tcPr>
            <w:tcW w:w="1116" w:type="dxa"/>
            <w:hideMark/>
          </w:tcPr>
          <w:p w14:paraId="6AC462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c>
          <w:tcPr>
            <w:tcW w:w="1116" w:type="dxa"/>
            <w:hideMark/>
          </w:tcPr>
          <w:p w14:paraId="0B113DD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-0.08%</w:t>
            </w:r>
          </w:p>
        </w:tc>
        <w:tc>
          <w:tcPr>
            <w:tcW w:w="1116" w:type="dxa"/>
            <w:hideMark/>
          </w:tcPr>
          <w:p w14:paraId="2F7DD8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-0.56%</w:t>
            </w:r>
          </w:p>
        </w:tc>
      </w:tr>
      <w:tr w:rsidR="009870FD" w:rsidRPr="006268A0" w14:paraId="5A247340" w14:textId="77777777" w:rsidTr="00282538">
        <w:trPr>
          <w:trHeight w:val="288"/>
        </w:trPr>
        <w:tc>
          <w:tcPr>
            <w:tcW w:w="2160" w:type="dxa"/>
            <w:noWrap/>
            <w:hideMark/>
          </w:tcPr>
          <w:p w14:paraId="39B1A21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6EA508B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C4BB6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0FB3DFA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0298FF6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428B3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386BA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7987646C" w14:textId="1FE6A920"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401B1AC" w14:textId="77777777" w:rsidTr="00282538">
        <w:trPr>
          <w:trHeight w:val="288"/>
        </w:trPr>
        <w:tc>
          <w:tcPr>
            <w:tcW w:w="2160" w:type="dxa"/>
            <w:noWrap/>
            <w:hideMark/>
          </w:tcPr>
          <w:p w14:paraId="43664D5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46B2F74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AC60AE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A9C45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-1.00%</w:t>
            </w:r>
          </w:p>
        </w:tc>
        <w:tc>
          <w:tcPr>
            <w:tcW w:w="1116" w:type="dxa"/>
            <w:hideMark/>
          </w:tcPr>
          <w:p w14:paraId="5828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1C42FF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515C3E3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noWrap/>
            <w:hideMark/>
          </w:tcPr>
          <w:p w14:paraId="5ACC2058" w14:textId="39B7B775"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730FE489" w14:textId="77777777" w:rsidTr="00282538">
        <w:trPr>
          <w:trHeight w:val="288"/>
        </w:trPr>
        <w:tc>
          <w:tcPr>
            <w:tcW w:w="2160" w:type="dxa"/>
            <w:noWrap/>
            <w:hideMark/>
          </w:tcPr>
          <w:p w14:paraId="300A0E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OR</w:t>
            </w:r>
          </w:p>
        </w:tc>
        <w:tc>
          <w:tcPr>
            <w:tcW w:w="833" w:type="dxa"/>
            <w:noWrap/>
            <w:hideMark/>
          </w:tcPr>
          <w:p w14:paraId="0CD321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1AC929F0" w14:textId="4EDEC3C9"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325A8F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3D9ED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72029D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0.80%</w:t>
            </w:r>
          </w:p>
        </w:tc>
        <w:tc>
          <w:tcPr>
            <w:tcW w:w="1116" w:type="dxa"/>
            <w:hideMark/>
          </w:tcPr>
          <w:p w14:paraId="6967E9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526E7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7D8E104B" w14:textId="77777777" w:rsidTr="00282538">
        <w:trPr>
          <w:trHeight w:val="288"/>
        </w:trPr>
        <w:tc>
          <w:tcPr>
            <w:tcW w:w="2160" w:type="dxa"/>
            <w:noWrap/>
            <w:hideMark/>
          </w:tcPr>
          <w:p w14:paraId="43BF59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ED0B5D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47DD942F" w14:textId="2377276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1A8AB20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1.60%</w:t>
            </w:r>
          </w:p>
        </w:tc>
        <w:tc>
          <w:tcPr>
            <w:tcW w:w="1116" w:type="dxa"/>
            <w:hideMark/>
          </w:tcPr>
          <w:p w14:paraId="55DD9AE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318C6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721590E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2.60%</w:t>
            </w:r>
          </w:p>
        </w:tc>
        <w:tc>
          <w:tcPr>
            <w:tcW w:w="1116" w:type="dxa"/>
            <w:hideMark/>
          </w:tcPr>
          <w:p w14:paraId="4064FEC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52A7E434" w14:textId="77777777" w:rsidTr="00282538">
        <w:trPr>
          <w:trHeight w:val="288"/>
        </w:trPr>
        <w:tc>
          <w:tcPr>
            <w:tcW w:w="2160" w:type="dxa"/>
            <w:noWrap/>
            <w:hideMark/>
          </w:tcPr>
          <w:p w14:paraId="4E1419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42F111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4CB04320" w14:textId="5B7760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10C08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5AD1E3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3D6CCFD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126D42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0497E7E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0.00%</w:t>
            </w:r>
          </w:p>
        </w:tc>
      </w:tr>
      <w:tr w:rsidR="009870FD" w:rsidRPr="006268A0" w14:paraId="3A0DF157" w14:textId="77777777" w:rsidTr="00282538">
        <w:trPr>
          <w:trHeight w:val="288"/>
        </w:trPr>
        <w:tc>
          <w:tcPr>
            <w:tcW w:w="2160" w:type="dxa"/>
            <w:noWrap/>
            <w:hideMark/>
          </w:tcPr>
          <w:p w14:paraId="0DEA789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7720AF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3C0792EB" w14:textId="52714130" w:rsidR="009870FD" w:rsidRPr="006268A0" w:rsidRDefault="009870FD" w:rsidP="00282538">
            <w:pPr>
              <w:spacing w:after="0"/>
              <w:rPr>
                <w:rFonts w:ascii="Arial" w:eastAsiaTheme="minorEastAsia"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099C0EE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42F54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57AAF23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541A926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1A6F474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r>
      <w:tr w:rsidR="009870FD" w:rsidRPr="006268A0" w14:paraId="45D2B8D5" w14:textId="77777777" w:rsidTr="00282538">
        <w:trPr>
          <w:trHeight w:val="288"/>
        </w:trPr>
        <w:tc>
          <w:tcPr>
            <w:tcW w:w="2160" w:type="dxa"/>
            <w:noWrap/>
            <w:hideMark/>
          </w:tcPr>
          <w:p w14:paraId="43F0773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194B7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14703A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0.21%</w:t>
            </w:r>
          </w:p>
        </w:tc>
        <w:tc>
          <w:tcPr>
            <w:tcW w:w="1116" w:type="dxa"/>
            <w:hideMark/>
          </w:tcPr>
          <w:p w14:paraId="3082B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0.54%</w:t>
            </w:r>
          </w:p>
        </w:tc>
        <w:tc>
          <w:tcPr>
            <w:tcW w:w="1116" w:type="dxa"/>
            <w:hideMark/>
          </w:tcPr>
          <w:p w14:paraId="20AC90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0.27%</w:t>
            </w:r>
          </w:p>
        </w:tc>
        <w:tc>
          <w:tcPr>
            <w:tcW w:w="1116" w:type="dxa"/>
            <w:hideMark/>
          </w:tcPr>
          <w:p w14:paraId="173DB6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0.82%</w:t>
            </w:r>
          </w:p>
        </w:tc>
        <w:tc>
          <w:tcPr>
            <w:tcW w:w="1116" w:type="dxa"/>
            <w:hideMark/>
          </w:tcPr>
          <w:p w14:paraId="357C817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0.84%</w:t>
            </w:r>
          </w:p>
        </w:tc>
        <w:tc>
          <w:tcPr>
            <w:tcW w:w="1116" w:type="dxa"/>
            <w:hideMark/>
          </w:tcPr>
          <w:p w14:paraId="048037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0.39%</w:t>
            </w:r>
          </w:p>
        </w:tc>
      </w:tr>
      <w:tr w:rsidR="009870FD" w:rsidRPr="006268A0" w14:paraId="778570EA" w14:textId="77777777" w:rsidTr="00282538">
        <w:trPr>
          <w:trHeight w:val="288"/>
        </w:trPr>
        <w:tc>
          <w:tcPr>
            <w:tcW w:w="2160" w:type="dxa"/>
            <w:noWrap/>
            <w:hideMark/>
          </w:tcPr>
          <w:p w14:paraId="40098F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49CA97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C12662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0.97%</w:t>
            </w:r>
          </w:p>
        </w:tc>
        <w:tc>
          <w:tcPr>
            <w:tcW w:w="1116" w:type="dxa"/>
            <w:hideMark/>
          </w:tcPr>
          <w:p w14:paraId="68E6C7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0.26%</w:t>
            </w:r>
          </w:p>
        </w:tc>
        <w:tc>
          <w:tcPr>
            <w:tcW w:w="1116" w:type="dxa"/>
            <w:hideMark/>
          </w:tcPr>
          <w:p w14:paraId="7892B6E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1.47%</w:t>
            </w:r>
          </w:p>
        </w:tc>
        <w:tc>
          <w:tcPr>
            <w:tcW w:w="1116" w:type="dxa"/>
            <w:hideMark/>
          </w:tcPr>
          <w:p w14:paraId="2F80C4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0.38%</w:t>
            </w:r>
          </w:p>
        </w:tc>
        <w:tc>
          <w:tcPr>
            <w:tcW w:w="1116" w:type="dxa"/>
            <w:hideMark/>
          </w:tcPr>
          <w:p w14:paraId="7A1219E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37917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0.53%</w:t>
            </w:r>
          </w:p>
        </w:tc>
      </w:tr>
      <w:tr w:rsidR="009870FD" w:rsidRPr="006268A0" w14:paraId="65FCAD92" w14:textId="77777777" w:rsidTr="00282538">
        <w:trPr>
          <w:trHeight w:val="288"/>
        </w:trPr>
        <w:tc>
          <w:tcPr>
            <w:tcW w:w="2160" w:type="dxa"/>
            <w:noWrap/>
          </w:tcPr>
          <w:p w14:paraId="5549AE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06BA46A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3334DF3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0E6502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42EEB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2706170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2FAE65E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5086FF4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r>
      <w:tr w:rsidR="009870FD" w:rsidRPr="006268A0" w14:paraId="1A11DE07" w14:textId="77777777" w:rsidTr="00282538">
        <w:trPr>
          <w:trHeight w:val="288"/>
        </w:trPr>
        <w:tc>
          <w:tcPr>
            <w:tcW w:w="2160" w:type="dxa"/>
            <w:noWrap/>
          </w:tcPr>
          <w:p w14:paraId="299BA54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1FD2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06D7BC2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D5A960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373ABDF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6397BA9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4EDE6D0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460A74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r>
      <w:tr w:rsidR="009870FD" w:rsidRPr="006268A0" w14:paraId="45F22E8C" w14:textId="77777777" w:rsidTr="00282538">
        <w:trPr>
          <w:trHeight w:val="288"/>
        </w:trPr>
        <w:tc>
          <w:tcPr>
            <w:tcW w:w="9861" w:type="dxa"/>
            <w:gridSpan w:val="8"/>
            <w:shd w:val="clear" w:color="auto" w:fill="D0CECE" w:themeFill="background2" w:themeFillShade="E6"/>
            <w:noWrap/>
            <w:hideMark/>
          </w:tcPr>
          <w:p w14:paraId="3A7F6FD6"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Back-to-back modules</w:t>
            </w:r>
          </w:p>
        </w:tc>
      </w:tr>
      <w:tr w:rsidR="009870FD" w:rsidRPr="006268A0" w14:paraId="790E2DD8" w14:textId="77777777" w:rsidTr="00282538">
        <w:trPr>
          <w:trHeight w:val="288"/>
        </w:trPr>
        <w:tc>
          <w:tcPr>
            <w:tcW w:w="2160" w:type="dxa"/>
            <w:noWrap/>
          </w:tcPr>
          <w:p w14:paraId="76F08779"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048A2C44"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43D0D13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3CF6304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BA5CCD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2B0E3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4725947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7BD024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196350FB" w14:textId="77777777" w:rsidTr="00282538">
        <w:trPr>
          <w:trHeight w:val="288"/>
        </w:trPr>
        <w:tc>
          <w:tcPr>
            <w:tcW w:w="2160" w:type="dxa"/>
            <w:noWrap/>
            <w:hideMark/>
          </w:tcPr>
          <w:p w14:paraId="3001AA8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-OR</w:t>
            </w:r>
          </w:p>
        </w:tc>
        <w:tc>
          <w:tcPr>
            <w:tcW w:w="833" w:type="dxa"/>
            <w:noWrap/>
            <w:hideMark/>
          </w:tcPr>
          <w:p w14:paraId="4AF909C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EF95C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0.04%</w:t>
            </w:r>
          </w:p>
        </w:tc>
        <w:tc>
          <w:tcPr>
            <w:tcW w:w="1116" w:type="dxa"/>
            <w:hideMark/>
          </w:tcPr>
          <w:p w14:paraId="4F4D5E7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-0.11%</w:t>
            </w:r>
          </w:p>
        </w:tc>
        <w:tc>
          <w:tcPr>
            <w:tcW w:w="1116" w:type="dxa"/>
            <w:hideMark/>
          </w:tcPr>
          <w:p w14:paraId="662E3C8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c>
          <w:tcPr>
            <w:tcW w:w="1116" w:type="dxa"/>
            <w:hideMark/>
          </w:tcPr>
          <w:p w14:paraId="16D5929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0.25%</w:t>
            </w:r>
          </w:p>
        </w:tc>
        <w:tc>
          <w:tcPr>
            <w:tcW w:w="1116" w:type="dxa"/>
            <w:hideMark/>
          </w:tcPr>
          <w:p w14:paraId="1A665D0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40B1C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0.09%</w:t>
            </w:r>
          </w:p>
        </w:tc>
      </w:tr>
      <w:tr w:rsidR="009870FD" w:rsidRPr="006268A0" w14:paraId="772AE207" w14:textId="77777777" w:rsidTr="00282538">
        <w:trPr>
          <w:trHeight w:val="288"/>
        </w:trPr>
        <w:tc>
          <w:tcPr>
            <w:tcW w:w="2160" w:type="dxa"/>
            <w:noWrap/>
            <w:hideMark/>
          </w:tcPr>
          <w:p w14:paraId="12265C7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Samsung - OR</w:t>
            </w:r>
          </w:p>
        </w:tc>
        <w:tc>
          <w:tcPr>
            <w:tcW w:w="833" w:type="dxa"/>
            <w:noWrap/>
            <w:hideMark/>
          </w:tcPr>
          <w:p w14:paraId="64B60C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37030CB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-0.15%</w:t>
            </w:r>
          </w:p>
        </w:tc>
        <w:tc>
          <w:tcPr>
            <w:tcW w:w="1116" w:type="dxa"/>
            <w:hideMark/>
          </w:tcPr>
          <w:p w14:paraId="0B0A9B8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30FE1B0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-0.72%</w:t>
            </w:r>
          </w:p>
        </w:tc>
        <w:tc>
          <w:tcPr>
            <w:tcW w:w="1116" w:type="dxa"/>
            <w:hideMark/>
          </w:tcPr>
          <w:p w14:paraId="1F5EEAB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-0.35%</w:t>
            </w:r>
          </w:p>
        </w:tc>
        <w:tc>
          <w:tcPr>
            <w:tcW w:w="1116" w:type="dxa"/>
            <w:hideMark/>
          </w:tcPr>
          <w:p w14:paraId="175EC01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-0.43%</w:t>
            </w:r>
          </w:p>
        </w:tc>
        <w:tc>
          <w:tcPr>
            <w:tcW w:w="1116" w:type="dxa"/>
            <w:hideMark/>
          </w:tcPr>
          <w:p w14:paraId="28FC6E9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r>
      <w:tr w:rsidR="009870FD" w:rsidRPr="006268A0" w14:paraId="7A090624" w14:textId="77777777" w:rsidTr="00282538">
        <w:trPr>
          <w:trHeight w:val="288"/>
        </w:trPr>
        <w:tc>
          <w:tcPr>
            <w:tcW w:w="2160" w:type="dxa"/>
            <w:noWrap/>
            <w:hideMark/>
          </w:tcPr>
          <w:p w14:paraId="432E249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5C3DE2F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D38BCC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14ADF33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059045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20832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2F7DC24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0694157D" w14:textId="1079AB3F"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145D08B7" w14:textId="77777777" w:rsidTr="00282538">
        <w:trPr>
          <w:trHeight w:val="288"/>
        </w:trPr>
        <w:tc>
          <w:tcPr>
            <w:tcW w:w="2160" w:type="dxa"/>
            <w:noWrap/>
            <w:hideMark/>
          </w:tcPr>
          <w:p w14:paraId="473D99F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vivo - Arithmetic</w:t>
            </w:r>
          </w:p>
        </w:tc>
        <w:tc>
          <w:tcPr>
            <w:tcW w:w="833" w:type="dxa"/>
            <w:noWrap/>
            <w:hideMark/>
          </w:tcPr>
          <w:p w14:paraId="2147D7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5C1C28AC"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3F513E0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c>
          <w:tcPr>
            <w:tcW w:w="1116" w:type="dxa"/>
            <w:hideMark/>
          </w:tcPr>
          <w:p w14:paraId="2AC6645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1803715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71FB80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76E39877" w14:textId="59F591A6"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r>
      <w:tr w:rsidR="009870FD" w:rsidRPr="006268A0" w14:paraId="6A7579EC" w14:textId="77777777" w:rsidTr="00282538">
        <w:trPr>
          <w:trHeight w:val="288"/>
        </w:trPr>
        <w:tc>
          <w:tcPr>
            <w:tcW w:w="2160" w:type="dxa"/>
            <w:noWrap/>
            <w:hideMark/>
          </w:tcPr>
          <w:p w14:paraId="5024152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134BFCE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653279FE" w14:textId="1110E032"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5C7EEF1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hideMark/>
          </w:tcPr>
          <w:p w14:paraId="0CA671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68633E5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-1.10%</w:t>
            </w:r>
          </w:p>
        </w:tc>
        <w:tc>
          <w:tcPr>
            <w:tcW w:w="1116" w:type="dxa"/>
            <w:hideMark/>
          </w:tcPr>
          <w:p w14:paraId="425BFA5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DA051F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7EB211CA" w14:textId="77777777" w:rsidTr="00282538">
        <w:trPr>
          <w:trHeight w:val="288"/>
        </w:trPr>
        <w:tc>
          <w:tcPr>
            <w:tcW w:w="2160" w:type="dxa"/>
            <w:noWrap/>
            <w:hideMark/>
          </w:tcPr>
          <w:p w14:paraId="37D342F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OR</w:t>
            </w:r>
          </w:p>
        </w:tc>
        <w:tc>
          <w:tcPr>
            <w:tcW w:w="833" w:type="dxa"/>
            <w:noWrap/>
            <w:hideMark/>
          </w:tcPr>
          <w:p w14:paraId="3EBD4E6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F75C099" w14:textId="69A907FB"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636A9F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hideMark/>
          </w:tcPr>
          <w:p w14:paraId="0C66631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0.40%</w:t>
            </w:r>
          </w:p>
        </w:tc>
        <w:tc>
          <w:tcPr>
            <w:tcW w:w="1116" w:type="dxa"/>
            <w:hideMark/>
          </w:tcPr>
          <w:p w14:paraId="4EF531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-3.20%</w:t>
            </w:r>
          </w:p>
        </w:tc>
        <w:tc>
          <w:tcPr>
            <w:tcW w:w="1116" w:type="dxa"/>
            <w:hideMark/>
          </w:tcPr>
          <w:p w14:paraId="2F8BA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-2.80%</w:t>
            </w:r>
          </w:p>
        </w:tc>
        <w:tc>
          <w:tcPr>
            <w:tcW w:w="1116" w:type="dxa"/>
            <w:hideMark/>
          </w:tcPr>
          <w:p w14:paraId="1C1F7AAD"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EB52A9D" w14:textId="77777777" w:rsidTr="00282538">
        <w:trPr>
          <w:trHeight w:val="288"/>
        </w:trPr>
        <w:tc>
          <w:tcPr>
            <w:tcW w:w="2160" w:type="dxa"/>
            <w:noWrap/>
            <w:hideMark/>
          </w:tcPr>
          <w:p w14:paraId="1061758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05E5D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noWrap/>
            <w:hideMark/>
          </w:tcPr>
          <w:p w14:paraId="5C9A2420" w14:textId="04426BA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2068B43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0.60%</w:t>
            </w:r>
          </w:p>
        </w:tc>
        <w:tc>
          <w:tcPr>
            <w:tcW w:w="1116" w:type="dxa"/>
            <w:hideMark/>
          </w:tcPr>
          <w:p w14:paraId="6BD6A4F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0.10%</w:t>
            </w:r>
          </w:p>
        </w:tc>
        <w:tc>
          <w:tcPr>
            <w:tcW w:w="1116" w:type="dxa"/>
            <w:hideMark/>
          </w:tcPr>
          <w:p w14:paraId="248311F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-0.20%</w:t>
            </w:r>
          </w:p>
        </w:tc>
        <w:tc>
          <w:tcPr>
            <w:tcW w:w="1116" w:type="dxa"/>
            <w:hideMark/>
          </w:tcPr>
          <w:p w14:paraId="5354E4C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-0.50%</w:t>
            </w:r>
          </w:p>
        </w:tc>
        <w:tc>
          <w:tcPr>
            <w:tcW w:w="1116" w:type="dxa"/>
            <w:hideMark/>
          </w:tcPr>
          <w:p w14:paraId="7ADA95E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-1.30%</w:t>
            </w:r>
          </w:p>
        </w:tc>
      </w:tr>
      <w:tr w:rsidR="009870FD" w:rsidRPr="006268A0" w14:paraId="56DC2E8C" w14:textId="77777777" w:rsidTr="00282538">
        <w:trPr>
          <w:trHeight w:val="288"/>
        </w:trPr>
        <w:tc>
          <w:tcPr>
            <w:tcW w:w="2160" w:type="dxa"/>
            <w:noWrap/>
            <w:hideMark/>
          </w:tcPr>
          <w:p w14:paraId="77309A5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QC - Arithmetic</w:t>
            </w:r>
          </w:p>
        </w:tc>
        <w:tc>
          <w:tcPr>
            <w:tcW w:w="833" w:type="dxa"/>
            <w:noWrap/>
            <w:hideMark/>
          </w:tcPr>
          <w:p w14:paraId="1E9D8BC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noWrap/>
            <w:hideMark/>
          </w:tcPr>
          <w:p w14:paraId="1D08A737" w14:textId="560C81BA"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 </w:t>
            </w:r>
            <w:r w:rsidR="00982F25" w:rsidRPr="006268A0">
              <w:rPr>
                <w:rFonts w:ascii="Arial" w:eastAsiaTheme="minorEastAsia" w:hAnsi="Arial" w:cs="Arial"/>
                <w:color w:val="000000"/>
                <w:sz w:val="18"/>
                <w:szCs w:val="18"/>
                <w:lang w:val="en-US" w:eastAsia="zh-CN"/>
              </w:rPr>
              <w:t>-</w:t>
            </w:r>
          </w:p>
        </w:tc>
        <w:tc>
          <w:tcPr>
            <w:tcW w:w="1116" w:type="dxa"/>
            <w:hideMark/>
          </w:tcPr>
          <w:p w14:paraId="7003B2D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0.70%</w:t>
            </w:r>
          </w:p>
        </w:tc>
        <w:tc>
          <w:tcPr>
            <w:tcW w:w="1116" w:type="dxa"/>
            <w:hideMark/>
          </w:tcPr>
          <w:p w14:paraId="58F17F8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0.30%</w:t>
            </w:r>
          </w:p>
        </w:tc>
        <w:tc>
          <w:tcPr>
            <w:tcW w:w="1116" w:type="dxa"/>
            <w:hideMark/>
          </w:tcPr>
          <w:p w14:paraId="43B5731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-0.90%</w:t>
            </w:r>
          </w:p>
        </w:tc>
        <w:tc>
          <w:tcPr>
            <w:tcW w:w="1116" w:type="dxa"/>
            <w:hideMark/>
          </w:tcPr>
          <w:p w14:paraId="230E3E6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-1.90%</w:t>
            </w:r>
          </w:p>
        </w:tc>
        <w:tc>
          <w:tcPr>
            <w:tcW w:w="1116" w:type="dxa"/>
            <w:hideMark/>
          </w:tcPr>
          <w:p w14:paraId="747C12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-2.20%</w:t>
            </w:r>
          </w:p>
        </w:tc>
      </w:tr>
      <w:tr w:rsidR="009870FD" w:rsidRPr="006268A0" w14:paraId="29059707" w14:textId="77777777" w:rsidTr="00282538">
        <w:trPr>
          <w:trHeight w:val="288"/>
        </w:trPr>
        <w:tc>
          <w:tcPr>
            <w:tcW w:w="2160" w:type="dxa"/>
            <w:noWrap/>
            <w:hideMark/>
          </w:tcPr>
          <w:p w14:paraId="57F2A55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12BF18A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hideMark/>
          </w:tcPr>
          <w:p w14:paraId="4821DB7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2.93%</w:t>
            </w:r>
          </w:p>
        </w:tc>
        <w:tc>
          <w:tcPr>
            <w:tcW w:w="1116" w:type="dxa"/>
            <w:hideMark/>
          </w:tcPr>
          <w:p w14:paraId="55EE514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3.48%</w:t>
            </w:r>
          </w:p>
        </w:tc>
        <w:tc>
          <w:tcPr>
            <w:tcW w:w="1116" w:type="dxa"/>
            <w:hideMark/>
          </w:tcPr>
          <w:p w14:paraId="32B10F3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0.16%</w:t>
            </w:r>
          </w:p>
        </w:tc>
        <w:tc>
          <w:tcPr>
            <w:tcW w:w="1116" w:type="dxa"/>
            <w:hideMark/>
          </w:tcPr>
          <w:p w14:paraId="4DA0DB6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2.74%</w:t>
            </w:r>
          </w:p>
        </w:tc>
        <w:tc>
          <w:tcPr>
            <w:tcW w:w="1116" w:type="dxa"/>
            <w:hideMark/>
          </w:tcPr>
          <w:p w14:paraId="2F0E3A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0.81%</w:t>
            </w:r>
          </w:p>
        </w:tc>
        <w:tc>
          <w:tcPr>
            <w:tcW w:w="1116" w:type="dxa"/>
            <w:hideMark/>
          </w:tcPr>
          <w:p w14:paraId="4FEF43B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1.29%</w:t>
            </w:r>
          </w:p>
        </w:tc>
      </w:tr>
      <w:tr w:rsidR="009870FD" w:rsidRPr="006268A0" w14:paraId="2C5C48CE" w14:textId="77777777" w:rsidTr="00282538">
        <w:trPr>
          <w:trHeight w:val="288"/>
        </w:trPr>
        <w:tc>
          <w:tcPr>
            <w:tcW w:w="2160" w:type="dxa"/>
            <w:noWrap/>
            <w:hideMark/>
          </w:tcPr>
          <w:p w14:paraId="567FAF5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OPPO</w:t>
            </w:r>
          </w:p>
        </w:tc>
        <w:tc>
          <w:tcPr>
            <w:tcW w:w="833" w:type="dxa"/>
            <w:noWrap/>
            <w:hideMark/>
          </w:tcPr>
          <w:p w14:paraId="7B75DD7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hideMark/>
          </w:tcPr>
          <w:p w14:paraId="73BD0D2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3.65%</w:t>
            </w:r>
          </w:p>
        </w:tc>
        <w:tc>
          <w:tcPr>
            <w:tcW w:w="1116" w:type="dxa"/>
            <w:hideMark/>
          </w:tcPr>
          <w:p w14:paraId="36AF11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4.56%</w:t>
            </w:r>
          </w:p>
        </w:tc>
        <w:tc>
          <w:tcPr>
            <w:tcW w:w="1116" w:type="dxa"/>
            <w:hideMark/>
          </w:tcPr>
          <w:p w14:paraId="7544DDDA"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0.41%</w:t>
            </w:r>
          </w:p>
        </w:tc>
        <w:tc>
          <w:tcPr>
            <w:tcW w:w="1116" w:type="dxa"/>
            <w:hideMark/>
          </w:tcPr>
          <w:p w14:paraId="6DFFD82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0.77%</w:t>
            </w:r>
          </w:p>
        </w:tc>
        <w:tc>
          <w:tcPr>
            <w:tcW w:w="1116" w:type="dxa"/>
            <w:hideMark/>
          </w:tcPr>
          <w:p w14:paraId="0B140FA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1.22%</w:t>
            </w:r>
          </w:p>
        </w:tc>
        <w:tc>
          <w:tcPr>
            <w:tcW w:w="1116" w:type="dxa"/>
            <w:hideMark/>
          </w:tcPr>
          <w:p w14:paraId="1BA88E0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1.03%</w:t>
            </w:r>
          </w:p>
        </w:tc>
      </w:tr>
      <w:tr w:rsidR="009870FD" w:rsidRPr="006268A0" w14:paraId="5B1423B4" w14:textId="77777777" w:rsidTr="00282538">
        <w:trPr>
          <w:trHeight w:val="288"/>
        </w:trPr>
        <w:tc>
          <w:tcPr>
            <w:tcW w:w="2160" w:type="dxa"/>
            <w:noWrap/>
          </w:tcPr>
          <w:p w14:paraId="6B61C027"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201596A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10deg</w:t>
            </w:r>
          </w:p>
        </w:tc>
        <w:tc>
          <w:tcPr>
            <w:tcW w:w="1288" w:type="dxa"/>
          </w:tcPr>
          <w:p w14:paraId="77412928"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0.1%</w:t>
            </w:r>
          </w:p>
        </w:tc>
        <w:tc>
          <w:tcPr>
            <w:tcW w:w="1116" w:type="dxa"/>
          </w:tcPr>
          <w:p w14:paraId="19D4CEFB"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141538F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0.2%</w:t>
            </w:r>
          </w:p>
        </w:tc>
        <w:tc>
          <w:tcPr>
            <w:tcW w:w="1116" w:type="dxa"/>
          </w:tcPr>
          <w:p w14:paraId="0D365384"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-0.3%</w:t>
            </w:r>
          </w:p>
        </w:tc>
        <w:tc>
          <w:tcPr>
            <w:tcW w:w="1116" w:type="dxa"/>
          </w:tcPr>
          <w:p w14:paraId="782E99E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0.5%</w:t>
            </w:r>
          </w:p>
        </w:tc>
        <w:tc>
          <w:tcPr>
            <w:tcW w:w="1116" w:type="dxa"/>
          </w:tcPr>
          <w:p w14:paraId="2ED27661" w14:textId="3698852F"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E0430BF" w14:textId="77777777" w:rsidTr="00282538">
        <w:trPr>
          <w:trHeight w:val="288"/>
        </w:trPr>
        <w:tc>
          <w:tcPr>
            <w:tcW w:w="2160" w:type="dxa"/>
            <w:noWrap/>
          </w:tcPr>
          <w:p w14:paraId="2EAAA0A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2E1446F"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15deg</w:t>
            </w:r>
          </w:p>
        </w:tc>
        <w:tc>
          <w:tcPr>
            <w:tcW w:w="1288" w:type="dxa"/>
          </w:tcPr>
          <w:p w14:paraId="770B51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0842B362"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-0.6%</w:t>
            </w:r>
          </w:p>
        </w:tc>
        <w:tc>
          <w:tcPr>
            <w:tcW w:w="1116" w:type="dxa"/>
          </w:tcPr>
          <w:p w14:paraId="01E8714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0.8%</w:t>
            </w:r>
          </w:p>
        </w:tc>
        <w:tc>
          <w:tcPr>
            <w:tcW w:w="1116" w:type="dxa"/>
          </w:tcPr>
          <w:p w14:paraId="4D4E468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0.4%</w:t>
            </w:r>
          </w:p>
        </w:tc>
        <w:tc>
          <w:tcPr>
            <w:tcW w:w="1116" w:type="dxa"/>
          </w:tcPr>
          <w:p w14:paraId="4EF45015"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sz w:val="18"/>
                <w:szCs w:val="18"/>
              </w:rPr>
              <w:t>0.9%</w:t>
            </w:r>
          </w:p>
        </w:tc>
        <w:tc>
          <w:tcPr>
            <w:tcW w:w="1116" w:type="dxa"/>
          </w:tcPr>
          <w:p w14:paraId="0DB11876" w14:textId="48C1A7A9" w:rsidR="009870FD" w:rsidRPr="006268A0" w:rsidRDefault="00982F25" w:rsidP="00282538">
            <w:pPr>
              <w:spacing w:after="0"/>
              <w:rPr>
                <w:rFonts w:ascii="Arial" w:hAnsi="Arial" w:cs="Arial"/>
                <w:color w:val="000000"/>
                <w:sz w:val="18"/>
                <w:szCs w:val="18"/>
                <w:lang w:val="en-US" w:eastAsia="zh-CN"/>
              </w:rPr>
            </w:pPr>
            <w:r w:rsidRPr="006268A0">
              <w:rPr>
                <w:rFonts w:ascii="Arial" w:eastAsiaTheme="minorEastAsia" w:hAnsi="Arial" w:cs="Arial"/>
                <w:color w:val="000000"/>
                <w:sz w:val="18"/>
                <w:szCs w:val="18"/>
                <w:lang w:val="en-US" w:eastAsia="zh-CN"/>
              </w:rPr>
              <w:t>-</w:t>
            </w:r>
          </w:p>
        </w:tc>
      </w:tr>
      <w:tr w:rsidR="009870FD" w:rsidRPr="006268A0" w14:paraId="5A65E146" w14:textId="77777777" w:rsidTr="00282538">
        <w:trPr>
          <w:trHeight w:val="288"/>
        </w:trPr>
        <w:tc>
          <w:tcPr>
            <w:tcW w:w="9861" w:type="dxa"/>
            <w:gridSpan w:val="8"/>
            <w:shd w:val="clear" w:color="auto" w:fill="D0CECE" w:themeFill="background2" w:themeFillShade="E6"/>
            <w:noWrap/>
            <w:hideMark/>
          </w:tcPr>
          <w:p w14:paraId="61CEECF8" w14:textId="77777777" w:rsidR="009870FD" w:rsidRPr="006268A0" w:rsidRDefault="009870FD" w:rsidP="00282538">
            <w:pPr>
              <w:spacing w:after="0"/>
              <w:jc w:val="center"/>
              <w:rPr>
                <w:rFonts w:ascii="Arial" w:hAnsi="Arial" w:cs="Arial"/>
                <w:b/>
                <w:bCs/>
                <w:color w:val="000000"/>
                <w:sz w:val="18"/>
                <w:szCs w:val="18"/>
                <w:lang w:val="en-US" w:eastAsia="zh-CN"/>
              </w:rPr>
            </w:pPr>
            <w:r w:rsidRPr="006268A0">
              <w:rPr>
                <w:rFonts w:ascii="Arial" w:hAnsi="Arial" w:cs="Arial"/>
                <w:b/>
                <w:bCs/>
                <w:color w:val="000000"/>
                <w:sz w:val="18"/>
                <w:szCs w:val="18"/>
                <w:lang w:val="en-US" w:eastAsia="zh-CN"/>
              </w:rPr>
              <w:t>Same side modules</w:t>
            </w:r>
          </w:p>
        </w:tc>
      </w:tr>
      <w:tr w:rsidR="009870FD" w:rsidRPr="006268A0" w14:paraId="42C0A6D7" w14:textId="77777777" w:rsidTr="00282538">
        <w:trPr>
          <w:trHeight w:val="288"/>
        </w:trPr>
        <w:tc>
          <w:tcPr>
            <w:tcW w:w="2160" w:type="dxa"/>
            <w:noWrap/>
          </w:tcPr>
          <w:p w14:paraId="11802BF3" w14:textId="77777777" w:rsidR="009870FD" w:rsidRPr="006268A0" w:rsidRDefault="009870FD" w:rsidP="00282538">
            <w:pPr>
              <w:spacing w:after="0"/>
              <w:rPr>
                <w:rFonts w:ascii="Arial" w:hAnsi="Arial" w:cs="Arial"/>
                <w:color w:val="000000"/>
                <w:sz w:val="18"/>
                <w:szCs w:val="18"/>
                <w:lang w:val="en-US" w:eastAsia="zh-CN"/>
              </w:rPr>
            </w:pPr>
          </w:p>
        </w:tc>
        <w:tc>
          <w:tcPr>
            <w:tcW w:w="833" w:type="dxa"/>
            <w:noWrap/>
          </w:tcPr>
          <w:p w14:paraId="7D22C3DE" w14:textId="77777777" w:rsidR="009870FD" w:rsidRPr="006268A0" w:rsidRDefault="009870FD" w:rsidP="00282538">
            <w:pPr>
              <w:spacing w:after="0"/>
              <w:rPr>
                <w:rFonts w:ascii="Arial" w:hAnsi="Arial" w:cs="Arial"/>
                <w:color w:val="000000"/>
                <w:sz w:val="18"/>
                <w:szCs w:val="18"/>
                <w:lang w:val="en-US" w:eastAsia="zh-CN"/>
              </w:rPr>
            </w:pPr>
          </w:p>
        </w:tc>
        <w:tc>
          <w:tcPr>
            <w:tcW w:w="1288" w:type="dxa"/>
            <w:noWrap/>
            <w:hideMark/>
          </w:tcPr>
          <w:p w14:paraId="39C11D80"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30</w:t>
            </w:r>
          </w:p>
        </w:tc>
        <w:tc>
          <w:tcPr>
            <w:tcW w:w="1116" w:type="dxa"/>
            <w:noWrap/>
            <w:hideMark/>
          </w:tcPr>
          <w:p w14:paraId="40958919"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60</w:t>
            </w:r>
          </w:p>
        </w:tc>
        <w:tc>
          <w:tcPr>
            <w:tcW w:w="1116" w:type="dxa"/>
            <w:noWrap/>
            <w:hideMark/>
          </w:tcPr>
          <w:p w14:paraId="43B95681"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90</w:t>
            </w:r>
          </w:p>
        </w:tc>
        <w:tc>
          <w:tcPr>
            <w:tcW w:w="1116" w:type="dxa"/>
            <w:noWrap/>
            <w:hideMark/>
          </w:tcPr>
          <w:p w14:paraId="38386536"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120</w:t>
            </w:r>
          </w:p>
        </w:tc>
        <w:tc>
          <w:tcPr>
            <w:tcW w:w="1116" w:type="dxa"/>
            <w:noWrap/>
            <w:hideMark/>
          </w:tcPr>
          <w:p w14:paraId="668F93FE"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150</w:t>
            </w:r>
          </w:p>
        </w:tc>
        <w:tc>
          <w:tcPr>
            <w:tcW w:w="1116" w:type="dxa"/>
            <w:noWrap/>
            <w:hideMark/>
          </w:tcPr>
          <w:p w14:paraId="2D2D6D23" w14:textId="77777777" w:rsidR="009870FD" w:rsidRPr="006268A0" w:rsidRDefault="009870FD" w:rsidP="00282538">
            <w:pPr>
              <w:spacing w:after="0"/>
              <w:rPr>
                <w:rFonts w:ascii="Arial" w:hAnsi="Arial" w:cs="Arial"/>
                <w:color w:val="000000"/>
                <w:sz w:val="18"/>
                <w:szCs w:val="18"/>
                <w:lang w:val="en-US" w:eastAsia="zh-CN"/>
              </w:rPr>
            </w:pPr>
            <w:r w:rsidRPr="006268A0">
              <w:rPr>
                <w:rFonts w:ascii="Arial" w:hAnsi="Arial" w:cs="Arial"/>
                <w:color w:val="000000"/>
                <w:sz w:val="18"/>
                <w:szCs w:val="18"/>
                <w:lang w:val="en-US" w:eastAsia="zh-CN"/>
              </w:rPr>
              <w:t>180</w:t>
            </w:r>
          </w:p>
        </w:tc>
      </w:tr>
      <w:tr w:rsidR="009870FD" w:rsidRPr="006268A0" w14:paraId="07A07F49" w14:textId="77777777" w:rsidTr="00282538">
        <w:trPr>
          <w:trHeight w:val="288"/>
        </w:trPr>
        <w:tc>
          <w:tcPr>
            <w:tcW w:w="2160" w:type="dxa"/>
            <w:noWrap/>
            <w:hideMark/>
          </w:tcPr>
          <w:p w14:paraId="73CD58C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27D2A50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5710D6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-0.02%</w:t>
            </w:r>
          </w:p>
        </w:tc>
        <w:tc>
          <w:tcPr>
            <w:tcW w:w="1116" w:type="dxa"/>
            <w:hideMark/>
          </w:tcPr>
          <w:p w14:paraId="3C02D79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41611A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0.28%</w:t>
            </w:r>
          </w:p>
        </w:tc>
        <w:tc>
          <w:tcPr>
            <w:tcW w:w="1116" w:type="dxa"/>
            <w:hideMark/>
          </w:tcPr>
          <w:p w14:paraId="6DAF096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6F09A6C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0.31%</w:t>
            </w:r>
          </w:p>
        </w:tc>
        <w:tc>
          <w:tcPr>
            <w:tcW w:w="1116" w:type="dxa"/>
            <w:hideMark/>
          </w:tcPr>
          <w:p w14:paraId="6050678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0.04%</w:t>
            </w:r>
          </w:p>
        </w:tc>
      </w:tr>
      <w:tr w:rsidR="009870FD" w:rsidRPr="006268A0" w14:paraId="4EC2A93A" w14:textId="77777777" w:rsidTr="00282538">
        <w:trPr>
          <w:trHeight w:val="288"/>
        </w:trPr>
        <w:tc>
          <w:tcPr>
            <w:tcW w:w="2160" w:type="dxa"/>
            <w:noWrap/>
            <w:hideMark/>
          </w:tcPr>
          <w:p w14:paraId="333FD3C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Samsung - OR</w:t>
            </w:r>
          </w:p>
        </w:tc>
        <w:tc>
          <w:tcPr>
            <w:tcW w:w="833" w:type="dxa"/>
            <w:noWrap/>
            <w:hideMark/>
          </w:tcPr>
          <w:p w14:paraId="32AD80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451BC96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-0.16%</w:t>
            </w:r>
          </w:p>
        </w:tc>
        <w:tc>
          <w:tcPr>
            <w:tcW w:w="1116" w:type="dxa"/>
            <w:hideMark/>
          </w:tcPr>
          <w:p w14:paraId="5609E94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-0.35%</w:t>
            </w:r>
          </w:p>
        </w:tc>
        <w:tc>
          <w:tcPr>
            <w:tcW w:w="1116" w:type="dxa"/>
            <w:hideMark/>
          </w:tcPr>
          <w:p w14:paraId="554639F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-0.08%</w:t>
            </w:r>
          </w:p>
        </w:tc>
        <w:tc>
          <w:tcPr>
            <w:tcW w:w="1116" w:type="dxa"/>
            <w:hideMark/>
          </w:tcPr>
          <w:p w14:paraId="022B241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4C1401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0.07%</w:t>
            </w:r>
          </w:p>
        </w:tc>
        <w:tc>
          <w:tcPr>
            <w:tcW w:w="1116" w:type="dxa"/>
            <w:hideMark/>
          </w:tcPr>
          <w:p w14:paraId="368CB32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-0.30%</w:t>
            </w:r>
          </w:p>
        </w:tc>
      </w:tr>
      <w:tr w:rsidR="009870FD" w:rsidRPr="006268A0" w14:paraId="500E00DC" w14:textId="77777777" w:rsidTr="00282538">
        <w:trPr>
          <w:trHeight w:val="288"/>
        </w:trPr>
        <w:tc>
          <w:tcPr>
            <w:tcW w:w="2160" w:type="dxa"/>
            <w:noWrap/>
            <w:hideMark/>
          </w:tcPr>
          <w:p w14:paraId="1CE2F4C8"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49D566E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1AD9D2B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-1.20%</w:t>
            </w:r>
          </w:p>
        </w:tc>
        <w:tc>
          <w:tcPr>
            <w:tcW w:w="1116" w:type="dxa"/>
            <w:hideMark/>
          </w:tcPr>
          <w:p w14:paraId="3175505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7C9799E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0.10%</w:t>
            </w:r>
          </w:p>
        </w:tc>
        <w:tc>
          <w:tcPr>
            <w:tcW w:w="1116" w:type="dxa"/>
            <w:hideMark/>
          </w:tcPr>
          <w:p w14:paraId="5EF828A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1.00%</w:t>
            </w:r>
          </w:p>
        </w:tc>
        <w:tc>
          <w:tcPr>
            <w:tcW w:w="1116" w:type="dxa"/>
            <w:hideMark/>
          </w:tcPr>
          <w:p w14:paraId="713B901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noWrap/>
            <w:hideMark/>
          </w:tcPr>
          <w:p w14:paraId="15148A65" w14:textId="5491064E"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2CFBB0D2" w14:textId="77777777" w:rsidTr="00282538">
        <w:trPr>
          <w:trHeight w:val="288"/>
        </w:trPr>
        <w:tc>
          <w:tcPr>
            <w:tcW w:w="2160" w:type="dxa"/>
            <w:noWrap/>
            <w:hideMark/>
          </w:tcPr>
          <w:p w14:paraId="4443CC4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vivo - Arithmetic</w:t>
            </w:r>
          </w:p>
        </w:tc>
        <w:tc>
          <w:tcPr>
            <w:tcW w:w="833" w:type="dxa"/>
            <w:noWrap/>
            <w:hideMark/>
          </w:tcPr>
          <w:p w14:paraId="780120F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5E5A03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E56CD9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231A99F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-0.20%</w:t>
            </w:r>
          </w:p>
        </w:tc>
        <w:tc>
          <w:tcPr>
            <w:tcW w:w="1116" w:type="dxa"/>
            <w:hideMark/>
          </w:tcPr>
          <w:p w14:paraId="4E91465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hideMark/>
          </w:tcPr>
          <w:p w14:paraId="3645290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-0.40%</w:t>
            </w:r>
          </w:p>
        </w:tc>
        <w:tc>
          <w:tcPr>
            <w:tcW w:w="1116" w:type="dxa"/>
            <w:noWrap/>
            <w:hideMark/>
          </w:tcPr>
          <w:p w14:paraId="16434005" w14:textId="084AE593"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 </w:t>
            </w:r>
            <w:r w:rsidR="00982F25" w:rsidRPr="006268A0">
              <w:rPr>
                <w:rFonts w:ascii="Arial" w:eastAsiaTheme="minorEastAsia" w:hAnsi="Arial" w:cs="Arial"/>
                <w:sz w:val="18"/>
                <w:szCs w:val="18"/>
                <w:lang w:val="en-US" w:eastAsia="zh-CN"/>
              </w:rPr>
              <w:t>-</w:t>
            </w:r>
          </w:p>
        </w:tc>
      </w:tr>
      <w:tr w:rsidR="009870FD" w:rsidRPr="006268A0" w14:paraId="0E49B969" w14:textId="77777777" w:rsidTr="00282538">
        <w:trPr>
          <w:trHeight w:val="288"/>
        </w:trPr>
        <w:tc>
          <w:tcPr>
            <w:tcW w:w="2160" w:type="dxa"/>
            <w:noWrap/>
            <w:hideMark/>
          </w:tcPr>
          <w:p w14:paraId="4EBB3A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7FB40B5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hideMark/>
          </w:tcPr>
          <w:p w14:paraId="3924F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1.25%</w:t>
            </w:r>
          </w:p>
        </w:tc>
        <w:tc>
          <w:tcPr>
            <w:tcW w:w="1116" w:type="dxa"/>
            <w:hideMark/>
          </w:tcPr>
          <w:p w14:paraId="5B1918D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6CDA45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0.50%</w:t>
            </w:r>
          </w:p>
        </w:tc>
        <w:tc>
          <w:tcPr>
            <w:tcW w:w="1116" w:type="dxa"/>
            <w:hideMark/>
          </w:tcPr>
          <w:p w14:paraId="0CA51F5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0.23%</w:t>
            </w:r>
          </w:p>
        </w:tc>
        <w:tc>
          <w:tcPr>
            <w:tcW w:w="1116" w:type="dxa"/>
            <w:hideMark/>
          </w:tcPr>
          <w:p w14:paraId="35B10D6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2.66%</w:t>
            </w:r>
          </w:p>
        </w:tc>
        <w:tc>
          <w:tcPr>
            <w:tcW w:w="1116" w:type="dxa"/>
            <w:hideMark/>
          </w:tcPr>
          <w:p w14:paraId="645AE68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1.96%</w:t>
            </w:r>
          </w:p>
        </w:tc>
      </w:tr>
      <w:tr w:rsidR="009870FD" w:rsidRPr="006268A0" w14:paraId="7D1F33A5" w14:textId="77777777" w:rsidTr="00282538">
        <w:trPr>
          <w:trHeight w:val="288"/>
        </w:trPr>
        <w:tc>
          <w:tcPr>
            <w:tcW w:w="2160" w:type="dxa"/>
            <w:noWrap/>
            <w:hideMark/>
          </w:tcPr>
          <w:p w14:paraId="3D5A9CC1"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OPPO</w:t>
            </w:r>
          </w:p>
        </w:tc>
        <w:tc>
          <w:tcPr>
            <w:tcW w:w="833" w:type="dxa"/>
            <w:noWrap/>
            <w:hideMark/>
          </w:tcPr>
          <w:p w14:paraId="583C670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hideMark/>
          </w:tcPr>
          <w:p w14:paraId="2048C23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0.24%</w:t>
            </w:r>
          </w:p>
        </w:tc>
        <w:tc>
          <w:tcPr>
            <w:tcW w:w="1116" w:type="dxa"/>
            <w:hideMark/>
          </w:tcPr>
          <w:p w14:paraId="224EC56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1.74%</w:t>
            </w:r>
          </w:p>
        </w:tc>
        <w:tc>
          <w:tcPr>
            <w:tcW w:w="1116" w:type="dxa"/>
            <w:hideMark/>
          </w:tcPr>
          <w:p w14:paraId="42F857C3"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2.08%</w:t>
            </w:r>
          </w:p>
        </w:tc>
        <w:tc>
          <w:tcPr>
            <w:tcW w:w="1116" w:type="dxa"/>
            <w:hideMark/>
          </w:tcPr>
          <w:p w14:paraId="4C4BAF0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0.25%</w:t>
            </w:r>
          </w:p>
        </w:tc>
        <w:tc>
          <w:tcPr>
            <w:tcW w:w="1116" w:type="dxa"/>
            <w:hideMark/>
          </w:tcPr>
          <w:p w14:paraId="0E867B8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1.35%</w:t>
            </w:r>
          </w:p>
        </w:tc>
        <w:tc>
          <w:tcPr>
            <w:tcW w:w="1116" w:type="dxa"/>
            <w:hideMark/>
          </w:tcPr>
          <w:p w14:paraId="583ED286"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1.10%</w:t>
            </w:r>
          </w:p>
        </w:tc>
      </w:tr>
      <w:tr w:rsidR="009870FD" w:rsidRPr="006268A0" w14:paraId="5CEA1187" w14:textId="77777777" w:rsidTr="00282538">
        <w:trPr>
          <w:trHeight w:val="288"/>
        </w:trPr>
        <w:tc>
          <w:tcPr>
            <w:tcW w:w="2160" w:type="dxa"/>
            <w:noWrap/>
          </w:tcPr>
          <w:p w14:paraId="310D4065"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646C3B7B"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10deg</w:t>
            </w:r>
          </w:p>
        </w:tc>
        <w:tc>
          <w:tcPr>
            <w:tcW w:w="1288" w:type="dxa"/>
          </w:tcPr>
          <w:p w14:paraId="2732C0E4"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611EB12F"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7180476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140AA90"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0.6%</w:t>
            </w:r>
          </w:p>
        </w:tc>
        <w:tc>
          <w:tcPr>
            <w:tcW w:w="1116" w:type="dxa"/>
          </w:tcPr>
          <w:p w14:paraId="08DC364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c>
          <w:tcPr>
            <w:tcW w:w="1116" w:type="dxa"/>
          </w:tcPr>
          <w:p w14:paraId="031BCF3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-0.4%</w:t>
            </w:r>
          </w:p>
        </w:tc>
      </w:tr>
      <w:tr w:rsidR="009870FD" w:rsidRPr="006268A0" w14:paraId="23C137C9" w14:textId="77777777" w:rsidTr="00282538">
        <w:trPr>
          <w:trHeight w:val="288"/>
        </w:trPr>
        <w:tc>
          <w:tcPr>
            <w:tcW w:w="2160" w:type="dxa"/>
            <w:noWrap/>
          </w:tcPr>
          <w:p w14:paraId="1AAF54FE"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color w:val="000000"/>
                <w:sz w:val="18"/>
                <w:szCs w:val="18"/>
                <w:lang w:val="en-US" w:eastAsia="zh-CN"/>
              </w:rPr>
              <w:t>Huawei - OR</w:t>
            </w:r>
          </w:p>
        </w:tc>
        <w:tc>
          <w:tcPr>
            <w:tcW w:w="833" w:type="dxa"/>
            <w:noWrap/>
          </w:tcPr>
          <w:p w14:paraId="535C62C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lang w:val="en-US" w:eastAsia="zh-CN"/>
              </w:rPr>
              <w:t>15deg</w:t>
            </w:r>
          </w:p>
        </w:tc>
        <w:tc>
          <w:tcPr>
            <w:tcW w:w="1288" w:type="dxa"/>
          </w:tcPr>
          <w:p w14:paraId="1A4713BD"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33CCF527"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-0.5%</w:t>
            </w:r>
          </w:p>
        </w:tc>
        <w:tc>
          <w:tcPr>
            <w:tcW w:w="1116" w:type="dxa"/>
          </w:tcPr>
          <w:p w14:paraId="58E5BB8C"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c>
          <w:tcPr>
            <w:tcW w:w="1116" w:type="dxa"/>
          </w:tcPr>
          <w:p w14:paraId="0058D6A9"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0.3%</w:t>
            </w:r>
          </w:p>
        </w:tc>
        <w:tc>
          <w:tcPr>
            <w:tcW w:w="1116" w:type="dxa"/>
          </w:tcPr>
          <w:p w14:paraId="6B2FBAFA"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0.1%</w:t>
            </w:r>
          </w:p>
        </w:tc>
        <w:tc>
          <w:tcPr>
            <w:tcW w:w="1116" w:type="dxa"/>
          </w:tcPr>
          <w:p w14:paraId="212501C2" w14:textId="77777777" w:rsidR="009870FD" w:rsidRPr="006268A0" w:rsidRDefault="009870FD" w:rsidP="00282538">
            <w:pPr>
              <w:spacing w:after="0"/>
              <w:rPr>
                <w:rFonts w:ascii="Arial" w:hAnsi="Arial" w:cs="Arial"/>
                <w:sz w:val="18"/>
                <w:szCs w:val="18"/>
                <w:lang w:val="en-US" w:eastAsia="zh-CN"/>
              </w:rPr>
            </w:pPr>
            <w:r w:rsidRPr="006268A0">
              <w:rPr>
                <w:rFonts w:ascii="Arial" w:hAnsi="Arial" w:cs="Arial"/>
                <w:sz w:val="18"/>
                <w:szCs w:val="18"/>
              </w:rPr>
              <w:t>-0.2%</w:t>
            </w:r>
          </w:p>
        </w:tc>
      </w:tr>
    </w:tbl>
    <w:p w14:paraId="4685D85C" w14:textId="77777777" w:rsidR="009870FD" w:rsidRPr="006268A0" w:rsidRDefault="009870FD" w:rsidP="006379AB"/>
    <w:p w14:paraId="17CA200F" w14:textId="77777777" w:rsidR="009870FD" w:rsidRPr="006268A0" w:rsidRDefault="009870FD" w:rsidP="006379AB">
      <w:pPr>
        <w:pStyle w:val="TH"/>
        <w:rPr>
          <w:rFonts w:eastAsia="DengXian"/>
          <w:lang w:val="en-US" w:eastAsia="zh-CN"/>
        </w:rPr>
      </w:pPr>
      <w:r w:rsidRPr="006268A0">
        <w:rPr>
          <w:rFonts w:eastAsia="DengXian"/>
          <w:lang w:val="en-US" w:eastAsia="zh-CN"/>
        </w:rPr>
        <w:t>Table G.1-2: Simulation results for step size with antenna configuration of 6x2</w:t>
      </w:r>
      <w:r w:rsidRPr="006268A0">
        <w:rPr>
          <w:color w:val="000000" w:themeColor="text1"/>
          <w:lang w:eastAsia="zh-CN"/>
        </w:rPr>
        <w:t xml:space="preserve"> </w:t>
      </w:r>
    </w:p>
    <w:tbl>
      <w:tblPr>
        <w:tblStyle w:val="Tabellengitternetz1"/>
        <w:tblW w:w="9861" w:type="dxa"/>
        <w:tblLook w:val="04A0" w:firstRow="1" w:lastRow="0" w:firstColumn="1" w:lastColumn="0" w:noHBand="0" w:noVBand="1"/>
      </w:tblPr>
      <w:tblGrid>
        <w:gridCol w:w="2160"/>
        <w:gridCol w:w="833"/>
        <w:gridCol w:w="1288"/>
        <w:gridCol w:w="1116"/>
        <w:gridCol w:w="1116"/>
        <w:gridCol w:w="1116"/>
        <w:gridCol w:w="1116"/>
        <w:gridCol w:w="1116"/>
      </w:tblGrid>
      <w:tr w:rsidR="009870FD" w:rsidRPr="006268A0" w14:paraId="21B928E3" w14:textId="77777777" w:rsidTr="00282538">
        <w:trPr>
          <w:trHeight w:val="288"/>
        </w:trPr>
        <w:tc>
          <w:tcPr>
            <w:tcW w:w="9861" w:type="dxa"/>
            <w:gridSpan w:val="8"/>
            <w:shd w:val="clear" w:color="auto" w:fill="D0CECE" w:themeFill="background2" w:themeFillShade="E6"/>
            <w:noWrap/>
            <w:hideMark/>
          </w:tcPr>
          <w:p w14:paraId="713BE47B"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 xml:space="preserve">Adjacent modules </w:t>
            </w:r>
          </w:p>
        </w:tc>
      </w:tr>
      <w:tr w:rsidR="009870FD" w:rsidRPr="006268A0" w14:paraId="67C3DF74" w14:textId="77777777" w:rsidTr="00282538">
        <w:trPr>
          <w:trHeight w:val="288"/>
        </w:trPr>
        <w:tc>
          <w:tcPr>
            <w:tcW w:w="2160" w:type="dxa"/>
            <w:noWrap/>
          </w:tcPr>
          <w:p w14:paraId="57625D03"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7397200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07B52BA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C5952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19ADC4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3A57F4B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5B53A2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29DB8B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128CAFD9" w14:textId="77777777" w:rsidTr="00282538">
        <w:trPr>
          <w:trHeight w:val="288"/>
        </w:trPr>
        <w:tc>
          <w:tcPr>
            <w:tcW w:w="2160" w:type="dxa"/>
            <w:noWrap/>
            <w:hideMark/>
          </w:tcPr>
          <w:p w14:paraId="60604DF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699BDA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1B2D0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0.05%</w:t>
            </w:r>
          </w:p>
        </w:tc>
        <w:tc>
          <w:tcPr>
            <w:tcW w:w="1116" w:type="dxa"/>
          </w:tcPr>
          <w:p w14:paraId="29C2370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-0.03%</w:t>
            </w:r>
          </w:p>
        </w:tc>
        <w:tc>
          <w:tcPr>
            <w:tcW w:w="1116" w:type="dxa"/>
          </w:tcPr>
          <w:p w14:paraId="1AC6F86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c>
          <w:tcPr>
            <w:tcW w:w="1116" w:type="dxa"/>
          </w:tcPr>
          <w:p w14:paraId="5E34DCA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0.02%</w:t>
            </w:r>
          </w:p>
        </w:tc>
        <w:tc>
          <w:tcPr>
            <w:tcW w:w="1116" w:type="dxa"/>
          </w:tcPr>
          <w:p w14:paraId="2D023DA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-0.14%</w:t>
            </w:r>
          </w:p>
        </w:tc>
        <w:tc>
          <w:tcPr>
            <w:tcW w:w="1116" w:type="dxa"/>
          </w:tcPr>
          <w:p w14:paraId="4A03E5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r>
      <w:tr w:rsidR="009870FD" w:rsidRPr="006268A0" w14:paraId="476E0D37" w14:textId="77777777" w:rsidTr="00282538">
        <w:trPr>
          <w:trHeight w:val="288"/>
        </w:trPr>
        <w:tc>
          <w:tcPr>
            <w:tcW w:w="2160" w:type="dxa"/>
            <w:noWrap/>
            <w:hideMark/>
          </w:tcPr>
          <w:p w14:paraId="3A42DC5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320AEA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67C0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0.12%</w:t>
            </w:r>
          </w:p>
        </w:tc>
        <w:tc>
          <w:tcPr>
            <w:tcW w:w="1116" w:type="dxa"/>
          </w:tcPr>
          <w:p w14:paraId="5B190A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-0.13%</w:t>
            </w:r>
          </w:p>
        </w:tc>
        <w:tc>
          <w:tcPr>
            <w:tcW w:w="1116" w:type="dxa"/>
          </w:tcPr>
          <w:p w14:paraId="6AA80BF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4BDF84E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0.04%</w:t>
            </w:r>
          </w:p>
        </w:tc>
        <w:tc>
          <w:tcPr>
            <w:tcW w:w="1116" w:type="dxa"/>
          </w:tcPr>
          <w:p w14:paraId="58FA760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-0.44%</w:t>
            </w:r>
          </w:p>
        </w:tc>
        <w:tc>
          <w:tcPr>
            <w:tcW w:w="1116" w:type="dxa"/>
          </w:tcPr>
          <w:p w14:paraId="1B8E916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-0.39%</w:t>
            </w:r>
          </w:p>
        </w:tc>
      </w:tr>
      <w:tr w:rsidR="009870FD" w:rsidRPr="006268A0" w14:paraId="366670DB" w14:textId="77777777" w:rsidTr="00282538">
        <w:trPr>
          <w:trHeight w:val="288"/>
        </w:trPr>
        <w:tc>
          <w:tcPr>
            <w:tcW w:w="2160" w:type="dxa"/>
            <w:noWrap/>
            <w:hideMark/>
          </w:tcPr>
          <w:p w14:paraId="63FDD2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OR</w:t>
            </w:r>
          </w:p>
        </w:tc>
        <w:tc>
          <w:tcPr>
            <w:tcW w:w="833" w:type="dxa"/>
            <w:noWrap/>
            <w:hideMark/>
          </w:tcPr>
          <w:p w14:paraId="1B7497A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62E9FDC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BA03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0C1F6CC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C9D33B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25D68F8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334D454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2B2CCC90" w14:textId="77777777" w:rsidTr="00282538">
        <w:trPr>
          <w:trHeight w:val="288"/>
        </w:trPr>
        <w:tc>
          <w:tcPr>
            <w:tcW w:w="2160" w:type="dxa"/>
            <w:noWrap/>
            <w:hideMark/>
          </w:tcPr>
          <w:p w14:paraId="13045BC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2941891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5234AF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A3A459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388D2BD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0.50%</w:t>
            </w:r>
          </w:p>
        </w:tc>
        <w:tc>
          <w:tcPr>
            <w:tcW w:w="1116" w:type="dxa"/>
          </w:tcPr>
          <w:p w14:paraId="1AD6C8F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3CE895F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2.70%</w:t>
            </w:r>
          </w:p>
        </w:tc>
        <w:tc>
          <w:tcPr>
            <w:tcW w:w="1116" w:type="dxa"/>
          </w:tcPr>
          <w:p w14:paraId="41CE87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79DFA83D" w14:textId="77777777" w:rsidTr="00282538">
        <w:trPr>
          <w:trHeight w:val="288"/>
        </w:trPr>
        <w:tc>
          <w:tcPr>
            <w:tcW w:w="2160" w:type="dxa"/>
            <w:noWrap/>
            <w:hideMark/>
          </w:tcPr>
          <w:p w14:paraId="70B083D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EBF56B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D6E11D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2AED51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-0.10%</w:t>
            </w:r>
          </w:p>
        </w:tc>
        <w:tc>
          <w:tcPr>
            <w:tcW w:w="1116" w:type="dxa"/>
          </w:tcPr>
          <w:p w14:paraId="5830F25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68CD2B5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2205D7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0.20%</w:t>
            </w:r>
          </w:p>
        </w:tc>
        <w:tc>
          <w:tcPr>
            <w:tcW w:w="1116" w:type="dxa"/>
          </w:tcPr>
          <w:p w14:paraId="553553E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0.00%</w:t>
            </w:r>
          </w:p>
        </w:tc>
      </w:tr>
      <w:tr w:rsidR="009870FD" w:rsidRPr="006268A0" w14:paraId="4E233560" w14:textId="77777777" w:rsidTr="00282538">
        <w:trPr>
          <w:trHeight w:val="288"/>
        </w:trPr>
        <w:tc>
          <w:tcPr>
            <w:tcW w:w="2160" w:type="dxa"/>
            <w:noWrap/>
            <w:hideMark/>
          </w:tcPr>
          <w:p w14:paraId="144633A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643790E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42BF2A4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AC6251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1.10%</w:t>
            </w:r>
          </w:p>
        </w:tc>
        <w:tc>
          <w:tcPr>
            <w:tcW w:w="1116" w:type="dxa"/>
          </w:tcPr>
          <w:p w14:paraId="5E898C6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5DDCAD0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5E6BC4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c>
          <w:tcPr>
            <w:tcW w:w="1116" w:type="dxa"/>
          </w:tcPr>
          <w:p w14:paraId="2FD3099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1.80%</w:t>
            </w:r>
          </w:p>
        </w:tc>
      </w:tr>
      <w:tr w:rsidR="009870FD" w:rsidRPr="006268A0" w14:paraId="647AE777" w14:textId="77777777" w:rsidTr="00282538">
        <w:trPr>
          <w:trHeight w:val="288"/>
        </w:trPr>
        <w:tc>
          <w:tcPr>
            <w:tcW w:w="9861" w:type="dxa"/>
            <w:gridSpan w:val="8"/>
            <w:shd w:val="clear" w:color="auto" w:fill="D0CECE" w:themeFill="background2" w:themeFillShade="E6"/>
            <w:noWrap/>
            <w:hideMark/>
          </w:tcPr>
          <w:p w14:paraId="37C39013"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Back-to-back modules</w:t>
            </w:r>
          </w:p>
        </w:tc>
      </w:tr>
      <w:tr w:rsidR="009870FD" w:rsidRPr="006268A0" w14:paraId="3C1375DB" w14:textId="77777777" w:rsidTr="00282538">
        <w:trPr>
          <w:trHeight w:val="288"/>
        </w:trPr>
        <w:tc>
          <w:tcPr>
            <w:tcW w:w="2160" w:type="dxa"/>
            <w:noWrap/>
          </w:tcPr>
          <w:p w14:paraId="5A0EB3C5"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011369DB"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60D0AF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40E9C3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62FDF06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42FD40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08AB72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344AF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51D57040" w14:textId="77777777" w:rsidTr="00282538">
        <w:trPr>
          <w:trHeight w:val="288"/>
        </w:trPr>
        <w:tc>
          <w:tcPr>
            <w:tcW w:w="2160" w:type="dxa"/>
            <w:noWrap/>
            <w:hideMark/>
          </w:tcPr>
          <w:p w14:paraId="519D333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-OR</w:t>
            </w:r>
          </w:p>
        </w:tc>
        <w:tc>
          <w:tcPr>
            <w:tcW w:w="833" w:type="dxa"/>
            <w:noWrap/>
            <w:hideMark/>
          </w:tcPr>
          <w:p w14:paraId="16C2AAF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45255B0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5214C0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96F268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826BFE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19D8C4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441AC3C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1FB34EC6" w14:textId="77777777" w:rsidTr="00282538">
        <w:trPr>
          <w:trHeight w:val="288"/>
        </w:trPr>
        <w:tc>
          <w:tcPr>
            <w:tcW w:w="2160" w:type="dxa"/>
            <w:noWrap/>
            <w:hideMark/>
          </w:tcPr>
          <w:p w14:paraId="0440219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Samsung - OR</w:t>
            </w:r>
          </w:p>
        </w:tc>
        <w:tc>
          <w:tcPr>
            <w:tcW w:w="833" w:type="dxa"/>
            <w:noWrap/>
            <w:hideMark/>
          </w:tcPr>
          <w:p w14:paraId="2B566020"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2BB2682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6530A7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AC5770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4754FC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1382F46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1E66B69"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r>
      <w:tr w:rsidR="009870FD" w:rsidRPr="006268A0" w14:paraId="262C7902" w14:textId="77777777" w:rsidTr="00282538">
        <w:trPr>
          <w:trHeight w:val="288"/>
        </w:trPr>
        <w:tc>
          <w:tcPr>
            <w:tcW w:w="2160" w:type="dxa"/>
            <w:noWrap/>
            <w:hideMark/>
          </w:tcPr>
          <w:p w14:paraId="3CE1BB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3AD67E7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tcPr>
          <w:p w14:paraId="51BF9D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3EFB263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0.80%</w:t>
            </w:r>
          </w:p>
        </w:tc>
        <w:tc>
          <w:tcPr>
            <w:tcW w:w="1116" w:type="dxa"/>
          </w:tcPr>
          <w:p w14:paraId="43F7080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76FB66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-2.60%</w:t>
            </w:r>
          </w:p>
        </w:tc>
        <w:tc>
          <w:tcPr>
            <w:tcW w:w="1116" w:type="dxa"/>
          </w:tcPr>
          <w:p w14:paraId="25880B4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-1.60%</w:t>
            </w:r>
          </w:p>
        </w:tc>
        <w:tc>
          <w:tcPr>
            <w:tcW w:w="1116" w:type="dxa"/>
          </w:tcPr>
          <w:p w14:paraId="6F262A2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742A7801" w14:textId="77777777" w:rsidTr="00282538">
        <w:trPr>
          <w:trHeight w:val="288"/>
        </w:trPr>
        <w:tc>
          <w:tcPr>
            <w:tcW w:w="2160" w:type="dxa"/>
            <w:noWrap/>
            <w:hideMark/>
          </w:tcPr>
          <w:p w14:paraId="132AFCF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OR</w:t>
            </w:r>
          </w:p>
        </w:tc>
        <w:tc>
          <w:tcPr>
            <w:tcW w:w="833" w:type="dxa"/>
            <w:noWrap/>
            <w:hideMark/>
          </w:tcPr>
          <w:p w14:paraId="7338901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tcPr>
          <w:p w14:paraId="5BFD7B5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26713A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1.90%</w:t>
            </w:r>
          </w:p>
        </w:tc>
        <w:tc>
          <w:tcPr>
            <w:tcW w:w="1116" w:type="dxa"/>
          </w:tcPr>
          <w:p w14:paraId="60E8C865"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2.50%</w:t>
            </w:r>
          </w:p>
        </w:tc>
        <w:tc>
          <w:tcPr>
            <w:tcW w:w="1116" w:type="dxa"/>
          </w:tcPr>
          <w:p w14:paraId="5D5CBE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49FD9A97"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-2.10%</w:t>
            </w:r>
          </w:p>
        </w:tc>
        <w:tc>
          <w:tcPr>
            <w:tcW w:w="1116" w:type="dxa"/>
          </w:tcPr>
          <w:p w14:paraId="21206E0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25DDEB2C" w14:textId="77777777" w:rsidTr="00282538">
        <w:trPr>
          <w:trHeight w:val="288"/>
        </w:trPr>
        <w:tc>
          <w:tcPr>
            <w:tcW w:w="2160" w:type="dxa"/>
            <w:noWrap/>
            <w:hideMark/>
          </w:tcPr>
          <w:p w14:paraId="1C4AC0AB"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7ACE0ECC"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10deg</w:t>
            </w:r>
          </w:p>
        </w:tc>
        <w:tc>
          <w:tcPr>
            <w:tcW w:w="1288" w:type="dxa"/>
            <w:noWrap/>
          </w:tcPr>
          <w:p w14:paraId="4E1AAE8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70A66C26"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0.40%</w:t>
            </w:r>
          </w:p>
        </w:tc>
        <w:tc>
          <w:tcPr>
            <w:tcW w:w="1116" w:type="dxa"/>
          </w:tcPr>
          <w:p w14:paraId="3B8FD85A"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-0.60%</w:t>
            </w:r>
          </w:p>
        </w:tc>
        <w:tc>
          <w:tcPr>
            <w:tcW w:w="1116" w:type="dxa"/>
          </w:tcPr>
          <w:p w14:paraId="186BD9E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c>
          <w:tcPr>
            <w:tcW w:w="1116" w:type="dxa"/>
          </w:tcPr>
          <w:p w14:paraId="7C941BC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-1.40%</w:t>
            </w:r>
          </w:p>
        </w:tc>
        <w:tc>
          <w:tcPr>
            <w:tcW w:w="1116" w:type="dxa"/>
          </w:tcPr>
          <w:p w14:paraId="58FABAD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-2.00%</w:t>
            </w:r>
          </w:p>
        </w:tc>
      </w:tr>
      <w:tr w:rsidR="009870FD" w:rsidRPr="006268A0" w14:paraId="54CA657A" w14:textId="77777777" w:rsidTr="00282538">
        <w:trPr>
          <w:trHeight w:val="288"/>
        </w:trPr>
        <w:tc>
          <w:tcPr>
            <w:tcW w:w="2160" w:type="dxa"/>
            <w:noWrap/>
            <w:hideMark/>
          </w:tcPr>
          <w:p w14:paraId="4D93CB8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QC - Arithmetic</w:t>
            </w:r>
          </w:p>
        </w:tc>
        <w:tc>
          <w:tcPr>
            <w:tcW w:w="833" w:type="dxa"/>
            <w:noWrap/>
            <w:hideMark/>
          </w:tcPr>
          <w:p w14:paraId="39F2E98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15deg</w:t>
            </w:r>
          </w:p>
        </w:tc>
        <w:tc>
          <w:tcPr>
            <w:tcW w:w="1288" w:type="dxa"/>
            <w:noWrap/>
          </w:tcPr>
          <w:p w14:paraId="36F4EB4E"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w:t>
            </w:r>
          </w:p>
        </w:tc>
        <w:tc>
          <w:tcPr>
            <w:tcW w:w="1116" w:type="dxa"/>
          </w:tcPr>
          <w:p w14:paraId="6CF3E9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644AF4C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1.30%</w:t>
            </w:r>
          </w:p>
        </w:tc>
        <w:tc>
          <w:tcPr>
            <w:tcW w:w="1116" w:type="dxa"/>
          </w:tcPr>
          <w:p w14:paraId="2A9CADF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0.30%</w:t>
            </w:r>
          </w:p>
        </w:tc>
        <w:tc>
          <w:tcPr>
            <w:tcW w:w="1116" w:type="dxa"/>
          </w:tcPr>
          <w:p w14:paraId="57CB91E2"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-0.90%</w:t>
            </w:r>
          </w:p>
        </w:tc>
        <w:tc>
          <w:tcPr>
            <w:tcW w:w="1116" w:type="dxa"/>
          </w:tcPr>
          <w:p w14:paraId="37A8762D"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sz w:val="18"/>
                <w:szCs w:val="18"/>
              </w:rPr>
              <w:t>1.00%</w:t>
            </w:r>
          </w:p>
        </w:tc>
      </w:tr>
      <w:tr w:rsidR="009870FD" w:rsidRPr="006268A0" w14:paraId="70868AF1" w14:textId="77777777" w:rsidTr="00282538">
        <w:trPr>
          <w:trHeight w:val="288"/>
        </w:trPr>
        <w:tc>
          <w:tcPr>
            <w:tcW w:w="9861" w:type="dxa"/>
            <w:gridSpan w:val="8"/>
            <w:shd w:val="clear" w:color="auto" w:fill="D0CECE" w:themeFill="background2" w:themeFillShade="E6"/>
            <w:noWrap/>
            <w:hideMark/>
          </w:tcPr>
          <w:p w14:paraId="73A3DDF2" w14:textId="77777777" w:rsidR="009870FD" w:rsidRPr="00CE4E09" w:rsidRDefault="009870FD" w:rsidP="00282538">
            <w:pPr>
              <w:spacing w:after="0"/>
              <w:jc w:val="center"/>
              <w:rPr>
                <w:rFonts w:ascii="Arial" w:hAnsi="Arial" w:cs="Arial"/>
                <w:b/>
                <w:bCs/>
                <w:color w:val="000000"/>
                <w:sz w:val="18"/>
                <w:szCs w:val="18"/>
                <w:lang w:val="en-US" w:eastAsia="zh-CN"/>
              </w:rPr>
            </w:pPr>
            <w:r w:rsidRPr="00CE4E09">
              <w:rPr>
                <w:rFonts w:ascii="Arial" w:hAnsi="Arial" w:cs="Arial"/>
                <w:b/>
                <w:bCs/>
                <w:color w:val="000000"/>
                <w:sz w:val="18"/>
                <w:szCs w:val="18"/>
                <w:lang w:val="en-US" w:eastAsia="zh-CN"/>
              </w:rPr>
              <w:t>Same side modules</w:t>
            </w:r>
          </w:p>
        </w:tc>
      </w:tr>
      <w:tr w:rsidR="009870FD" w:rsidRPr="006268A0" w14:paraId="7F5D1B35" w14:textId="77777777" w:rsidTr="00282538">
        <w:trPr>
          <w:trHeight w:val="288"/>
        </w:trPr>
        <w:tc>
          <w:tcPr>
            <w:tcW w:w="2160" w:type="dxa"/>
            <w:noWrap/>
          </w:tcPr>
          <w:p w14:paraId="748D2D78" w14:textId="77777777" w:rsidR="009870FD" w:rsidRPr="00CE4E09" w:rsidRDefault="009870FD" w:rsidP="00282538">
            <w:pPr>
              <w:spacing w:after="0"/>
              <w:rPr>
                <w:rFonts w:ascii="Arial" w:hAnsi="Arial" w:cs="Arial"/>
                <w:color w:val="000000"/>
                <w:sz w:val="18"/>
                <w:szCs w:val="18"/>
                <w:lang w:val="en-US" w:eastAsia="zh-CN"/>
              </w:rPr>
            </w:pPr>
          </w:p>
        </w:tc>
        <w:tc>
          <w:tcPr>
            <w:tcW w:w="833" w:type="dxa"/>
            <w:noWrap/>
          </w:tcPr>
          <w:p w14:paraId="6716406A" w14:textId="77777777" w:rsidR="009870FD" w:rsidRPr="00CE4E09" w:rsidRDefault="009870FD" w:rsidP="00282538">
            <w:pPr>
              <w:spacing w:after="0"/>
              <w:rPr>
                <w:rFonts w:ascii="Arial" w:hAnsi="Arial" w:cs="Arial"/>
                <w:color w:val="000000"/>
                <w:sz w:val="18"/>
                <w:szCs w:val="18"/>
                <w:lang w:val="en-US" w:eastAsia="zh-CN"/>
              </w:rPr>
            </w:pPr>
          </w:p>
        </w:tc>
        <w:tc>
          <w:tcPr>
            <w:tcW w:w="1288" w:type="dxa"/>
            <w:noWrap/>
            <w:hideMark/>
          </w:tcPr>
          <w:p w14:paraId="5BB20B0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30</w:t>
            </w:r>
          </w:p>
        </w:tc>
        <w:tc>
          <w:tcPr>
            <w:tcW w:w="1116" w:type="dxa"/>
            <w:noWrap/>
            <w:hideMark/>
          </w:tcPr>
          <w:p w14:paraId="585E1AA8"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60</w:t>
            </w:r>
          </w:p>
        </w:tc>
        <w:tc>
          <w:tcPr>
            <w:tcW w:w="1116" w:type="dxa"/>
            <w:noWrap/>
            <w:hideMark/>
          </w:tcPr>
          <w:p w14:paraId="2D317653"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90</w:t>
            </w:r>
          </w:p>
        </w:tc>
        <w:tc>
          <w:tcPr>
            <w:tcW w:w="1116" w:type="dxa"/>
            <w:noWrap/>
            <w:hideMark/>
          </w:tcPr>
          <w:p w14:paraId="5D951914"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120</w:t>
            </w:r>
          </w:p>
        </w:tc>
        <w:tc>
          <w:tcPr>
            <w:tcW w:w="1116" w:type="dxa"/>
            <w:noWrap/>
            <w:hideMark/>
          </w:tcPr>
          <w:p w14:paraId="3BF006AF"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150</w:t>
            </w:r>
          </w:p>
        </w:tc>
        <w:tc>
          <w:tcPr>
            <w:tcW w:w="1116" w:type="dxa"/>
            <w:noWrap/>
            <w:hideMark/>
          </w:tcPr>
          <w:p w14:paraId="023D2911" w14:textId="77777777" w:rsidR="009870FD" w:rsidRPr="00CE4E09" w:rsidRDefault="009870FD" w:rsidP="00282538">
            <w:pPr>
              <w:spacing w:after="0"/>
              <w:rPr>
                <w:rFonts w:ascii="Arial" w:hAnsi="Arial" w:cs="Arial"/>
                <w:color w:val="000000"/>
                <w:sz w:val="18"/>
                <w:szCs w:val="18"/>
                <w:lang w:val="en-US" w:eastAsia="zh-CN"/>
              </w:rPr>
            </w:pPr>
            <w:r w:rsidRPr="00CE4E09">
              <w:rPr>
                <w:rFonts w:ascii="Arial" w:hAnsi="Arial" w:cs="Arial"/>
                <w:color w:val="000000"/>
                <w:sz w:val="18"/>
                <w:szCs w:val="18"/>
                <w:lang w:val="en-US" w:eastAsia="zh-CN"/>
              </w:rPr>
              <w:t>180</w:t>
            </w:r>
          </w:p>
        </w:tc>
      </w:tr>
      <w:tr w:rsidR="009870FD" w:rsidRPr="006268A0" w14:paraId="25435073" w14:textId="77777777" w:rsidTr="00282538">
        <w:trPr>
          <w:trHeight w:val="288"/>
        </w:trPr>
        <w:tc>
          <w:tcPr>
            <w:tcW w:w="2160" w:type="dxa"/>
            <w:noWrap/>
            <w:hideMark/>
          </w:tcPr>
          <w:p w14:paraId="31E9BCA3"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6EF697D9"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10deg</w:t>
            </w:r>
          </w:p>
        </w:tc>
        <w:tc>
          <w:tcPr>
            <w:tcW w:w="1288" w:type="dxa"/>
            <w:hideMark/>
          </w:tcPr>
          <w:p w14:paraId="052C497C"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0F0BD206"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0.15%</w:t>
            </w:r>
          </w:p>
        </w:tc>
        <w:tc>
          <w:tcPr>
            <w:tcW w:w="1116" w:type="dxa"/>
            <w:hideMark/>
          </w:tcPr>
          <w:p w14:paraId="5384D79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0.06%</w:t>
            </w:r>
          </w:p>
        </w:tc>
        <w:tc>
          <w:tcPr>
            <w:tcW w:w="1116" w:type="dxa"/>
            <w:hideMark/>
          </w:tcPr>
          <w:p w14:paraId="2A4FAA8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-0.17%</w:t>
            </w:r>
          </w:p>
        </w:tc>
        <w:tc>
          <w:tcPr>
            <w:tcW w:w="1116" w:type="dxa"/>
            <w:hideMark/>
          </w:tcPr>
          <w:p w14:paraId="4D4DBB62"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0.07%</w:t>
            </w:r>
          </w:p>
        </w:tc>
        <w:tc>
          <w:tcPr>
            <w:tcW w:w="1116" w:type="dxa"/>
            <w:hideMark/>
          </w:tcPr>
          <w:p w14:paraId="3A1A7D3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0.01%</w:t>
            </w:r>
          </w:p>
        </w:tc>
      </w:tr>
      <w:tr w:rsidR="009870FD" w:rsidRPr="006268A0" w14:paraId="68C034BA" w14:textId="77777777" w:rsidTr="00282538">
        <w:trPr>
          <w:trHeight w:val="288"/>
        </w:trPr>
        <w:tc>
          <w:tcPr>
            <w:tcW w:w="2160" w:type="dxa"/>
            <w:noWrap/>
            <w:hideMark/>
          </w:tcPr>
          <w:p w14:paraId="2272039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Samsung - OR</w:t>
            </w:r>
          </w:p>
        </w:tc>
        <w:tc>
          <w:tcPr>
            <w:tcW w:w="833" w:type="dxa"/>
            <w:noWrap/>
            <w:hideMark/>
          </w:tcPr>
          <w:p w14:paraId="0B00EACA"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lang w:val="en-US" w:eastAsia="zh-CN"/>
              </w:rPr>
              <w:t>15deg</w:t>
            </w:r>
          </w:p>
        </w:tc>
        <w:tc>
          <w:tcPr>
            <w:tcW w:w="1288" w:type="dxa"/>
            <w:hideMark/>
          </w:tcPr>
          <w:p w14:paraId="3D3BF19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3FAF2BA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0.16%</w:t>
            </w:r>
          </w:p>
        </w:tc>
        <w:tc>
          <w:tcPr>
            <w:tcW w:w="1116" w:type="dxa"/>
            <w:hideMark/>
          </w:tcPr>
          <w:p w14:paraId="3E29A52B"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0.23%</w:t>
            </w:r>
          </w:p>
        </w:tc>
        <w:tc>
          <w:tcPr>
            <w:tcW w:w="1116" w:type="dxa"/>
            <w:hideMark/>
          </w:tcPr>
          <w:p w14:paraId="5EB228C1"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-0.35%</w:t>
            </w:r>
          </w:p>
        </w:tc>
        <w:tc>
          <w:tcPr>
            <w:tcW w:w="1116" w:type="dxa"/>
            <w:hideMark/>
          </w:tcPr>
          <w:p w14:paraId="73D24E8D"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-0.04%</w:t>
            </w:r>
          </w:p>
        </w:tc>
        <w:tc>
          <w:tcPr>
            <w:tcW w:w="1116" w:type="dxa"/>
            <w:hideMark/>
          </w:tcPr>
          <w:p w14:paraId="661C5A47" w14:textId="77777777" w:rsidR="009870FD" w:rsidRPr="00CE4E09" w:rsidRDefault="009870FD" w:rsidP="00282538">
            <w:pPr>
              <w:spacing w:after="0"/>
              <w:rPr>
                <w:rFonts w:ascii="Arial" w:hAnsi="Arial" w:cs="Arial"/>
                <w:sz w:val="18"/>
                <w:szCs w:val="18"/>
                <w:lang w:val="en-US" w:eastAsia="zh-CN"/>
              </w:rPr>
            </w:pPr>
            <w:r w:rsidRPr="00CE4E09">
              <w:rPr>
                <w:rFonts w:ascii="Arial" w:hAnsi="Arial" w:cs="Arial"/>
                <w:sz w:val="18"/>
                <w:szCs w:val="18"/>
              </w:rPr>
              <w:t>-0.26%</w:t>
            </w:r>
          </w:p>
        </w:tc>
      </w:tr>
    </w:tbl>
    <w:p w14:paraId="182D1991" w14:textId="77777777" w:rsidR="005176E9" w:rsidRPr="00781442" w:rsidRDefault="005176E9" w:rsidP="00931ED6">
      <w:pPr>
        <w:spacing w:after="0"/>
        <w:rPr>
          <w:rFonts w:eastAsia="Malgun Gothic"/>
          <w:lang w:eastAsia="zh-CN"/>
        </w:rPr>
      </w:pPr>
    </w:p>
    <w:p w14:paraId="69EBF8D8" w14:textId="5B0F5599" w:rsidR="00080512" w:rsidRPr="004D3578" w:rsidRDefault="00080512" w:rsidP="008A7623">
      <w:pPr>
        <w:pStyle w:val="Heading8"/>
      </w:pPr>
      <w:r w:rsidRPr="004D3578">
        <w:br w:type="page"/>
      </w:r>
      <w:bookmarkStart w:id="376" w:name="_Toc129091978"/>
      <w:bookmarkStart w:id="377" w:name="historyclause"/>
      <w:bookmarkStart w:id="378" w:name="_Toc151623966"/>
      <w:bookmarkStart w:id="379" w:name="_Toc154585383"/>
      <w:bookmarkStart w:id="380" w:name="_Toc155642340"/>
      <w:bookmarkStart w:id="381" w:name="_Toc162015608"/>
      <w:r w:rsidRPr="004D3578">
        <w:lastRenderedPageBreak/>
        <w:t xml:space="preserve">Annex </w:t>
      </w:r>
      <w:r w:rsidR="009870FD">
        <w:t>H</w:t>
      </w:r>
      <w:r w:rsidRPr="004D3578">
        <w:t>:</w:t>
      </w:r>
      <w:r w:rsidRPr="004D3578">
        <w:br/>
        <w:t>Change history</w:t>
      </w:r>
      <w:bookmarkEnd w:id="376"/>
      <w:bookmarkEnd w:id="377"/>
      <w:bookmarkEnd w:id="378"/>
      <w:bookmarkEnd w:id="379"/>
      <w:bookmarkEnd w:id="380"/>
      <w:bookmarkEnd w:id="381"/>
    </w:p>
    <w:p w14:paraId="1D38CA13"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4FADBC" w14:textId="77777777" w:rsidTr="00C72833">
        <w:trPr>
          <w:cantSplit/>
        </w:trPr>
        <w:tc>
          <w:tcPr>
            <w:tcW w:w="9639" w:type="dxa"/>
            <w:gridSpan w:val="8"/>
            <w:tcBorders>
              <w:bottom w:val="nil"/>
            </w:tcBorders>
            <w:shd w:val="solid" w:color="FFFFFF" w:fill="auto"/>
          </w:tcPr>
          <w:p w14:paraId="26AD02C3" w14:textId="77777777" w:rsidR="003C3971" w:rsidRPr="00235394" w:rsidRDefault="003C3971" w:rsidP="00C72833">
            <w:pPr>
              <w:pStyle w:val="TAL"/>
              <w:jc w:val="center"/>
              <w:rPr>
                <w:b/>
                <w:sz w:val="16"/>
              </w:rPr>
            </w:pPr>
            <w:r w:rsidRPr="00235394">
              <w:rPr>
                <w:b/>
              </w:rPr>
              <w:t>Change history</w:t>
            </w:r>
          </w:p>
        </w:tc>
      </w:tr>
      <w:tr w:rsidR="003C3971" w:rsidRPr="00235394" w14:paraId="66FDB54A" w14:textId="77777777" w:rsidTr="00C72833">
        <w:tc>
          <w:tcPr>
            <w:tcW w:w="800" w:type="dxa"/>
            <w:shd w:val="pct10" w:color="auto" w:fill="FFFFFF"/>
          </w:tcPr>
          <w:p w14:paraId="49C8D64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8D1E2A6" w14:textId="77777777" w:rsidR="003C3971" w:rsidRPr="00235394" w:rsidRDefault="00DF2B1F" w:rsidP="00C72833">
            <w:pPr>
              <w:pStyle w:val="TAL"/>
              <w:rPr>
                <w:b/>
                <w:sz w:val="16"/>
              </w:rPr>
            </w:pPr>
            <w:r>
              <w:rPr>
                <w:b/>
                <w:sz w:val="16"/>
              </w:rPr>
              <w:t>Meeting</w:t>
            </w:r>
          </w:p>
        </w:tc>
        <w:tc>
          <w:tcPr>
            <w:tcW w:w="1094" w:type="dxa"/>
            <w:shd w:val="pct10" w:color="auto" w:fill="FFFFFF"/>
          </w:tcPr>
          <w:p w14:paraId="66F0C74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E18F75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ED649B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DD76572" w14:textId="77777777" w:rsidR="003C3971" w:rsidRPr="00235394" w:rsidRDefault="003C3971" w:rsidP="00C72833">
            <w:pPr>
              <w:pStyle w:val="TAL"/>
              <w:rPr>
                <w:b/>
                <w:sz w:val="16"/>
              </w:rPr>
            </w:pPr>
            <w:r>
              <w:rPr>
                <w:b/>
                <w:sz w:val="16"/>
              </w:rPr>
              <w:t>Cat</w:t>
            </w:r>
          </w:p>
        </w:tc>
        <w:tc>
          <w:tcPr>
            <w:tcW w:w="4962" w:type="dxa"/>
            <w:shd w:val="pct10" w:color="auto" w:fill="FFFFFF"/>
          </w:tcPr>
          <w:p w14:paraId="2B5BB07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78C9359"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D1E21F2" w14:textId="77777777" w:rsidTr="00C72833">
        <w:tc>
          <w:tcPr>
            <w:tcW w:w="800" w:type="dxa"/>
            <w:shd w:val="solid" w:color="FFFFFF" w:fill="auto"/>
          </w:tcPr>
          <w:p w14:paraId="2E20D0BE" w14:textId="29EB9038" w:rsidR="003C3971" w:rsidRPr="006B0D02" w:rsidRDefault="00EA5B33" w:rsidP="00C72833">
            <w:pPr>
              <w:pStyle w:val="TAC"/>
              <w:rPr>
                <w:sz w:val="16"/>
                <w:szCs w:val="16"/>
              </w:rPr>
            </w:pPr>
            <w:r>
              <w:rPr>
                <w:sz w:val="16"/>
                <w:szCs w:val="16"/>
              </w:rPr>
              <w:t>20</w:t>
            </w:r>
            <w:r w:rsidR="00FD720D">
              <w:rPr>
                <w:sz w:val="16"/>
                <w:szCs w:val="16"/>
              </w:rPr>
              <w:t>22</w:t>
            </w:r>
            <w:r>
              <w:rPr>
                <w:sz w:val="16"/>
                <w:szCs w:val="16"/>
              </w:rPr>
              <w:t>-</w:t>
            </w:r>
            <w:r w:rsidR="00FD720D">
              <w:rPr>
                <w:sz w:val="16"/>
                <w:szCs w:val="16"/>
              </w:rPr>
              <w:t>08</w:t>
            </w:r>
          </w:p>
        </w:tc>
        <w:tc>
          <w:tcPr>
            <w:tcW w:w="800" w:type="dxa"/>
            <w:shd w:val="solid" w:color="FFFFFF" w:fill="auto"/>
          </w:tcPr>
          <w:p w14:paraId="3BF4E257" w14:textId="368BF99E" w:rsidR="003C3971" w:rsidRPr="006B0D02" w:rsidRDefault="00EA5B33" w:rsidP="00C72833">
            <w:pPr>
              <w:pStyle w:val="TAC"/>
              <w:rPr>
                <w:sz w:val="16"/>
                <w:szCs w:val="16"/>
              </w:rPr>
            </w:pPr>
            <w:r>
              <w:rPr>
                <w:sz w:val="16"/>
                <w:szCs w:val="16"/>
              </w:rPr>
              <w:t>R</w:t>
            </w:r>
            <w:r w:rsidR="00BB6F45">
              <w:rPr>
                <w:sz w:val="16"/>
                <w:szCs w:val="16"/>
              </w:rPr>
              <w:t>AN</w:t>
            </w:r>
            <w:r>
              <w:rPr>
                <w:sz w:val="16"/>
                <w:szCs w:val="16"/>
              </w:rPr>
              <w:t>4#</w:t>
            </w:r>
            <w:r w:rsidR="001A3004">
              <w:rPr>
                <w:sz w:val="16"/>
                <w:szCs w:val="16"/>
              </w:rPr>
              <w:t>104e</w:t>
            </w:r>
          </w:p>
        </w:tc>
        <w:tc>
          <w:tcPr>
            <w:tcW w:w="1094" w:type="dxa"/>
            <w:shd w:val="solid" w:color="FFFFFF" w:fill="auto"/>
          </w:tcPr>
          <w:p w14:paraId="3C9BEADD" w14:textId="772FA637" w:rsidR="003C3971" w:rsidRPr="006B0D02" w:rsidRDefault="003956E8" w:rsidP="00C72833">
            <w:pPr>
              <w:pStyle w:val="TAC"/>
              <w:rPr>
                <w:sz w:val="16"/>
                <w:szCs w:val="16"/>
              </w:rPr>
            </w:pPr>
            <w:r w:rsidRPr="003956E8">
              <w:rPr>
                <w:sz w:val="16"/>
                <w:szCs w:val="16"/>
              </w:rPr>
              <w:t>R4-2213182</w:t>
            </w:r>
          </w:p>
        </w:tc>
        <w:tc>
          <w:tcPr>
            <w:tcW w:w="425" w:type="dxa"/>
            <w:shd w:val="solid" w:color="FFFFFF" w:fill="auto"/>
          </w:tcPr>
          <w:p w14:paraId="448DF029" w14:textId="77777777" w:rsidR="003C3971" w:rsidRPr="006B0D02" w:rsidRDefault="003C3971" w:rsidP="00C72833">
            <w:pPr>
              <w:pStyle w:val="TAL"/>
              <w:rPr>
                <w:sz w:val="16"/>
                <w:szCs w:val="16"/>
              </w:rPr>
            </w:pPr>
          </w:p>
        </w:tc>
        <w:tc>
          <w:tcPr>
            <w:tcW w:w="425" w:type="dxa"/>
            <w:shd w:val="solid" w:color="FFFFFF" w:fill="auto"/>
          </w:tcPr>
          <w:p w14:paraId="14432080" w14:textId="77777777" w:rsidR="003C3971" w:rsidRPr="006B0D02" w:rsidRDefault="003C3971" w:rsidP="00C72833">
            <w:pPr>
              <w:pStyle w:val="TAR"/>
              <w:rPr>
                <w:sz w:val="16"/>
                <w:szCs w:val="16"/>
              </w:rPr>
            </w:pPr>
          </w:p>
        </w:tc>
        <w:tc>
          <w:tcPr>
            <w:tcW w:w="425" w:type="dxa"/>
            <w:shd w:val="solid" w:color="FFFFFF" w:fill="auto"/>
          </w:tcPr>
          <w:p w14:paraId="6E428C8A" w14:textId="77777777" w:rsidR="003C3971" w:rsidRPr="006B0D02" w:rsidRDefault="003C3971" w:rsidP="00C72833">
            <w:pPr>
              <w:pStyle w:val="TAC"/>
              <w:rPr>
                <w:sz w:val="16"/>
                <w:szCs w:val="16"/>
              </w:rPr>
            </w:pPr>
          </w:p>
        </w:tc>
        <w:tc>
          <w:tcPr>
            <w:tcW w:w="4962" w:type="dxa"/>
            <w:shd w:val="solid" w:color="FFFFFF" w:fill="auto"/>
          </w:tcPr>
          <w:p w14:paraId="0A167343"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1A507ED3" w14:textId="77777777" w:rsidR="003C3971" w:rsidRPr="007D6048" w:rsidRDefault="00EA5B33" w:rsidP="00C72833">
            <w:pPr>
              <w:pStyle w:val="TAC"/>
              <w:rPr>
                <w:sz w:val="16"/>
                <w:szCs w:val="16"/>
              </w:rPr>
            </w:pPr>
            <w:r>
              <w:rPr>
                <w:sz w:val="16"/>
                <w:szCs w:val="16"/>
              </w:rPr>
              <w:t>0.0.1</w:t>
            </w:r>
          </w:p>
        </w:tc>
      </w:tr>
      <w:tr w:rsidR="00B6531B" w:rsidRPr="006B0D02" w14:paraId="1848C52A" w14:textId="77777777" w:rsidTr="00C72833">
        <w:tc>
          <w:tcPr>
            <w:tcW w:w="800" w:type="dxa"/>
            <w:shd w:val="solid" w:color="FFFFFF" w:fill="auto"/>
          </w:tcPr>
          <w:p w14:paraId="39978EF5" w14:textId="188841B3" w:rsidR="00B6531B" w:rsidRDefault="00B6531B" w:rsidP="00C72833">
            <w:pPr>
              <w:pStyle w:val="TAC"/>
              <w:rPr>
                <w:sz w:val="16"/>
                <w:szCs w:val="16"/>
              </w:rPr>
            </w:pPr>
            <w:r>
              <w:rPr>
                <w:sz w:val="16"/>
                <w:szCs w:val="16"/>
              </w:rPr>
              <w:t>202</w:t>
            </w:r>
            <w:r w:rsidR="00720B07">
              <w:rPr>
                <w:sz w:val="16"/>
                <w:szCs w:val="16"/>
              </w:rPr>
              <w:t>3</w:t>
            </w:r>
            <w:r>
              <w:rPr>
                <w:sz w:val="16"/>
                <w:szCs w:val="16"/>
              </w:rPr>
              <w:t>-03</w:t>
            </w:r>
          </w:p>
        </w:tc>
        <w:tc>
          <w:tcPr>
            <w:tcW w:w="800" w:type="dxa"/>
            <w:shd w:val="solid" w:color="FFFFFF" w:fill="auto"/>
          </w:tcPr>
          <w:p w14:paraId="06540D5F" w14:textId="404930D8" w:rsidR="00B6531B" w:rsidRDefault="00B6531B" w:rsidP="00C72833">
            <w:pPr>
              <w:pStyle w:val="TAC"/>
              <w:rPr>
                <w:sz w:val="16"/>
                <w:szCs w:val="16"/>
              </w:rPr>
            </w:pPr>
            <w:r>
              <w:rPr>
                <w:sz w:val="16"/>
                <w:szCs w:val="16"/>
              </w:rPr>
              <w:t>R</w:t>
            </w:r>
            <w:r w:rsidR="00BB6F45">
              <w:rPr>
                <w:sz w:val="16"/>
                <w:szCs w:val="16"/>
              </w:rPr>
              <w:t>AN</w:t>
            </w:r>
            <w:r>
              <w:rPr>
                <w:sz w:val="16"/>
                <w:szCs w:val="16"/>
              </w:rPr>
              <w:t>4#106</w:t>
            </w:r>
          </w:p>
        </w:tc>
        <w:tc>
          <w:tcPr>
            <w:tcW w:w="1094" w:type="dxa"/>
            <w:shd w:val="solid" w:color="FFFFFF" w:fill="auto"/>
          </w:tcPr>
          <w:p w14:paraId="6191AA1C" w14:textId="71E9BA6A" w:rsidR="00B6531B" w:rsidRPr="003956E8" w:rsidRDefault="00E667D8" w:rsidP="00C72833">
            <w:pPr>
              <w:pStyle w:val="TAC"/>
              <w:rPr>
                <w:sz w:val="16"/>
                <w:szCs w:val="16"/>
              </w:rPr>
            </w:pPr>
            <w:r>
              <w:rPr>
                <w:sz w:val="16"/>
                <w:szCs w:val="16"/>
              </w:rPr>
              <w:t>R4-2300085</w:t>
            </w:r>
          </w:p>
        </w:tc>
        <w:tc>
          <w:tcPr>
            <w:tcW w:w="425" w:type="dxa"/>
            <w:shd w:val="solid" w:color="FFFFFF" w:fill="auto"/>
          </w:tcPr>
          <w:p w14:paraId="2C37E1A5" w14:textId="77777777" w:rsidR="00B6531B" w:rsidRPr="006B0D02" w:rsidRDefault="00B6531B" w:rsidP="00C72833">
            <w:pPr>
              <w:pStyle w:val="TAL"/>
              <w:rPr>
                <w:sz w:val="16"/>
                <w:szCs w:val="16"/>
              </w:rPr>
            </w:pPr>
          </w:p>
        </w:tc>
        <w:tc>
          <w:tcPr>
            <w:tcW w:w="425" w:type="dxa"/>
            <w:shd w:val="solid" w:color="FFFFFF" w:fill="auto"/>
          </w:tcPr>
          <w:p w14:paraId="76D838E0" w14:textId="77777777" w:rsidR="00B6531B" w:rsidRPr="006B0D02" w:rsidRDefault="00B6531B" w:rsidP="00C72833">
            <w:pPr>
              <w:pStyle w:val="TAR"/>
              <w:rPr>
                <w:sz w:val="16"/>
                <w:szCs w:val="16"/>
              </w:rPr>
            </w:pPr>
          </w:p>
        </w:tc>
        <w:tc>
          <w:tcPr>
            <w:tcW w:w="425" w:type="dxa"/>
            <w:shd w:val="solid" w:color="FFFFFF" w:fill="auto"/>
          </w:tcPr>
          <w:p w14:paraId="600AE395" w14:textId="77777777" w:rsidR="00B6531B" w:rsidRPr="006B0D02" w:rsidRDefault="00B6531B" w:rsidP="00C72833">
            <w:pPr>
              <w:pStyle w:val="TAC"/>
              <w:rPr>
                <w:sz w:val="16"/>
                <w:szCs w:val="16"/>
              </w:rPr>
            </w:pPr>
          </w:p>
        </w:tc>
        <w:tc>
          <w:tcPr>
            <w:tcW w:w="4962" w:type="dxa"/>
            <w:shd w:val="solid" w:color="FFFFFF" w:fill="auto"/>
          </w:tcPr>
          <w:p w14:paraId="6C0E323A" w14:textId="77777777" w:rsidR="00B6531B" w:rsidRDefault="00B6531B" w:rsidP="00C72833">
            <w:pPr>
              <w:pStyle w:val="TAL"/>
              <w:rPr>
                <w:sz w:val="16"/>
                <w:szCs w:val="16"/>
              </w:rPr>
            </w:pPr>
            <w:r>
              <w:rPr>
                <w:sz w:val="16"/>
                <w:szCs w:val="16"/>
              </w:rPr>
              <w:t>The following TPs were agreed:</w:t>
            </w:r>
          </w:p>
          <w:p w14:paraId="32331E77" w14:textId="5B693766" w:rsidR="00B6531B" w:rsidRDefault="005C675D" w:rsidP="00A359AF">
            <w:pPr>
              <w:pStyle w:val="TAL"/>
              <w:rPr>
                <w:sz w:val="16"/>
                <w:szCs w:val="16"/>
              </w:rPr>
            </w:pPr>
            <w:r>
              <w:rPr>
                <w:lang w:eastAsia="zh-CN"/>
              </w:rPr>
              <w:t xml:space="preserve">-    </w:t>
            </w:r>
            <w:r w:rsidR="00B6531B" w:rsidRPr="00B6531B">
              <w:rPr>
                <w:sz w:val="16"/>
                <w:szCs w:val="16"/>
              </w:rPr>
              <w:t>R4-2300086</w:t>
            </w:r>
            <w:r w:rsidR="00B5613D">
              <w:rPr>
                <w:sz w:val="16"/>
                <w:szCs w:val="16"/>
              </w:rPr>
              <w:t xml:space="preserve">, </w:t>
            </w:r>
            <w:r w:rsidR="00B5613D" w:rsidRPr="00B5613D">
              <w:rPr>
                <w:sz w:val="16"/>
                <w:szCs w:val="16"/>
              </w:rPr>
              <w:t>TP on TR 38.871 for editorial correction and general aspects</w:t>
            </w:r>
            <w:r w:rsidR="00B5613D">
              <w:rPr>
                <w:sz w:val="16"/>
                <w:szCs w:val="16"/>
              </w:rPr>
              <w:t xml:space="preserve">, </w:t>
            </w:r>
            <w:r w:rsidR="00821823" w:rsidRPr="00821823">
              <w:rPr>
                <w:sz w:val="16"/>
                <w:szCs w:val="16"/>
              </w:rPr>
              <w:t>Qualcomm Incorporated</w:t>
            </w:r>
          </w:p>
          <w:p w14:paraId="38024EE7" w14:textId="16A64F3B" w:rsidR="00821823" w:rsidRDefault="005C675D" w:rsidP="00A359AF">
            <w:pPr>
              <w:pStyle w:val="TAL"/>
              <w:rPr>
                <w:sz w:val="16"/>
                <w:szCs w:val="16"/>
              </w:rPr>
            </w:pPr>
            <w:r>
              <w:rPr>
                <w:lang w:eastAsia="zh-CN"/>
              </w:rPr>
              <w:t xml:space="preserve">-    </w:t>
            </w:r>
            <w:r w:rsidR="002B0F25" w:rsidRPr="002B0F25">
              <w:rPr>
                <w:sz w:val="16"/>
                <w:szCs w:val="16"/>
              </w:rPr>
              <w:t>R4-2302924</w:t>
            </w:r>
            <w:r w:rsidR="002B0F25">
              <w:rPr>
                <w:sz w:val="16"/>
                <w:szCs w:val="16"/>
              </w:rPr>
              <w:t xml:space="preserve">, </w:t>
            </w:r>
            <w:r w:rsidR="005934A4" w:rsidRPr="005934A4">
              <w:rPr>
                <w:sz w:val="16"/>
                <w:szCs w:val="16"/>
              </w:rPr>
              <w:t>TP to introduce Multi-AoA UE RF Test Aspects</w:t>
            </w:r>
            <w:r w:rsidR="005934A4">
              <w:rPr>
                <w:sz w:val="16"/>
                <w:szCs w:val="16"/>
              </w:rPr>
              <w:t xml:space="preserve">, </w:t>
            </w:r>
            <w:r w:rsidR="003B3296" w:rsidRPr="003B3296">
              <w:rPr>
                <w:sz w:val="16"/>
                <w:szCs w:val="16"/>
              </w:rPr>
              <w:t>Keysight Technologies UK Ltd</w:t>
            </w:r>
          </w:p>
          <w:p w14:paraId="1CC9AEDC" w14:textId="20110969" w:rsidR="00833F84" w:rsidRDefault="005C675D" w:rsidP="00A359AF">
            <w:pPr>
              <w:pStyle w:val="TAL"/>
              <w:rPr>
                <w:sz w:val="16"/>
                <w:szCs w:val="16"/>
              </w:rPr>
            </w:pPr>
            <w:r>
              <w:rPr>
                <w:lang w:eastAsia="zh-CN"/>
              </w:rPr>
              <w:t xml:space="preserve">-    </w:t>
            </w:r>
            <w:r w:rsidR="00833F84" w:rsidRPr="00833F84">
              <w:rPr>
                <w:sz w:val="16"/>
                <w:szCs w:val="16"/>
              </w:rPr>
              <w:t>R4-2302150</w:t>
            </w:r>
            <w:r w:rsidR="00833F84">
              <w:rPr>
                <w:sz w:val="16"/>
                <w:szCs w:val="16"/>
              </w:rPr>
              <w:t xml:space="preserve">, </w:t>
            </w:r>
            <w:r w:rsidR="00287E49" w:rsidRPr="00287E49">
              <w:rPr>
                <w:sz w:val="16"/>
                <w:szCs w:val="16"/>
              </w:rPr>
              <w:t>TP on TR 38.871 calibration measurement procedure</w:t>
            </w:r>
            <w:r w:rsidR="00287E49">
              <w:rPr>
                <w:sz w:val="16"/>
                <w:szCs w:val="16"/>
              </w:rPr>
              <w:t xml:space="preserve">, </w:t>
            </w:r>
            <w:r w:rsidR="0050299B" w:rsidRPr="0050299B">
              <w:rPr>
                <w:sz w:val="16"/>
                <w:szCs w:val="16"/>
              </w:rPr>
              <w:t>Huawei, HiSilicon</w:t>
            </w:r>
          </w:p>
        </w:tc>
        <w:tc>
          <w:tcPr>
            <w:tcW w:w="708" w:type="dxa"/>
            <w:shd w:val="solid" w:color="FFFFFF" w:fill="auto"/>
          </w:tcPr>
          <w:p w14:paraId="0045FEB3" w14:textId="49D3F074" w:rsidR="00B6531B" w:rsidRDefault="00E667D8" w:rsidP="00C72833">
            <w:pPr>
              <w:pStyle w:val="TAC"/>
              <w:rPr>
                <w:sz w:val="16"/>
                <w:szCs w:val="16"/>
              </w:rPr>
            </w:pPr>
            <w:r>
              <w:rPr>
                <w:sz w:val="16"/>
                <w:szCs w:val="16"/>
              </w:rPr>
              <w:t>0.1.0</w:t>
            </w:r>
          </w:p>
        </w:tc>
      </w:tr>
      <w:tr w:rsidR="003559F6" w:rsidRPr="006B0D02" w14:paraId="412A7E82" w14:textId="77777777" w:rsidTr="00C72833">
        <w:tc>
          <w:tcPr>
            <w:tcW w:w="800" w:type="dxa"/>
            <w:shd w:val="solid" w:color="FFFFFF" w:fill="auto"/>
          </w:tcPr>
          <w:p w14:paraId="28FE54F2" w14:textId="29D14B90" w:rsidR="003559F6" w:rsidRDefault="003559F6" w:rsidP="00C72833">
            <w:pPr>
              <w:pStyle w:val="TAC"/>
              <w:rPr>
                <w:sz w:val="16"/>
                <w:szCs w:val="16"/>
              </w:rPr>
            </w:pPr>
            <w:r>
              <w:rPr>
                <w:sz w:val="16"/>
                <w:szCs w:val="16"/>
              </w:rPr>
              <w:t>2023-04</w:t>
            </w:r>
          </w:p>
        </w:tc>
        <w:tc>
          <w:tcPr>
            <w:tcW w:w="800" w:type="dxa"/>
            <w:shd w:val="solid" w:color="FFFFFF" w:fill="auto"/>
          </w:tcPr>
          <w:p w14:paraId="400D88E1" w14:textId="22AF99B6" w:rsidR="003559F6" w:rsidRDefault="003559F6" w:rsidP="00C72833">
            <w:pPr>
              <w:pStyle w:val="TAC"/>
              <w:rPr>
                <w:sz w:val="16"/>
                <w:szCs w:val="16"/>
              </w:rPr>
            </w:pPr>
            <w:r>
              <w:rPr>
                <w:sz w:val="16"/>
                <w:szCs w:val="16"/>
              </w:rPr>
              <w:t>R</w:t>
            </w:r>
            <w:r w:rsidR="00BB6F45">
              <w:rPr>
                <w:sz w:val="16"/>
                <w:szCs w:val="16"/>
              </w:rPr>
              <w:t>AN</w:t>
            </w:r>
            <w:r>
              <w:rPr>
                <w:sz w:val="16"/>
                <w:szCs w:val="16"/>
              </w:rPr>
              <w:t>4#106bis-e</w:t>
            </w:r>
          </w:p>
        </w:tc>
        <w:tc>
          <w:tcPr>
            <w:tcW w:w="1094" w:type="dxa"/>
            <w:shd w:val="solid" w:color="FFFFFF" w:fill="auto"/>
          </w:tcPr>
          <w:p w14:paraId="6248E5B8" w14:textId="2EC87909" w:rsidR="003559F6" w:rsidRDefault="003559F6" w:rsidP="00C72833">
            <w:pPr>
              <w:pStyle w:val="TAC"/>
              <w:rPr>
                <w:sz w:val="16"/>
                <w:szCs w:val="16"/>
              </w:rPr>
            </w:pPr>
            <w:r w:rsidRPr="003559F6">
              <w:rPr>
                <w:sz w:val="16"/>
                <w:szCs w:val="16"/>
              </w:rPr>
              <w:t>R4-2305886</w:t>
            </w:r>
          </w:p>
        </w:tc>
        <w:tc>
          <w:tcPr>
            <w:tcW w:w="425" w:type="dxa"/>
            <w:shd w:val="solid" w:color="FFFFFF" w:fill="auto"/>
          </w:tcPr>
          <w:p w14:paraId="21A1B6B6" w14:textId="77777777" w:rsidR="003559F6" w:rsidRPr="006B0D02" w:rsidRDefault="003559F6" w:rsidP="00C72833">
            <w:pPr>
              <w:pStyle w:val="TAL"/>
              <w:rPr>
                <w:sz w:val="16"/>
                <w:szCs w:val="16"/>
              </w:rPr>
            </w:pPr>
          </w:p>
        </w:tc>
        <w:tc>
          <w:tcPr>
            <w:tcW w:w="425" w:type="dxa"/>
            <w:shd w:val="solid" w:color="FFFFFF" w:fill="auto"/>
          </w:tcPr>
          <w:p w14:paraId="53EB290D" w14:textId="77777777" w:rsidR="003559F6" w:rsidRPr="006B0D02" w:rsidRDefault="003559F6" w:rsidP="00C72833">
            <w:pPr>
              <w:pStyle w:val="TAR"/>
              <w:rPr>
                <w:sz w:val="16"/>
                <w:szCs w:val="16"/>
              </w:rPr>
            </w:pPr>
          </w:p>
        </w:tc>
        <w:tc>
          <w:tcPr>
            <w:tcW w:w="425" w:type="dxa"/>
            <w:shd w:val="solid" w:color="FFFFFF" w:fill="auto"/>
          </w:tcPr>
          <w:p w14:paraId="7F92B5C1" w14:textId="77777777" w:rsidR="003559F6" w:rsidRPr="006B0D02" w:rsidRDefault="003559F6" w:rsidP="00C72833">
            <w:pPr>
              <w:pStyle w:val="TAC"/>
              <w:rPr>
                <w:sz w:val="16"/>
                <w:szCs w:val="16"/>
              </w:rPr>
            </w:pPr>
          </w:p>
        </w:tc>
        <w:tc>
          <w:tcPr>
            <w:tcW w:w="4962" w:type="dxa"/>
            <w:shd w:val="solid" w:color="FFFFFF" w:fill="auto"/>
          </w:tcPr>
          <w:p w14:paraId="4774888C" w14:textId="7ACC10FC" w:rsidR="003559F6" w:rsidRDefault="003559F6" w:rsidP="003559F6">
            <w:pPr>
              <w:pStyle w:val="TAL"/>
              <w:rPr>
                <w:sz w:val="16"/>
                <w:szCs w:val="16"/>
              </w:rPr>
            </w:pPr>
            <w:r>
              <w:rPr>
                <w:sz w:val="16"/>
                <w:szCs w:val="16"/>
              </w:rPr>
              <w:t>The following TP was agreed:</w:t>
            </w:r>
          </w:p>
          <w:p w14:paraId="3A53ABBE" w14:textId="43F2C794" w:rsidR="003559F6" w:rsidRDefault="003559F6" w:rsidP="00C72833">
            <w:pPr>
              <w:pStyle w:val="TAL"/>
              <w:rPr>
                <w:sz w:val="16"/>
                <w:szCs w:val="16"/>
              </w:rPr>
            </w:pPr>
            <w:r w:rsidRPr="003559F6">
              <w:rPr>
                <w:sz w:val="16"/>
                <w:szCs w:val="16"/>
              </w:rPr>
              <w:t>-     R4-2305886</w:t>
            </w:r>
            <w:r>
              <w:rPr>
                <w:sz w:val="16"/>
                <w:szCs w:val="16"/>
              </w:rPr>
              <w:t xml:space="preserve">, </w:t>
            </w:r>
            <w:r w:rsidRPr="003559F6">
              <w:rPr>
                <w:sz w:val="16"/>
                <w:szCs w:val="16"/>
              </w:rPr>
              <w:t>TP to introduce Multi-AoA UE RF Test Aspects</w:t>
            </w:r>
            <w:r>
              <w:rPr>
                <w:sz w:val="16"/>
                <w:szCs w:val="16"/>
              </w:rPr>
              <w:t xml:space="preserve">, </w:t>
            </w:r>
            <w:r w:rsidRPr="003559F6">
              <w:rPr>
                <w:sz w:val="16"/>
                <w:szCs w:val="16"/>
              </w:rPr>
              <w:t>Keysight Technologies</w:t>
            </w:r>
          </w:p>
        </w:tc>
        <w:tc>
          <w:tcPr>
            <w:tcW w:w="708" w:type="dxa"/>
            <w:shd w:val="solid" w:color="FFFFFF" w:fill="auto"/>
          </w:tcPr>
          <w:p w14:paraId="36F070F7" w14:textId="524D88F9" w:rsidR="003559F6" w:rsidRDefault="003559F6" w:rsidP="00C72833">
            <w:pPr>
              <w:pStyle w:val="TAC"/>
              <w:rPr>
                <w:sz w:val="16"/>
                <w:szCs w:val="16"/>
              </w:rPr>
            </w:pPr>
            <w:r>
              <w:rPr>
                <w:sz w:val="16"/>
                <w:szCs w:val="16"/>
              </w:rPr>
              <w:t>0.2.0</w:t>
            </w:r>
          </w:p>
        </w:tc>
      </w:tr>
      <w:tr w:rsidR="00E84247" w:rsidRPr="006B0D02" w14:paraId="1F4CE352" w14:textId="77777777" w:rsidTr="00C72833">
        <w:tc>
          <w:tcPr>
            <w:tcW w:w="800" w:type="dxa"/>
            <w:shd w:val="solid" w:color="FFFFFF" w:fill="auto"/>
          </w:tcPr>
          <w:p w14:paraId="0FECDE9E" w14:textId="1C0C924B" w:rsidR="00E84247" w:rsidRDefault="00E84247" w:rsidP="00C72833">
            <w:pPr>
              <w:pStyle w:val="TAC"/>
              <w:rPr>
                <w:sz w:val="16"/>
                <w:szCs w:val="16"/>
              </w:rPr>
            </w:pPr>
            <w:r>
              <w:rPr>
                <w:sz w:val="16"/>
                <w:szCs w:val="16"/>
              </w:rPr>
              <w:t>2023-05</w:t>
            </w:r>
          </w:p>
        </w:tc>
        <w:tc>
          <w:tcPr>
            <w:tcW w:w="800" w:type="dxa"/>
            <w:shd w:val="solid" w:color="FFFFFF" w:fill="auto"/>
          </w:tcPr>
          <w:p w14:paraId="0D24FE90" w14:textId="1A222CB0" w:rsidR="00E84247" w:rsidRDefault="00E84247"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107</w:t>
            </w:r>
          </w:p>
        </w:tc>
        <w:tc>
          <w:tcPr>
            <w:tcW w:w="1094" w:type="dxa"/>
            <w:shd w:val="solid" w:color="FFFFFF" w:fill="auto"/>
          </w:tcPr>
          <w:p w14:paraId="5F467F67" w14:textId="5CC56667" w:rsidR="00E84247" w:rsidRPr="003559F6" w:rsidRDefault="005D42C7" w:rsidP="00C72833">
            <w:pPr>
              <w:pStyle w:val="TAC"/>
              <w:rPr>
                <w:sz w:val="16"/>
                <w:szCs w:val="16"/>
              </w:rPr>
            </w:pPr>
            <w:r w:rsidRPr="005D42C7">
              <w:rPr>
                <w:sz w:val="16"/>
                <w:szCs w:val="16"/>
              </w:rPr>
              <w:t>R4-2309247</w:t>
            </w:r>
          </w:p>
        </w:tc>
        <w:tc>
          <w:tcPr>
            <w:tcW w:w="425" w:type="dxa"/>
            <w:shd w:val="solid" w:color="FFFFFF" w:fill="auto"/>
          </w:tcPr>
          <w:p w14:paraId="2E9268E3" w14:textId="77777777" w:rsidR="00E84247" w:rsidRPr="006B0D02" w:rsidRDefault="00E84247" w:rsidP="00C72833">
            <w:pPr>
              <w:pStyle w:val="TAL"/>
              <w:rPr>
                <w:sz w:val="16"/>
                <w:szCs w:val="16"/>
              </w:rPr>
            </w:pPr>
          </w:p>
        </w:tc>
        <w:tc>
          <w:tcPr>
            <w:tcW w:w="425" w:type="dxa"/>
            <w:shd w:val="solid" w:color="FFFFFF" w:fill="auto"/>
          </w:tcPr>
          <w:p w14:paraId="41CE9778" w14:textId="77777777" w:rsidR="00E84247" w:rsidRPr="006B0D02" w:rsidRDefault="00E84247" w:rsidP="00C72833">
            <w:pPr>
              <w:pStyle w:val="TAR"/>
              <w:rPr>
                <w:sz w:val="16"/>
                <w:szCs w:val="16"/>
              </w:rPr>
            </w:pPr>
          </w:p>
        </w:tc>
        <w:tc>
          <w:tcPr>
            <w:tcW w:w="425" w:type="dxa"/>
            <w:shd w:val="solid" w:color="FFFFFF" w:fill="auto"/>
          </w:tcPr>
          <w:p w14:paraId="2D95A99E" w14:textId="77777777" w:rsidR="00E84247" w:rsidRPr="006B0D02" w:rsidRDefault="00E84247" w:rsidP="00C72833">
            <w:pPr>
              <w:pStyle w:val="TAC"/>
              <w:rPr>
                <w:sz w:val="16"/>
                <w:szCs w:val="16"/>
              </w:rPr>
            </w:pPr>
          </w:p>
        </w:tc>
        <w:tc>
          <w:tcPr>
            <w:tcW w:w="4962" w:type="dxa"/>
            <w:shd w:val="solid" w:color="FFFFFF" w:fill="auto"/>
          </w:tcPr>
          <w:p w14:paraId="531A2119" w14:textId="77777777" w:rsidR="00E84247" w:rsidRDefault="00E84247" w:rsidP="003559F6">
            <w:pPr>
              <w:pStyle w:val="TAL"/>
              <w:rPr>
                <w:sz w:val="16"/>
                <w:szCs w:val="16"/>
              </w:rPr>
            </w:pPr>
            <w:r>
              <w:rPr>
                <w:sz w:val="16"/>
                <w:szCs w:val="16"/>
              </w:rPr>
              <w:t>The following TPs were agreed:</w:t>
            </w:r>
          </w:p>
          <w:p w14:paraId="0D62076D" w14:textId="77777777" w:rsidR="00E84247" w:rsidRDefault="00E84247" w:rsidP="003559F6">
            <w:pPr>
              <w:pStyle w:val="TAL"/>
              <w:rPr>
                <w:sz w:val="16"/>
                <w:szCs w:val="16"/>
              </w:rPr>
            </w:pPr>
            <w:r w:rsidRPr="003559F6">
              <w:rPr>
                <w:sz w:val="16"/>
                <w:szCs w:val="16"/>
              </w:rPr>
              <w:t xml:space="preserve">-     </w:t>
            </w:r>
            <w:r w:rsidRPr="00E84247">
              <w:rPr>
                <w:sz w:val="16"/>
                <w:szCs w:val="16"/>
              </w:rPr>
              <w:t>R4-2309287</w:t>
            </w:r>
            <w:r>
              <w:rPr>
                <w:sz w:val="16"/>
                <w:szCs w:val="16"/>
              </w:rPr>
              <w:t xml:space="preserve">, </w:t>
            </w:r>
            <w:r w:rsidRPr="00E84247">
              <w:rPr>
                <w:sz w:val="16"/>
                <w:szCs w:val="16"/>
              </w:rPr>
              <w:t>TP to TR 38.871 on 3-axis positioner considerations</w:t>
            </w:r>
            <w:r>
              <w:rPr>
                <w:sz w:val="16"/>
                <w:szCs w:val="16"/>
              </w:rPr>
              <w:t xml:space="preserve">, </w:t>
            </w:r>
            <w:r w:rsidRPr="00E84247">
              <w:rPr>
                <w:sz w:val="16"/>
                <w:szCs w:val="16"/>
              </w:rPr>
              <w:t>Qualcomm Incorporated</w:t>
            </w:r>
          </w:p>
          <w:p w14:paraId="6198CFC3" w14:textId="7294A9C8" w:rsidR="005D42C7" w:rsidRDefault="005D42C7" w:rsidP="003559F6">
            <w:pPr>
              <w:pStyle w:val="TAL"/>
              <w:rPr>
                <w:sz w:val="16"/>
                <w:szCs w:val="16"/>
              </w:rPr>
            </w:pPr>
            <w:r>
              <w:rPr>
                <w:sz w:val="16"/>
                <w:szCs w:val="16"/>
              </w:rPr>
              <w:t xml:space="preserve">-      </w:t>
            </w:r>
            <w:r w:rsidRPr="005D42C7">
              <w:rPr>
                <w:sz w:val="16"/>
                <w:szCs w:val="16"/>
              </w:rPr>
              <w:t>R4-2309246</w:t>
            </w:r>
            <w:r>
              <w:rPr>
                <w:sz w:val="16"/>
                <w:szCs w:val="16"/>
              </w:rPr>
              <w:t xml:space="preserve">, </w:t>
            </w:r>
            <w:r w:rsidRPr="005D42C7">
              <w:rPr>
                <w:sz w:val="16"/>
                <w:szCs w:val="16"/>
              </w:rPr>
              <w:t>TP to TR 38.871 on RRM test method</w:t>
            </w:r>
            <w:r>
              <w:rPr>
                <w:sz w:val="16"/>
                <w:szCs w:val="16"/>
              </w:rPr>
              <w:t xml:space="preserve">, </w:t>
            </w:r>
            <w:r w:rsidRPr="005D42C7">
              <w:rPr>
                <w:sz w:val="16"/>
                <w:szCs w:val="16"/>
              </w:rPr>
              <w:t>Qualcomm Incorporated</w:t>
            </w:r>
          </w:p>
        </w:tc>
        <w:tc>
          <w:tcPr>
            <w:tcW w:w="708" w:type="dxa"/>
            <w:shd w:val="solid" w:color="FFFFFF" w:fill="auto"/>
          </w:tcPr>
          <w:p w14:paraId="3E6762FA" w14:textId="41A08BC6" w:rsidR="00E84247" w:rsidRDefault="00E84247" w:rsidP="00C72833">
            <w:pPr>
              <w:pStyle w:val="TAC"/>
              <w:rPr>
                <w:sz w:val="16"/>
                <w:szCs w:val="16"/>
              </w:rPr>
            </w:pPr>
            <w:r>
              <w:rPr>
                <w:sz w:val="16"/>
                <w:szCs w:val="16"/>
              </w:rPr>
              <w:t>0.3.0</w:t>
            </w:r>
          </w:p>
        </w:tc>
      </w:tr>
      <w:tr w:rsidR="00B03E09" w:rsidRPr="006B0D02" w14:paraId="53D93DE5" w14:textId="77777777" w:rsidTr="00C72833">
        <w:tc>
          <w:tcPr>
            <w:tcW w:w="800" w:type="dxa"/>
            <w:shd w:val="solid" w:color="FFFFFF" w:fill="auto"/>
          </w:tcPr>
          <w:p w14:paraId="4467450C" w14:textId="19F5D806" w:rsidR="00B03E09" w:rsidRDefault="00B03E09" w:rsidP="00C72833">
            <w:pPr>
              <w:pStyle w:val="TAC"/>
              <w:rPr>
                <w:sz w:val="16"/>
                <w:szCs w:val="16"/>
              </w:rPr>
            </w:pPr>
            <w:r>
              <w:rPr>
                <w:sz w:val="16"/>
                <w:szCs w:val="16"/>
              </w:rPr>
              <w:t>2023</w:t>
            </w:r>
            <w:r>
              <w:rPr>
                <w:rFonts w:hint="eastAsia"/>
                <w:sz w:val="16"/>
                <w:szCs w:val="16"/>
                <w:lang w:eastAsia="zh-CN"/>
              </w:rPr>
              <w:t>-</w:t>
            </w:r>
            <w:r>
              <w:rPr>
                <w:sz w:val="16"/>
                <w:szCs w:val="16"/>
              </w:rPr>
              <w:t>08</w:t>
            </w:r>
          </w:p>
        </w:tc>
        <w:tc>
          <w:tcPr>
            <w:tcW w:w="800" w:type="dxa"/>
            <w:shd w:val="solid" w:color="FFFFFF" w:fill="auto"/>
          </w:tcPr>
          <w:p w14:paraId="48D0B6E6" w14:textId="2A926106" w:rsidR="00B03E09" w:rsidRDefault="006B5A88" w:rsidP="00C72833">
            <w:pPr>
              <w:pStyle w:val="TAC"/>
              <w:rPr>
                <w:sz w:val="16"/>
                <w:szCs w:val="16"/>
              </w:rPr>
            </w:pPr>
            <w:r>
              <w:rPr>
                <w:sz w:val="16"/>
                <w:szCs w:val="16"/>
              </w:rPr>
              <w:t>R</w:t>
            </w:r>
            <w:r w:rsidR="00BB6F45">
              <w:rPr>
                <w:sz w:val="16"/>
                <w:szCs w:val="16"/>
              </w:rPr>
              <w:t>AN</w:t>
            </w:r>
            <w:r>
              <w:rPr>
                <w:sz w:val="16"/>
                <w:szCs w:val="16"/>
              </w:rPr>
              <w:t>4</w:t>
            </w:r>
            <w:r>
              <w:rPr>
                <w:rFonts w:hint="eastAsia"/>
                <w:sz w:val="16"/>
                <w:szCs w:val="16"/>
                <w:lang w:eastAsia="zh-CN"/>
              </w:rPr>
              <w:t>#</w:t>
            </w:r>
            <w:r>
              <w:rPr>
                <w:sz w:val="16"/>
                <w:szCs w:val="16"/>
              </w:rPr>
              <w:t>108</w:t>
            </w:r>
          </w:p>
        </w:tc>
        <w:tc>
          <w:tcPr>
            <w:tcW w:w="1094" w:type="dxa"/>
            <w:shd w:val="solid" w:color="FFFFFF" w:fill="auto"/>
          </w:tcPr>
          <w:p w14:paraId="0A0571B8" w14:textId="4387C944" w:rsidR="00B03E09" w:rsidRPr="005D42C7" w:rsidRDefault="00186683" w:rsidP="00C72833">
            <w:pPr>
              <w:pStyle w:val="TAC"/>
              <w:rPr>
                <w:sz w:val="16"/>
                <w:szCs w:val="16"/>
              </w:rPr>
            </w:pPr>
            <w:r>
              <w:rPr>
                <w:rFonts w:hint="eastAsia"/>
                <w:sz w:val="16"/>
                <w:szCs w:val="16"/>
                <w:lang w:eastAsia="zh-CN"/>
              </w:rPr>
              <w:t>R4</w:t>
            </w:r>
            <w:r>
              <w:rPr>
                <w:sz w:val="16"/>
                <w:szCs w:val="16"/>
              </w:rPr>
              <w:t>-2312890</w:t>
            </w:r>
          </w:p>
        </w:tc>
        <w:tc>
          <w:tcPr>
            <w:tcW w:w="425" w:type="dxa"/>
            <w:shd w:val="solid" w:color="FFFFFF" w:fill="auto"/>
          </w:tcPr>
          <w:p w14:paraId="0DE8635C" w14:textId="77777777" w:rsidR="00B03E09" w:rsidRPr="006B0D02" w:rsidRDefault="00B03E09" w:rsidP="00C72833">
            <w:pPr>
              <w:pStyle w:val="TAL"/>
              <w:rPr>
                <w:sz w:val="16"/>
                <w:szCs w:val="16"/>
              </w:rPr>
            </w:pPr>
          </w:p>
        </w:tc>
        <w:tc>
          <w:tcPr>
            <w:tcW w:w="425" w:type="dxa"/>
            <w:shd w:val="solid" w:color="FFFFFF" w:fill="auto"/>
          </w:tcPr>
          <w:p w14:paraId="273866C9" w14:textId="77777777" w:rsidR="00B03E09" w:rsidRPr="006B0D02" w:rsidRDefault="00B03E09" w:rsidP="00C72833">
            <w:pPr>
              <w:pStyle w:val="TAR"/>
              <w:rPr>
                <w:sz w:val="16"/>
                <w:szCs w:val="16"/>
              </w:rPr>
            </w:pPr>
          </w:p>
        </w:tc>
        <w:tc>
          <w:tcPr>
            <w:tcW w:w="425" w:type="dxa"/>
            <w:shd w:val="solid" w:color="FFFFFF" w:fill="auto"/>
          </w:tcPr>
          <w:p w14:paraId="39CC06DC" w14:textId="77777777" w:rsidR="00B03E09" w:rsidRPr="006B0D02" w:rsidRDefault="00B03E09" w:rsidP="00C72833">
            <w:pPr>
              <w:pStyle w:val="TAC"/>
              <w:rPr>
                <w:sz w:val="16"/>
                <w:szCs w:val="16"/>
              </w:rPr>
            </w:pPr>
          </w:p>
        </w:tc>
        <w:tc>
          <w:tcPr>
            <w:tcW w:w="4962" w:type="dxa"/>
            <w:shd w:val="solid" w:color="FFFFFF" w:fill="auto"/>
          </w:tcPr>
          <w:p w14:paraId="3174E16D" w14:textId="77777777" w:rsidR="00186683" w:rsidRDefault="00186683" w:rsidP="00186683">
            <w:pPr>
              <w:pStyle w:val="TAL"/>
              <w:rPr>
                <w:sz w:val="16"/>
                <w:szCs w:val="16"/>
              </w:rPr>
            </w:pPr>
            <w:r>
              <w:rPr>
                <w:sz w:val="16"/>
                <w:szCs w:val="16"/>
              </w:rPr>
              <w:t>The following TPs were agreed:</w:t>
            </w:r>
          </w:p>
          <w:p w14:paraId="6BF8E371" w14:textId="75FFBCE6" w:rsidR="00186683" w:rsidRDefault="00186683" w:rsidP="00186683">
            <w:pPr>
              <w:pStyle w:val="TAL"/>
              <w:rPr>
                <w:sz w:val="16"/>
                <w:szCs w:val="16"/>
              </w:rPr>
            </w:pPr>
            <w:r w:rsidRPr="003559F6">
              <w:rPr>
                <w:sz w:val="16"/>
                <w:szCs w:val="16"/>
              </w:rPr>
              <w:t xml:space="preserve">-     </w:t>
            </w:r>
            <w:r w:rsidRPr="00E84247">
              <w:rPr>
                <w:sz w:val="16"/>
                <w:szCs w:val="16"/>
              </w:rPr>
              <w:t>R4-</w:t>
            </w:r>
            <w:r w:rsidR="00C82A83">
              <w:rPr>
                <w:sz w:val="16"/>
                <w:szCs w:val="16"/>
              </w:rPr>
              <w:t>2313887</w:t>
            </w:r>
            <w:r>
              <w:rPr>
                <w:sz w:val="16"/>
                <w:szCs w:val="16"/>
              </w:rPr>
              <w:t xml:space="preserve">, </w:t>
            </w:r>
            <w:r w:rsidR="007738C9" w:rsidRPr="007738C9">
              <w:rPr>
                <w:sz w:val="16"/>
                <w:szCs w:val="16"/>
              </w:rPr>
              <w:t>TP for assistant coordination system</w:t>
            </w:r>
            <w:r>
              <w:rPr>
                <w:sz w:val="16"/>
                <w:szCs w:val="16"/>
              </w:rPr>
              <w:t xml:space="preserve">, </w:t>
            </w:r>
            <w:r w:rsidR="004A0EE0" w:rsidRPr="004A0EE0">
              <w:rPr>
                <w:sz w:val="16"/>
                <w:szCs w:val="16"/>
              </w:rPr>
              <w:t>OPPO, ROHDE &amp; SCHWARZ, Qualcomm Incorporated</w:t>
            </w:r>
          </w:p>
          <w:p w14:paraId="632FF798" w14:textId="6DF30AF5" w:rsidR="00B03E09" w:rsidRDefault="00186683" w:rsidP="00186683">
            <w:pPr>
              <w:pStyle w:val="TAL"/>
              <w:rPr>
                <w:sz w:val="16"/>
                <w:szCs w:val="16"/>
              </w:rPr>
            </w:pPr>
            <w:r>
              <w:rPr>
                <w:sz w:val="16"/>
                <w:szCs w:val="16"/>
              </w:rPr>
              <w:t xml:space="preserve">-    </w:t>
            </w:r>
            <w:r w:rsidR="003D3029" w:rsidRPr="003D3029">
              <w:rPr>
                <w:sz w:val="16"/>
                <w:szCs w:val="16"/>
              </w:rPr>
              <w:t>R4-2312889</w:t>
            </w:r>
            <w:r>
              <w:rPr>
                <w:sz w:val="16"/>
                <w:szCs w:val="16"/>
              </w:rPr>
              <w:t>,</w:t>
            </w:r>
            <w:r w:rsidR="00896A94">
              <w:t xml:space="preserve"> </w:t>
            </w:r>
            <w:r w:rsidR="00896A94" w:rsidRPr="00896A94">
              <w:rPr>
                <w:sz w:val="16"/>
                <w:szCs w:val="16"/>
              </w:rPr>
              <w:t>TP to TR38.871 on UE RF testing methodology</w:t>
            </w:r>
            <w:r w:rsidR="00896A94">
              <w:rPr>
                <w:sz w:val="16"/>
                <w:szCs w:val="16"/>
              </w:rPr>
              <w:t>,</w:t>
            </w:r>
            <w:r>
              <w:rPr>
                <w:sz w:val="16"/>
                <w:szCs w:val="16"/>
              </w:rPr>
              <w:t xml:space="preserve"> </w:t>
            </w:r>
            <w:r w:rsidRPr="005D42C7">
              <w:rPr>
                <w:sz w:val="16"/>
                <w:szCs w:val="16"/>
              </w:rPr>
              <w:t>Qualcomm Incorporated</w:t>
            </w:r>
          </w:p>
        </w:tc>
        <w:tc>
          <w:tcPr>
            <w:tcW w:w="708" w:type="dxa"/>
            <w:shd w:val="solid" w:color="FFFFFF" w:fill="auto"/>
          </w:tcPr>
          <w:p w14:paraId="423A5B9C" w14:textId="12E64A23" w:rsidR="00B03E09" w:rsidRDefault="00896A94" w:rsidP="00C72833">
            <w:pPr>
              <w:pStyle w:val="TAC"/>
              <w:rPr>
                <w:sz w:val="16"/>
                <w:szCs w:val="16"/>
              </w:rPr>
            </w:pPr>
            <w:r>
              <w:rPr>
                <w:sz w:val="16"/>
                <w:szCs w:val="16"/>
              </w:rPr>
              <w:t>0.4.0</w:t>
            </w:r>
          </w:p>
        </w:tc>
      </w:tr>
      <w:tr w:rsidR="000C67E8" w:rsidRPr="006B0D02" w14:paraId="57D098B7" w14:textId="77777777" w:rsidTr="00C72833">
        <w:tc>
          <w:tcPr>
            <w:tcW w:w="800" w:type="dxa"/>
            <w:shd w:val="solid" w:color="FFFFFF" w:fill="auto"/>
          </w:tcPr>
          <w:p w14:paraId="39032DAF" w14:textId="23D6381E" w:rsidR="000C67E8" w:rsidRDefault="000C67E8" w:rsidP="00C72833">
            <w:pPr>
              <w:pStyle w:val="TAC"/>
              <w:rPr>
                <w:sz w:val="16"/>
                <w:szCs w:val="16"/>
              </w:rPr>
            </w:pPr>
            <w:r>
              <w:rPr>
                <w:sz w:val="16"/>
                <w:szCs w:val="16"/>
              </w:rPr>
              <w:t>2023-10</w:t>
            </w:r>
          </w:p>
        </w:tc>
        <w:tc>
          <w:tcPr>
            <w:tcW w:w="800" w:type="dxa"/>
            <w:shd w:val="solid" w:color="FFFFFF" w:fill="auto"/>
          </w:tcPr>
          <w:p w14:paraId="49FC6AD7" w14:textId="5DC73899" w:rsidR="000C67E8" w:rsidRDefault="000C67E8" w:rsidP="00C72833">
            <w:pPr>
              <w:pStyle w:val="TAC"/>
              <w:rPr>
                <w:sz w:val="16"/>
                <w:szCs w:val="16"/>
              </w:rPr>
            </w:pPr>
            <w:r>
              <w:rPr>
                <w:sz w:val="16"/>
                <w:szCs w:val="16"/>
              </w:rPr>
              <w:t>R</w:t>
            </w:r>
            <w:r w:rsidR="00BB6F45">
              <w:rPr>
                <w:sz w:val="16"/>
                <w:szCs w:val="16"/>
              </w:rPr>
              <w:t>AN</w:t>
            </w:r>
            <w:r>
              <w:rPr>
                <w:sz w:val="16"/>
                <w:szCs w:val="16"/>
              </w:rPr>
              <w:t>4#108bis</w:t>
            </w:r>
          </w:p>
        </w:tc>
        <w:tc>
          <w:tcPr>
            <w:tcW w:w="1094" w:type="dxa"/>
            <w:shd w:val="solid" w:color="FFFFFF" w:fill="auto"/>
          </w:tcPr>
          <w:p w14:paraId="739B92E5" w14:textId="1EC4CA68" w:rsidR="000C67E8" w:rsidRDefault="00541322" w:rsidP="00C72833">
            <w:pPr>
              <w:pStyle w:val="TAC"/>
              <w:rPr>
                <w:sz w:val="16"/>
                <w:szCs w:val="16"/>
                <w:lang w:eastAsia="zh-CN"/>
              </w:rPr>
            </w:pPr>
            <w:r w:rsidRPr="00541322">
              <w:rPr>
                <w:sz w:val="16"/>
                <w:szCs w:val="16"/>
                <w:lang w:eastAsia="zh-CN"/>
              </w:rPr>
              <w:t xml:space="preserve">R4-2316513       </w:t>
            </w:r>
          </w:p>
        </w:tc>
        <w:tc>
          <w:tcPr>
            <w:tcW w:w="425" w:type="dxa"/>
            <w:shd w:val="solid" w:color="FFFFFF" w:fill="auto"/>
          </w:tcPr>
          <w:p w14:paraId="325F3E66" w14:textId="77777777" w:rsidR="000C67E8" w:rsidRPr="006B0D02" w:rsidRDefault="000C67E8" w:rsidP="00C72833">
            <w:pPr>
              <w:pStyle w:val="TAL"/>
              <w:rPr>
                <w:sz w:val="16"/>
                <w:szCs w:val="16"/>
              </w:rPr>
            </w:pPr>
          </w:p>
        </w:tc>
        <w:tc>
          <w:tcPr>
            <w:tcW w:w="425" w:type="dxa"/>
            <w:shd w:val="solid" w:color="FFFFFF" w:fill="auto"/>
          </w:tcPr>
          <w:p w14:paraId="0AE9956A" w14:textId="77777777" w:rsidR="000C67E8" w:rsidRPr="006B0D02" w:rsidRDefault="000C67E8" w:rsidP="00C72833">
            <w:pPr>
              <w:pStyle w:val="TAR"/>
              <w:rPr>
                <w:sz w:val="16"/>
                <w:szCs w:val="16"/>
              </w:rPr>
            </w:pPr>
          </w:p>
        </w:tc>
        <w:tc>
          <w:tcPr>
            <w:tcW w:w="425" w:type="dxa"/>
            <w:shd w:val="solid" w:color="FFFFFF" w:fill="auto"/>
          </w:tcPr>
          <w:p w14:paraId="3E15CC7D" w14:textId="77777777" w:rsidR="000C67E8" w:rsidRPr="006B0D02" w:rsidRDefault="000C67E8" w:rsidP="00C72833">
            <w:pPr>
              <w:pStyle w:val="TAC"/>
              <w:rPr>
                <w:sz w:val="16"/>
                <w:szCs w:val="16"/>
              </w:rPr>
            </w:pPr>
          </w:p>
        </w:tc>
        <w:tc>
          <w:tcPr>
            <w:tcW w:w="4962" w:type="dxa"/>
            <w:shd w:val="solid" w:color="FFFFFF" w:fill="auto"/>
          </w:tcPr>
          <w:p w14:paraId="736E4269" w14:textId="07C55622" w:rsidR="000C67E8" w:rsidRDefault="00541322" w:rsidP="00186683">
            <w:pPr>
              <w:pStyle w:val="TAL"/>
              <w:rPr>
                <w:sz w:val="16"/>
                <w:szCs w:val="16"/>
              </w:rPr>
            </w:pPr>
            <w:r>
              <w:rPr>
                <w:sz w:val="16"/>
                <w:szCs w:val="16"/>
              </w:rPr>
              <w:t>The following TPs were agreed</w:t>
            </w:r>
            <w:r w:rsidR="00D556EC">
              <w:rPr>
                <w:sz w:val="16"/>
                <w:szCs w:val="16"/>
              </w:rPr>
              <w:t>:</w:t>
            </w:r>
          </w:p>
          <w:p w14:paraId="023CE8FD" w14:textId="77777777" w:rsidR="00843725" w:rsidRDefault="00843725" w:rsidP="00186683">
            <w:pPr>
              <w:pStyle w:val="TAL"/>
              <w:rPr>
                <w:sz w:val="16"/>
                <w:szCs w:val="16"/>
              </w:rPr>
            </w:pPr>
            <w:r>
              <w:rPr>
                <w:sz w:val="16"/>
                <w:szCs w:val="16"/>
              </w:rPr>
              <w:t xml:space="preserve">-     </w:t>
            </w:r>
            <w:r w:rsidRPr="00843725">
              <w:rPr>
                <w:sz w:val="16"/>
                <w:szCs w:val="16"/>
              </w:rPr>
              <w:t>R4-2316948</w:t>
            </w:r>
            <w:r>
              <w:rPr>
                <w:sz w:val="16"/>
                <w:szCs w:val="16"/>
              </w:rPr>
              <w:t xml:space="preserve">, </w:t>
            </w:r>
            <w:r w:rsidR="00A66C25" w:rsidRPr="00A66C25">
              <w:rPr>
                <w:sz w:val="16"/>
                <w:szCs w:val="16"/>
              </w:rPr>
              <w:t>TP on TR 38.871 for RRM test method</w:t>
            </w:r>
            <w:r w:rsidR="00A66C25">
              <w:rPr>
                <w:sz w:val="16"/>
                <w:szCs w:val="16"/>
              </w:rPr>
              <w:t xml:space="preserve">, </w:t>
            </w:r>
            <w:r w:rsidR="00A66C25" w:rsidRPr="00A66C25">
              <w:rPr>
                <w:sz w:val="16"/>
                <w:szCs w:val="16"/>
              </w:rPr>
              <w:t>Qualcomm Incorporated</w:t>
            </w:r>
          </w:p>
          <w:p w14:paraId="6552AE1A" w14:textId="5F02360A" w:rsidR="00A66C25" w:rsidRDefault="00A66C25" w:rsidP="00186683">
            <w:pPr>
              <w:pStyle w:val="TAL"/>
              <w:rPr>
                <w:sz w:val="16"/>
                <w:szCs w:val="16"/>
              </w:rPr>
            </w:pPr>
            <w:r>
              <w:rPr>
                <w:sz w:val="16"/>
                <w:szCs w:val="16"/>
              </w:rPr>
              <w:t xml:space="preserve">-     </w:t>
            </w:r>
            <w:r w:rsidR="00957922" w:rsidRPr="00957922">
              <w:rPr>
                <w:sz w:val="16"/>
                <w:szCs w:val="16"/>
              </w:rPr>
              <w:t>R4-2316949</w:t>
            </w:r>
            <w:r w:rsidR="00957922">
              <w:rPr>
                <w:sz w:val="16"/>
                <w:szCs w:val="16"/>
              </w:rPr>
              <w:t xml:space="preserve">, </w:t>
            </w:r>
            <w:r w:rsidR="00C73FDB" w:rsidRPr="00C73FDB">
              <w:rPr>
                <w:sz w:val="16"/>
                <w:szCs w:val="16"/>
              </w:rPr>
              <w:t>TP on TR 38.871 for Demodulation test method</w:t>
            </w:r>
            <w:r w:rsidR="00C73FDB">
              <w:rPr>
                <w:sz w:val="16"/>
                <w:szCs w:val="16"/>
              </w:rPr>
              <w:t xml:space="preserve">, </w:t>
            </w:r>
            <w:r w:rsidR="00C73FDB" w:rsidRPr="00A66C25">
              <w:rPr>
                <w:sz w:val="16"/>
                <w:szCs w:val="16"/>
              </w:rPr>
              <w:t>Qualcomm Incorporated</w:t>
            </w:r>
          </w:p>
        </w:tc>
        <w:tc>
          <w:tcPr>
            <w:tcW w:w="708" w:type="dxa"/>
            <w:shd w:val="solid" w:color="FFFFFF" w:fill="auto"/>
          </w:tcPr>
          <w:p w14:paraId="2FEDFB5B" w14:textId="34254E74" w:rsidR="000C67E8" w:rsidRDefault="00541322" w:rsidP="00C72833">
            <w:pPr>
              <w:pStyle w:val="TAC"/>
              <w:rPr>
                <w:sz w:val="16"/>
                <w:szCs w:val="16"/>
              </w:rPr>
            </w:pPr>
            <w:r>
              <w:rPr>
                <w:sz w:val="16"/>
                <w:szCs w:val="16"/>
              </w:rPr>
              <w:t>0.5.0</w:t>
            </w:r>
          </w:p>
        </w:tc>
      </w:tr>
      <w:tr w:rsidR="00281121" w:rsidRPr="006B0D02" w14:paraId="17FF72C8" w14:textId="77777777" w:rsidTr="00C72833">
        <w:tc>
          <w:tcPr>
            <w:tcW w:w="800" w:type="dxa"/>
            <w:shd w:val="solid" w:color="FFFFFF" w:fill="auto"/>
          </w:tcPr>
          <w:p w14:paraId="4C69EB42" w14:textId="09A6B463" w:rsidR="00281121" w:rsidRDefault="00281121" w:rsidP="00C72833">
            <w:pPr>
              <w:pStyle w:val="TAC"/>
              <w:rPr>
                <w:sz w:val="16"/>
                <w:szCs w:val="16"/>
              </w:rPr>
            </w:pPr>
            <w:r>
              <w:rPr>
                <w:sz w:val="16"/>
                <w:szCs w:val="16"/>
              </w:rPr>
              <w:t>2023-11</w:t>
            </w:r>
          </w:p>
        </w:tc>
        <w:tc>
          <w:tcPr>
            <w:tcW w:w="800" w:type="dxa"/>
            <w:shd w:val="solid" w:color="FFFFFF" w:fill="auto"/>
          </w:tcPr>
          <w:p w14:paraId="16731AA5" w14:textId="3085DC3E" w:rsidR="00281121" w:rsidRDefault="00281121" w:rsidP="00C72833">
            <w:pPr>
              <w:pStyle w:val="TAC"/>
              <w:rPr>
                <w:sz w:val="16"/>
                <w:szCs w:val="16"/>
              </w:rPr>
            </w:pPr>
            <w:r>
              <w:rPr>
                <w:sz w:val="16"/>
                <w:szCs w:val="16"/>
              </w:rPr>
              <w:t>R</w:t>
            </w:r>
            <w:r w:rsidR="00BB6F45">
              <w:rPr>
                <w:sz w:val="16"/>
                <w:szCs w:val="16"/>
              </w:rPr>
              <w:t>AN</w:t>
            </w:r>
            <w:r>
              <w:rPr>
                <w:sz w:val="16"/>
                <w:szCs w:val="16"/>
              </w:rPr>
              <w:t>4#109</w:t>
            </w:r>
          </w:p>
        </w:tc>
        <w:tc>
          <w:tcPr>
            <w:tcW w:w="1094" w:type="dxa"/>
            <w:shd w:val="solid" w:color="FFFFFF" w:fill="auto"/>
          </w:tcPr>
          <w:p w14:paraId="58D1F359" w14:textId="266B0FFA" w:rsidR="00281121" w:rsidRPr="00541322" w:rsidRDefault="00D556EC" w:rsidP="00C72833">
            <w:pPr>
              <w:pStyle w:val="TAC"/>
              <w:rPr>
                <w:sz w:val="16"/>
                <w:szCs w:val="16"/>
                <w:lang w:eastAsia="zh-CN"/>
              </w:rPr>
            </w:pPr>
            <w:r w:rsidRPr="00D556EC">
              <w:rPr>
                <w:sz w:val="16"/>
                <w:szCs w:val="16"/>
                <w:lang w:eastAsia="zh-CN"/>
              </w:rPr>
              <w:t>R4-2320391</w:t>
            </w:r>
          </w:p>
        </w:tc>
        <w:tc>
          <w:tcPr>
            <w:tcW w:w="425" w:type="dxa"/>
            <w:shd w:val="solid" w:color="FFFFFF" w:fill="auto"/>
          </w:tcPr>
          <w:p w14:paraId="09717B25" w14:textId="77777777" w:rsidR="00281121" w:rsidRPr="006B0D02" w:rsidRDefault="00281121" w:rsidP="00C72833">
            <w:pPr>
              <w:pStyle w:val="TAL"/>
              <w:rPr>
                <w:sz w:val="16"/>
                <w:szCs w:val="16"/>
              </w:rPr>
            </w:pPr>
          </w:p>
        </w:tc>
        <w:tc>
          <w:tcPr>
            <w:tcW w:w="425" w:type="dxa"/>
            <w:shd w:val="solid" w:color="FFFFFF" w:fill="auto"/>
          </w:tcPr>
          <w:p w14:paraId="618DFDCD" w14:textId="77777777" w:rsidR="00281121" w:rsidRPr="006B0D02" w:rsidRDefault="00281121" w:rsidP="00C72833">
            <w:pPr>
              <w:pStyle w:val="TAR"/>
              <w:rPr>
                <w:sz w:val="16"/>
                <w:szCs w:val="16"/>
              </w:rPr>
            </w:pPr>
          </w:p>
        </w:tc>
        <w:tc>
          <w:tcPr>
            <w:tcW w:w="425" w:type="dxa"/>
            <w:shd w:val="solid" w:color="FFFFFF" w:fill="auto"/>
          </w:tcPr>
          <w:p w14:paraId="1F4E86A1" w14:textId="77777777" w:rsidR="00281121" w:rsidRPr="006B0D02" w:rsidRDefault="00281121" w:rsidP="00C72833">
            <w:pPr>
              <w:pStyle w:val="TAC"/>
              <w:rPr>
                <w:sz w:val="16"/>
                <w:szCs w:val="16"/>
              </w:rPr>
            </w:pPr>
          </w:p>
        </w:tc>
        <w:tc>
          <w:tcPr>
            <w:tcW w:w="4962" w:type="dxa"/>
            <w:shd w:val="solid" w:color="FFFFFF" w:fill="auto"/>
          </w:tcPr>
          <w:p w14:paraId="59DF7AE2" w14:textId="45110E95" w:rsidR="00D556EC" w:rsidRDefault="00D556EC" w:rsidP="00D556EC">
            <w:pPr>
              <w:pStyle w:val="TAL"/>
              <w:rPr>
                <w:sz w:val="16"/>
                <w:szCs w:val="16"/>
              </w:rPr>
            </w:pPr>
            <w:r>
              <w:rPr>
                <w:sz w:val="16"/>
                <w:szCs w:val="16"/>
              </w:rPr>
              <w:t>The following TPs were agreed:</w:t>
            </w:r>
          </w:p>
          <w:p w14:paraId="072F4F2B" w14:textId="6A2329C2" w:rsidR="00930833" w:rsidRDefault="00D556EC" w:rsidP="00D556EC">
            <w:pPr>
              <w:pStyle w:val="TAL"/>
              <w:rPr>
                <w:sz w:val="16"/>
                <w:szCs w:val="16"/>
              </w:rPr>
            </w:pPr>
            <w:r>
              <w:rPr>
                <w:sz w:val="16"/>
                <w:szCs w:val="16"/>
              </w:rPr>
              <w:t xml:space="preserve">-     </w:t>
            </w:r>
            <w:r w:rsidR="00322B84" w:rsidRPr="00322B84">
              <w:rPr>
                <w:sz w:val="16"/>
                <w:szCs w:val="16"/>
              </w:rPr>
              <w:t>R4-2321102</w:t>
            </w:r>
            <w:r w:rsidR="00B92681">
              <w:rPr>
                <w:sz w:val="16"/>
                <w:szCs w:val="16"/>
              </w:rPr>
              <w:t xml:space="preserve">, </w:t>
            </w:r>
            <w:r w:rsidR="00107093" w:rsidRPr="00107093">
              <w:rPr>
                <w:sz w:val="16"/>
                <w:szCs w:val="16"/>
              </w:rPr>
              <w:t>TP to TR38.871 for test procedure of UE RF multi-Rx</w:t>
            </w:r>
            <w:r w:rsidR="00107093">
              <w:rPr>
                <w:sz w:val="16"/>
                <w:szCs w:val="16"/>
              </w:rPr>
              <w:t xml:space="preserve">, </w:t>
            </w:r>
            <w:r w:rsidR="00930833" w:rsidRPr="00930833">
              <w:rPr>
                <w:sz w:val="16"/>
                <w:szCs w:val="16"/>
              </w:rPr>
              <w:t>OPPO, Samsung</w:t>
            </w:r>
          </w:p>
          <w:p w14:paraId="25BCA1FE" w14:textId="6861AA60" w:rsidR="002C4627" w:rsidRDefault="002C4627" w:rsidP="00D556EC">
            <w:pPr>
              <w:pStyle w:val="TAL"/>
              <w:rPr>
                <w:sz w:val="16"/>
                <w:szCs w:val="16"/>
              </w:rPr>
            </w:pPr>
            <w:r>
              <w:rPr>
                <w:sz w:val="16"/>
                <w:szCs w:val="16"/>
              </w:rPr>
              <w:t xml:space="preserve">-     </w:t>
            </w:r>
            <w:r w:rsidRPr="002C4627">
              <w:rPr>
                <w:sz w:val="16"/>
                <w:szCs w:val="16"/>
              </w:rPr>
              <w:t>R4-2321101</w:t>
            </w:r>
            <w:r>
              <w:rPr>
                <w:sz w:val="16"/>
                <w:szCs w:val="16"/>
              </w:rPr>
              <w:t xml:space="preserve">, </w:t>
            </w:r>
            <w:r w:rsidR="007115DA" w:rsidRPr="007115DA">
              <w:rPr>
                <w:sz w:val="16"/>
                <w:szCs w:val="16"/>
              </w:rPr>
              <w:t>TP to TR 38.871 for UE coordinate system</w:t>
            </w:r>
            <w:r w:rsidR="007115DA">
              <w:rPr>
                <w:sz w:val="16"/>
                <w:szCs w:val="16"/>
              </w:rPr>
              <w:t xml:space="preserve">, </w:t>
            </w:r>
            <w:r w:rsidR="00BC70D1" w:rsidRPr="00BC70D1">
              <w:rPr>
                <w:sz w:val="16"/>
                <w:szCs w:val="16"/>
              </w:rPr>
              <w:t>OPPO, Keysight Technologies, Rohde &amp; Schwarz, Qualcomm Incorporated</w:t>
            </w:r>
          </w:p>
          <w:p w14:paraId="3D039E40" w14:textId="42E7941A" w:rsidR="00411D44" w:rsidRDefault="00411D44" w:rsidP="00D556EC">
            <w:pPr>
              <w:pStyle w:val="TAL"/>
              <w:rPr>
                <w:sz w:val="16"/>
                <w:szCs w:val="16"/>
              </w:rPr>
            </w:pPr>
            <w:r>
              <w:rPr>
                <w:sz w:val="16"/>
                <w:szCs w:val="16"/>
              </w:rPr>
              <w:t xml:space="preserve">-     </w:t>
            </w:r>
            <w:r w:rsidRPr="00411D44">
              <w:rPr>
                <w:sz w:val="16"/>
                <w:szCs w:val="16"/>
              </w:rPr>
              <w:t>R4-2320390</w:t>
            </w:r>
            <w:r>
              <w:rPr>
                <w:sz w:val="16"/>
                <w:szCs w:val="16"/>
              </w:rPr>
              <w:t xml:space="preserve">, </w:t>
            </w:r>
            <w:r w:rsidR="00B7458D" w:rsidRPr="00B7458D">
              <w:rPr>
                <w:sz w:val="16"/>
                <w:szCs w:val="16"/>
              </w:rPr>
              <w:t>TP to TR 38.871 on draft summary and editorial changes</w:t>
            </w:r>
            <w:r w:rsidR="00B7458D">
              <w:rPr>
                <w:sz w:val="16"/>
                <w:szCs w:val="16"/>
              </w:rPr>
              <w:t xml:space="preserve">, </w:t>
            </w:r>
            <w:r w:rsidR="006A78EC" w:rsidRPr="006A78EC">
              <w:rPr>
                <w:sz w:val="16"/>
                <w:szCs w:val="16"/>
              </w:rPr>
              <w:t>Qualcomm Incorporated</w:t>
            </w:r>
          </w:p>
          <w:p w14:paraId="1657D3CA" w14:textId="63920665" w:rsidR="00D6100C" w:rsidRDefault="00D6100C" w:rsidP="00D556EC">
            <w:pPr>
              <w:pStyle w:val="TAL"/>
              <w:rPr>
                <w:sz w:val="16"/>
                <w:szCs w:val="16"/>
              </w:rPr>
            </w:pPr>
            <w:r>
              <w:rPr>
                <w:sz w:val="16"/>
                <w:szCs w:val="16"/>
              </w:rPr>
              <w:t xml:space="preserve">-     </w:t>
            </w:r>
            <w:r w:rsidRPr="00D6100C">
              <w:rPr>
                <w:sz w:val="16"/>
                <w:szCs w:val="16"/>
              </w:rPr>
              <w:t>R4-2321103</w:t>
            </w:r>
            <w:r>
              <w:rPr>
                <w:sz w:val="16"/>
                <w:szCs w:val="16"/>
              </w:rPr>
              <w:t xml:space="preserve">, </w:t>
            </w:r>
            <w:r w:rsidR="007B4BF9" w:rsidRPr="007B4BF9">
              <w:rPr>
                <w:sz w:val="16"/>
                <w:szCs w:val="16"/>
              </w:rPr>
              <w:t>TP to TR 38.871 on step size of measurement grid</w:t>
            </w:r>
            <w:r w:rsidR="007B4BF9">
              <w:rPr>
                <w:sz w:val="16"/>
                <w:szCs w:val="16"/>
              </w:rPr>
              <w:t>,</w:t>
            </w:r>
            <w:r w:rsidR="00DB272A">
              <w:t xml:space="preserve"> </w:t>
            </w:r>
            <w:r w:rsidR="00DB272A" w:rsidRPr="00DB272A">
              <w:rPr>
                <w:sz w:val="16"/>
                <w:szCs w:val="16"/>
              </w:rPr>
              <w:t>Qualcomm Incorporated</w:t>
            </w:r>
          </w:p>
          <w:p w14:paraId="50EECBE9" w14:textId="2646C027" w:rsidR="00272698" w:rsidRDefault="00272698" w:rsidP="00D556EC">
            <w:pPr>
              <w:pStyle w:val="TAL"/>
              <w:rPr>
                <w:sz w:val="16"/>
                <w:szCs w:val="16"/>
              </w:rPr>
            </w:pPr>
            <w:r>
              <w:rPr>
                <w:sz w:val="16"/>
                <w:szCs w:val="16"/>
              </w:rPr>
              <w:t xml:space="preserve">-     </w:t>
            </w:r>
            <w:r w:rsidR="00AD0502" w:rsidRPr="00AD0502">
              <w:rPr>
                <w:sz w:val="16"/>
                <w:szCs w:val="16"/>
              </w:rPr>
              <w:t>R4-2321104</w:t>
            </w:r>
            <w:r w:rsidR="00AD0502">
              <w:rPr>
                <w:sz w:val="16"/>
                <w:szCs w:val="16"/>
              </w:rPr>
              <w:t xml:space="preserve">, </w:t>
            </w:r>
            <w:r w:rsidR="004D69F3" w:rsidRPr="004D69F3">
              <w:rPr>
                <w:sz w:val="16"/>
                <w:szCs w:val="16"/>
              </w:rPr>
              <w:t>TP to TR 38.871 on RRM test method</w:t>
            </w:r>
            <w:r w:rsidR="004D69F3">
              <w:rPr>
                <w:sz w:val="16"/>
                <w:szCs w:val="16"/>
              </w:rPr>
              <w:t xml:space="preserve">, </w:t>
            </w:r>
            <w:r w:rsidR="008639D9" w:rsidRPr="008639D9">
              <w:rPr>
                <w:sz w:val="16"/>
                <w:szCs w:val="16"/>
              </w:rPr>
              <w:t>Qualcomm Incorporated, Huawei, HiSilicon</w:t>
            </w:r>
          </w:p>
          <w:p w14:paraId="07D0B9C2" w14:textId="000FB530" w:rsidR="00A20100" w:rsidRDefault="00A20100" w:rsidP="00D556EC">
            <w:pPr>
              <w:pStyle w:val="TAL"/>
              <w:rPr>
                <w:sz w:val="16"/>
                <w:szCs w:val="16"/>
              </w:rPr>
            </w:pPr>
            <w:r>
              <w:rPr>
                <w:sz w:val="16"/>
                <w:szCs w:val="16"/>
              </w:rPr>
              <w:t xml:space="preserve">-     </w:t>
            </w:r>
            <w:r w:rsidRPr="00A20100">
              <w:rPr>
                <w:sz w:val="16"/>
                <w:szCs w:val="16"/>
              </w:rPr>
              <w:t>R4-2321105</w:t>
            </w:r>
            <w:r>
              <w:rPr>
                <w:sz w:val="16"/>
                <w:szCs w:val="16"/>
              </w:rPr>
              <w:t xml:space="preserve">, </w:t>
            </w:r>
            <w:r w:rsidR="00236BF6" w:rsidRPr="00236BF6">
              <w:rPr>
                <w:sz w:val="16"/>
                <w:szCs w:val="16"/>
              </w:rPr>
              <w:t>TP to TR 38.871 on Demodulation test method</w:t>
            </w:r>
            <w:r w:rsidR="00236BF6">
              <w:rPr>
                <w:sz w:val="16"/>
                <w:szCs w:val="16"/>
              </w:rPr>
              <w:t xml:space="preserve">, </w:t>
            </w:r>
            <w:r w:rsidR="006E1E64" w:rsidRPr="006E1E64">
              <w:rPr>
                <w:sz w:val="16"/>
                <w:szCs w:val="16"/>
              </w:rPr>
              <w:t>Qualcomm Incorporated</w:t>
            </w:r>
          </w:p>
          <w:p w14:paraId="06C27026" w14:textId="77777777" w:rsidR="00281121" w:rsidRDefault="005A6FC9" w:rsidP="00186683">
            <w:pPr>
              <w:pStyle w:val="TAL"/>
              <w:rPr>
                <w:sz w:val="16"/>
                <w:szCs w:val="16"/>
              </w:rPr>
            </w:pPr>
            <w:r>
              <w:rPr>
                <w:sz w:val="16"/>
                <w:szCs w:val="16"/>
              </w:rPr>
              <w:t xml:space="preserve">-     </w:t>
            </w:r>
            <w:r w:rsidRPr="005A6FC9">
              <w:rPr>
                <w:sz w:val="16"/>
                <w:szCs w:val="16"/>
              </w:rPr>
              <w:t>R4-2321106</w:t>
            </w:r>
            <w:r>
              <w:rPr>
                <w:sz w:val="16"/>
                <w:szCs w:val="16"/>
              </w:rPr>
              <w:t xml:space="preserve">, </w:t>
            </w:r>
            <w:r w:rsidR="000E55F5" w:rsidRPr="000E55F5">
              <w:rPr>
                <w:sz w:val="16"/>
                <w:szCs w:val="16"/>
              </w:rPr>
              <w:t>TP to TR 38.871 on MU assessment</w:t>
            </w:r>
            <w:r w:rsidR="000E55F5">
              <w:rPr>
                <w:sz w:val="16"/>
                <w:szCs w:val="16"/>
              </w:rPr>
              <w:t xml:space="preserve">, </w:t>
            </w:r>
            <w:r w:rsidR="007D2359" w:rsidRPr="007D2359">
              <w:rPr>
                <w:sz w:val="16"/>
                <w:szCs w:val="16"/>
              </w:rPr>
              <w:t>Qualcomm Incorporated, Huawei, HiSilicon, vivo</w:t>
            </w:r>
          </w:p>
          <w:p w14:paraId="228F8A35" w14:textId="26DB6F58" w:rsidR="007D2359" w:rsidRDefault="007D2359" w:rsidP="00186683">
            <w:pPr>
              <w:pStyle w:val="TAL"/>
              <w:rPr>
                <w:sz w:val="16"/>
                <w:szCs w:val="16"/>
              </w:rPr>
            </w:pPr>
          </w:p>
        </w:tc>
        <w:tc>
          <w:tcPr>
            <w:tcW w:w="708" w:type="dxa"/>
            <w:shd w:val="solid" w:color="FFFFFF" w:fill="auto"/>
          </w:tcPr>
          <w:p w14:paraId="77B5E42C" w14:textId="39D68C91" w:rsidR="00281121" w:rsidRDefault="00BC70D1" w:rsidP="00C72833">
            <w:pPr>
              <w:pStyle w:val="TAC"/>
              <w:rPr>
                <w:sz w:val="16"/>
                <w:szCs w:val="16"/>
              </w:rPr>
            </w:pPr>
            <w:r>
              <w:rPr>
                <w:sz w:val="16"/>
                <w:szCs w:val="16"/>
              </w:rPr>
              <w:t>0.6.0</w:t>
            </w:r>
          </w:p>
        </w:tc>
      </w:tr>
      <w:tr w:rsidR="007F699C" w:rsidRPr="006B0D02" w14:paraId="3FF44DDE" w14:textId="77777777" w:rsidTr="00C72833">
        <w:tc>
          <w:tcPr>
            <w:tcW w:w="800" w:type="dxa"/>
            <w:shd w:val="solid" w:color="FFFFFF" w:fill="auto"/>
          </w:tcPr>
          <w:p w14:paraId="56F3FC77" w14:textId="25DBE8C0" w:rsidR="007F699C" w:rsidRDefault="007F699C" w:rsidP="00C72833">
            <w:pPr>
              <w:pStyle w:val="TAC"/>
              <w:rPr>
                <w:sz w:val="16"/>
                <w:szCs w:val="16"/>
              </w:rPr>
            </w:pPr>
            <w:r>
              <w:rPr>
                <w:sz w:val="16"/>
                <w:szCs w:val="16"/>
              </w:rPr>
              <w:t>2023-12</w:t>
            </w:r>
          </w:p>
        </w:tc>
        <w:tc>
          <w:tcPr>
            <w:tcW w:w="800" w:type="dxa"/>
            <w:shd w:val="solid" w:color="FFFFFF" w:fill="auto"/>
          </w:tcPr>
          <w:p w14:paraId="69294841" w14:textId="5C5A2F30" w:rsidR="007F699C" w:rsidRDefault="007F699C" w:rsidP="00C72833">
            <w:pPr>
              <w:pStyle w:val="TAC"/>
              <w:rPr>
                <w:sz w:val="16"/>
                <w:szCs w:val="16"/>
              </w:rPr>
            </w:pPr>
            <w:r>
              <w:rPr>
                <w:sz w:val="16"/>
                <w:szCs w:val="16"/>
              </w:rPr>
              <w:t>R</w:t>
            </w:r>
            <w:r w:rsidR="00BB6F45">
              <w:rPr>
                <w:sz w:val="16"/>
                <w:szCs w:val="16"/>
              </w:rPr>
              <w:t>AN</w:t>
            </w:r>
            <w:r>
              <w:rPr>
                <w:sz w:val="16"/>
                <w:szCs w:val="16"/>
              </w:rPr>
              <w:t>#</w:t>
            </w:r>
            <w:r w:rsidR="000446E3">
              <w:rPr>
                <w:sz w:val="16"/>
                <w:szCs w:val="16"/>
              </w:rPr>
              <w:t>102</w:t>
            </w:r>
          </w:p>
        </w:tc>
        <w:tc>
          <w:tcPr>
            <w:tcW w:w="1094" w:type="dxa"/>
            <w:shd w:val="solid" w:color="FFFFFF" w:fill="auto"/>
          </w:tcPr>
          <w:p w14:paraId="6FC5DC72" w14:textId="76CEA1E4" w:rsidR="007F699C" w:rsidRPr="00D556EC" w:rsidRDefault="002F2650" w:rsidP="00C72833">
            <w:pPr>
              <w:pStyle w:val="TAC"/>
              <w:rPr>
                <w:sz w:val="16"/>
                <w:szCs w:val="16"/>
                <w:lang w:eastAsia="zh-CN"/>
              </w:rPr>
            </w:pPr>
            <w:r w:rsidRPr="002F2650">
              <w:rPr>
                <w:sz w:val="16"/>
                <w:szCs w:val="16"/>
                <w:lang w:eastAsia="zh-CN"/>
              </w:rPr>
              <w:t>RP-233172</w:t>
            </w:r>
          </w:p>
        </w:tc>
        <w:tc>
          <w:tcPr>
            <w:tcW w:w="425" w:type="dxa"/>
            <w:shd w:val="solid" w:color="FFFFFF" w:fill="auto"/>
          </w:tcPr>
          <w:p w14:paraId="14A704C4" w14:textId="77777777" w:rsidR="007F699C" w:rsidRPr="006B0D02" w:rsidRDefault="007F699C" w:rsidP="00C72833">
            <w:pPr>
              <w:pStyle w:val="TAL"/>
              <w:rPr>
                <w:sz w:val="16"/>
                <w:szCs w:val="16"/>
              </w:rPr>
            </w:pPr>
          </w:p>
        </w:tc>
        <w:tc>
          <w:tcPr>
            <w:tcW w:w="425" w:type="dxa"/>
            <w:shd w:val="solid" w:color="FFFFFF" w:fill="auto"/>
          </w:tcPr>
          <w:p w14:paraId="666E96B6" w14:textId="77777777" w:rsidR="007F699C" w:rsidRPr="006B0D02" w:rsidRDefault="007F699C" w:rsidP="00C72833">
            <w:pPr>
              <w:pStyle w:val="TAR"/>
              <w:rPr>
                <w:sz w:val="16"/>
                <w:szCs w:val="16"/>
              </w:rPr>
            </w:pPr>
          </w:p>
        </w:tc>
        <w:tc>
          <w:tcPr>
            <w:tcW w:w="425" w:type="dxa"/>
            <w:shd w:val="solid" w:color="FFFFFF" w:fill="auto"/>
          </w:tcPr>
          <w:p w14:paraId="3B98B735" w14:textId="77777777" w:rsidR="007F699C" w:rsidRPr="006B0D02" w:rsidRDefault="007F699C" w:rsidP="00C72833">
            <w:pPr>
              <w:pStyle w:val="TAC"/>
              <w:rPr>
                <w:sz w:val="16"/>
                <w:szCs w:val="16"/>
              </w:rPr>
            </w:pPr>
          </w:p>
        </w:tc>
        <w:tc>
          <w:tcPr>
            <w:tcW w:w="4962" w:type="dxa"/>
            <w:shd w:val="solid" w:color="FFFFFF" w:fill="auto"/>
          </w:tcPr>
          <w:p w14:paraId="6CB94617" w14:textId="6A399D81" w:rsidR="007F699C" w:rsidRDefault="00B71B9F" w:rsidP="00D556EC">
            <w:pPr>
              <w:pStyle w:val="TAL"/>
              <w:rPr>
                <w:sz w:val="16"/>
                <w:szCs w:val="16"/>
              </w:rPr>
            </w:pPr>
            <w:r w:rsidRPr="00B71B9F">
              <w:rPr>
                <w:sz w:val="16"/>
                <w:szCs w:val="16"/>
              </w:rPr>
              <w:t>Editorial change and change history update</w:t>
            </w:r>
          </w:p>
        </w:tc>
        <w:tc>
          <w:tcPr>
            <w:tcW w:w="708" w:type="dxa"/>
            <w:shd w:val="solid" w:color="FFFFFF" w:fill="auto"/>
          </w:tcPr>
          <w:p w14:paraId="1AC2D865" w14:textId="3A8F9D89" w:rsidR="007F699C" w:rsidRDefault="000446E3" w:rsidP="00C72833">
            <w:pPr>
              <w:pStyle w:val="TAC"/>
              <w:rPr>
                <w:sz w:val="16"/>
                <w:szCs w:val="16"/>
              </w:rPr>
            </w:pPr>
            <w:r>
              <w:rPr>
                <w:sz w:val="16"/>
                <w:szCs w:val="16"/>
              </w:rPr>
              <w:t>1.0.0</w:t>
            </w:r>
          </w:p>
        </w:tc>
      </w:tr>
    </w:tbl>
    <w:p w14:paraId="28090AB8" w14:textId="77777777" w:rsidR="003C3971" w:rsidRPr="00235394"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710D8D" w:rsidRPr="00E6520D" w14:paraId="5FFFE118" w14:textId="77777777" w:rsidTr="00446D6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34FDF7" w14:textId="77777777" w:rsidR="00710D8D" w:rsidRPr="00E6520D" w:rsidRDefault="00710D8D" w:rsidP="00446D6F">
            <w:pPr>
              <w:keepNext/>
              <w:keepLines/>
              <w:spacing w:after="0"/>
              <w:jc w:val="center"/>
              <w:rPr>
                <w:rFonts w:ascii="Arial" w:eastAsia="SimSun" w:hAnsi="Arial"/>
                <w:b/>
                <w:sz w:val="16"/>
              </w:rPr>
            </w:pPr>
            <w:r w:rsidRPr="00E6520D">
              <w:rPr>
                <w:rFonts w:ascii="Arial" w:eastAsia="SimSun" w:hAnsi="Arial"/>
                <w:b/>
                <w:sz w:val="18"/>
              </w:rPr>
              <w:t>Change history</w:t>
            </w:r>
          </w:p>
        </w:tc>
      </w:tr>
      <w:tr w:rsidR="00710D8D" w:rsidRPr="00E6520D" w14:paraId="74B47A69" w14:textId="77777777" w:rsidTr="00446D6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66B32ED"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98DACCE"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2B144F"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B6DA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E4F0F1"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4FC1363"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5807B88"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D0FDD95" w14:textId="77777777" w:rsidR="00710D8D" w:rsidRPr="00E6520D" w:rsidRDefault="00710D8D" w:rsidP="00446D6F">
            <w:pPr>
              <w:keepNext/>
              <w:keepLines/>
              <w:spacing w:after="0"/>
              <w:rPr>
                <w:rFonts w:ascii="Arial" w:eastAsia="SimSun" w:hAnsi="Arial"/>
                <w:b/>
                <w:sz w:val="16"/>
              </w:rPr>
            </w:pPr>
            <w:r w:rsidRPr="00E6520D">
              <w:rPr>
                <w:rFonts w:ascii="Arial" w:eastAsia="SimSun" w:hAnsi="Arial"/>
                <w:b/>
                <w:sz w:val="16"/>
              </w:rPr>
              <w:t>New version</w:t>
            </w:r>
          </w:p>
        </w:tc>
      </w:tr>
      <w:tr w:rsidR="00710D8D" w:rsidRPr="00E6520D" w14:paraId="510669A3" w14:textId="77777777" w:rsidTr="00446D6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AC913D1" w14:textId="77777777" w:rsidR="00710D8D" w:rsidRPr="00E6520D" w:rsidRDefault="00710D8D" w:rsidP="00446D6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F0A1491" w14:textId="77777777" w:rsidR="00710D8D" w:rsidRPr="00E6520D" w:rsidRDefault="00710D8D" w:rsidP="00446D6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B7C5" w14:textId="77777777" w:rsidR="00710D8D" w:rsidRPr="00E6520D" w:rsidRDefault="00710D8D" w:rsidP="00446D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EA24" w14:textId="77777777" w:rsidR="00710D8D" w:rsidRPr="00E6520D" w:rsidRDefault="00710D8D" w:rsidP="00446D6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BC3E4B" w14:textId="77777777" w:rsidR="00710D8D" w:rsidRPr="00E6520D" w:rsidRDefault="00710D8D" w:rsidP="00446D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AEAD92" w14:textId="77777777" w:rsidR="00710D8D" w:rsidRPr="00E6520D" w:rsidRDefault="00710D8D" w:rsidP="00446D6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E458A36" w14:textId="77777777" w:rsidR="00710D8D" w:rsidRPr="00E6520D" w:rsidRDefault="00710D8D" w:rsidP="00446D6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D42117" w14:textId="77777777" w:rsidR="00710D8D" w:rsidRPr="00E6520D" w:rsidRDefault="00710D8D" w:rsidP="00446D6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8A5853" w:rsidRPr="00E6520D" w14:paraId="5136CD4F"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1200F8E3" w14:textId="30E095F2" w:rsidR="008A5853" w:rsidRPr="00E6520D"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58E871" w14:textId="737CC558" w:rsidR="008A5853" w:rsidRPr="00E6520D"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A17EF" w14:textId="7D5B87E8"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50057" w14:textId="3A6BF416" w:rsidR="008A5853" w:rsidRPr="008A5853" w:rsidRDefault="008A5853" w:rsidP="008A5853">
            <w:pPr>
              <w:pStyle w:val="TAC"/>
              <w:rPr>
                <w:rFonts w:eastAsia="SimSun"/>
                <w:sz w:val="16"/>
                <w:szCs w:val="16"/>
              </w:rPr>
            </w:pPr>
            <w:r w:rsidRPr="008A5853">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B059D" w14:textId="5A7FB201" w:rsidR="008A5853" w:rsidRPr="008A5853" w:rsidRDefault="008A5853" w:rsidP="008A5853">
            <w:pPr>
              <w:pStyle w:val="TAC"/>
              <w:rPr>
                <w:rFonts w:eastAsia="SimSun"/>
                <w:sz w:val="16"/>
                <w:szCs w:val="16"/>
              </w:rPr>
            </w:pPr>
            <w:r w:rsidRPr="008A585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32331" w14:textId="6FDCAB2C"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B9C964" w14:textId="60D1DA76" w:rsidR="008A5853" w:rsidRPr="008A5853" w:rsidRDefault="008A5853" w:rsidP="008A5853">
            <w:pPr>
              <w:pStyle w:val="TAL"/>
              <w:rPr>
                <w:rFonts w:eastAsia="SimSun"/>
                <w:sz w:val="16"/>
                <w:szCs w:val="16"/>
                <w:lang w:eastAsia="zh-CN"/>
              </w:rPr>
            </w:pPr>
            <w:r w:rsidRPr="008A5853">
              <w:rPr>
                <w:sz w:val="16"/>
                <w:szCs w:val="16"/>
              </w:rPr>
              <w:t>(FS_NR_FR2_OTA_enh) CR to TR 38.871 for demodulation testing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0032E" w14:textId="295AB880"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r w:rsidR="008A5853" w:rsidRPr="00E6520D" w14:paraId="418317CD"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308648FA" w14:textId="3C719E4D"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AA63AE" w14:textId="6DD2C0AB"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EE147" w14:textId="3B79CA8A"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53D2D" w14:textId="7F9FBCE1" w:rsidR="008A5853" w:rsidRPr="008A5853" w:rsidRDefault="008A5853" w:rsidP="008A5853">
            <w:pPr>
              <w:pStyle w:val="TAC"/>
              <w:rPr>
                <w:rFonts w:eastAsia="SimSun"/>
                <w:sz w:val="16"/>
                <w:szCs w:val="16"/>
              </w:rPr>
            </w:pPr>
            <w:r w:rsidRPr="008A5853">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8E621" w14:textId="77777777" w:rsidR="008A5853" w:rsidRPr="008A5853" w:rsidRDefault="008A5853" w:rsidP="008A585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1405B" w14:textId="2E1DF45B"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9CE97A8" w14:textId="6DB6CB30" w:rsidR="008A5853" w:rsidRPr="008A5853" w:rsidRDefault="008A5853" w:rsidP="008A5853">
            <w:pPr>
              <w:pStyle w:val="TAL"/>
              <w:rPr>
                <w:rFonts w:eastAsia="SimSun"/>
                <w:sz w:val="16"/>
                <w:szCs w:val="16"/>
                <w:lang w:eastAsia="zh-CN"/>
              </w:rPr>
            </w:pPr>
            <w:r w:rsidRPr="008A5853">
              <w:rPr>
                <w:sz w:val="16"/>
                <w:szCs w:val="16"/>
              </w:rPr>
              <w:t>(FS_NR_FR2_OTA_enh) CR to TR 38.871 for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CF581" w14:textId="4727C755"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r w:rsidR="008A5853" w:rsidRPr="00E6520D" w14:paraId="14C429B4" w14:textId="77777777" w:rsidTr="00240C5C">
        <w:tc>
          <w:tcPr>
            <w:tcW w:w="801" w:type="dxa"/>
            <w:tcBorders>
              <w:top w:val="single" w:sz="6" w:space="0" w:color="auto"/>
              <w:left w:val="single" w:sz="6" w:space="0" w:color="auto"/>
              <w:bottom w:val="single" w:sz="6" w:space="0" w:color="auto"/>
              <w:right w:val="single" w:sz="6" w:space="0" w:color="auto"/>
            </w:tcBorders>
            <w:shd w:val="solid" w:color="FFFFFF" w:fill="auto"/>
          </w:tcPr>
          <w:p w14:paraId="13AF2298" w14:textId="49365203"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CED9DD" w14:textId="43F51A87" w:rsidR="008A5853" w:rsidRDefault="008A5853" w:rsidP="008A585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8D969" w14:textId="4A5BE254" w:rsidR="008A5853" w:rsidRPr="008A5853" w:rsidRDefault="008A5853" w:rsidP="008A5853">
            <w:pPr>
              <w:pStyle w:val="TAC"/>
              <w:rPr>
                <w:rFonts w:eastAsia="SimSun" w:cs="Arial"/>
                <w:sz w:val="16"/>
                <w:szCs w:val="16"/>
                <w:lang w:eastAsia="ja-JP"/>
              </w:rPr>
            </w:pPr>
            <w:r w:rsidRPr="008A5853">
              <w:rPr>
                <w:sz w:val="16"/>
                <w:szCs w:val="16"/>
              </w:rPr>
              <w:t>RP-240602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98116" w14:textId="4E342132" w:rsidR="008A5853" w:rsidRPr="008A5853" w:rsidRDefault="008A5853" w:rsidP="008A5853">
            <w:pPr>
              <w:pStyle w:val="TAC"/>
              <w:rPr>
                <w:rFonts w:eastAsia="SimSun"/>
                <w:sz w:val="16"/>
                <w:szCs w:val="16"/>
              </w:rPr>
            </w:pPr>
            <w:r w:rsidRPr="008A585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AA1111" w14:textId="77777777" w:rsidR="008A5853" w:rsidRPr="008A5853" w:rsidRDefault="008A5853" w:rsidP="008A585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E7B" w14:textId="40EA68B6" w:rsidR="008A5853" w:rsidRPr="008A5853" w:rsidRDefault="008A5853" w:rsidP="008A5853">
            <w:pPr>
              <w:pStyle w:val="TAC"/>
              <w:rPr>
                <w:rFonts w:eastAsia="SimSun"/>
                <w:sz w:val="16"/>
                <w:szCs w:val="16"/>
              </w:rPr>
            </w:pPr>
            <w:r w:rsidRPr="008A585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59E58" w14:textId="189DE6FA" w:rsidR="008A5853" w:rsidRPr="008A5853" w:rsidRDefault="008A5853" w:rsidP="008A5853">
            <w:pPr>
              <w:pStyle w:val="TAL"/>
              <w:rPr>
                <w:rFonts w:eastAsia="SimSun"/>
                <w:sz w:val="16"/>
                <w:szCs w:val="16"/>
                <w:lang w:eastAsia="zh-CN"/>
              </w:rPr>
            </w:pPr>
            <w:r w:rsidRPr="008A5853">
              <w:rPr>
                <w:sz w:val="16"/>
                <w:szCs w:val="16"/>
              </w:rPr>
              <w:t>(FS_NR_FR2_OTA_enh) CR to TR 38.871 on DUT alignment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84A" w14:textId="5C16EE14" w:rsidR="008A5853" w:rsidRPr="008A5853" w:rsidRDefault="008A5853" w:rsidP="008A5853">
            <w:pPr>
              <w:pStyle w:val="TAC"/>
              <w:rPr>
                <w:rFonts w:eastAsia="SimSun"/>
                <w:sz w:val="16"/>
                <w:szCs w:val="16"/>
                <w:lang w:eastAsia="zh-CN"/>
              </w:rPr>
            </w:pPr>
            <w:r w:rsidRPr="008A5853">
              <w:rPr>
                <w:rFonts w:eastAsia="SimSun"/>
                <w:sz w:val="16"/>
                <w:szCs w:val="16"/>
                <w:lang w:eastAsia="zh-CN"/>
              </w:rPr>
              <w:t>18.1.0</w:t>
            </w:r>
          </w:p>
        </w:tc>
      </w:tr>
    </w:tbl>
    <w:p w14:paraId="7E0F7CD6" w14:textId="77777777" w:rsidR="00710D8D" w:rsidRDefault="00710D8D" w:rsidP="00710D8D"/>
    <w:sectPr w:rsidR="00710D8D">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D7B04" w14:textId="77777777" w:rsidR="00A60604" w:rsidRDefault="00A60604">
      <w:r>
        <w:separator/>
      </w:r>
    </w:p>
  </w:endnote>
  <w:endnote w:type="continuationSeparator" w:id="0">
    <w:p w14:paraId="442210CF" w14:textId="77777777" w:rsidR="00A60604" w:rsidRDefault="00A60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Qualcomm Office Ligh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3AE" w14:textId="77777777" w:rsidR="00703541" w:rsidRDefault="0070354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0941F" w14:textId="77777777" w:rsidR="00646F95" w:rsidRDefault="00646F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08EA2A" w14:textId="77777777" w:rsidR="00A60604" w:rsidRDefault="00A60604">
      <w:r>
        <w:separator/>
      </w:r>
    </w:p>
  </w:footnote>
  <w:footnote w:type="continuationSeparator" w:id="0">
    <w:p w14:paraId="2607B06E" w14:textId="77777777" w:rsidR="00A60604" w:rsidRDefault="00A60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68" w:name="MCCQCTEMPBM_00000031"/>
  <w:bookmarkStart w:id="169" w:name="MCCQCTEMPBM_00000032"/>
  <w:bookmarkStart w:id="170" w:name="MCCQCTEMPBM_00000033"/>
  <w:bookmarkStart w:id="171" w:name="MCCQCTEMPBM_00000034"/>
  <w:bookmarkStart w:id="172" w:name="MCCQCTEMPBM_00000035"/>
  <w:bookmarkStart w:id="173" w:name="MCCQCTEMPBM_00000036"/>
  <w:bookmarkStart w:id="174" w:name="MCCQCTEMPBM_00000037"/>
  <w:bookmarkStart w:id="175" w:name="MCCQCTEMPBM_00000038"/>
  <w:p w14:paraId="4132DA09" w14:textId="77777777" w:rsidR="00703541" w:rsidRDefault="007035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bookmarkEnd w:id="168"/>
  <w:bookmarkEnd w:id="169"/>
  <w:bookmarkEnd w:id="170"/>
  <w:bookmarkEnd w:id="171"/>
  <w:bookmarkEnd w:id="172"/>
  <w:bookmarkEnd w:id="173"/>
  <w:bookmarkEnd w:id="174"/>
  <w:bookmarkEnd w:id="175"/>
  <w:p w14:paraId="71C7172D" w14:textId="510304D2" w:rsidR="002E79C8" w:rsidRPr="002E79C8" w:rsidRDefault="002E79C8" w:rsidP="002E79C8">
    <w:pPr>
      <w:framePr w:h="284" w:hRule="exact" w:wrap="around" w:vAnchor="text" w:hAnchor="margin"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ZGSM </w:instrText>
    </w:r>
    <w:r w:rsidRPr="002E79C8">
      <w:rPr>
        <w:rFonts w:ascii="Arial" w:eastAsiaTheme="minorEastAsia" w:hAnsi="Arial" w:cs="Arial"/>
        <w:b/>
        <w:sz w:val="18"/>
        <w:szCs w:val="18"/>
      </w:rPr>
      <w:fldChar w:fldCharType="separate"/>
    </w:r>
    <w:r w:rsidR="009B6C3A">
      <w:rPr>
        <w:rFonts w:ascii="Arial" w:eastAsiaTheme="minorEastAsia" w:hAnsi="Arial" w:cs="Arial"/>
        <w:b/>
        <w:noProof/>
        <w:sz w:val="18"/>
        <w:szCs w:val="18"/>
      </w:rPr>
      <w:t>Release 18</w:t>
    </w:r>
    <w:r w:rsidRPr="002E79C8">
      <w:rPr>
        <w:rFonts w:ascii="Arial" w:eastAsiaTheme="minorEastAsia" w:hAnsi="Arial" w:cs="Arial"/>
        <w:b/>
        <w:sz w:val="18"/>
        <w:szCs w:val="18"/>
      </w:rPr>
      <w:fldChar w:fldCharType="end"/>
    </w:r>
  </w:p>
  <w:p w14:paraId="518012AA" w14:textId="63138A58" w:rsidR="002E79C8" w:rsidRPr="002E79C8" w:rsidRDefault="002E79C8" w:rsidP="002E79C8">
    <w:pPr>
      <w:framePr w:h="284" w:hRule="exact" w:wrap="around" w:vAnchor="text" w:hAnchor="margin" w:xAlign="right" w:y="1"/>
      <w:rPr>
        <w:rFonts w:ascii="Arial" w:eastAsiaTheme="minorEastAsia" w:hAnsi="Arial" w:cs="Arial"/>
        <w:b/>
        <w:sz w:val="18"/>
        <w:szCs w:val="18"/>
      </w:rPr>
    </w:pPr>
    <w:r w:rsidRPr="002E79C8">
      <w:rPr>
        <w:rFonts w:ascii="Arial" w:eastAsiaTheme="minorEastAsia" w:hAnsi="Arial" w:cs="Arial"/>
        <w:b/>
        <w:sz w:val="18"/>
        <w:szCs w:val="18"/>
      </w:rPr>
      <w:fldChar w:fldCharType="begin"/>
    </w:r>
    <w:r w:rsidRPr="002E79C8">
      <w:rPr>
        <w:rFonts w:ascii="Arial" w:eastAsiaTheme="minorEastAsia" w:hAnsi="Arial" w:cs="Arial"/>
        <w:b/>
        <w:sz w:val="18"/>
        <w:szCs w:val="18"/>
      </w:rPr>
      <w:instrText xml:space="preserve"> STYLEREF ZA </w:instrText>
    </w:r>
    <w:r w:rsidRPr="002E79C8">
      <w:rPr>
        <w:rFonts w:ascii="Arial" w:eastAsiaTheme="minorEastAsia" w:hAnsi="Arial" w:cs="Arial"/>
        <w:b/>
        <w:sz w:val="18"/>
        <w:szCs w:val="18"/>
      </w:rPr>
      <w:fldChar w:fldCharType="separate"/>
    </w:r>
    <w:r w:rsidR="009B6C3A">
      <w:rPr>
        <w:rFonts w:ascii="Arial" w:eastAsiaTheme="minorEastAsia" w:hAnsi="Arial" w:cs="Arial"/>
        <w:b/>
        <w:noProof/>
        <w:sz w:val="18"/>
        <w:szCs w:val="18"/>
      </w:rPr>
      <w:t>3GPP TR 38.871 V18.1.0 (2024-03)</w:t>
    </w:r>
    <w:r w:rsidRPr="002E79C8">
      <w:rPr>
        <w:rFonts w:ascii="Arial" w:eastAsiaTheme="minorEastAsia" w:hAnsi="Arial" w:cs="Arial"/>
        <w:b/>
        <w:sz w:val="18"/>
        <w:szCs w:val="18"/>
      </w:rPr>
      <w:fldChar w:fldCharType="end"/>
    </w:r>
  </w:p>
  <w:p w14:paraId="56E37032" w14:textId="77777777" w:rsidR="00703541" w:rsidRDefault="0070354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75400" w14:textId="6AC843E5" w:rsidR="00646F95" w:rsidRDefault="00646F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6C3A">
      <w:rPr>
        <w:rFonts w:ascii="Arial" w:hAnsi="Arial" w:cs="Arial"/>
        <w:b/>
        <w:noProof/>
        <w:sz w:val="18"/>
        <w:szCs w:val="18"/>
      </w:rPr>
      <w:t>3GPP TR 38.871 V18.1.0 (2024-03)</w:t>
    </w:r>
    <w:r>
      <w:rPr>
        <w:rFonts w:ascii="Arial" w:hAnsi="Arial" w:cs="Arial"/>
        <w:b/>
        <w:sz w:val="18"/>
        <w:szCs w:val="18"/>
      </w:rPr>
      <w:fldChar w:fldCharType="end"/>
    </w:r>
  </w:p>
  <w:p w14:paraId="5B7E4F9A" w14:textId="77777777" w:rsidR="00646F95" w:rsidRDefault="00646F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7C0AB5A" w14:textId="2C8AB918" w:rsidR="00646F95" w:rsidRDefault="00646F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6C3A">
      <w:rPr>
        <w:rFonts w:ascii="Arial" w:hAnsi="Arial" w:cs="Arial"/>
        <w:b/>
        <w:noProof/>
        <w:sz w:val="18"/>
        <w:szCs w:val="18"/>
      </w:rPr>
      <w:t>Release 18</w:t>
    </w:r>
    <w:r>
      <w:rPr>
        <w:rFonts w:ascii="Arial" w:hAnsi="Arial" w:cs="Arial"/>
        <w:b/>
        <w:sz w:val="18"/>
        <w:szCs w:val="18"/>
      </w:rPr>
      <w:fldChar w:fldCharType="end"/>
    </w:r>
  </w:p>
  <w:p w14:paraId="557A5E75" w14:textId="77777777" w:rsidR="00646F95" w:rsidRDefault="00646F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C2F48C46"/>
    <w:lvl w:ilvl="0">
      <w:start w:val="1"/>
      <w:numFmt w:val="decimal"/>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EF7701"/>
    <w:multiLevelType w:val="hybridMultilevel"/>
    <w:tmpl w:val="005AF2BE"/>
    <w:lvl w:ilvl="0" w:tplc="61E27CB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842656"/>
    <w:multiLevelType w:val="hybridMultilevel"/>
    <w:tmpl w:val="6D109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0C57ED"/>
    <w:multiLevelType w:val="hybridMultilevel"/>
    <w:tmpl w:val="0B260336"/>
    <w:lvl w:ilvl="0" w:tplc="F594C018">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52E80"/>
    <w:multiLevelType w:val="multilevel"/>
    <w:tmpl w:val="1B04B730"/>
    <w:numStyleLink w:val="RSBullets"/>
  </w:abstractNum>
  <w:abstractNum w:abstractNumId="15" w15:restartNumberingAfterBreak="0">
    <w:nsid w:val="32D25253"/>
    <w:multiLevelType w:val="hybridMultilevel"/>
    <w:tmpl w:val="F8FC8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660B3"/>
    <w:multiLevelType w:val="multilevel"/>
    <w:tmpl w:val="1B04B730"/>
    <w:styleLink w:val="RSBullets"/>
    <w:lvl w:ilvl="0">
      <w:start w:val="1"/>
      <w:numFmt w:val="bullet"/>
      <w:lvlText w:val="►"/>
      <w:lvlJc w:val="left"/>
      <w:pPr>
        <w:tabs>
          <w:tab w:val="num" w:pos="425"/>
        </w:tabs>
        <w:ind w:left="425" w:hanging="425"/>
      </w:pPr>
      <w:rPr>
        <w:rFonts w:ascii="Arial" w:hAnsi="Arial" w:cs="Arial" w:hint="default"/>
        <w:sz w:val="18"/>
        <w:szCs w:val="18"/>
      </w:rPr>
    </w:lvl>
    <w:lvl w:ilvl="1">
      <w:start w:val="1"/>
      <w:numFmt w:val="bullet"/>
      <w:lvlText w:val="─"/>
      <w:lvlJc w:val="left"/>
      <w:pPr>
        <w:tabs>
          <w:tab w:val="num" w:pos="851"/>
        </w:tabs>
        <w:ind w:left="850" w:hanging="425"/>
      </w:pPr>
      <w:rPr>
        <w:rFonts w:ascii="Arial" w:hAnsi="Arial" w:cs="Arial" w:hint="default"/>
        <w:sz w:val="18"/>
        <w:szCs w:val="18"/>
      </w:rPr>
    </w:lvl>
    <w:lvl w:ilvl="2">
      <w:start w:val="1"/>
      <w:numFmt w:val="bullet"/>
      <w:lvlText w:val="─"/>
      <w:lvlJc w:val="left"/>
      <w:pPr>
        <w:tabs>
          <w:tab w:val="num" w:pos="1276"/>
        </w:tabs>
        <w:ind w:left="1275" w:hanging="425"/>
      </w:pPr>
      <w:rPr>
        <w:rFonts w:ascii="Arial" w:hAnsi="Arial" w:cs="Times New Roman" w:hint="default"/>
        <w:sz w:val="18"/>
        <w:szCs w:val="18"/>
      </w:rPr>
    </w:lvl>
    <w:lvl w:ilvl="3">
      <w:start w:val="1"/>
      <w:numFmt w:val="bullet"/>
      <w:lvlText w:val="─"/>
      <w:lvlJc w:val="left"/>
      <w:pPr>
        <w:tabs>
          <w:tab w:val="num" w:pos="1701"/>
        </w:tabs>
        <w:ind w:left="1700" w:hanging="425"/>
      </w:pPr>
      <w:rPr>
        <w:rFonts w:ascii="Arial" w:hAnsi="Arial" w:cs="Arial" w:hint="default"/>
        <w:sz w:val="18"/>
        <w:szCs w:val="18"/>
      </w:rPr>
    </w:lvl>
    <w:lvl w:ilvl="4">
      <w:start w:val="1"/>
      <w:numFmt w:val="bullet"/>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7"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27490E"/>
    <w:multiLevelType w:val="hybridMultilevel"/>
    <w:tmpl w:val="AE1049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11AF0"/>
    <w:multiLevelType w:val="hybridMultilevel"/>
    <w:tmpl w:val="E7EAAF32"/>
    <w:lvl w:ilvl="0" w:tplc="2250BB8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B73482"/>
    <w:multiLevelType w:val="hybridMultilevel"/>
    <w:tmpl w:val="BD7E13D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2"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BC06E4"/>
    <w:multiLevelType w:val="hybridMultilevel"/>
    <w:tmpl w:val="E8E8D17E"/>
    <w:lvl w:ilvl="0" w:tplc="65A604C8">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1773279"/>
    <w:multiLevelType w:val="hybridMultilevel"/>
    <w:tmpl w:val="150268A6"/>
    <w:lvl w:ilvl="0" w:tplc="4DF2AB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5C0937"/>
    <w:multiLevelType w:val="hybridMultilevel"/>
    <w:tmpl w:val="3C6C458C"/>
    <w:lvl w:ilvl="0" w:tplc="1076C89A">
      <w:start w:val="2"/>
      <w:numFmt w:val="bullet"/>
      <w:lvlText w:val="-"/>
      <w:lvlJc w:val="left"/>
      <w:pPr>
        <w:ind w:left="710" w:hanging="360"/>
      </w:pPr>
      <w:rPr>
        <w:rFonts w:ascii="Times New Roman" w:eastAsia="SimSun" w:hAnsi="Times New Roman" w:cs="Times New Roman"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2" w15:restartNumberingAfterBreak="0">
    <w:nsid w:val="7910200E"/>
    <w:multiLevelType w:val="hybridMultilevel"/>
    <w:tmpl w:val="251C0516"/>
    <w:lvl w:ilvl="0" w:tplc="87D0BCD6">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D57B9"/>
    <w:multiLevelType w:val="hybridMultilevel"/>
    <w:tmpl w:val="05445800"/>
    <w:lvl w:ilvl="0" w:tplc="D7A0C9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CE833F1"/>
    <w:multiLevelType w:val="hybridMultilevel"/>
    <w:tmpl w:val="D0366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17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83935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21683129">
    <w:abstractNumId w:val="2"/>
  </w:num>
  <w:num w:numId="4" w16cid:durableId="1780447145">
    <w:abstractNumId w:val="26"/>
  </w:num>
  <w:num w:numId="5" w16cid:durableId="1379625916">
    <w:abstractNumId w:val="7"/>
  </w:num>
  <w:num w:numId="6" w16cid:durableId="739904371">
    <w:abstractNumId w:val="32"/>
  </w:num>
  <w:num w:numId="7" w16cid:durableId="1530608167">
    <w:abstractNumId w:val="15"/>
  </w:num>
  <w:num w:numId="8" w16cid:durableId="1584100417">
    <w:abstractNumId w:val="29"/>
  </w:num>
  <w:num w:numId="9" w16cid:durableId="592134084">
    <w:abstractNumId w:val="10"/>
  </w:num>
  <w:num w:numId="10" w16cid:durableId="2008558815">
    <w:abstractNumId w:val="6"/>
  </w:num>
  <w:num w:numId="11" w16cid:durableId="717515938">
    <w:abstractNumId w:val="5"/>
  </w:num>
  <w:num w:numId="12" w16cid:durableId="1347904829">
    <w:abstractNumId w:val="11"/>
  </w:num>
  <w:num w:numId="13" w16cid:durableId="298731857">
    <w:abstractNumId w:val="20"/>
  </w:num>
  <w:num w:numId="14" w16cid:durableId="1858618093">
    <w:abstractNumId w:val="33"/>
  </w:num>
  <w:num w:numId="15" w16cid:durableId="1084376735">
    <w:abstractNumId w:val="22"/>
  </w:num>
  <w:num w:numId="16" w16cid:durableId="1943301602">
    <w:abstractNumId w:val="27"/>
  </w:num>
  <w:num w:numId="17" w16cid:durableId="1342119192">
    <w:abstractNumId w:val="37"/>
  </w:num>
  <w:num w:numId="18" w16cid:durableId="1699820380">
    <w:abstractNumId w:val="28"/>
  </w:num>
  <w:num w:numId="19" w16cid:durableId="525871155">
    <w:abstractNumId w:val="13"/>
  </w:num>
  <w:num w:numId="20" w16cid:durableId="1405640418">
    <w:abstractNumId w:val="8"/>
  </w:num>
  <w:num w:numId="21" w16cid:durableId="1231043904">
    <w:abstractNumId w:val="16"/>
  </w:num>
  <w:num w:numId="22" w16cid:durableId="1905220120">
    <w:abstractNumId w:val="14"/>
  </w:num>
  <w:num w:numId="23" w16cid:durableId="494952003">
    <w:abstractNumId w:val="12"/>
  </w:num>
  <w:num w:numId="24" w16cid:durableId="121771012">
    <w:abstractNumId w:val="25"/>
  </w:num>
  <w:num w:numId="25" w16cid:durableId="234096466">
    <w:abstractNumId w:val="35"/>
  </w:num>
  <w:num w:numId="26" w16cid:durableId="2110927471">
    <w:abstractNumId w:val="23"/>
  </w:num>
  <w:num w:numId="27" w16cid:durableId="450366394">
    <w:abstractNumId w:val="17"/>
  </w:num>
  <w:num w:numId="28" w16cid:durableId="590284840">
    <w:abstractNumId w:val="30"/>
  </w:num>
  <w:num w:numId="29" w16cid:durableId="867331065">
    <w:abstractNumId w:val="31"/>
  </w:num>
  <w:num w:numId="30" w16cid:durableId="139464958">
    <w:abstractNumId w:val="19"/>
  </w:num>
  <w:num w:numId="31" w16cid:durableId="438647402">
    <w:abstractNumId w:val="3"/>
  </w:num>
  <w:num w:numId="32" w16cid:durableId="549077715">
    <w:abstractNumId w:val="0"/>
  </w:num>
  <w:num w:numId="33" w16cid:durableId="1739746228">
    <w:abstractNumId w:val="0"/>
  </w:num>
  <w:num w:numId="34" w16cid:durableId="437409051">
    <w:abstractNumId w:val="0"/>
  </w:num>
  <w:num w:numId="35" w16cid:durableId="1767384403">
    <w:abstractNumId w:val="0"/>
  </w:num>
  <w:num w:numId="36" w16cid:durableId="1894805347">
    <w:abstractNumId w:val="34"/>
  </w:num>
  <w:num w:numId="37" w16cid:durableId="1195270898">
    <w:abstractNumId w:val="24"/>
  </w:num>
  <w:num w:numId="38" w16cid:durableId="759108129">
    <w:abstractNumId w:val="18"/>
  </w:num>
  <w:num w:numId="39" w16cid:durableId="573320547">
    <w:abstractNumId w:val="21"/>
  </w:num>
  <w:num w:numId="40" w16cid:durableId="1554732392">
    <w:abstractNumId w:val="4"/>
  </w:num>
  <w:num w:numId="41" w16cid:durableId="1042511696">
    <w:abstractNumId w:val="36"/>
  </w:num>
  <w:num w:numId="42" w16cid:durableId="811601226">
    <w:abstractNumId w:val="9"/>
  </w:num>
  <w:num w:numId="43" w16cid:durableId="1820153259">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C99"/>
    <w:rsid w:val="00033397"/>
    <w:rsid w:val="00033429"/>
    <w:rsid w:val="00033C28"/>
    <w:rsid w:val="00040095"/>
    <w:rsid w:val="000446E3"/>
    <w:rsid w:val="00051834"/>
    <w:rsid w:val="00054A22"/>
    <w:rsid w:val="000552C9"/>
    <w:rsid w:val="000616E6"/>
    <w:rsid w:val="00062023"/>
    <w:rsid w:val="000655A6"/>
    <w:rsid w:val="00075395"/>
    <w:rsid w:val="00080512"/>
    <w:rsid w:val="00082066"/>
    <w:rsid w:val="0009129E"/>
    <w:rsid w:val="00094D6F"/>
    <w:rsid w:val="000A3434"/>
    <w:rsid w:val="000A3C34"/>
    <w:rsid w:val="000C47C3"/>
    <w:rsid w:val="000C6786"/>
    <w:rsid w:val="000C67E8"/>
    <w:rsid w:val="000D58AB"/>
    <w:rsid w:val="000E01B8"/>
    <w:rsid w:val="000E55F5"/>
    <w:rsid w:val="000F20AA"/>
    <w:rsid w:val="00105A31"/>
    <w:rsid w:val="00107093"/>
    <w:rsid w:val="00121774"/>
    <w:rsid w:val="001238CA"/>
    <w:rsid w:val="00133525"/>
    <w:rsid w:val="00135A6C"/>
    <w:rsid w:val="00144D32"/>
    <w:rsid w:val="0015312D"/>
    <w:rsid w:val="00160EC5"/>
    <w:rsid w:val="00172DD3"/>
    <w:rsid w:val="001776A3"/>
    <w:rsid w:val="0018100E"/>
    <w:rsid w:val="0018251C"/>
    <w:rsid w:val="001859A7"/>
    <w:rsid w:val="00186683"/>
    <w:rsid w:val="001906B2"/>
    <w:rsid w:val="00192933"/>
    <w:rsid w:val="001A3004"/>
    <w:rsid w:val="001A4C42"/>
    <w:rsid w:val="001A64F8"/>
    <w:rsid w:val="001A7420"/>
    <w:rsid w:val="001B5290"/>
    <w:rsid w:val="001B6637"/>
    <w:rsid w:val="001C0561"/>
    <w:rsid w:val="001C21C3"/>
    <w:rsid w:val="001C7654"/>
    <w:rsid w:val="001D02C2"/>
    <w:rsid w:val="001E1542"/>
    <w:rsid w:val="001F0C1D"/>
    <w:rsid w:val="001F1132"/>
    <w:rsid w:val="001F168B"/>
    <w:rsid w:val="001F3B00"/>
    <w:rsid w:val="002076E0"/>
    <w:rsid w:val="002347A2"/>
    <w:rsid w:val="00236BF6"/>
    <w:rsid w:val="00240C5C"/>
    <w:rsid w:val="0024245B"/>
    <w:rsid w:val="00244D0C"/>
    <w:rsid w:val="002540D8"/>
    <w:rsid w:val="00261EC6"/>
    <w:rsid w:val="002675F0"/>
    <w:rsid w:val="00270EAE"/>
    <w:rsid w:val="00272698"/>
    <w:rsid w:val="00281121"/>
    <w:rsid w:val="00287E49"/>
    <w:rsid w:val="00297A55"/>
    <w:rsid w:val="002B0F25"/>
    <w:rsid w:val="002B6339"/>
    <w:rsid w:val="002C3DEA"/>
    <w:rsid w:val="002C4627"/>
    <w:rsid w:val="002C53B1"/>
    <w:rsid w:val="002C6594"/>
    <w:rsid w:val="002C7003"/>
    <w:rsid w:val="002D64B6"/>
    <w:rsid w:val="002E00EE"/>
    <w:rsid w:val="002E14DE"/>
    <w:rsid w:val="002E6322"/>
    <w:rsid w:val="002E79C8"/>
    <w:rsid w:val="002F1EE2"/>
    <w:rsid w:val="002F2650"/>
    <w:rsid w:val="002F7C15"/>
    <w:rsid w:val="002F7CBA"/>
    <w:rsid w:val="00312522"/>
    <w:rsid w:val="003172DC"/>
    <w:rsid w:val="00322B84"/>
    <w:rsid w:val="00331745"/>
    <w:rsid w:val="00353954"/>
    <w:rsid w:val="0035462D"/>
    <w:rsid w:val="003559F6"/>
    <w:rsid w:val="00375CB1"/>
    <w:rsid w:val="003765B8"/>
    <w:rsid w:val="00387692"/>
    <w:rsid w:val="003956E8"/>
    <w:rsid w:val="003B3296"/>
    <w:rsid w:val="003C3971"/>
    <w:rsid w:val="003D3029"/>
    <w:rsid w:val="003D4C2E"/>
    <w:rsid w:val="003D695C"/>
    <w:rsid w:val="003F72BF"/>
    <w:rsid w:val="00407F34"/>
    <w:rsid w:val="004116AD"/>
    <w:rsid w:val="00411D44"/>
    <w:rsid w:val="0041339C"/>
    <w:rsid w:val="00423334"/>
    <w:rsid w:val="004345EC"/>
    <w:rsid w:val="0044116F"/>
    <w:rsid w:val="004449B9"/>
    <w:rsid w:val="0045116C"/>
    <w:rsid w:val="00451B98"/>
    <w:rsid w:val="004633E4"/>
    <w:rsid w:val="00465515"/>
    <w:rsid w:val="00482B2C"/>
    <w:rsid w:val="00493F26"/>
    <w:rsid w:val="00495C9D"/>
    <w:rsid w:val="00496707"/>
    <w:rsid w:val="004A0EE0"/>
    <w:rsid w:val="004A4F07"/>
    <w:rsid w:val="004A6FC8"/>
    <w:rsid w:val="004B137F"/>
    <w:rsid w:val="004B5C8E"/>
    <w:rsid w:val="004B613F"/>
    <w:rsid w:val="004C44D5"/>
    <w:rsid w:val="004C5A54"/>
    <w:rsid w:val="004D16F6"/>
    <w:rsid w:val="004D3578"/>
    <w:rsid w:val="004D69F3"/>
    <w:rsid w:val="004E213A"/>
    <w:rsid w:val="004E7001"/>
    <w:rsid w:val="004F0988"/>
    <w:rsid w:val="004F3340"/>
    <w:rsid w:val="004F3F7B"/>
    <w:rsid w:val="0050299B"/>
    <w:rsid w:val="005176E9"/>
    <w:rsid w:val="00521860"/>
    <w:rsid w:val="00525F30"/>
    <w:rsid w:val="00527FA0"/>
    <w:rsid w:val="00531E75"/>
    <w:rsid w:val="0053388B"/>
    <w:rsid w:val="00535773"/>
    <w:rsid w:val="00541322"/>
    <w:rsid w:val="00543E6C"/>
    <w:rsid w:val="005563C9"/>
    <w:rsid w:val="005604B5"/>
    <w:rsid w:val="00565087"/>
    <w:rsid w:val="005850D4"/>
    <w:rsid w:val="005900C0"/>
    <w:rsid w:val="005929EE"/>
    <w:rsid w:val="005934A4"/>
    <w:rsid w:val="00593991"/>
    <w:rsid w:val="00597B11"/>
    <w:rsid w:val="005A027C"/>
    <w:rsid w:val="005A401D"/>
    <w:rsid w:val="005A6FC9"/>
    <w:rsid w:val="005C32AB"/>
    <w:rsid w:val="005C65B1"/>
    <w:rsid w:val="005C675D"/>
    <w:rsid w:val="005D2DD6"/>
    <w:rsid w:val="005D2E01"/>
    <w:rsid w:val="005D42C7"/>
    <w:rsid w:val="005D7526"/>
    <w:rsid w:val="005E4BB2"/>
    <w:rsid w:val="00601731"/>
    <w:rsid w:val="006022FC"/>
    <w:rsid w:val="00602AEA"/>
    <w:rsid w:val="00602EF4"/>
    <w:rsid w:val="00607DCB"/>
    <w:rsid w:val="00614FDF"/>
    <w:rsid w:val="006217D5"/>
    <w:rsid w:val="006251F7"/>
    <w:rsid w:val="006268A0"/>
    <w:rsid w:val="0063543D"/>
    <w:rsid w:val="00636F1B"/>
    <w:rsid w:val="006379AB"/>
    <w:rsid w:val="00646F95"/>
    <w:rsid w:val="00647114"/>
    <w:rsid w:val="00647EDB"/>
    <w:rsid w:val="00652BBA"/>
    <w:rsid w:val="006659D0"/>
    <w:rsid w:val="00666716"/>
    <w:rsid w:val="006671BD"/>
    <w:rsid w:val="00684ABC"/>
    <w:rsid w:val="00686641"/>
    <w:rsid w:val="006A323F"/>
    <w:rsid w:val="006A4AED"/>
    <w:rsid w:val="006A4D0C"/>
    <w:rsid w:val="006A78EC"/>
    <w:rsid w:val="006B30D0"/>
    <w:rsid w:val="006B5A88"/>
    <w:rsid w:val="006C3D95"/>
    <w:rsid w:val="006D75B7"/>
    <w:rsid w:val="006E1E64"/>
    <w:rsid w:val="006E5C86"/>
    <w:rsid w:val="006E67E0"/>
    <w:rsid w:val="006E7A2D"/>
    <w:rsid w:val="006F78E6"/>
    <w:rsid w:val="00701116"/>
    <w:rsid w:val="00701813"/>
    <w:rsid w:val="007019FC"/>
    <w:rsid w:val="00703541"/>
    <w:rsid w:val="00710D8D"/>
    <w:rsid w:val="007115DA"/>
    <w:rsid w:val="00713C44"/>
    <w:rsid w:val="00713E74"/>
    <w:rsid w:val="00717F96"/>
    <w:rsid w:val="00720B07"/>
    <w:rsid w:val="0072225E"/>
    <w:rsid w:val="00732D63"/>
    <w:rsid w:val="00734A5B"/>
    <w:rsid w:val="0074026F"/>
    <w:rsid w:val="007429F6"/>
    <w:rsid w:val="00744E76"/>
    <w:rsid w:val="00751E2F"/>
    <w:rsid w:val="0075449B"/>
    <w:rsid w:val="0075687F"/>
    <w:rsid w:val="0076633D"/>
    <w:rsid w:val="00771CE0"/>
    <w:rsid w:val="007720EF"/>
    <w:rsid w:val="007738C9"/>
    <w:rsid w:val="00774DA4"/>
    <w:rsid w:val="007764B2"/>
    <w:rsid w:val="00777963"/>
    <w:rsid w:val="007804C4"/>
    <w:rsid w:val="00781F0F"/>
    <w:rsid w:val="0078262E"/>
    <w:rsid w:val="0079254B"/>
    <w:rsid w:val="00792ABA"/>
    <w:rsid w:val="007A76AB"/>
    <w:rsid w:val="007B4BF9"/>
    <w:rsid w:val="007B600E"/>
    <w:rsid w:val="007C4E29"/>
    <w:rsid w:val="007C75BE"/>
    <w:rsid w:val="007D2359"/>
    <w:rsid w:val="007D385F"/>
    <w:rsid w:val="007D637A"/>
    <w:rsid w:val="007D74CB"/>
    <w:rsid w:val="007E0780"/>
    <w:rsid w:val="007E0D5E"/>
    <w:rsid w:val="007E4C44"/>
    <w:rsid w:val="007E7D71"/>
    <w:rsid w:val="007F0F4A"/>
    <w:rsid w:val="007F699C"/>
    <w:rsid w:val="00800BEB"/>
    <w:rsid w:val="00801C6B"/>
    <w:rsid w:val="008028A4"/>
    <w:rsid w:val="008069E7"/>
    <w:rsid w:val="00821823"/>
    <w:rsid w:val="00830747"/>
    <w:rsid w:val="008321AC"/>
    <w:rsid w:val="00833F84"/>
    <w:rsid w:val="00843725"/>
    <w:rsid w:val="008502F3"/>
    <w:rsid w:val="00852406"/>
    <w:rsid w:val="00857BA0"/>
    <w:rsid w:val="00860D42"/>
    <w:rsid w:val="008639D9"/>
    <w:rsid w:val="008678DA"/>
    <w:rsid w:val="008768CA"/>
    <w:rsid w:val="0088688E"/>
    <w:rsid w:val="00896A94"/>
    <w:rsid w:val="008A218E"/>
    <w:rsid w:val="008A5853"/>
    <w:rsid w:val="008A7623"/>
    <w:rsid w:val="008B000B"/>
    <w:rsid w:val="008B670C"/>
    <w:rsid w:val="008C22CF"/>
    <w:rsid w:val="008C384C"/>
    <w:rsid w:val="008C7A55"/>
    <w:rsid w:val="008D7568"/>
    <w:rsid w:val="008E4063"/>
    <w:rsid w:val="008E7BEA"/>
    <w:rsid w:val="0090271F"/>
    <w:rsid w:val="00902E23"/>
    <w:rsid w:val="009114D7"/>
    <w:rsid w:val="00911674"/>
    <w:rsid w:val="0091348E"/>
    <w:rsid w:val="00917CCB"/>
    <w:rsid w:val="00921EB8"/>
    <w:rsid w:val="00930833"/>
    <w:rsid w:val="00931ED6"/>
    <w:rsid w:val="009325CD"/>
    <w:rsid w:val="00942EC2"/>
    <w:rsid w:val="00957922"/>
    <w:rsid w:val="00965E4D"/>
    <w:rsid w:val="00971D64"/>
    <w:rsid w:val="00975E44"/>
    <w:rsid w:val="009806E2"/>
    <w:rsid w:val="00981AEC"/>
    <w:rsid w:val="00982F25"/>
    <w:rsid w:val="0098364F"/>
    <w:rsid w:val="009870FD"/>
    <w:rsid w:val="009A1736"/>
    <w:rsid w:val="009B03D6"/>
    <w:rsid w:val="009B5F31"/>
    <w:rsid w:val="009B6C3A"/>
    <w:rsid w:val="009D16C4"/>
    <w:rsid w:val="009D1D1A"/>
    <w:rsid w:val="009D40B1"/>
    <w:rsid w:val="009E452D"/>
    <w:rsid w:val="009F37B7"/>
    <w:rsid w:val="009F5CD6"/>
    <w:rsid w:val="00A104A5"/>
    <w:rsid w:val="00A10F02"/>
    <w:rsid w:val="00A164B4"/>
    <w:rsid w:val="00A20100"/>
    <w:rsid w:val="00A26956"/>
    <w:rsid w:val="00A27486"/>
    <w:rsid w:val="00A304E4"/>
    <w:rsid w:val="00A31B0D"/>
    <w:rsid w:val="00A359AF"/>
    <w:rsid w:val="00A53724"/>
    <w:rsid w:val="00A541E0"/>
    <w:rsid w:val="00A56066"/>
    <w:rsid w:val="00A60604"/>
    <w:rsid w:val="00A64296"/>
    <w:rsid w:val="00A66C25"/>
    <w:rsid w:val="00A73129"/>
    <w:rsid w:val="00A804AB"/>
    <w:rsid w:val="00A82346"/>
    <w:rsid w:val="00A91457"/>
    <w:rsid w:val="00A92BA1"/>
    <w:rsid w:val="00AA386A"/>
    <w:rsid w:val="00AB0662"/>
    <w:rsid w:val="00AC0BD3"/>
    <w:rsid w:val="00AC24E6"/>
    <w:rsid w:val="00AC331A"/>
    <w:rsid w:val="00AC6BC6"/>
    <w:rsid w:val="00AD0502"/>
    <w:rsid w:val="00AD0C00"/>
    <w:rsid w:val="00AD1A58"/>
    <w:rsid w:val="00AE65E2"/>
    <w:rsid w:val="00AF1249"/>
    <w:rsid w:val="00B03E09"/>
    <w:rsid w:val="00B0612B"/>
    <w:rsid w:val="00B07B3A"/>
    <w:rsid w:val="00B15449"/>
    <w:rsid w:val="00B256F7"/>
    <w:rsid w:val="00B33F27"/>
    <w:rsid w:val="00B414EF"/>
    <w:rsid w:val="00B507FA"/>
    <w:rsid w:val="00B5613D"/>
    <w:rsid w:val="00B6531B"/>
    <w:rsid w:val="00B6608D"/>
    <w:rsid w:val="00B71B9F"/>
    <w:rsid w:val="00B7458D"/>
    <w:rsid w:val="00B82D55"/>
    <w:rsid w:val="00B8606F"/>
    <w:rsid w:val="00B92681"/>
    <w:rsid w:val="00B93086"/>
    <w:rsid w:val="00BA19ED"/>
    <w:rsid w:val="00BA4B8D"/>
    <w:rsid w:val="00BB3EF7"/>
    <w:rsid w:val="00BB53B1"/>
    <w:rsid w:val="00BB6F45"/>
    <w:rsid w:val="00BB7D82"/>
    <w:rsid w:val="00BC0F7D"/>
    <w:rsid w:val="00BC70D1"/>
    <w:rsid w:val="00BD0CD9"/>
    <w:rsid w:val="00BD6C4A"/>
    <w:rsid w:val="00BD7D31"/>
    <w:rsid w:val="00BE3255"/>
    <w:rsid w:val="00BF128E"/>
    <w:rsid w:val="00C074DD"/>
    <w:rsid w:val="00C10B9C"/>
    <w:rsid w:val="00C1496A"/>
    <w:rsid w:val="00C15698"/>
    <w:rsid w:val="00C204C0"/>
    <w:rsid w:val="00C253DD"/>
    <w:rsid w:val="00C3032A"/>
    <w:rsid w:val="00C33079"/>
    <w:rsid w:val="00C3698F"/>
    <w:rsid w:val="00C40D82"/>
    <w:rsid w:val="00C45231"/>
    <w:rsid w:val="00C475DF"/>
    <w:rsid w:val="00C50222"/>
    <w:rsid w:val="00C56E6C"/>
    <w:rsid w:val="00C60914"/>
    <w:rsid w:val="00C6137F"/>
    <w:rsid w:val="00C72833"/>
    <w:rsid w:val="00C73FDB"/>
    <w:rsid w:val="00C75983"/>
    <w:rsid w:val="00C80F1D"/>
    <w:rsid w:val="00C81584"/>
    <w:rsid w:val="00C82A83"/>
    <w:rsid w:val="00C93F40"/>
    <w:rsid w:val="00CA3D0C"/>
    <w:rsid w:val="00CA6CAB"/>
    <w:rsid w:val="00CB1799"/>
    <w:rsid w:val="00CB51EB"/>
    <w:rsid w:val="00CC2C8C"/>
    <w:rsid w:val="00CC7423"/>
    <w:rsid w:val="00CD2B7E"/>
    <w:rsid w:val="00CD3EEB"/>
    <w:rsid w:val="00CD5A37"/>
    <w:rsid w:val="00CD6B06"/>
    <w:rsid w:val="00CE2A8A"/>
    <w:rsid w:val="00CE4E09"/>
    <w:rsid w:val="00CF1F00"/>
    <w:rsid w:val="00CF4568"/>
    <w:rsid w:val="00D0669C"/>
    <w:rsid w:val="00D27C93"/>
    <w:rsid w:val="00D312F4"/>
    <w:rsid w:val="00D33A3F"/>
    <w:rsid w:val="00D40448"/>
    <w:rsid w:val="00D453C5"/>
    <w:rsid w:val="00D459C1"/>
    <w:rsid w:val="00D50FDC"/>
    <w:rsid w:val="00D556EC"/>
    <w:rsid w:val="00D57972"/>
    <w:rsid w:val="00D6100C"/>
    <w:rsid w:val="00D675A9"/>
    <w:rsid w:val="00D738D6"/>
    <w:rsid w:val="00D755EB"/>
    <w:rsid w:val="00D76048"/>
    <w:rsid w:val="00D87323"/>
    <w:rsid w:val="00D87E00"/>
    <w:rsid w:val="00D9134D"/>
    <w:rsid w:val="00D93F45"/>
    <w:rsid w:val="00D956D5"/>
    <w:rsid w:val="00DA00C9"/>
    <w:rsid w:val="00DA2A2C"/>
    <w:rsid w:val="00DA4D0A"/>
    <w:rsid w:val="00DA7A03"/>
    <w:rsid w:val="00DB0653"/>
    <w:rsid w:val="00DB1405"/>
    <w:rsid w:val="00DB1818"/>
    <w:rsid w:val="00DB272A"/>
    <w:rsid w:val="00DC309B"/>
    <w:rsid w:val="00DC4DA2"/>
    <w:rsid w:val="00DC6EF0"/>
    <w:rsid w:val="00DD1DF7"/>
    <w:rsid w:val="00DD4C17"/>
    <w:rsid w:val="00DD74A5"/>
    <w:rsid w:val="00DE574D"/>
    <w:rsid w:val="00DF05E3"/>
    <w:rsid w:val="00DF2B1F"/>
    <w:rsid w:val="00DF5582"/>
    <w:rsid w:val="00DF62CD"/>
    <w:rsid w:val="00E04D00"/>
    <w:rsid w:val="00E06B0F"/>
    <w:rsid w:val="00E147A9"/>
    <w:rsid w:val="00E15A65"/>
    <w:rsid w:val="00E16509"/>
    <w:rsid w:val="00E30F44"/>
    <w:rsid w:val="00E34A8E"/>
    <w:rsid w:val="00E35013"/>
    <w:rsid w:val="00E44582"/>
    <w:rsid w:val="00E46F1E"/>
    <w:rsid w:val="00E47F8A"/>
    <w:rsid w:val="00E65A14"/>
    <w:rsid w:val="00E667D8"/>
    <w:rsid w:val="00E74E35"/>
    <w:rsid w:val="00E77645"/>
    <w:rsid w:val="00E84247"/>
    <w:rsid w:val="00E9059A"/>
    <w:rsid w:val="00E96464"/>
    <w:rsid w:val="00EA15B0"/>
    <w:rsid w:val="00EA465F"/>
    <w:rsid w:val="00EA5B33"/>
    <w:rsid w:val="00EA5EA7"/>
    <w:rsid w:val="00EB5EC8"/>
    <w:rsid w:val="00EC0CB1"/>
    <w:rsid w:val="00EC177D"/>
    <w:rsid w:val="00EC4A25"/>
    <w:rsid w:val="00EC769B"/>
    <w:rsid w:val="00EE2A29"/>
    <w:rsid w:val="00F025A2"/>
    <w:rsid w:val="00F04712"/>
    <w:rsid w:val="00F05955"/>
    <w:rsid w:val="00F07300"/>
    <w:rsid w:val="00F13360"/>
    <w:rsid w:val="00F14962"/>
    <w:rsid w:val="00F22EC7"/>
    <w:rsid w:val="00F325C8"/>
    <w:rsid w:val="00F37659"/>
    <w:rsid w:val="00F430DA"/>
    <w:rsid w:val="00F432E9"/>
    <w:rsid w:val="00F644F6"/>
    <w:rsid w:val="00F653B8"/>
    <w:rsid w:val="00F751B0"/>
    <w:rsid w:val="00F80463"/>
    <w:rsid w:val="00F9008D"/>
    <w:rsid w:val="00FA1266"/>
    <w:rsid w:val="00FB3CA8"/>
    <w:rsid w:val="00FC1192"/>
    <w:rsid w:val="00FD720D"/>
    <w:rsid w:val="00FE51F8"/>
    <w:rsid w:val="00FE6507"/>
    <w:rsid w:val="00FF433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iPriority="35" w:unhideWhenUsed="1" w:qFormat="1"/>
    <w:lsdException w:name="List Bullet" w:qFormat="1"/>
    <w:lsdException w:name="List Bullet 2"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7BA0"/>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857BA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57BA0"/>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rsid w:val="00857BA0"/>
    <w:pPr>
      <w:spacing w:before="120"/>
      <w:outlineLvl w:val="2"/>
    </w:pPr>
    <w:rPr>
      <w:sz w:val="28"/>
    </w:rPr>
  </w:style>
  <w:style w:type="paragraph" w:styleId="Heading4">
    <w:name w:val="heading 4"/>
    <w:basedOn w:val="Heading3"/>
    <w:next w:val="Normal"/>
    <w:qFormat/>
    <w:rsid w:val="00857BA0"/>
    <w:pPr>
      <w:ind w:left="1418" w:hanging="1418"/>
      <w:outlineLvl w:val="3"/>
    </w:pPr>
    <w:rPr>
      <w:sz w:val="24"/>
    </w:rPr>
  </w:style>
  <w:style w:type="paragraph" w:styleId="Heading5">
    <w:name w:val="heading 5"/>
    <w:basedOn w:val="Heading4"/>
    <w:next w:val="Normal"/>
    <w:qFormat/>
    <w:rsid w:val="00857BA0"/>
    <w:pPr>
      <w:ind w:left="1701" w:hanging="1701"/>
      <w:outlineLvl w:val="4"/>
    </w:pPr>
    <w:rPr>
      <w:sz w:val="22"/>
    </w:rPr>
  </w:style>
  <w:style w:type="paragraph" w:styleId="Heading6">
    <w:name w:val="heading 6"/>
    <w:basedOn w:val="H6"/>
    <w:next w:val="Normal"/>
    <w:qFormat/>
    <w:rsid w:val="00857BA0"/>
    <w:pPr>
      <w:outlineLvl w:val="5"/>
    </w:pPr>
  </w:style>
  <w:style w:type="paragraph" w:styleId="Heading7">
    <w:name w:val="heading 7"/>
    <w:basedOn w:val="H6"/>
    <w:next w:val="Normal"/>
    <w:qFormat/>
    <w:rsid w:val="00857BA0"/>
    <w:pPr>
      <w:outlineLvl w:val="6"/>
    </w:pPr>
  </w:style>
  <w:style w:type="paragraph" w:styleId="Heading8">
    <w:name w:val="heading 8"/>
    <w:basedOn w:val="Heading1"/>
    <w:next w:val="Normal"/>
    <w:qFormat/>
    <w:rsid w:val="00857BA0"/>
    <w:pPr>
      <w:ind w:left="0" w:firstLine="0"/>
      <w:outlineLvl w:val="7"/>
    </w:pPr>
  </w:style>
  <w:style w:type="paragraph" w:styleId="Heading9">
    <w:name w:val="heading 9"/>
    <w:basedOn w:val="Heading8"/>
    <w:next w:val="Normal"/>
    <w:qFormat/>
    <w:rsid w:val="00857BA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57BA0"/>
    <w:pPr>
      <w:ind w:left="1985" w:hanging="1985"/>
      <w:outlineLvl w:val="9"/>
    </w:pPr>
    <w:rPr>
      <w:sz w:val="20"/>
    </w:rPr>
  </w:style>
  <w:style w:type="paragraph" w:styleId="TOC9">
    <w:name w:val="toc 9"/>
    <w:basedOn w:val="TOC8"/>
    <w:rsid w:val="00857BA0"/>
    <w:pPr>
      <w:ind w:left="1418" w:hanging="1418"/>
    </w:pPr>
  </w:style>
  <w:style w:type="paragraph" w:styleId="TOC8">
    <w:name w:val="toc 8"/>
    <w:basedOn w:val="TOC1"/>
    <w:uiPriority w:val="39"/>
    <w:rsid w:val="00857BA0"/>
    <w:pPr>
      <w:spacing w:before="180"/>
      <w:ind w:left="2693" w:hanging="2693"/>
    </w:pPr>
    <w:rPr>
      <w:b/>
    </w:rPr>
  </w:style>
  <w:style w:type="paragraph" w:styleId="TOC1">
    <w:name w:val="toc 1"/>
    <w:uiPriority w:val="39"/>
    <w:rsid w:val="00857BA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857BA0"/>
    <w:pPr>
      <w:keepLines/>
      <w:tabs>
        <w:tab w:val="center" w:pos="4536"/>
        <w:tab w:val="right" w:pos="9072"/>
      </w:tabs>
    </w:pPr>
    <w:rPr>
      <w:noProof/>
    </w:rPr>
  </w:style>
  <w:style w:type="character" w:customStyle="1" w:styleId="ZGSM">
    <w:name w:val="ZGSM"/>
    <w:rsid w:val="00857BA0"/>
  </w:style>
  <w:style w:type="paragraph" w:styleId="Header">
    <w:name w:val="header"/>
    <w:rsid w:val="00857BA0"/>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57BA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857BA0"/>
    <w:pPr>
      <w:ind w:left="1701" w:hanging="1701"/>
    </w:pPr>
  </w:style>
  <w:style w:type="paragraph" w:styleId="TOC4">
    <w:name w:val="toc 4"/>
    <w:basedOn w:val="TOC3"/>
    <w:uiPriority w:val="39"/>
    <w:rsid w:val="00857BA0"/>
    <w:pPr>
      <w:ind w:left="1418" w:hanging="1418"/>
    </w:pPr>
  </w:style>
  <w:style w:type="paragraph" w:styleId="TOC3">
    <w:name w:val="toc 3"/>
    <w:basedOn w:val="TOC2"/>
    <w:uiPriority w:val="39"/>
    <w:rsid w:val="00857BA0"/>
    <w:pPr>
      <w:ind w:left="1134" w:hanging="1134"/>
    </w:pPr>
  </w:style>
  <w:style w:type="paragraph" w:styleId="TOC2">
    <w:name w:val="toc 2"/>
    <w:basedOn w:val="TOC1"/>
    <w:uiPriority w:val="39"/>
    <w:rsid w:val="00857BA0"/>
    <w:pPr>
      <w:keepNext w:val="0"/>
      <w:spacing w:before="0"/>
      <w:ind w:left="851" w:hanging="851"/>
    </w:pPr>
    <w:rPr>
      <w:sz w:val="20"/>
    </w:rPr>
  </w:style>
  <w:style w:type="paragraph" w:styleId="Footer">
    <w:name w:val="footer"/>
    <w:basedOn w:val="Header"/>
    <w:rsid w:val="00857BA0"/>
    <w:pPr>
      <w:jc w:val="center"/>
    </w:pPr>
    <w:rPr>
      <w:i/>
    </w:rPr>
  </w:style>
  <w:style w:type="paragraph" w:customStyle="1" w:styleId="TT">
    <w:name w:val="TT"/>
    <w:basedOn w:val="Heading1"/>
    <w:next w:val="Normal"/>
    <w:rsid w:val="00857BA0"/>
    <w:pPr>
      <w:outlineLvl w:val="9"/>
    </w:pPr>
  </w:style>
  <w:style w:type="paragraph" w:customStyle="1" w:styleId="NF">
    <w:name w:val="NF"/>
    <w:basedOn w:val="NO"/>
    <w:rsid w:val="00857BA0"/>
    <w:pPr>
      <w:keepNext/>
      <w:spacing w:after="0"/>
    </w:pPr>
    <w:rPr>
      <w:rFonts w:ascii="Arial" w:hAnsi="Arial"/>
      <w:sz w:val="18"/>
    </w:rPr>
  </w:style>
  <w:style w:type="paragraph" w:customStyle="1" w:styleId="NO">
    <w:name w:val="NO"/>
    <w:basedOn w:val="Normal"/>
    <w:rsid w:val="00857BA0"/>
    <w:pPr>
      <w:keepLines/>
      <w:ind w:left="1135" w:hanging="851"/>
    </w:pPr>
  </w:style>
  <w:style w:type="paragraph" w:customStyle="1" w:styleId="PL">
    <w:name w:val="PL"/>
    <w:rsid w:val="00857B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57BA0"/>
    <w:pPr>
      <w:jc w:val="right"/>
    </w:pPr>
  </w:style>
  <w:style w:type="paragraph" w:customStyle="1" w:styleId="TAL">
    <w:name w:val="TAL"/>
    <w:basedOn w:val="Normal"/>
    <w:link w:val="TALCar"/>
    <w:rsid w:val="00857BA0"/>
    <w:pPr>
      <w:keepNext/>
      <w:keepLines/>
      <w:spacing w:after="0"/>
    </w:pPr>
    <w:rPr>
      <w:rFonts w:ascii="Arial" w:hAnsi="Arial"/>
      <w:sz w:val="18"/>
    </w:rPr>
  </w:style>
  <w:style w:type="paragraph" w:customStyle="1" w:styleId="TAH">
    <w:name w:val="TAH"/>
    <w:basedOn w:val="TAC"/>
    <w:link w:val="TAHCar"/>
    <w:rsid w:val="00857BA0"/>
    <w:rPr>
      <w:b/>
    </w:rPr>
  </w:style>
  <w:style w:type="paragraph" w:customStyle="1" w:styleId="TAC">
    <w:name w:val="TAC"/>
    <w:basedOn w:val="TAL"/>
    <w:link w:val="TACChar"/>
    <w:rsid w:val="00857BA0"/>
    <w:pPr>
      <w:jc w:val="center"/>
    </w:pPr>
  </w:style>
  <w:style w:type="paragraph" w:customStyle="1" w:styleId="LD">
    <w:name w:val="LD"/>
    <w:rsid w:val="00857BA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57BA0"/>
    <w:pPr>
      <w:keepLines/>
      <w:ind w:left="1702" w:hanging="1418"/>
    </w:pPr>
  </w:style>
  <w:style w:type="paragraph" w:customStyle="1" w:styleId="FP">
    <w:name w:val="FP"/>
    <w:basedOn w:val="Normal"/>
    <w:rsid w:val="00857BA0"/>
    <w:pPr>
      <w:spacing w:after="0"/>
    </w:pPr>
  </w:style>
  <w:style w:type="paragraph" w:customStyle="1" w:styleId="NW">
    <w:name w:val="NW"/>
    <w:basedOn w:val="NO"/>
    <w:rsid w:val="00857BA0"/>
    <w:pPr>
      <w:spacing w:after="0"/>
    </w:pPr>
  </w:style>
  <w:style w:type="paragraph" w:customStyle="1" w:styleId="EW">
    <w:name w:val="EW"/>
    <w:basedOn w:val="EX"/>
    <w:rsid w:val="00857BA0"/>
    <w:pPr>
      <w:spacing w:after="0"/>
    </w:pPr>
  </w:style>
  <w:style w:type="paragraph" w:customStyle="1" w:styleId="B1">
    <w:name w:val="B1"/>
    <w:basedOn w:val="List"/>
    <w:link w:val="B1Char"/>
    <w:rsid w:val="00857BA0"/>
  </w:style>
  <w:style w:type="paragraph" w:styleId="TOC6">
    <w:name w:val="toc 6"/>
    <w:basedOn w:val="TOC5"/>
    <w:next w:val="Normal"/>
    <w:semiHidden/>
    <w:rsid w:val="00857BA0"/>
    <w:pPr>
      <w:ind w:left="1985" w:hanging="1985"/>
    </w:pPr>
  </w:style>
  <w:style w:type="paragraph" w:styleId="TOC7">
    <w:name w:val="toc 7"/>
    <w:basedOn w:val="TOC6"/>
    <w:next w:val="Normal"/>
    <w:semiHidden/>
    <w:rsid w:val="00857BA0"/>
    <w:pPr>
      <w:ind w:left="2268" w:hanging="2268"/>
    </w:pPr>
  </w:style>
  <w:style w:type="paragraph" w:customStyle="1" w:styleId="EditorsNote">
    <w:name w:val="Editor's Note"/>
    <w:basedOn w:val="NO"/>
    <w:rsid w:val="00857BA0"/>
    <w:rPr>
      <w:color w:val="FF0000"/>
    </w:rPr>
  </w:style>
  <w:style w:type="paragraph" w:customStyle="1" w:styleId="TH">
    <w:name w:val="TH"/>
    <w:basedOn w:val="Normal"/>
    <w:link w:val="THChar"/>
    <w:rsid w:val="00857BA0"/>
    <w:pPr>
      <w:keepNext/>
      <w:keepLines/>
      <w:spacing w:before="60"/>
      <w:jc w:val="center"/>
    </w:pPr>
    <w:rPr>
      <w:rFonts w:ascii="Arial" w:hAnsi="Arial"/>
      <w:b/>
    </w:rPr>
  </w:style>
  <w:style w:type="paragraph" w:customStyle="1" w:styleId="ZA">
    <w:name w:val="ZA"/>
    <w:rsid w:val="00857BA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57BA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57BA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57BA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57BA0"/>
    <w:pPr>
      <w:ind w:left="851" w:hanging="851"/>
    </w:pPr>
  </w:style>
  <w:style w:type="paragraph" w:customStyle="1" w:styleId="ZH">
    <w:name w:val="ZH"/>
    <w:rsid w:val="00857BA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857BA0"/>
    <w:pPr>
      <w:keepNext w:val="0"/>
      <w:spacing w:before="0" w:after="240"/>
    </w:pPr>
  </w:style>
  <w:style w:type="paragraph" w:customStyle="1" w:styleId="ZG">
    <w:name w:val="ZG"/>
    <w:rsid w:val="00857BA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857BA0"/>
  </w:style>
  <w:style w:type="paragraph" w:customStyle="1" w:styleId="B3">
    <w:name w:val="B3"/>
    <w:basedOn w:val="List3"/>
    <w:link w:val="B3Char2"/>
    <w:rsid w:val="00857BA0"/>
  </w:style>
  <w:style w:type="paragraph" w:customStyle="1" w:styleId="B4">
    <w:name w:val="B4"/>
    <w:basedOn w:val="List4"/>
    <w:rsid w:val="00857BA0"/>
  </w:style>
  <w:style w:type="paragraph" w:customStyle="1" w:styleId="B5">
    <w:name w:val="B5"/>
    <w:basedOn w:val="List5"/>
    <w:rsid w:val="00857BA0"/>
  </w:style>
  <w:style w:type="paragraph" w:customStyle="1" w:styleId="ZTD">
    <w:name w:val="ZTD"/>
    <w:basedOn w:val="ZB"/>
    <w:rsid w:val="00857BA0"/>
    <w:pPr>
      <w:framePr w:hRule="auto" w:wrap="notBeside" w:y="852"/>
    </w:pPr>
    <w:rPr>
      <w:i w:val="0"/>
      <w:sz w:val="40"/>
    </w:rPr>
  </w:style>
  <w:style w:type="paragraph" w:customStyle="1" w:styleId="ZV">
    <w:name w:val="ZV"/>
    <w:basedOn w:val="ZU"/>
    <w:rsid w:val="00857BA0"/>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SGS Table Basic 1,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857BA0"/>
    <w:pPr>
      <w:ind w:left="851"/>
    </w:pPr>
  </w:style>
  <w:style w:type="paragraph" w:styleId="List3">
    <w:name w:val="List 3"/>
    <w:basedOn w:val="List2"/>
    <w:rsid w:val="00857BA0"/>
    <w:pPr>
      <w:ind w:left="1135"/>
    </w:pPr>
  </w:style>
  <w:style w:type="paragraph" w:styleId="List">
    <w:name w:val="List"/>
    <w:basedOn w:val="Normal"/>
    <w:rsid w:val="00857BA0"/>
    <w:pPr>
      <w:ind w:left="568" w:hanging="284"/>
    </w:pPr>
  </w:style>
  <w:style w:type="paragraph" w:styleId="Revision">
    <w:name w:val="Revision"/>
    <w:hidden/>
    <w:uiPriority w:val="99"/>
    <w:semiHidden/>
    <w:rsid w:val="009D1D1A"/>
    <w:rPr>
      <w:lang w:val="en-GB"/>
    </w:rPr>
  </w:style>
  <w:style w:type="character" w:customStyle="1" w:styleId="B1Char">
    <w:name w:val="B1 Char"/>
    <w:link w:val="B1"/>
    <w:qFormat/>
    <w:rsid w:val="006F78E6"/>
    <w:rPr>
      <w:rFonts w:eastAsia="Times New Roman"/>
      <w:lang w:val="en-GB" w:eastAsia="en-GB"/>
    </w:rPr>
  </w:style>
  <w:style w:type="paragraph" w:customStyle="1" w:styleId="Separation">
    <w:name w:val="Separation"/>
    <w:basedOn w:val="Heading1"/>
    <w:next w:val="Normal"/>
    <w:rsid w:val="00A541E0"/>
    <w:pPr>
      <w:pBdr>
        <w:top w:val="none" w:sz="0" w:space="0" w:color="auto"/>
      </w:pBdr>
    </w:pPr>
    <w:rPr>
      <w:b/>
      <w:color w:val="0000FF"/>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A541E0"/>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41E0"/>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A541E0"/>
    <w:pPr>
      <w:numPr>
        <w:numId w:val="8"/>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541E0"/>
    <w:rPr>
      <w:rFonts w:eastAsia="Calibri"/>
      <w:szCs w:val="22"/>
    </w:rPr>
  </w:style>
  <w:style w:type="paragraph" w:styleId="ListBullet">
    <w:name w:val="List Bullet"/>
    <w:basedOn w:val="List"/>
    <w:rsid w:val="00857BA0"/>
  </w:style>
  <w:style w:type="paragraph" w:styleId="ListBullet2">
    <w:name w:val="List Bullet 2"/>
    <w:basedOn w:val="ListBullet"/>
    <w:rsid w:val="00857BA0"/>
    <w:pPr>
      <w:ind w:left="851"/>
    </w:pPr>
  </w:style>
  <w:style w:type="paragraph" w:styleId="ListBullet3">
    <w:name w:val="List Bullet 3"/>
    <w:basedOn w:val="ListBullet2"/>
    <w:rsid w:val="00857BA0"/>
    <w:pPr>
      <w:ind w:left="1135"/>
    </w:pPr>
  </w:style>
  <w:style w:type="paragraph" w:styleId="ListBullet4">
    <w:name w:val="List Bullet 4"/>
    <w:basedOn w:val="ListBullet3"/>
    <w:rsid w:val="00857BA0"/>
    <w:pPr>
      <w:ind w:left="1418"/>
    </w:pPr>
  </w:style>
  <w:style w:type="paragraph" w:styleId="ListBullet5">
    <w:name w:val="List Bullet 5"/>
    <w:basedOn w:val="ListBullet4"/>
    <w:rsid w:val="00857BA0"/>
    <w:pPr>
      <w:ind w:left="1702"/>
    </w:pPr>
  </w:style>
  <w:style w:type="numbering" w:customStyle="1" w:styleId="RSBullets">
    <w:name w:val="R&amp;S Bullets"/>
    <w:uiPriority w:val="99"/>
    <w:rsid w:val="00A541E0"/>
    <w:pPr>
      <w:numPr>
        <w:numId w:val="21"/>
      </w:numPr>
    </w:pPr>
  </w:style>
  <w:style w:type="character" w:customStyle="1" w:styleId="Heading2Char">
    <w:name w:val="Heading 2 Char"/>
    <w:link w:val="Heading2"/>
    <w:rsid w:val="00E06B0F"/>
    <w:rPr>
      <w:rFonts w:ascii="Arial" w:eastAsia="Times New Roman" w:hAnsi="Arial"/>
      <w:sz w:val="32"/>
      <w:lang w:val="en-GB" w:eastAsia="en-GB"/>
    </w:rPr>
  </w:style>
  <w:style w:type="character" w:customStyle="1" w:styleId="TAHCar">
    <w:name w:val="TAH Car"/>
    <w:link w:val="TAH"/>
    <w:qFormat/>
    <w:rsid w:val="00703541"/>
    <w:rPr>
      <w:rFonts w:ascii="Arial" w:eastAsia="Times New Roman" w:hAnsi="Arial"/>
      <w:b/>
      <w:sz w:val="18"/>
      <w:lang w:val="en-GB" w:eastAsia="en-GB"/>
    </w:rPr>
  </w:style>
  <w:style w:type="character" w:customStyle="1" w:styleId="TACChar">
    <w:name w:val="TAC Char"/>
    <w:link w:val="TAC"/>
    <w:qFormat/>
    <w:rsid w:val="00703541"/>
    <w:rPr>
      <w:rFonts w:ascii="Arial" w:eastAsia="Times New Roman" w:hAnsi="Arial"/>
      <w:sz w:val="18"/>
      <w:lang w:val="en-GB" w:eastAsia="en-GB"/>
    </w:rPr>
  </w:style>
  <w:style w:type="character" w:customStyle="1" w:styleId="THChar">
    <w:name w:val="TH Char"/>
    <w:link w:val="TH"/>
    <w:qFormat/>
    <w:locked/>
    <w:rsid w:val="00703541"/>
    <w:rPr>
      <w:rFonts w:ascii="Arial" w:eastAsia="Times New Roman" w:hAnsi="Arial"/>
      <w:b/>
      <w:lang w:val="en-GB" w:eastAsia="en-GB"/>
    </w:rPr>
  </w:style>
  <w:style w:type="paragraph" w:styleId="ListNumber">
    <w:name w:val="List Number"/>
    <w:basedOn w:val="List"/>
    <w:rsid w:val="00857BA0"/>
  </w:style>
  <w:style w:type="paragraph" w:customStyle="1" w:styleId="Reference">
    <w:name w:val="Reference"/>
    <w:basedOn w:val="EX"/>
    <w:rsid w:val="00E84247"/>
    <w:pPr>
      <w:tabs>
        <w:tab w:val="num" w:pos="567"/>
      </w:tabs>
      <w:ind w:left="567" w:hanging="567"/>
    </w:pPr>
    <w:rPr>
      <w:rFonts w:eastAsia="PMingLiU"/>
    </w:rPr>
  </w:style>
  <w:style w:type="character" w:customStyle="1" w:styleId="TALCar">
    <w:name w:val="TAL Car"/>
    <w:link w:val="TAL"/>
    <w:qFormat/>
    <w:rsid w:val="00E84247"/>
    <w:rPr>
      <w:rFonts w:ascii="Arial" w:eastAsia="Times New Roman" w:hAnsi="Arial"/>
      <w:sz w:val="18"/>
      <w:lang w:val="en-GB" w:eastAsia="en-GB"/>
    </w:rPr>
  </w:style>
  <w:style w:type="character" w:customStyle="1" w:styleId="EQChar">
    <w:name w:val="EQ Char"/>
    <w:link w:val="EQ"/>
    <w:qFormat/>
    <w:rsid w:val="005D42C7"/>
    <w:rPr>
      <w:rFonts w:eastAsia="Times New Roman"/>
      <w:noProof/>
      <w:lang w:val="en-GB" w:eastAsia="en-GB"/>
    </w:rPr>
  </w:style>
  <w:style w:type="character" w:customStyle="1" w:styleId="B2Char">
    <w:name w:val="B2 Char"/>
    <w:link w:val="B2"/>
    <w:qFormat/>
    <w:rsid w:val="00AF1249"/>
    <w:rPr>
      <w:rFonts w:eastAsia="Times New Roman"/>
      <w:lang w:val="en-GB" w:eastAsia="en-GB"/>
    </w:rPr>
  </w:style>
  <w:style w:type="character" w:customStyle="1" w:styleId="B3Char2">
    <w:name w:val="B3 Char2"/>
    <w:link w:val="B3"/>
    <w:rsid w:val="00AF1249"/>
    <w:rPr>
      <w:rFonts w:eastAsia="Times New Roman"/>
      <w:lang w:val="en-GB" w:eastAsia="en-GB"/>
    </w:rPr>
  </w:style>
  <w:style w:type="character" w:customStyle="1" w:styleId="TFChar">
    <w:name w:val="TF Char"/>
    <w:link w:val="TF"/>
    <w:rsid w:val="007D74CB"/>
    <w:rPr>
      <w:rFonts w:ascii="Arial" w:eastAsia="Times New Roman" w:hAnsi="Arial"/>
      <w:b/>
      <w:lang w:val="en-GB" w:eastAsia="en-GB"/>
    </w:rPr>
  </w:style>
  <w:style w:type="paragraph" w:styleId="BodyText">
    <w:name w:val="Body Text"/>
    <w:basedOn w:val="Normal"/>
    <w:link w:val="BodyTextChar"/>
    <w:rsid w:val="00281121"/>
    <w:pPr>
      <w:spacing w:after="120"/>
    </w:pPr>
    <w:rPr>
      <w:rFonts w:eastAsia="Malgun Gothic"/>
    </w:rPr>
  </w:style>
  <w:style w:type="character" w:customStyle="1" w:styleId="BodyTextChar">
    <w:name w:val="Body Text Char"/>
    <w:basedOn w:val="DefaultParagraphFont"/>
    <w:link w:val="BodyText"/>
    <w:rsid w:val="00281121"/>
    <w:rPr>
      <w:rFonts w:eastAsia="Malgun Gothic"/>
      <w:lang w:val="en-GB"/>
    </w:rPr>
  </w:style>
  <w:style w:type="character" w:customStyle="1" w:styleId="GuidanceChar">
    <w:name w:val="Guidance Char"/>
    <w:link w:val="Guidance"/>
    <w:rsid w:val="005176E9"/>
    <w:rPr>
      <w:i/>
      <w:color w:val="0000FF"/>
      <w:lang w:val="en-GB"/>
    </w:rPr>
  </w:style>
  <w:style w:type="character" w:customStyle="1" w:styleId="EXChar">
    <w:name w:val="EX Char"/>
    <w:link w:val="EX"/>
    <w:rsid w:val="008B000B"/>
    <w:rPr>
      <w:rFonts w:eastAsia="Times New Roman"/>
      <w:lang w:val="en-GB" w:eastAsia="en-GB"/>
    </w:rPr>
  </w:style>
  <w:style w:type="table" w:customStyle="1" w:styleId="Tabellengitternetz1">
    <w:name w:val="Tabellengitternetz1"/>
    <w:basedOn w:val="TableNormal"/>
    <w:next w:val="TableGrid"/>
    <w:rsid w:val="009870FD"/>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ynqvb">
    <w:name w:val="rynqvb"/>
    <w:basedOn w:val="DefaultParagraphFont"/>
    <w:rsid w:val="00AD0C00"/>
  </w:style>
  <w:style w:type="character" w:customStyle="1" w:styleId="TANChar">
    <w:name w:val="TAN Char"/>
    <w:link w:val="TAN"/>
    <w:qFormat/>
    <w:rsid w:val="00192933"/>
    <w:rPr>
      <w:rFonts w:ascii="Arial" w:eastAsia="Times New Roman" w:hAnsi="Arial"/>
      <w:sz w:val="18"/>
      <w:lang w:val="en-GB" w:eastAsia="en-GB"/>
    </w:rPr>
  </w:style>
  <w:style w:type="paragraph" w:styleId="Index2">
    <w:name w:val="index 2"/>
    <w:basedOn w:val="Index1"/>
    <w:rsid w:val="00857BA0"/>
    <w:pPr>
      <w:ind w:left="284"/>
    </w:pPr>
  </w:style>
  <w:style w:type="paragraph" w:styleId="Index1">
    <w:name w:val="index 1"/>
    <w:basedOn w:val="Normal"/>
    <w:rsid w:val="00857BA0"/>
    <w:pPr>
      <w:keepLines/>
      <w:spacing w:after="0"/>
    </w:pPr>
  </w:style>
  <w:style w:type="paragraph" w:styleId="ListNumber2">
    <w:name w:val="List Number 2"/>
    <w:basedOn w:val="ListNumber"/>
    <w:rsid w:val="00857BA0"/>
    <w:pPr>
      <w:ind w:left="851"/>
    </w:pPr>
  </w:style>
  <w:style w:type="character" w:styleId="FootnoteReference">
    <w:name w:val="footnote reference"/>
    <w:basedOn w:val="DefaultParagraphFont"/>
    <w:rsid w:val="00857BA0"/>
    <w:rPr>
      <w:b/>
      <w:position w:val="6"/>
      <w:sz w:val="16"/>
    </w:rPr>
  </w:style>
  <w:style w:type="paragraph" w:styleId="FootnoteText">
    <w:name w:val="footnote text"/>
    <w:basedOn w:val="Normal"/>
    <w:link w:val="FootnoteTextChar"/>
    <w:rsid w:val="00857BA0"/>
    <w:pPr>
      <w:keepLines/>
      <w:spacing w:after="0"/>
      <w:ind w:left="454" w:hanging="454"/>
    </w:pPr>
    <w:rPr>
      <w:sz w:val="16"/>
    </w:rPr>
  </w:style>
  <w:style w:type="character" w:customStyle="1" w:styleId="FootnoteTextChar">
    <w:name w:val="Footnote Text Char"/>
    <w:basedOn w:val="DefaultParagraphFont"/>
    <w:link w:val="FootnoteText"/>
    <w:rsid w:val="00172DD3"/>
    <w:rPr>
      <w:rFonts w:eastAsia="Times New Roman"/>
      <w:sz w:val="16"/>
      <w:lang w:val="en-GB" w:eastAsia="en-GB"/>
    </w:rPr>
  </w:style>
  <w:style w:type="paragraph" w:styleId="List4">
    <w:name w:val="List 4"/>
    <w:basedOn w:val="List3"/>
    <w:rsid w:val="00857BA0"/>
    <w:pPr>
      <w:ind w:left="1418"/>
    </w:pPr>
  </w:style>
  <w:style w:type="paragraph" w:styleId="List5">
    <w:name w:val="List 5"/>
    <w:basedOn w:val="List4"/>
    <w:rsid w:val="00857BA0"/>
    <w:pPr>
      <w:ind w:left="1702"/>
    </w:pPr>
  </w:style>
  <w:style w:type="character" w:customStyle="1" w:styleId="B1Zchn">
    <w:name w:val="B1 Zchn"/>
    <w:rsid w:val="00E47F8A"/>
    <w:rPr>
      <w:rFonts w:ascii="Times New Roman" w:eastAsia="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5.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image" Target="media/image178.png"/><Relationship Id="rId205" Type="http://schemas.openxmlformats.org/officeDocument/2006/relationships/image" Target="media/image192.png"/><Relationship Id="rId107" Type="http://schemas.openxmlformats.org/officeDocument/2006/relationships/image" Target="media/image94.emf"/><Relationship Id="rId11" Type="http://schemas.openxmlformats.org/officeDocument/2006/relationships/image" Target="media/image3.emf"/><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3.png"/><Relationship Id="rId128" Type="http://schemas.openxmlformats.org/officeDocument/2006/relationships/image" Target="media/image115.png"/><Relationship Id="rId149" Type="http://schemas.openxmlformats.org/officeDocument/2006/relationships/image" Target="media/image136.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emf"/><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png"/><Relationship Id="rId186" Type="http://schemas.openxmlformats.org/officeDocument/2006/relationships/image" Target="media/image173.png"/><Relationship Id="rId216" Type="http://schemas.openxmlformats.org/officeDocument/2006/relationships/image" Target="media/image203.wmf"/><Relationship Id="rId211" Type="http://schemas.openxmlformats.org/officeDocument/2006/relationships/image" Target="media/image198.png"/><Relationship Id="rId22" Type="http://schemas.openxmlformats.org/officeDocument/2006/relationships/image" Target="media/image14.png"/><Relationship Id="rId27" Type="http://schemas.openxmlformats.org/officeDocument/2006/relationships/image" Target="media/image19.emf"/><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0.png"/><Relationship Id="rId118" Type="http://schemas.openxmlformats.org/officeDocument/2006/relationships/image" Target="media/image105.png"/><Relationship Id="rId134" Type="http://schemas.openxmlformats.org/officeDocument/2006/relationships/image" Target="media/image121.png"/><Relationship Id="rId139" Type="http://schemas.openxmlformats.org/officeDocument/2006/relationships/image" Target="media/image126.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7.png"/><Relationship Id="rId155" Type="http://schemas.openxmlformats.org/officeDocument/2006/relationships/image" Target="media/image142.png"/><Relationship Id="rId171" Type="http://schemas.openxmlformats.org/officeDocument/2006/relationships/image" Target="media/image158.png"/><Relationship Id="rId176" Type="http://schemas.openxmlformats.org/officeDocument/2006/relationships/image" Target="media/image163.png"/><Relationship Id="rId192" Type="http://schemas.openxmlformats.org/officeDocument/2006/relationships/image" Target="media/image179.png"/><Relationship Id="rId197" Type="http://schemas.openxmlformats.org/officeDocument/2006/relationships/image" Target="media/image184.png"/><Relationship Id="rId206" Type="http://schemas.openxmlformats.org/officeDocument/2006/relationships/image" Target="media/image193.png"/><Relationship Id="rId201" Type="http://schemas.openxmlformats.org/officeDocument/2006/relationships/image" Target="media/image188.png"/><Relationship Id="rId222"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customXml" Target="ink/ink3.xml"/><Relationship Id="rId103" Type="http://schemas.openxmlformats.org/officeDocument/2006/relationships/image" Target="media/image90.emf"/><Relationship Id="rId108" Type="http://schemas.openxmlformats.org/officeDocument/2006/relationships/image" Target="media/image95.emf"/><Relationship Id="rId124" Type="http://schemas.openxmlformats.org/officeDocument/2006/relationships/image" Target="media/image111.png"/><Relationship Id="rId129" Type="http://schemas.openxmlformats.org/officeDocument/2006/relationships/image" Target="media/image116.png"/><Relationship Id="rId54" Type="http://schemas.openxmlformats.org/officeDocument/2006/relationships/image" Target="media/image46.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emf"/><Relationship Id="rId140" Type="http://schemas.openxmlformats.org/officeDocument/2006/relationships/image" Target="media/image127.png"/><Relationship Id="rId145" Type="http://schemas.openxmlformats.org/officeDocument/2006/relationships/image" Target="media/image132.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image" Target="media/image169.png"/><Relationship Id="rId187" Type="http://schemas.openxmlformats.org/officeDocument/2006/relationships/image" Target="media/image174.png"/><Relationship Id="rId217" Type="http://schemas.openxmlformats.org/officeDocument/2006/relationships/image" Target="media/image2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9.wmf"/><Relationship Id="rId23" Type="http://schemas.openxmlformats.org/officeDocument/2006/relationships/image" Target="media/image15.png"/><Relationship Id="rId28" Type="http://schemas.openxmlformats.org/officeDocument/2006/relationships/image" Target="media/image20.emf"/><Relationship Id="rId49" Type="http://schemas.openxmlformats.org/officeDocument/2006/relationships/image" Target="media/image41.png"/><Relationship Id="rId114" Type="http://schemas.openxmlformats.org/officeDocument/2006/relationships/image" Target="media/image101.png"/><Relationship Id="rId119" Type="http://schemas.openxmlformats.org/officeDocument/2006/relationships/image" Target="media/image106.png"/><Relationship Id="rId44" Type="http://schemas.openxmlformats.org/officeDocument/2006/relationships/image" Target="media/image36.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7.png"/><Relationship Id="rId135" Type="http://schemas.openxmlformats.org/officeDocument/2006/relationships/image" Target="media/image122.emf"/><Relationship Id="rId151" Type="http://schemas.openxmlformats.org/officeDocument/2006/relationships/image" Target="media/image138.png"/><Relationship Id="rId156" Type="http://schemas.openxmlformats.org/officeDocument/2006/relationships/image" Target="media/image143.png"/><Relationship Id="rId177" Type="http://schemas.openxmlformats.org/officeDocument/2006/relationships/image" Target="media/image164.png"/><Relationship Id="rId198" Type="http://schemas.openxmlformats.org/officeDocument/2006/relationships/image" Target="media/image185.jpeg"/><Relationship Id="rId172" Type="http://schemas.openxmlformats.org/officeDocument/2006/relationships/image" Target="media/image159.png"/><Relationship Id="rId193" Type="http://schemas.openxmlformats.org/officeDocument/2006/relationships/image" Target="media/image180.png"/><Relationship Id="rId202" Type="http://schemas.openxmlformats.org/officeDocument/2006/relationships/image" Target="media/image189.jpeg"/><Relationship Id="rId207" Type="http://schemas.openxmlformats.org/officeDocument/2006/relationships/image" Target="media/image194.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6.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5.png"/><Relationship Id="rId97" Type="http://schemas.openxmlformats.org/officeDocument/2006/relationships/image" Target="media/image86.emf"/><Relationship Id="rId104" Type="http://schemas.openxmlformats.org/officeDocument/2006/relationships/image" Target="media/image91.emf"/><Relationship Id="rId120" Type="http://schemas.openxmlformats.org/officeDocument/2006/relationships/image" Target="media/image107.png"/><Relationship Id="rId125" Type="http://schemas.openxmlformats.org/officeDocument/2006/relationships/image" Target="media/image112.png"/><Relationship Id="rId141" Type="http://schemas.openxmlformats.org/officeDocument/2006/relationships/image" Target="media/image128.png"/><Relationship Id="rId146" Type="http://schemas.openxmlformats.org/officeDocument/2006/relationships/image" Target="media/image133.png"/><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49.png"/><Relationship Id="rId183" Type="http://schemas.openxmlformats.org/officeDocument/2006/relationships/image" Target="media/image170.png"/><Relationship Id="rId213" Type="http://schemas.openxmlformats.org/officeDocument/2006/relationships/image" Target="media/image200.wmf"/><Relationship Id="rId218" Type="http://schemas.openxmlformats.org/officeDocument/2006/relationships/image" Target="media/image205.png"/><Relationship Id="rId2" Type="http://schemas.openxmlformats.org/officeDocument/2006/relationships/customXml" Target="../customXml/item1.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emf"/><Relationship Id="rId157" Type="http://schemas.openxmlformats.org/officeDocument/2006/relationships/image" Target="media/image144.emf"/><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39.png"/><Relationship Id="rId173" Type="http://schemas.openxmlformats.org/officeDocument/2006/relationships/image" Target="media/image160.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png"/><Relationship Id="rId19" Type="http://schemas.openxmlformats.org/officeDocument/2006/relationships/image" Target="media/image11.PNG"/><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2.emf"/><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image" Target="media/image155.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emf"/><Relationship Id="rId121" Type="http://schemas.openxmlformats.org/officeDocument/2006/relationships/image" Target="media/image108.emf"/><Relationship Id="rId142" Type="http://schemas.openxmlformats.org/officeDocument/2006/relationships/image" Target="media/image129.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219" Type="http://schemas.openxmlformats.org/officeDocument/2006/relationships/header" Target="header2.xml"/><Relationship Id="rId3" Type="http://schemas.openxmlformats.org/officeDocument/2006/relationships/numbering" Target="numbering.xml"/><Relationship Id="rId214" Type="http://schemas.openxmlformats.org/officeDocument/2006/relationships/image" Target="media/image201.wmf"/><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6.pn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45.em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png"/><Relationship Id="rId220" Type="http://schemas.openxmlformats.org/officeDocument/2006/relationships/footer" Target="footer2.xml"/><Relationship Id="rId15" Type="http://schemas.openxmlformats.org/officeDocument/2006/relationships/image" Target="media/image7.emf"/><Relationship Id="rId36" Type="http://schemas.openxmlformats.org/officeDocument/2006/relationships/image" Target="media/image28.png"/><Relationship Id="rId57" Type="http://schemas.openxmlformats.org/officeDocument/2006/relationships/customXml" Target="ink/ink1.xml"/><Relationship Id="rId106" Type="http://schemas.openxmlformats.org/officeDocument/2006/relationships/image" Target="media/image93.emf"/><Relationship Id="rId127" Type="http://schemas.openxmlformats.org/officeDocument/2006/relationships/image" Target="media/image114.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header" Target="header1.xml"/><Relationship Id="rId122" Type="http://schemas.openxmlformats.org/officeDocument/2006/relationships/image" Target="media/image109.emf"/><Relationship Id="rId143" Type="http://schemas.openxmlformats.org/officeDocument/2006/relationships/image" Target="media/image130.emf"/><Relationship Id="rId148" Type="http://schemas.openxmlformats.org/officeDocument/2006/relationships/image" Target="media/image135.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7.png"/><Relationship Id="rId210" Type="http://schemas.openxmlformats.org/officeDocument/2006/relationships/image" Target="media/image197.png"/><Relationship Id="rId215" Type="http://schemas.openxmlformats.org/officeDocument/2006/relationships/image" Target="media/image202.wmf"/><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41.png"/><Relationship Id="rId175" Type="http://schemas.openxmlformats.org/officeDocument/2006/relationships/image" Target="media/image162.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8.png"/><Relationship Id="rId221" Type="http://schemas.openxmlformats.org/officeDocument/2006/relationships/fontTable" Target="fontTable.xml"/><Relationship Id="rId37" Type="http://schemas.openxmlformats.org/officeDocument/2006/relationships/image" Target="media/image29.png"/><Relationship Id="rId58" Type="http://schemas.openxmlformats.org/officeDocument/2006/relationships/customXml" Target="ink/ink2.xml"/><Relationship Id="rId79" Type="http://schemas.openxmlformats.org/officeDocument/2006/relationships/image" Target="media/image68.png"/><Relationship Id="rId102" Type="http://schemas.openxmlformats.org/officeDocument/2006/relationships/footer" Target="footer1.xml"/><Relationship Id="rId123" Type="http://schemas.openxmlformats.org/officeDocument/2006/relationships/image" Target="media/image110.png"/><Relationship Id="rId144" Type="http://schemas.openxmlformats.org/officeDocument/2006/relationships/image" Target="media/image1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4"/>
    </inkml:context>
    <inkml:brush xml:id="br0">
      <inkml:brushProperty name="width" value="0.05" units="cm"/>
      <inkml:brushProperty name="height" value="0.05" units="cm"/>
    </inkml:brush>
  </inkml:definitions>
  <inkml:trace contextRef="#ctx0" brushRef="#br0">8 20 24575,'0'-3'0,"0"-5"0,0 3 0,-4 2 0,0 4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5"/>
    </inkml:context>
    <inkml:brush xml:id="br0">
      <inkml:brushProperty name="width" value="0.05" units="cm"/>
      <inkml:brushProperty name="height" value="0.05" units="cm"/>
    </inkml:brush>
  </inkml:definitions>
  <inkml:trace contextRef="#ctx0" brushRef="#br0">1 1 24575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5-30T03:41:57.916"/>
    </inkml:context>
    <inkml:brush xml:id="br0">
      <inkml:brushProperty name="width" value="0.05" units="cm"/>
      <inkml:brushProperty name="height" value="0.05" units="cm"/>
    </inkml:brush>
  </inkml:definitions>
  <inkml:trace contextRef="#ctx0" brushRef="#br0">4 1 24575,'-4'0'0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209</TotalTime>
  <Pages>104</Pages>
  <Words>18804</Words>
  <Characters>107184</Characters>
  <Application>Microsoft Office Word</Application>
  <DocSecurity>0</DocSecurity>
  <Lines>893</Lines>
  <Paragraphs>251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125737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2023-11-28T05:35:00Z</dcterms:created>
  <dcterms:modified xsi:type="dcterms:W3CDTF">2024-04-04T16:21:00Z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b09f78c50efbf5c6b5a1658ed844146c4d0008d2219f678507c30469d6da3e06</vt:lpwstr>
  </property>
</Properties>
</file>