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38CAC0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777E44">
              <w:t>6</w:t>
            </w:r>
            <w:r w:rsidRPr="003D4ABF">
              <w:t xml:space="preserve">.0 </w:t>
            </w:r>
            <w:r w:rsidRPr="003D4ABF">
              <w:rPr>
                <w:sz w:val="32"/>
              </w:rPr>
              <w:t>(202</w:t>
            </w:r>
            <w:r w:rsidR="00694C30">
              <w:rPr>
                <w:sz w:val="32"/>
              </w:rPr>
              <w:t>4</w:t>
            </w:r>
            <w:r w:rsidRPr="003D4ABF">
              <w:rPr>
                <w:sz w:val="32"/>
              </w:rPr>
              <w:t>-</w:t>
            </w:r>
            <w:r w:rsidR="00694C30">
              <w:rPr>
                <w:sz w:val="32"/>
              </w:rPr>
              <w:t>0</w:t>
            </w:r>
            <w:r w:rsidR="00777E44">
              <w:rPr>
                <w:sz w:val="32"/>
              </w:rPr>
              <w:t>6</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80815308"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9pt;height:75.2pt" o:ole="">
                  <v:imagedata r:id="rId11" o:title=""/>
                </v:shape>
                <o:OLEObject Type="Embed" ProgID="Word.Picture.8" ShapeID="_x0000_i1026" DrawAspect="Content" ObjectID="_1780815309"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bookmarkStart w:id="9" w:name="_GoBack"/>
    <w:p w14:paraId="4B5AEB0C" w14:textId="73148118" w:rsidR="00B36A7A"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B36A7A">
        <w:rPr>
          <w:noProof/>
        </w:rPr>
        <w:t>Foreword</w:t>
      </w:r>
      <w:r w:rsidR="00B36A7A">
        <w:rPr>
          <w:noProof/>
        </w:rPr>
        <w:tab/>
      </w:r>
      <w:r w:rsidR="00B36A7A">
        <w:rPr>
          <w:noProof/>
        </w:rPr>
        <w:fldChar w:fldCharType="begin" w:fldLock="1"/>
      </w:r>
      <w:r w:rsidR="00B36A7A">
        <w:rPr>
          <w:noProof/>
        </w:rPr>
        <w:instrText xml:space="preserve"> PAGEREF _Toc170198596 \h </w:instrText>
      </w:r>
      <w:r w:rsidR="00B36A7A">
        <w:rPr>
          <w:noProof/>
        </w:rPr>
      </w:r>
      <w:r w:rsidR="00B36A7A">
        <w:rPr>
          <w:noProof/>
        </w:rPr>
        <w:fldChar w:fldCharType="separate"/>
      </w:r>
      <w:r w:rsidR="00B36A7A">
        <w:rPr>
          <w:noProof/>
        </w:rPr>
        <w:t>7</w:t>
      </w:r>
      <w:r w:rsidR="00B36A7A">
        <w:rPr>
          <w:noProof/>
        </w:rPr>
        <w:fldChar w:fldCharType="end"/>
      </w:r>
    </w:p>
    <w:p w14:paraId="79F7FC34" w14:textId="4C0CC325" w:rsidR="00B36A7A" w:rsidRDefault="00B36A7A">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_Toc170198597 \h </w:instrText>
      </w:r>
      <w:r>
        <w:rPr>
          <w:noProof/>
        </w:rPr>
      </w:r>
      <w:r>
        <w:rPr>
          <w:noProof/>
        </w:rPr>
        <w:fldChar w:fldCharType="separate"/>
      </w:r>
      <w:r>
        <w:rPr>
          <w:noProof/>
        </w:rPr>
        <w:t>7</w:t>
      </w:r>
      <w:r>
        <w:rPr>
          <w:noProof/>
        </w:rPr>
        <w:fldChar w:fldCharType="end"/>
      </w:r>
    </w:p>
    <w:p w14:paraId="399356B8" w14:textId="40643915" w:rsidR="00B36A7A" w:rsidRDefault="00B36A7A">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_Toc170198598 \h </w:instrText>
      </w:r>
      <w:r>
        <w:rPr>
          <w:noProof/>
        </w:rPr>
      </w:r>
      <w:r>
        <w:rPr>
          <w:noProof/>
        </w:rPr>
        <w:fldChar w:fldCharType="separate"/>
      </w:r>
      <w:r>
        <w:rPr>
          <w:noProof/>
        </w:rPr>
        <w:t>8</w:t>
      </w:r>
      <w:r>
        <w:rPr>
          <w:noProof/>
        </w:rPr>
        <w:fldChar w:fldCharType="end"/>
      </w:r>
    </w:p>
    <w:p w14:paraId="6472A62F" w14:textId="35B7E068" w:rsidR="00B36A7A" w:rsidRDefault="00B36A7A">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_Toc170198599 \h </w:instrText>
      </w:r>
      <w:r>
        <w:rPr>
          <w:noProof/>
        </w:rPr>
      </w:r>
      <w:r>
        <w:rPr>
          <w:noProof/>
        </w:rPr>
        <w:fldChar w:fldCharType="separate"/>
      </w:r>
      <w:r>
        <w:rPr>
          <w:noProof/>
        </w:rPr>
        <w:t>8</w:t>
      </w:r>
      <w:r>
        <w:rPr>
          <w:noProof/>
        </w:rPr>
        <w:fldChar w:fldCharType="end"/>
      </w:r>
    </w:p>
    <w:p w14:paraId="1D5E5502" w14:textId="36A60539" w:rsidR="00B36A7A" w:rsidRDefault="00B36A7A">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_Toc170198600 \h </w:instrText>
      </w:r>
      <w:r>
        <w:rPr>
          <w:noProof/>
        </w:rPr>
      </w:r>
      <w:r>
        <w:rPr>
          <w:noProof/>
        </w:rPr>
        <w:fldChar w:fldCharType="separate"/>
      </w:r>
      <w:r>
        <w:rPr>
          <w:noProof/>
        </w:rPr>
        <w:t>10</w:t>
      </w:r>
      <w:r>
        <w:rPr>
          <w:noProof/>
        </w:rPr>
        <w:fldChar w:fldCharType="end"/>
      </w:r>
    </w:p>
    <w:p w14:paraId="46EFF1D6" w14:textId="4CCCBE52" w:rsidR="00B36A7A" w:rsidRDefault="00B36A7A">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_Toc170198601 \h </w:instrText>
      </w:r>
      <w:r>
        <w:rPr>
          <w:noProof/>
        </w:rPr>
      </w:r>
      <w:r>
        <w:rPr>
          <w:noProof/>
        </w:rPr>
        <w:fldChar w:fldCharType="separate"/>
      </w:r>
      <w:r>
        <w:rPr>
          <w:noProof/>
        </w:rPr>
        <w:t>10</w:t>
      </w:r>
      <w:r>
        <w:rPr>
          <w:noProof/>
        </w:rPr>
        <w:fldChar w:fldCharType="end"/>
      </w:r>
    </w:p>
    <w:p w14:paraId="7E1D7CD9" w14:textId="1A2580E4" w:rsidR="00B36A7A" w:rsidRDefault="00B36A7A">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_Toc170198602 \h </w:instrText>
      </w:r>
      <w:r>
        <w:rPr>
          <w:noProof/>
        </w:rPr>
      </w:r>
      <w:r>
        <w:rPr>
          <w:noProof/>
        </w:rPr>
        <w:fldChar w:fldCharType="separate"/>
      </w:r>
      <w:r>
        <w:rPr>
          <w:noProof/>
        </w:rPr>
        <w:t>12</w:t>
      </w:r>
      <w:r>
        <w:rPr>
          <w:noProof/>
        </w:rPr>
        <w:fldChar w:fldCharType="end"/>
      </w:r>
    </w:p>
    <w:p w14:paraId="4C4B966E" w14:textId="0A48A71F" w:rsidR="00B36A7A" w:rsidRDefault="00B36A7A">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_Toc170198603 \h </w:instrText>
      </w:r>
      <w:r>
        <w:rPr>
          <w:noProof/>
        </w:rPr>
      </w:r>
      <w:r>
        <w:rPr>
          <w:noProof/>
        </w:rPr>
        <w:fldChar w:fldCharType="separate"/>
      </w:r>
      <w:r>
        <w:rPr>
          <w:noProof/>
        </w:rPr>
        <w:t>13</w:t>
      </w:r>
      <w:r>
        <w:rPr>
          <w:noProof/>
        </w:rPr>
        <w:fldChar w:fldCharType="end"/>
      </w:r>
    </w:p>
    <w:p w14:paraId="0AD6CEB5" w14:textId="793F453A" w:rsidR="00B36A7A" w:rsidRDefault="00B36A7A">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_Toc170198604 \h </w:instrText>
      </w:r>
      <w:r>
        <w:rPr>
          <w:noProof/>
        </w:rPr>
      </w:r>
      <w:r>
        <w:rPr>
          <w:noProof/>
        </w:rPr>
        <w:fldChar w:fldCharType="separate"/>
      </w:r>
      <w:r>
        <w:rPr>
          <w:noProof/>
        </w:rPr>
        <w:t>13</w:t>
      </w:r>
      <w:r>
        <w:rPr>
          <w:noProof/>
        </w:rPr>
        <w:fldChar w:fldCharType="end"/>
      </w:r>
    </w:p>
    <w:p w14:paraId="6DC4B9F0" w14:textId="6CC03669" w:rsidR="00B36A7A" w:rsidRDefault="00B36A7A">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_Toc170198605 \h </w:instrText>
      </w:r>
      <w:r>
        <w:rPr>
          <w:noProof/>
        </w:rPr>
      </w:r>
      <w:r>
        <w:rPr>
          <w:noProof/>
        </w:rPr>
        <w:fldChar w:fldCharType="separate"/>
      </w:r>
      <w:r>
        <w:rPr>
          <w:noProof/>
        </w:rPr>
        <w:t>13</w:t>
      </w:r>
      <w:r>
        <w:rPr>
          <w:noProof/>
        </w:rPr>
        <w:fldChar w:fldCharType="end"/>
      </w:r>
    </w:p>
    <w:p w14:paraId="2F1E1144" w14:textId="23AD6A2C" w:rsidR="00B36A7A" w:rsidRDefault="00B36A7A">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_Toc170198606 \h </w:instrText>
      </w:r>
      <w:r>
        <w:rPr>
          <w:noProof/>
        </w:rPr>
      </w:r>
      <w:r>
        <w:rPr>
          <w:noProof/>
        </w:rPr>
        <w:fldChar w:fldCharType="separate"/>
      </w:r>
      <w:r>
        <w:rPr>
          <w:noProof/>
        </w:rPr>
        <w:t>13</w:t>
      </w:r>
      <w:r>
        <w:rPr>
          <w:noProof/>
        </w:rPr>
        <w:fldChar w:fldCharType="end"/>
      </w:r>
    </w:p>
    <w:p w14:paraId="2F8938E4" w14:textId="7CAFC24E" w:rsidR="00B36A7A" w:rsidRDefault="00B36A7A">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_Toc170198607 \h </w:instrText>
      </w:r>
      <w:r>
        <w:rPr>
          <w:noProof/>
        </w:rPr>
      </w:r>
      <w:r>
        <w:rPr>
          <w:noProof/>
        </w:rPr>
        <w:fldChar w:fldCharType="separate"/>
      </w:r>
      <w:r>
        <w:rPr>
          <w:noProof/>
        </w:rPr>
        <w:t>13</w:t>
      </w:r>
      <w:r>
        <w:rPr>
          <w:noProof/>
        </w:rPr>
        <w:fldChar w:fldCharType="end"/>
      </w:r>
    </w:p>
    <w:p w14:paraId="3E585ED7" w14:textId="001E16ED" w:rsidR="00B36A7A" w:rsidRDefault="00B36A7A">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_Toc170198608 \h </w:instrText>
      </w:r>
      <w:r>
        <w:rPr>
          <w:noProof/>
        </w:rPr>
      </w:r>
      <w:r>
        <w:rPr>
          <w:noProof/>
        </w:rPr>
        <w:fldChar w:fldCharType="separate"/>
      </w:r>
      <w:r>
        <w:rPr>
          <w:noProof/>
        </w:rPr>
        <w:t>14</w:t>
      </w:r>
      <w:r>
        <w:rPr>
          <w:noProof/>
        </w:rPr>
        <w:fldChar w:fldCharType="end"/>
      </w:r>
    </w:p>
    <w:p w14:paraId="5F3B3A0A" w14:textId="686DE981" w:rsidR="00B36A7A" w:rsidRDefault="00B36A7A">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_Toc170198609 \h </w:instrText>
      </w:r>
      <w:r>
        <w:rPr>
          <w:noProof/>
        </w:rPr>
      </w:r>
      <w:r>
        <w:rPr>
          <w:noProof/>
        </w:rPr>
        <w:fldChar w:fldCharType="separate"/>
      </w:r>
      <w:r>
        <w:rPr>
          <w:noProof/>
        </w:rPr>
        <w:t>14</w:t>
      </w:r>
      <w:r>
        <w:rPr>
          <w:noProof/>
        </w:rPr>
        <w:fldChar w:fldCharType="end"/>
      </w:r>
    </w:p>
    <w:p w14:paraId="7E2E8CF6" w14:textId="4569E7FE" w:rsidR="00B36A7A" w:rsidRDefault="00B36A7A">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_Toc170198610 \h </w:instrText>
      </w:r>
      <w:r>
        <w:rPr>
          <w:noProof/>
        </w:rPr>
      </w:r>
      <w:r>
        <w:rPr>
          <w:noProof/>
        </w:rPr>
        <w:fldChar w:fldCharType="separate"/>
      </w:r>
      <w:r>
        <w:rPr>
          <w:noProof/>
        </w:rPr>
        <w:t>14</w:t>
      </w:r>
      <w:r>
        <w:rPr>
          <w:noProof/>
        </w:rPr>
        <w:fldChar w:fldCharType="end"/>
      </w:r>
    </w:p>
    <w:p w14:paraId="5AE2B8D2" w14:textId="7955D67E" w:rsidR="00B36A7A" w:rsidRDefault="00B36A7A">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_Toc170198611 \h </w:instrText>
      </w:r>
      <w:r>
        <w:rPr>
          <w:noProof/>
        </w:rPr>
      </w:r>
      <w:r>
        <w:rPr>
          <w:noProof/>
        </w:rPr>
        <w:fldChar w:fldCharType="separate"/>
      </w:r>
      <w:r>
        <w:rPr>
          <w:noProof/>
        </w:rPr>
        <w:t>14</w:t>
      </w:r>
      <w:r>
        <w:rPr>
          <w:noProof/>
        </w:rPr>
        <w:fldChar w:fldCharType="end"/>
      </w:r>
    </w:p>
    <w:p w14:paraId="46D92914" w14:textId="26AFCD5B" w:rsidR="00B36A7A" w:rsidRDefault="00B36A7A">
      <w:pPr>
        <w:pStyle w:val="TOC3"/>
        <w:rPr>
          <w:rFonts w:asciiTheme="minorHAnsi" w:eastAsiaTheme="minorEastAsia" w:hAnsiTheme="minorHAnsi" w:cstheme="minorBidi"/>
          <w:noProof/>
          <w:sz w:val="22"/>
          <w:szCs w:val="22"/>
        </w:rPr>
      </w:pPr>
      <w:r>
        <w:rPr>
          <w:noProof/>
        </w:rPr>
        <w:t>4.2.7</w:t>
      </w:r>
      <w:r>
        <w:rPr>
          <w:rFonts w:asciiTheme="minorHAnsi" w:eastAsiaTheme="minorEastAsia" w:hAnsiTheme="minorHAnsi" w:cstheme="minorBidi"/>
          <w:noProof/>
          <w:sz w:val="22"/>
          <w:szCs w:val="22"/>
        </w:rPr>
        <w:tab/>
      </w:r>
      <w:r>
        <w:rPr>
          <w:noProof/>
        </w:rPr>
        <w:t>Slice replacement related policy control requirements</w:t>
      </w:r>
      <w:r>
        <w:rPr>
          <w:noProof/>
        </w:rPr>
        <w:tab/>
      </w:r>
      <w:r>
        <w:rPr>
          <w:noProof/>
        </w:rPr>
        <w:fldChar w:fldCharType="begin" w:fldLock="1"/>
      </w:r>
      <w:r>
        <w:rPr>
          <w:noProof/>
        </w:rPr>
        <w:instrText xml:space="preserve"> PAGEREF _Toc170198612 \h </w:instrText>
      </w:r>
      <w:r>
        <w:rPr>
          <w:noProof/>
        </w:rPr>
      </w:r>
      <w:r>
        <w:rPr>
          <w:noProof/>
        </w:rPr>
        <w:fldChar w:fldCharType="separate"/>
      </w:r>
      <w:r>
        <w:rPr>
          <w:noProof/>
        </w:rPr>
        <w:t>15</w:t>
      </w:r>
      <w:r>
        <w:rPr>
          <w:noProof/>
        </w:rPr>
        <w:fldChar w:fldCharType="end"/>
      </w:r>
    </w:p>
    <w:p w14:paraId="1409C779" w14:textId="6CE73960" w:rsidR="00B36A7A" w:rsidRDefault="00B36A7A">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_Toc170198613 \h </w:instrText>
      </w:r>
      <w:r>
        <w:rPr>
          <w:noProof/>
        </w:rPr>
      </w:r>
      <w:r>
        <w:rPr>
          <w:noProof/>
        </w:rPr>
        <w:fldChar w:fldCharType="separate"/>
      </w:r>
      <w:r>
        <w:rPr>
          <w:noProof/>
        </w:rPr>
        <w:t>15</w:t>
      </w:r>
      <w:r>
        <w:rPr>
          <w:noProof/>
        </w:rPr>
        <w:fldChar w:fldCharType="end"/>
      </w:r>
    </w:p>
    <w:p w14:paraId="56363350" w14:textId="5E9C4E0D" w:rsidR="00B36A7A" w:rsidRDefault="00B36A7A">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_Toc170198614 \h </w:instrText>
      </w:r>
      <w:r>
        <w:rPr>
          <w:noProof/>
        </w:rPr>
      </w:r>
      <w:r>
        <w:rPr>
          <w:noProof/>
        </w:rPr>
        <w:fldChar w:fldCharType="separate"/>
      </w:r>
      <w:r>
        <w:rPr>
          <w:noProof/>
        </w:rPr>
        <w:t>15</w:t>
      </w:r>
      <w:r>
        <w:rPr>
          <w:noProof/>
        </w:rPr>
        <w:fldChar w:fldCharType="end"/>
      </w:r>
    </w:p>
    <w:p w14:paraId="785B7367" w14:textId="304B6E67" w:rsidR="00B36A7A" w:rsidRDefault="00B36A7A">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_Toc170198615 \h </w:instrText>
      </w:r>
      <w:r>
        <w:rPr>
          <w:noProof/>
        </w:rPr>
      </w:r>
      <w:r>
        <w:rPr>
          <w:noProof/>
        </w:rPr>
        <w:fldChar w:fldCharType="separate"/>
      </w:r>
      <w:r>
        <w:rPr>
          <w:noProof/>
        </w:rPr>
        <w:t>16</w:t>
      </w:r>
      <w:r>
        <w:rPr>
          <w:noProof/>
        </w:rPr>
        <w:fldChar w:fldCharType="end"/>
      </w:r>
    </w:p>
    <w:p w14:paraId="67673379" w14:textId="0E9FA4EA" w:rsidR="00B36A7A" w:rsidRDefault="00B36A7A">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_Toc170198616 \h </w:instrText>
      </w:r>
      <w:r>
        <w:rPr>
          <w:noProof/>
        </w:rPr>
      </w:r>
      <w:r>
        <w:rPr>
          <w:noProof/>
        </w:rPr>
        <w:fldChar w:fldCharType="separate"/>
      </w:r>
      <w:r>
        <w:rPr>
          <w:noProof/>
        </w:rPr>
        <w:t>16</w:t>
      </w:r>
      <w:r>
        <w:rPr>
          <w:noProof/>
        </w:rPr>
        <w:fldChar w:fldCharType="end"/>
      </w:r>
    </w:p>
    <w:p w14:paraId="7D2E88F0" w14:textId="4594BD48" w:rsidR="00B36A7A" w:rsidRDefault="00B36A7A">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_Toc170198617 \h </w:instrText>
      </w:r>
      <w:r>
        <w:rPr>
          <w:noProof/>
        </w:rPr>
      </w:r>
      <w:r>
        <w:rPr>
          <w:noProof/>
        </w:rPr>
        <w:fldChar w:fldCharType="separate"/>
      </w:r>
      <w:r>
        <w:rPr>
          <w:noProof/>
        </w:rPr>
        <w:t>16</w:t>
      </w:r>
      <w:r>
        <w:rPr>
          <w:noProof/>
        </w:rPr>
        <w:fldChar w:fldCharType="end"/>
      </w:r>
    </w:p>
    <w:p w14:paraId="7D48532C" w14:textId="1EC7FE6D" w:rsidR="00B36A7A" w:rsidRDefault="00B36A7A">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_Toc170198618 \h </w:instrText>
      </w:r>
      <w:r>
        <w:rPr>
          <w:noProof/>
        </w:rPr>
      </w:r>
      <w:r>
        <w:rPr>
          <w:noProof/>
        </w:rPr>
        <w:fldChar w:fldCharType="separate"/>
      </w:r>
      <w:r>
        <w:rPr>
          <w:noProof/>
        </w:rPr>
        <w:t>16</w:t>
      </w:r>
      <w:r>
        <w:rPr>
          <w:noProof/>
        </w:rPr>
        <w:fldChar w:fldCharType="end"/>
      </w:r>
    </w:p>
    <w:p w14:paraId="5AABC614" w14:textId="39B1E76E" w:rsidR="00B36A7A" w:rsidRDefault="00B36A7A">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_Toc170198619 \h </w:instrText>
      </w:r>
      <w:r>
        <w:rPr>
          <w:noProof/>
        </w:rPr>
      </w:r>
      <w:r>
        <w:rPr>
          <w:noProof/>
        </w:rPr>
        <w:fldChar w:fldCharType="separate"/>
      </w:r>
      <w:r>
        <w:rPr>
          <w:noProof/>
        </w:rPr>
        <w:t>17</w:t>
      </w:r>
      <w:r>
        <w:rPr>
          <w:noProof/>
        </w:rPr>
        <w:fldChar w:fldCharType="end"/>
      </w:r>
    </w:p>
    <w:p w14:paraId="0ADADA4A" w14:textId="09FB356E" w:rsidR="00B36A7A" w:rsidRDefault="00B36A7A">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_Toc170198620 \h </w:instrText>
      </w:r>
      <w:r>
        <w:rPr>
          <w:noProof/>
        </w:rPr>
      </w:r>
      <w:r>
        <w:rPr>
          <w:noProof/>
        </w:rPr>
        <w:fldChar w:fldCharType="separate"/>
      </w:r>
      <w:r>
        <w:rPr>
          <w:noProof/>
        </w:rPr>
        <w:t>17</w:t>
      </w:r>
      <w:r>
        <w:rPr>
          <w:noProof/>
        </w:rPr>
        <w:fldChar w:fldCharType="end"/>
      </w:r>
    </w:p>
    <w:p w14:paraId="08F50760" w14:textId="472A402B" w:rsidR="00B36A7A" w:rsidRDefault="00B36A7A">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_Toc170198621 \h </w:instrText>
      </w:r>
      <w:r>
        <w:rPr>
          <w:noProof/>
        </w:rPr>
      </w:r>
      <w:r>
        <w:rPr>
          <w:noProof/>
        </w:rPr>
        <w:fldChar w:fldCharType="separate"/>
      </w:r>
      <w:r>
        <w:rPr>
          <w:noProof/>
        </w:rPr>
        <w:t>17</w:t>
      </w:r>
      <w:r>
        <w:rPr>
          <w:noProof/>
        </w:rPr>
        <w:fldChar w:fldCharType="end"/>
      </w:r>
    </w:p>
    <w:p w14:paraId="3B28B415" w14:textId="565C7E47" w:rsidR="00B36A7A" w:rsidRDefault="00B36A7A">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_Toc170198622 \h </w:instrText>
      </w:r>
      <w:r>
        <w:rPr>
          <w:noProof/>
        </w:rPr>
      </w:r>
      <w:r>
        <w:rPr>
          <w:noProof/>
        </w:rPr>
        <w:fldChar w:fldCharType="separate"/>
      </w:r>
      <w:r>
        <w:rPr>
          <w:noProof/>
        </w:rPr>
        <w:t>17</w:t>
      </w:r>
      <w:r>
        <w:rPr>
          <w:noProof/>
        </w:rPr>
        <w:fldChar w:fldCharType="end"/>
      </w:r>
    </w:p>
    <w:p w14:paraId="23916B0A" w14:textId="0DB4FEC6" w:rsidR="00B36A7A" w:rsidRDefault="00B36A7A">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_Toc170198623 \h </w:instrText>
      </w:r>
      <w:r>
        <w:rPr>
          <w:noProof/>
        </w:rPr>
      </w:r>
      <w:r>
        <w:rPr>
          <w:noProof/>
        </w:rPr>
        <w:fldChar w:fldCharType="separate"/>
      </w:r>
      <w:r>
        <w:rPr>
          <w:noProof/>
        </w:rPr>
        <w:t>17</w:t>
      </w:r>
      <w:r>
        <w:rPr>
          <w:noProof/>
        </w:rPr>
        <w:fldChar w:fldCharType="end"/>
      </w:r>
    </w:p>
    <w:p w14:paraId="1CC41735" w14:textId="012492FF" w:rsidR="00B36A7A" w:rsidRDefault="00B36A7A">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_Toc170198624 \h </w:instrText>
      </w:r>
      <w:r>
        <w:rPr>
          <w:noProof/>
        </w:rPr>
      </w:r>
      <w:r>
        <w:rPr>
          <w:noProof/>
        </w:rPr>
        <w:fldChar w:fldCharType="separate"/>
      </w:r>
      <w:r>
        <w:rPr>
          <w:noProof/>
        </w:rPr>
        <w:t>17</w:t>
      </w:r>
      <w:r>
        <w:rPr>
          <w:noProof/>
        </w:rPr>
        <w:fldChar w:fldCharType="end"/>
      </w:r>
    </w:p>
    <w:p w14:paraId="29BB050D" w14:textId="6648FC8D" w:rsidR="00B36A7A" w:rsidRDefault="00B36A7A">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_Toc170198625 \h </w:instrText>
      </w:r>
      <w:r>
        <w:rPr>
          <w:noProof/>
        </w:rPr>
      </w:r>
      <w:r>
        <w:rPr>
          <w:noProof/>
        </w:rPr>
        <w:fldChar w:fldCharType="separate"/>
      </w:r>
      <w:r>
        <w:rPr>
          <w:noProof/>
        </w:rPr>
        <w:t>18</w:t>
      </w:r>
      <w:r>
        <w:rPr>
          <w:noProof/>
        </w:rPr>
        <w:fldChar w:fldCharType="end"/>
      </w:r>
    </w:p>
    <w:p w14:paraId="06BD916D" w14:textId="2825523F" w:rsidR="00B36A7A" w:rsidRDefault="00B36A7A">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_Toc170198626 \h </w:instrText>
      </w:r>
      <w:r>
        <w:rPr>
          <w:noProof/>
        </w:rPr>
      </w:r>
      <w:r>
        <w:rPr>
          <w:noProof/>
        </w:rPr>
        <w:fldChar w:fldCharType="separate"/>
      </w:r>
      <w:r>
        <w:rPr>
          <w:noProof/>
        </w:rPr>
        <w:t>18</w:t>
      </w:r>
      <w:r>
        <w:rPr>
          <w:noProof/>
        </w:rPr>
        <w:fldChar w:fldCharType="end"/>
      </w:r>
    </w:p>
    <w:p w14:paraId="3180C3F0" w14:textId="772A40D9" w:rsidR="00B36A7A" w:rsidRDefault="00B36A7A">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_Toc170198627 \h </w:instrText>
      </w:r>
      <w:r>
        <w:rPr>
          <w:noProof/>
        </w:rPr>
      </w:r>
      <w:r>
        <w:rPr>
          <w:noProof/>
        </w:rPr>
        <w:fldChar w:fldCharType="separate"/>
      </w:r>
      <w:r>
        <w:rPr>
          <w:noProof/>
        </w:rPr>
        <w:t>18</w:t>
      </w:r>
      <w:r>
        <w:rPr>
          <w:noProof/>
        </w:rPr>
        <w:fldChar w:fldCharType="end"/>
      </w:r>
    </w:p>
    <w:p w14:paraId="33E990A6" w14:textId="01A4ACBD" w:rsidR="00B36A7A" w:rsidRDefault="00B36A7A">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_Toc170198628 \h </w:instrText>
      </w:r>
      <w:r>
        <w:rPr>
          <w:noProof/>
        </w:rPr>
      </w:r>
      <w:r>
        <w:rPr>
          <w:noProof/>
        </w:rPr>
        <w:fldChar w:fldCharType="separate"/>
      </w:r>
      <w:r>
        <w:rPr>
          <w:noProof/>
        </w:rPr>
        <w:t>19</w:t>
      </w:r>
      <w:r>
        <w:rPr>
          <w:noProof/>
        </w:rPr>
        <w:fldChar w:fldCharType="end"/>
      </w:r>
    </w:p>
    <w:p w14:paraId="225F0E91" w14:textId="1C2295D5" w:rsidR="00B36A7A" w:rsidRDefault="00B36A7A">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_Toc170198629 \h </w:instrText>
      </w:r>
      <w:r>
        <w:rPr>
          <w:noProof/>
        </w:rPr>
      </w:r>
      <w:r>
        <w:rPr>
          <w:noProof/>
        </w:rPr>
        <w:fldChar w:fldCharType="separate"/>
      </w:r>
      <w:r>
        <w:rPr>
          <w:noProof/>
        </w:rPr>
        <w:t>19</w:t>
      </w:r>
      <w:r>
        <w:rPr>
          <w:noProof/>
        </w:rPr>
        <w:fldChar w:fldCharType="end"/>
      </w:r>
    </w:p>
    <w:p w14:paraId="33BE977C" w14:textId="295DE946" w:rsidR="00B36A7A" w:rsidRDefault="00B36A7A">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_Toc170198630 \h </w:instrText>
      </w:r>
      <w:r>
        <w:rPr>
          <w:noProof/>
        </w:rPr>
      </w:r>
      <w:r>
        <w:rPr>
          <w:noProof/>
        </w:rPr>
        <w:fldChar w:fldCharType="separate"/>
      </w:r>
      <w:r>
        <w:rPr>
          <w:noProof/>
        </w:rPr>
        <w:t>19</w:t>
      </w:r>
      <w:r>
        <w:rPr>
          <w:noProof/>
        </w:rPr>
        <w:fldChar w:fldCharType="end"/>
      </w:r>
    </w:p>
    <w:p w14:paraId="31C63C7A" w14:textId="7A4CFE9F" w:rsidR="00B36A7A" w:rsidRDefault="00B36A7A">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_Toc170198631 \h </w:instrText>
      </w:r>
      <w:r>
        <w:rPr>
          <w:noProof/>
        </w:rPr>
      </w:r>
      <w:r>
        <w:rPr>
          <w:noProof/>
        </w:rPr>
        <w:fldChar w:fldCharType="separate"/>
      </w:r>
      <w:r>
        <w:rPr>
          <w:noProof/>
        </w:rPr>
        <w:t>20</w:t>
      </w:r>
      <w:r>
        <w:rPr>
          <w:noProof/>
        </w:rPr>
        <w:fldChar w:fldCharType="end"/>
      </w:r>
    </w:p>
    <w:p w14:paraId="1D0AD24A" w14:textId="4A82FE97" w:rsidR="00B36A7A" w:rsidRDefault="00B36A7A">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_Toc170198632 \h </w:instrText>
      </w:r>
      <w:r>
        <w:rPr>
          <w:noProof/>
        </w:rPr>
      </w:r>
      <w:r>
        <w:rPr>
          <w:noProof/>
        </w:rPr>
        <w:fldChar w:fldCharType="separate"/>
      </w:r>
      <w:r>
        <w:rPr>
          <w:noProof/>
        </w:rPr>
        <w:t>20</w:t>
      </w:r>
      <w:r>
        <w:rPr>
          <w:noProof/>
        </w:rPr>
        <w:fldChar w:fldCharType="end"/>
      </w:r>
    </w:p>
    <w:p w14:paraId="43321CAD" w14:textId="2BBC90A4" w:rsidR="00B36A7A" w:rsidRDefault="00B36A7A">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_Toc170198633 \h </w:instrText>
      </w:r>
      <w:r>
        <w:rPr>
          <w:noProof/>
        </w:rPr>
      </w:r>
      <w:r>
        <w:rPr>
          <w:noProof/>
        </w:rPr>
        <w:fldChar w:fldCharType="separate"/>
      </w:r>
      <w:r>
        <w:rPr>
          <w:noProof/>
        </w:rPr>
        <w:t>20</w:t>
      </w:r>
      <w:r>
        <w:rPr>
          <w:noProof/>
        </w:rPr>
        <w:fldChar w:fldCharType="end"/>
      </w:r>
    </w:p>
    <w:p w14:paraId="7482F0BC" w14:textId="68E911D8" w:rsidR="00B36A7A" w:rsidRDefault="00B36A7A">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_Toc170198634 \h </w:instrText>
      </w:r>
      <w:r>
        <w:rPr>
          <w:noProof/>
        </w:rPr>
      </w:r>
      <w:r>
        <w:rPr>
          <w:noProof/>
        </w:rPr>
        <w:fldChar w:fldCharType="separate"/>
      </w:r>
      <w:r>
        <w:rPr>
          <w:noProof/>
        </w:rPr>
        <w:t>20</w:t>
      </w:r>
      <w:r>
        <w:rPr>
          <w:noProof/>
        </w:rPr>
        <w:fldChar w:fldCharType="end"/>
      </w:r>
    </w:p>
    <w:p w14:paraId="5E5A5EF8" w14:textId="67F87DE1"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_Toc170198635 \h </w:instrText>
      </w:r>
      <w:r>
        <w:rPr>
          <w:noProof/>
        </w:rPr>
      </w:r>
      <w:r>
        <w:rPr>
          <w:noProof/>
        </w:rPr>
        <w:fldChar w:fldCharType="separate"/>
      </w:r>
      <w:r>
        <w:rPr>
          <w:noProof/>
        </w:rPr>
        <w:t>20</w:t>
      </w:r>
      <w:r>
        <w:rPr>
          <w:noProof/>
        </w:rPr>
        <w:fldChar w:fldCharType="end"/>
      </w:r>
    </w:p>
    <w:p w14:paraId="4BFA47E7" w14:textId="4DC07434"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_Toc170198636 \h </w:instrText>
      </w:r>
      <w:r>
        <w:rPr>
          <w:noProof/>
        </w:rPr>
      </w:r>
      <w:r>
        <w:rPr>
          <w:noProof/>
        </w:rPr>
        <w:fldChar w:fldCharType="separate"/>
      </w:r>
      <w:r>
        <w:rPr>
          <w:noProof/>
        </w:rPr>
        <w:t>21</w:t>
      </w:r>
      <w:r>
        <w:rPr>
          <w:noProof/>
        </w:rPr>
        <w:fldChar w:fldCharType="end"/>
      </w:r>
    </w:p>
    <w:p w14:paraId="5BA553C4" w14:textId="295C735A"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_Toc170198637 \h </w:instrText>
      </w:r>
      <w:r>
        <w:rPr>
          <w:noProof/>
        </w:rPr>
      </w:r>
      <w:r>
        <w:rPr>
          <w:noProof/>
        </w:rPr>
        <w:fldChar w:fldCharType="separate"/>
      </w:r>
      <w:r>
        <w:rPr>
          <w:noProof/>
        </w:rPr>
        <w:t>24</w:t>
      </w:r>
      <w:r>
        <w:rPr>
          <w:noProof/>
        </w:rPr>
        <w:fldChar w:fldCharType="end"/>
      </w:r>
    </w:p>
    <w:p w14:paraId="708B60CA" w14:textId="57F81B89" w:rsidR="00B36A7A" w:rsidRDefault="00B36A7A">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_Toc170198638 \h </w:instrText>
      </w:r>
      <w:r>
        <w:rPr>
          <w:noProof/>
        </w:rPr>
      </w:r>
      <w:r>
        <w:rPr>
          <w:noProof/>
        </w:rPr>
        <w:fldChar w:fldCharType="separate"/>
      </w:r>
      <w:r>
        <w:rPr>
          <w:noProof/>
        </w:rPr>
        <w:t>24</w:t>
      </w:r>
      <w:r>
        <w:rPr>
          <w:noProof/>
        </w:rPr>
        <w:fldChar w:fldCharType="end"/>
      </w:r>
    </w:p>
    <w:p w14:paraId="2E0D1660" w14:textId="04A603E0" w:rsidR="00B36A7A" w:rsidRDefault="00B36A7A">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_Toc170198639 \h </w:instrText>
      </w:r>
      <w:r>
        <w:rPr>
          <w:noProof/>
        </w:rPr>
      </w:r>
      <w:r>
        <w:rPr>
          <w:noProof/>
        </w:rPr>
        <w:fldChar w:fldCharType="separate"/>
      </w:r>
      <w:r>
        <w:rPr>
          <w:noProof/>
        </w:rPr>
        <w:t>24</w:t>
      </w:r>
      <w:r>
        <w:rPr>
          <w:noProof/>
        </w:rPr>
        <w:fldChar w:fldCharType="end"/>
      </w:r>
    </w:p>
    <w:p w14:paraId="4720376B" w14:textId="1A2FCA8F" w:rsidR="00B36A7A" w:rsidRDefault="00B36A7A">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_Toc170198640 \h </w:instrText>
      </w:r>
      <w:r>
        <w:rPr>
          <w:noProof/>
        </w:rPr>
      </w:r>
      <w:r>
        <w:rPr>
          <w:noProof/>
        </w:rPr>
        <w:fldChar w:fldCharType="separate"/>
      </w:r>
      <w:r>
        <w:rPr>
          <w:noProof/>
        </w:rPr>
        <w:t>24</w:t>
      </w:r>
      <w:r>
        <w:rPr>
          <w:noProof/>
        </w:rPr>
        <w:fldChar w:fldCharType="end"/>
      </w:r>
    </w:p>
    <w:p w14:paraId="39FAD5D8" w14:textId="149CCC84" w:rsidR="00B36A7A" w:rsidRDefault="00B36A7A">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_Toc170198641 \h </w:instrText>
      </w:r>
      <w:r>
        <w:rPr>
          <w:noProof/>
        </w:rPr>
      </w:r>
      <w:r>
        <w:rPr>
          <w:noProof/>
        </w:rPr>
        <w:fldChar w:fldCharType="separate"/>
      </w:r>
      <w:r>
        <w:rPr>
          <w:noProof/>
        </w:rPr>
        <w:t>25</w:t>
      </w:r>
      <w:r>
        <w:rPr>
          <w:noProof/>
        </w:rPr>
        <w:fldChar w:fldCharType="end"/>
      </w:r>
    </w:p>
    <w:p w14:paraId="66EA8E5E" w14:textId="35DCE96D" w:rsidR="00B36A7A" w:rsidRDefault="00B36A7A">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_Toc170198642 \h </w:instrText>
      </w:r>
      <w:r>
        <w:rPr>
          <w:noProof/>
        </w:rPr>
      </w:r>
      <w:r>
        <w:rPr>
          <w:noProof/>
        </w:rPr>
        <w:fldChar w:fldCharType="separate"/>
      </w:r>
      <w:r>
        <w:rPr>
          <w:noProof/>
        </w:rPr>
        <w:t>25</w:t>
      </w:r>
      <w:r>
        <w:rPr>
          <w:noProof/>
        </w:rPr>
        <w:fldChar w:fldCharType="end"/>
      </w:r>
    </w:p>
    <w:p w14:paraId="4F649041" w14:textId="399F6397" w:rsidR="00B36A7A" w:rsidRDefault="00B36A7A">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_Toc170198643 \h </w:instrText>
      </w:r>
      <w:r>
        <w:rPr>
          <w:noProof/>
        </w:rPr>
      </w:r>
      <w:r>
        <w:rPr>
          <w:noProof/>
        </w:rPr>
        <w:fldChar w:fldCharType="separate"/>
      </w:r>
      <w:r>
        <w:rPr>
          <w:noProof/>
        </w:rPr>
        <w:t>25</w:t>
      </w:r>
      <w:r>
        <w:rPr>
          <w:noProof/>
        </w:rPr>
        <w:fldChar w:fldCharType="end"/>
      </w:r>
    </w:p>
    <w:p w14:paraId="5FFEDADD" w14:textId="5BE824CA" w:rsidR="00B36A7A" w:rsidRDefault="00B36A7A">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_Toc170198644 \h </w:instrText>
      </w:r>
      <w:r>
        <w:rPr>
          <w:noProof/>
        </w:rPr>
      </w:r>
      <w:r>
        <w:rPr>
          <w:noProof/>
        </w:rPr>
        <w:fldChar w:fldCharType="separate"/>
      </w:r>
      <w:r>
        <w:rPr>
          <w:noProof/>
        </w:rPr>
        <w:t>26</w:t>
      </w:r>
      <w:r>
        <w:rPr>
          <w:noProof/>
        </w:rPr>
        <w:fldChar w:fldCharType="end"/>
      </w:r>
    </w:p>
    <w:p w14:paraId="4F1F348A" w14:textId="7366F5F9" w:rsidR="00B36A7A" w:rsidRDefault="00B36A7A">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_Toc170198645 \h </w:instrText>
      </w:r>
      <w:r>
        <w:rPr>
          <w:noProof/>
        </w:rPr>
      </w:r>
      <w:r>
        <w:rPr>
          <w:noProof/>
        </w:rPr>
        <w:fldChar w:fldCharType="separate"/>
      </w:r>
      <w:r>
        <w:rPr>
          <w:noProof/>
        </w:rPr>
        <w:t>26</w:t>
      </w:r>
      <w:r>
        <w:rPr>
          <w:noProof/>
        </w:rPr>
        <w:fldChar w:fldCharType="end"/>
      </w:r>
    </w:p>
    <w:p w14:paraId="7B2F6D51" w14:textId="5B210B48" w:rsidR="00B36A7A" w:rsidRDefault="00B36A7A">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_Toc170198646 \h </w:instrText>
      </w:r>
      <w:r>
        <w:rPr>
          <w:noProof/>
        </w:rPr>
      </w:r>
      <w:r>
        <w:rPr>
          <w:noProof/>
        </w:rPr>
        <w:fldChar w:fldCharType="separate"/>
      </w:r>
      <w:r>
        <w:rPr>
          <w:noProof/>
        </w:rPr>
        <w:t>26</w:t>
      </w:r>
      <w:r>
        <w:rPr>
          <w:noProof/>
        </w:rPr>
        <w:fldChar w:fldCharType="end"/>
      </w:r>
    </w:p>
    <w:p w14:paraId="6581BECD" w14:textId="241FD102" w:rsidR="00B36A7A" w:rsidRDefault="00B36A7A">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_Toc170198647 \h </w:instrText>
      </w:r>
      <w:r>
        <w:rPr>
          <w:noProof/>
        </w:rPr>
      </w:r>
      <w:r>
        <w:rPr>
          <w:noProof/>
        </w:rPr>
        <w:fldChar w:fldCharType="separate"/>
      </w:r>
      <w:r>
        <w:rPr>
          <w:noProof/>
        </w:rPr>
        <w:t>26</w:t>
      </w:r>
      <w:r>
        <w:rPr>
          <w:noProof/>
        </w:rPr>
        <w:fldChar w:fldCharType="end"/>
      </w:r>
    </w:p>
    <w:p w14:paraId="3D819A69" w14:textId="356BA445" w:rsidR="00B36A7A" w:rsidRDefault="00B36A7A">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_Toc170198648 \h </w:instrText>
      </w:r>
      <w:r>
        <w:rPr>
          <w:noProof/>
        </w:rPr>
      </w:r>
      <w:r>
        <w:rPr>
          <w:noProof/>
        </w:rPr>
        <w:fldChar w:fldCharType="separate"/>
      </w:r>
      <w:r>
        <w:rPr>
          <w:noProof/>
        </w:rPr>
        <w:t>26</w:t>
      </w:r>
      <w:r>
        <w:rPr>
          <w:noProof/>
        </w:rPr>
        <w:fldChar w:fldCharType="end"/>
      </w:r>
    </w:p>
    <w:p w14:paraId="300D831D" w14:textId="796C854B" w:rsidR="00B36A7A" w:rsidRDefault="00B36A7A">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_Toc170198649 \h </w:instrText>
      </w:r>
      <w:r>
        <w:rPr>
          <w:noProof/>
        </w:rPr>
      </w:r>
      <w:r>
        <w:rPr>
          <w:noProof/>
        </w:rPr>
        <w:fldChar w:fldCharType="separate"/>
      </w:r>
      <w:r>
        <w:rPr>
          <w:noProof/>
        </w:rPr>
        <w:t>27</w:t>
      </w:r>
      <w:r>
        <w:rPr>
          <w:noProof/>
        </w:rPr>
        <w:fldChar w:fldCharType="end"/>
      </w:r>
    </w:p>
    <w:p w14:paraId="116BC8A1" w14:textId="674B2DB2" w:rsidR="00B36A7A" w:rsidRDefault="00B36A7A">
      <w:pPr>
        <w:pStyle w:val="TOC3"/>
        <w:rPr>
          <w:rFonts w:asciiTheme="minorHAnsi" w:eastAsiaTheme="minorEastAsia" w:hAnsiTheme="minorHAnsi" w:cstheme="minorBidi"/>
          <w:noProof/>
          <w:sz w:val="22"/>
          <w:szCs w:val="22"/>
        </w:rPr>
      </w:pPr>
      <w:r>
        <w:rPr>
          <w:noProof/>
        </w:rPr>
        <w:lastRenderedPageBreak/>
        <w:t>5.3.12</w:t>
      </w:r>
      <w:r>
        <w:rPr>
          <w:rFonts w:asciiTheme="minorHAnsi" w:eastAsiaTheme="minorEastAsia" w:hAnsiTheme="minorHAnsi" w:cstheme="minorBidi"/>
          <w:noProof/>
          <w:sz w:val="22"/>
          <w:szCs w:val="22"/>
        </w:rPr>
        <w:tab/>
      </w:r>
      <w:r>
        <w:rPr>
          <w:noProof/>
        </w:rPr>
        <w:t>Interactions between PCF for the UE and PCF for the PDU Session</w:t>
      </w:r>
      <w:r>
        <w:rPr>
          <w:noProof/>
        </w:rPr>
        <w:tab/>
      </w:r>
      <w:r>
        <w:rPr>
          <w:noProof/>
        </w:rPr>
        <w:fldChar w:fldCharType="begin" w:fldLock="1"/>
      </w:r>
      <w:r>
        <w:rPr>
          <w:noProof/>
        </w:rPr>
        <w:instrText xml:space="preserve"> PAGEREF _Toc170198650 \h </w:instrText>
      </w:r>
      <w:r>
        <w:rPr>
          <w:noProof/>
        </w:rPr>
      </w:r>
      <w:r>
        <w:rPr>
          <w:noProof/>
        </w:rPr>
        <w:fldChar w:fldCharType="separate"/>
      </w:r>
      <w:r>
        <w:rPr>
          <w:noProof/>
        </w:rPr>
        <w:t>27</w:t>
      </w:r>
      <w:r>
        <w:rPr>
          <w:noProof/>
        </w:rPr>
        <w:fldChar w:fldCharType="end"/>
      </w:r>
    </w:p>
    <w:p w14:paraId="6EFC7AD6" w14:textId="34B4AA25" w:rsidR="00B36A7A" w:rsidRDefault="00B36A7A">
      <w:pPr>
        <w:pStyle w:val="TOC3"/>
        <w:rPr>
          <w:rFonts w:asciiTheme="minorHAnsi" w:eastAsiaTheme="minorEastAsia" w:hAnsiTheme="minorHAnsi" w:cstheme="minorBidi"/>
          <w:noProof/>
          <w:sz w:val="22"/>
          <w:szCs w:val="22"/>
        </w:rPr>
      </w:pPr>
      <w:r>
        <w:rPr>
          <w:noProof/>
        </w:rPr>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_Toc170198651 \h </w:instrText>
      </w:r>
      <w:r>
        <w:rPr>
          <w:noProof/>
        </w:rPr>
      </w:r>
      <w:r>
        <w:rPr>
          <w:noProof/>
        </w:rPr>
        <w:fldChar w:fldCharType="separate"/>
      </w:r>
      <w:r>
        <w:rPr>
          <w:noProof/>
        </w:rPr>
        <w:t>27</w:t>
      </w:r>
      <w:r>
        <w:rPr>
          <w:noProof/>
        </w:rPr>
        <w:fldChar w:fldCharType="end"/>
      </w:r>
    </w:p>
    <w:p w14:paraId="67016657" w14:textId="42834330" w:rsidR="00B36A7A" w:rsidRDefault="00B36A7A">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_Toc170198652 \h </w:instrText>
      </w:r>
      <w:r>
        <w:rPr>
          <w:noProof/>
        </w:rPr>
      </w:r>
      <w:r>
        <w:rPr>
          <w:noProof/>
        </w:rPr>
        <w:fldChar w:fldCharType="separate"/>
      </w:r>
      <w:r>
        <w:rPr>
          <w:noProof/>
        </w:rPr>
        <w:t>27</w:t>
      </w:r>
      <w:r>
        <w:rPr>
          <w:noProof/>
        </w:rPr>
        <w:fldChar w:fldCharType="end"/>
      </w:r>
    </w:p>
    <w:p w14:paraId="3BC00886" w14:textId="5379B68F" w:rsidR="00B36A7A" w:rsidRDefault="00B36A7A">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_Toc170198653 \h </w:instrText>
      </w:r>
      <w:r>
        <w:rPr>
          <w:noProof/>
        </w:rPr>
      </w:r>
      <w:r>
        <w:rPr>
          <w:noProof/>
        </w:rPr>
        <w:fldChar w:fldCharType="separate"/>
      </w:r>
      <w:r>
        <w:rPr>
          <w:noProof/>
        </w:rPr>
        <w:t>27</w:t>
      </w:r>
      <w:r>
        <w:rPr>
          <w:noProof/>
        </w:rPr>
        <w:fldChar w:fldCharType="end"/>
      </w:r>
    </w:p>
    <w:p w14:paraId="5113CC41" w14:textId="37E56631" w:rsidR="00B36A7A" w:rsidRDefault="00B36A7A">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_Toc170198654 \h </w:instrText>
      </w:r>
      <w:r>
        <w:rPr>
          <w:noProof/>
        </w:rPr>
      </w:r>
      <w:r>
        <w:rPr>
          <w:noProof/>
        </w:rPr>
        <w:fldChar w:fldCharType="separate"/>
      </w:r>
      <w:r>
        <w:rPr>
          <w:noProof/>
        </w:rPr>
        <w:t>27</w:t>
      </w:r>
      <w:r>
        <w:rPr>
          <w:noProof/>
        </w:rPr>
        <w:fldChar w:fldCharType="end"/>
      </w:r>
    </w:p>
    <w:p w14:paraId="7F8FAFB4" w14:textId="1C2DEDB2" w:rsidR="00B36A7A" w:rsidRDefault="00B36A7A">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_Toc170198655 \h </w:instrText>
      </w:r>
      <w:r>
        <w:rPr>
          <w:noProof/>
        </w:rPr>
      </w:r>
      <w:r>
        <w:rPr>
          <w:noProof/>
        </w:rPr>
        <w:fldChar w:fldCharType="separate"/>
      </w:r>
      <w:r>
        <w:rPr>
          <w:noProof/>
        </w:rPr>
        <w:t>27</w:t>
      </w:r>
      <w:r>
        <w:rPr>
          <w:noProof/>
        </w:rPr>
        <w:fldChar w:fldCharType="end"/>
      </w:r>
    </w:p>
    <w:p w14:paraId="46548147" w14:textId="3FD3D1DA" w:rsidR="00B36A7A" w:rsidRDefault="00B36A7A">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_Toc170198656 \h </w:instrText>
      </w:r>
      <w:r>
        <w:rPr>
          <w:noProof/>
        </w:rPr>
      </w:r>
      <w:r>
        <w:rPr>
          <w:noProof/>
        </w:rPr>
        <w:fldChar w:fldCharType="separate"/>
      </w:r>
      <w:r>
        <w:rPr>
          <w:noProof/>
        </w:rPr>
        <w:t>27</w:t>
      </w:r>
      <w:r>
        <w:rPr>
          <w:noProof/>
        </w:rPr>
        <w:fldChar w:fldCharType="end"/>
      </w:r>
    </w:p>
    <w:p w14:paraId="32F0686B" w14:textId="7094F06A" w:rsidR="00B36A7A" w:rsidRDefault="00B36A7A">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_Toc170198657 \h </w:instrText>
      </w:r>
      <w:r>
        <w:rPr>
          <w:noProof/>
        </w:rPr>
      </w:r>
      <w:r>
        <w:rPr>
          <w:noProof/>
        </w:rPr>
        <w:fldChar w:fldCharType="separate"/>
      </w:r>
      <w:r>
        <w:rPr>
          <w:noProof/>
        </w:rPr>
        <w:t>28</w:t>
      </w:r>
      <w:r>
        <w:rPr>
          <w:noProof/>
        </w:rPr>
        <w:fldChar w:fldCharType="end"/>
      </w:r>
    </w:p>
    <w:p w14:paraId="4BE2B2BA" w14:textId="561FB9CE" w:rsidR="00B36A7A" w:rsidRDefault="00B36A7A">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_Toc170198658 \h </w:instrText>
      </w:r>
      <w:r>
        <w:rPr>
          <w:noProof/>
        </w:rPr>
      </w:r>
      <w:r>
        <w:rPr>
          <w:noProof/>
        </w:rPr>
        <w:fldChar w:fldCharType="separate"/>
      </w:r>
      <w:r>
        <w:rPr>
          <w:noProof/>
        </w:rPr>
        <w:t>28</w:t>
      </w:r>
      <w:r>
        <w:rPr>
          <w:noProof/>
        </w:rPr>
        <w:fldChar w:fldCharType="end"/>
      </w:r>
    </w:p>
    <w:p w14:paraId="52EF6BF3" w14:textId="1693AD2E" w:rsidR="00B36A7A" w:rsidRDefault="00B36A7A">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_Toc170198659 \h </w:instrText>
      </w:r>
      <w:r>
        <w:rPr>
          <w:noProof/>
        </w:rPr>
      </w:r>
      <w:r>
        <w:rPr>
          <w:noProof/>
        </w:rPr>
        <w:fldChar w:fldCharType="separate"/>
      </w:r>
      <w:r>
        <w:rPr>
          <w:noProof/>
        </w:rPr>
        <w:t>28</w:t>
      </w:r>
      <w:r>
        <w:rPr>
          <w:noProof/>
        </w:rPr>
        <w:fldChar w:fldCharType="end"/>
      </w:r>
    </w:p>
    <w:p w14:paraId="460D3613" w14:textId="550BB2DB" w:rsidR="00B36A7A" w:rsidRDefault="00B36A7A">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the UE</w:t>
      </w:r>
      <w:r>
        <w:rPr>
          <w:noProof/>
        </w:rPr>
        <w:tab/>
      </w:r>
      <w:r>
        <w:rPr>
          <w:noProof/>
        </w:rPr>
        <w:fldChar w:fldCharType="begin" w:fldLock="1"/>
      </w:r>
      <w:r>
        <w:rPr>
          <w:noProof/>
        </w:rPr>
        <w:instrText xml:space="preserve"> PAGEREF _Toc170198660 \h </w:instrText>
      </w:r>
      <w:r>
        <w:rPr>
          <w:noProof/>
        </w:rPr>
      </w:r>
      <w:r>
        <w:rPr>
          <w:noProof/>
        </w:rPr>
        <w:fldChar w:fldCharType="separate"/>
      </w:r>
      <w:r>
        <w:rPr>
          <w:noProof/>
        </w:rPr>
        <w:t>30</w:t>
      </w:r>
      <w:r>
        <w:rPr>
          <w:noProof/>
        </w:rPr>
        <w:fldChar w:fldCharType="end"/>
      </w:r>
    </w:p>
    <w:p w14:paraId="03E046DB" w14:textId="7AEAC764" w:rsidR="00B36A7A" w:rsidRDefault="00B36A7A">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_Toc170198661 \h </w:instrText>
      </w:r>
      <w:r>
        <w:rPr>
          <w:noProof/>
        </w:rPr>
      </w:r>
      <w:r>
        <w:rPr>
          <w:noProof/>
        </w:rPr>
        <w:fldChar w:fldCharType="separate"/>
      </w:r>
      <w:r>
        <w:rPr>
          <w:noProof/>
        </w:rPr>
        <w:t>30</w:t>
      </w:r>
      <w:r>
        <w:rPr>
          <w:noProof/>
        </w:rPr>
        <w:fldChar w:fldCharType="end"/>
      </w:r>
    </w:p>
    <w:p w14:paraId="4E0AEBC4" w14:textId="71BA708E" w:rsidR="00B36A7A" w:rsidRDefault="00B36A7A">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_Toc170198662 \h </w:instrText>
      </w:r>
      <w:r>
        <w:rPr>
          <w:noProof/>
        </w:rPr>
      </w:r>
      <w:r>
        <w:rPr>
          <w:noProof/>
        </w:rPr>
        <w:fldChar w:fldCharType="separate"/>
      </w:r>
      <w:r>
        <w:rPr>
          <w:noProof/>
        </w:rPr>
        <w:t>36</w:t>
      </w:r>
      <w:r>
        <w:rPr>
          <w:noProof/>
        </w:rPr>
        <w:fldChar w:fldCharType="end"/>
      </w:r>
    </w:p>
    <w:p w14:paraId="14039E7D" w14:textId="739A7977" w:rsidR="00B36A7A" w:rsidRDefault="00B36A7A">
      <w:pPr>
        <w:pStyle w:val="TOC4"/>
        <w:rPr>
          <w:rFonts w:asciiTheme="minorHAnsi" w:eastAsiaTheme="minorEastAsia" w:hAnsiTheme="minorHAnsi" w:cstheme="minorBidi"/>
          <w:noProof/>
          <w:sz w:val="22"/>
          <w:szCs w:val="22"/>
        </w:rPr>
      </w:pPr>
      <w:r>
        <w:rPr>
          <w:noProof/>
        </w:rPr>
        <w:t>6.1.1.5</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_Toc170198663 \h </w:instrText>
      </w:r>
      <w:r>
        <w:rPr>
          <w:noProof/>
        </w:rPr>
      </w:r>
      <w:r>
        <w:rPr>
          <w:noProof/>
        </w:rPr>
        <w:fldChar w:fldCharType="separate"/>
      </w:r>
      <w:r>
        <w:rPr>
          <w:noProof/>
        </w:rPr>
        <w:t>37</w:t>
      </w:r>
      <w:r>
        <w:rPr>
          <w:noProof/>
        </w:rPr>
        <w:fldChar w:fldCharType="end"/>
      </w:r>
    </w:p>
    <w:p w14:paraId="69E3E48B" w14:textId="1B060D7B" w:rsidR="00B36A7A" w:rsidRDefault="00B36A7A">
      <w:pPr>
        <w:pStyle w:val="TOC5"/>
        <w:rPr>
          <w:rFonts w:asciiTheme="minorHAnsi" w:eastAsiaTheme="minorEastAsia" w:hAnsiTheme="minorHAnsi" w:cstheme="minorBidi"/>
          <w:noProof/>
          <w:sz w:val="22"/>
          <w:szCs w:val="22"/>
        </w:rPr>
      </w:pPr>
      <w:r>
        <w:rPr>
          <w:noProof/>
        </w:rPr>
        <w:t>6.1.1.5.1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_Toc170198664 \h </w:instrText>
      </w:r>
      <w:r>
        <w:rPr>
          <w:noProof/>
        </w:rPr>
      </w:r>
      <w:r>
        <w:rPr>
          <w:noProof/>
        </w:rPr>
        <w:fldChar w:fldCharType="separate"/>
      </w:r>
      <w:r>
        <w:rPr>
          <w:noProof/>
        </w:rPr>
        <w:t>37</w:t>
      </w:r>
      <w:r>
        <w:rPr>
          <w:noProof/>
        </w:rPr>
        <w:fldChar w:fldCharType="end"/>
      </w:r>
    </w:p>
    <w:p w14:paraId="66C39F1B" w14:textId="4713D704" w:rsidR="00B36A7A" w:rsidRDefault="00B36A7A">
      <w:pPr>
        <w:pStyle w:val="TOC5"/>
        <w:rPr>
          <w:rFonts w:asciiTheme="minorHAnsi" w:eastAsiaTheme="minorEastAsia" w:hAnsiTheme="minorHAnsi" w:cstheme="minorBidi"/>
          <w:noProof/>
          <w:sz w:val="22"/>
          <w:szCs w:val="22"/>
        </w:rPr>
      </w:pPr>
      <w:r>
        <w:rPr>
          <w:noProof/>
        </w:rPr>
        <w:t>6.1.1.5.2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_Toc170198665 \h </w:instrText>
      </w:r>
      <w:r>
        <w:rPr>
          <w:noProof/>
        </w:rPr>
      </w:r>
      <w:r>
        <w:rPr>
          <w:noProof/>
        </w:rPr>
        <w:fldChar w:fldCharType="separate"/>
      </w:r>
      <w:r>
        <w:rPr>
          <w:noProof/>
        </w:rPr>
        <w:t>37</w:t>
      </w:r>
      <w:r>
        <w:rPr>
          <w:noProof/>
        </w:rPr>
        <w:fldChar w:fldCharType="end"/>
      </w:r>
    </w:p>
    <w:p w14:paraId="79BBBD40" w14:textId="1F93534C" w:rsidR="00B36A7A" w:rsidRDefault="00B36A7A">
      <w:pPr>
        <w:pStyle w:val="TOC5"/>
        <w:rPr>
          <w:rFonts w:asciiTheme="minorHAnsi" w:eastAsiaTheme="minorEastAsia" w:hAnsiTheme="minorHAnsi" w:cstheme="minorBidi"/>
          <w:noProof/>
          <w:sz w:val="22"/>
          <w:szCs w:val="22"/>
        </w:rPr>
      </w:pPr>
      <w:r>
        <w:rPr>
          <w:noProof/>
        </w:rPr>
        <w:t>6.1.1.5.3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_Toc170198666 \h </w:instrText>
      </w:r>
      <w:r>
        <w:rPr>
          <w:noProof/>
        </w:rPr>
      </w:r>
      <w:r>
        <w:rPr>
          <w:noProof/>
        </w:rPr>
        <w:fldChar w:fldCharType="separate"/>
      </w:r>
      <w:r>
        <w:rPr>
          <w:noProof/>
        </w:rPr>
        <w:t>37</w:t>
      </w:r>
      <w:r>
        <w:rPr>
          <w:noProof/>
        </w:rPr>
        <w:fldChar w:fldCharType="end"/>
      </w:r>
    </w:p>
    <w:p w14:paraId="3258366A" w14:textId="180DD5D7" w:rsidR="00B36A7A" w:rsidRDefault="00B36A7A">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_Toc170198667 \h </w:instrText>
      </w:r>
      <w:r>
        <w:rPr>
          <w:noProof/>
        </w:rPr>
      </w:r>
      <w:r>
        <w:rPr>
          <w:noProof/>
        </w:rPr>
        <w:fldChar w:fldCharType="separate"/>
      </w:r>
      <w:r>
        <w:rPr>
          <w:noProof/>
        </w:rPr>
        <w:t>38</w:t>
      </w:r>
      <w:r>
        <w:rPr>
          <w:noProof/>
        </w:rPr>
        <w:fldChar w:fldCharType="end"/>
      </w:r>
    </w:p>
    <w:p w14:paraId="7D2C4537" w14:textId="371633FC" w:rsidR="00B36A7A" w:rsidRDefault="00B36A7A">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_Toc170198668 \h </w:instrText>
      </w:r>
      <w:r>
        <w:rPr>
          <w:noProof/>
        </w:rPr>
      </w:r>
      <w:r>
        <w:rPr>
          <w:noProof/>
        </w:rPr>
        <w:fldChar w:fldCharType="separate"/>
      </w:r>
      <w:r>
        <w:rPr>
          <w:noProof/>
        </w:rPr>
        <w:t>38</w:t>
      </w:r>
      <w:r>
        <w:rPr>
          <w:noProof/>
        </w:rPr>
        <w:fldChar w:fldCharType="end"/>
      </w:r>
    </w:p>
    <w:p w14:paraId="26683E7A" w14:textId="29F9AD7E" w:rsidR="00B36A7A" w:rsidRDefault="00B36A7A">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_Toc170198669 \h </w:instrText>
      </w:r>
      <w:r>
        <w:rPr>
          <w:noProof/>
        </w:rPr>
      </w:r>
      <w:r>
        <w:rPr>
          <w:noProof/>
        </w:rPr>
        <w:fldChar w:fldCharType="separate"/>
      </w:r>
      <w:r>
        <w:rPr>
          <w:noProof/>
        </w:rPr>
        <w:t>40</w:t>
      </w:r>
      <w:r>
        <w:rPr>
          <w:noProof/>
        </w:rPr>
        <w:fldChar w:fldCharType="end"/>
      </w:r>
    </w:p>
    <w:p w14:paraId="08318C97" w14:textId="51F6278A" w:rsidR="00B36A7A" w:rsidRDefault="00B36A7A">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_Toc170198670 \h </w:instrText>
      </w:r>
      <w:r>
        <w:rPr>
          <w:noProof/>
        </w:rPr>
      </w:r>
      <w:r>
        <w:rPr>
          <w:noProof/>
        </w:rPr>
        <w:fldChar w:fldCharType="separate"/>
      </w:r>
      <w:r>
        <w:rPr>
          <w:noProof/>
        </w:rPr>
        <w:t>40</w:t>
      </w:r>
      <w:r>
        <w:rPr>
          <w:noProof/>
        </w:rPr>
        <w:fldChar w:fldCharType="end"/>
      </w:r>
    </w:p>
    <w:p w14:paraId="6FEB2E28" w14:textId="611F2E6F" w:rsidR="00B36A7A" w:rsidRDefault="00B36A7A">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_Toc170198671 \h </w:instrText>
      </w:r>
      <w:r>
        <w:rPr>
          <w:noProof/>
        </w:rPr>
      </w:r>
      <w:r>
        <w:rPr>
          <w:noProof/>
        </w:rPr>
        <w:fldChar w:fldCharType="separate"/>
      </w:r>
      <w:r>
        <w:rPr>
          <w:noProof/>
        </w:rPr>
        <w:t>43</w:t>
      </w:r>
      <w:r>
        <w:rPr>
          <w:noProof/>
        </w:rPr>
        <w:fldChar w:fldCharType="end"/>
      </w:r>
    </w:p>
    <w:p w14:paraId="2C56A24D" w14:textId="7AED7791" w:rsidR="00B36A7A" w:rsidRDefault="00B36A7A">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rule provisioning in EPS</w:t>
      </w:r>
      <w:r>
        <w:rPr>
          <w:noProof/>
        </w:rPr>
        <w:tab/>
      </w:r>
      <w:r>
        <w:rPr>
          <w:noProof/>
        </w:rPr>
        <w:fldChar w:fldCharType="begin" w:fldLock="1"/>
      </w:r>
      <w:r>
        <w:rPr>
          <w:noProof/>
        </w:rPr>
        <w:instrText xml:space="preserve"> PAGEREF _Toc170198672 \h </w:instrText>
      </w:r>
      <w:r>
        <w:rPr>
          <w:noProof/>
        </w:rPr>
      </w:r>
      <w:r>
        <w:rPr>
          <w:noProof/>
        </w:rPr>
        <w:fldChar w:fldCharType="separate"/>
      </w:r>
      <w:r>
        <w:rPr>
          <w:noProof/>
        </w:rPr>
        <w:t>46</w:t>
      </w:r>
      <w:r>
        <w:rPr>
          <w:noProof/>
        </w:rPr>
        <w:fldChar w:fldCharType="end"/>
      </w:r>
    </w:p>
    <w:p w14:paraId="129D41DC" w14:textId="4B25CAA6" w:rsidR="00B36A7A" w:rsidRDefault="00B36A7A">
      <w:pPr>
        <w:pStyle w:val="TOC5"/>
        <w:rPr>
          <w:rFonts w:asciiTheme="minorHAnsi" w:eastAsiaTheme="minorEastAsia" w:hAnsiTheme="minorHAnsi" w:cstheme="minorBidi"/>
          <w:noProof/>
          <w:sz w:val="22"/>
          <w:szCs w:val="22"/>
        </w:rPr>
      </w:pPr>
      <w:r>
        <w:rPr>
          <w:noProof/>
        </w:rPr>
        <w:t>6.1.2.2.4</w:t>
      </w:r>
      <w:r>
        <w:rPr>
          <w:rFonts w:asciiTheme="minorHAnsi" w:eastAsiaTheme="minorEastAsia" w:hAnsiTheme="minorHAnsi" w:cstheme="minorBidi"/>
          <w:noProof/>
          <w:sz w:val="22"/>
          <w:szCs w:val="22"/>
        </w:rPr>
        <w:tab/>
      </w:r>
      <w:r>
        <w:rPr>
          <w:noProof/>
        </w:rPr>
        <w:t>Distribution of VPLMN specific URSP rules to the UE</w:t>
      </w:r>
      <w:r>
        <w:rPr>
          <w:noProof/>
        </w:rPr>
        <w:tab/>
      </w:r>
      <w:r>
        <w:rPr>
          <w:noProof/>
        </w:rPr>
        <w:fldChar w:fldCharType="begin" w:fldLock="1"/>
      </w:r>
      <w:r>
        <w:rPr>
          <w:noProof/>
        </w:rPr>
        <w:instrText xml:space="preserve"> PAGEREF _Toc170198673 \h </w:instrText>
      </w:r>
      <w:r>
        <w:rPr>
          <w:noProof/>
        </w:rPr>
      </w:r>
      <w:r>
        <w:rPr>
          <w:noProof/>
        </w:rPr>
        <w:fldChar w:fldCharType="separate"/>
      </w:r>
      <w:r>
        <w:rPr>
          <w:noProof/>
        </w:rPr>
        <w:t>47</w:t>
      </w:r>
      <w:r>
        <w:rPr>
          <w:noProof/>
        </w:rPr>
        <w:fldChar w:fldCharType="end"/>
      </w:r>
    </w:p>
    <w:p w14:paraId="35F45F40" w14:textId="6752A693" w:rsidR="00B36A7A" w:rsidRDefault="00B36A7A">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_Toc170198674 \h </w:instrText>
      </w:r>
      <w:r>
        <w:rPr>
          <w:noProof/>
        </w:rPr>
      </w:r>
      <w:r>
        <w:rPr>
          <w:noProof/>
        </w:rPr>
        <w:fldChar w:fldCharType="separate"/>
      </w:r>
      <w:r>
        <w:rPr>
          <w:noProof/>
        </w:rPr>
        <w:t>48</w:t>
      </w:r>
      <w:r>
        <w:rPr>
          <w:noProof/>
        </w:rPr>
        <w:fldChar w:fldCharType="end"/>
      </w:r>
    </w:p>
    <w:p w14:paraId="7AF6FB47" w14:textId="43382BB6" w:rsidR="00B36A7A" w:rsidRDefault="00B36A7A">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_Toc170198675 \h </w:instrText>
      </w:r>
      <w:r>
        <w:rPr>
          <w:noProof/>
        </w:rPr>
      </w:r>
      <w:r>
        <w:rPr>
          <w:noProof/>
        </w:rPr>
        <w:fldChar w:fldCharType="separate"/>
      </w:r>
      <w:r>
        <w:rPr>
          <w:noProof/>
        </w:rPr>
        <w:t>48</w:t>
      </w:r>
      <w:r>
        <w:rPr>
          <w:noProof/>
        </w:rPr>
        <w:fldChar w:fldCharType="end"/>
      </w:r>
    </w:p>
    <w:p w14:paraId="7012DB9C" w14:textId="468904F8" w:rsidR="00B36A7A" w:rsidRDefault="00B36A7A">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_Toc170198676 \h </w:instrText>
      </w:r>
      <w:r>
        <w:rPr>
          <w:noProof/>
        </w:rPr>
      </w:r>
      <w:r>
        <w:rPr>
          <w:noProof/>
        </w:rPr>
        <w:fldChar w:fldCharType="separate"/>
      </w:r>
      <w:r>
        <w:rPr>
          <w:noProof/>
        </w:rPr>
        <w:t>49</w:t>
      </w:r>
      <w:r>
        <w:rPr>
          <w:noProof/>
        </w:rPr>
        <w:fldChar w:fldCharType="end"/>
      </w:r>
    </w:p>
    <w:p w14:paraId="1E7FE397" w14:textId="5EEF2129" w:rsidR="00B36A7A" w:rsidRDefault="00B36A7A">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_Toc170198677 \h </w:instrText>
      </w:r>
      <w:r>
        <w:rPr>
          <w:noProof/>
        </w:rPr>
      </w:r>
      <w:r>
        <w:rPr>
          <w:noProof/>
        </w:rPr>
        <w:fldChar w:fldCharType="separate"/>
      </w:r>
      <w:r>
        <w:rPr>
          <w:noProof/>
        </w:rPr>
        <w:t>50</w:t>
      </w:r>
      <w:r>
        <w:rPr>
          <w:noProof/>
        </w:rPr>
        <w:fldChar w:fldCharType="end"/>
      </w:r>
    </w:p>
    <w:p w14:paraId="2B4ACB55" w14:textId="76938D73" w:rsidR="00B36A7A" w:rsidRDefault="00B36A7A">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_Toc170198678 \h </w:instrText>
      </w:r>
      <w:r>
        <w:rPr>
          <w:noProof/>
        </w:rPr>
      </w:r>
      <w:r>
        <w:rPr>
          <w:noProof/>
        </w:rPr>
        <w:fldChar w:fldCharType="separate"/>
      </w:r>
      <w:r>
        <w:rPr>
          <w:noProof/>
        </w:rPr>
        <w:t>52</w:t>
      </w:r>
      <w:r>
        <w:rPr>
          <w:noProof/>
        </w:rPr>
        <w:fldChar w:fldCharType="end"/>
      </w:r>
    </w:p>
    <w:p w14:paraId="6F674D8C" w14:textId="4D0EA77F" w:rsidR="00B36A7A" w:rsidRDefault="00B36A7A">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_Toc170198679 \h </w:instrText>
      </w:r>
      <w:r>
        <w:rPr>
          <w:noProof/>
        </w:rPr>
      </w:r>
      <w:r>
        <w:rPr>
          <w:noProof/>
        </w:rPr>
        <w:fldChar w:fldCharType="separate"/>
      </w:r>
      <w:r>
        <w:rPr>
          <w:noProof/>
        </w:rPr>
        <w:t>56</w:t>
      </w:r>
      <w:r>
        <w:rPr>
          <w:noProof/>
        </w:rPr>
        <w:fldChar w:fldCharType="end"/>
      </w:r>
    </w:p>
    <w:p w14:paraId="6916F39C" w14:textId="6921A792" w:rsidR="00B36A7A" w:rsidRDefault="00B36A7A">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_Toc170198680 \h </w:instrText>
      </w:r>
      <w:r>
        <w:rPr>
          <w:noProof/>
        </w:rPr>
      </w:r>
      <w:r>
        <w:rPr>
          <w:noProof/>
        </w:rPr>
        <w:fldChar w:fldCharType="separate"/>
      </w:r>
      <w:r>
        <w:rPr>
          <w:noProof/>
        </w:rPr>
        <w:t>56</w:t>
      </w:r>
      <w:r>
        <w:rPr>
          <w:noProof/>
        </w:rPr>
        <w:fldChar w:fldCharType="end"/>
      </w:r>
    </w:p>
    <w:p w14:paraId="308C9C56" w14:textId="2135C489" w:rsidR="00B36A7A" w:rsidRDefault="00B36A7A">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_Toc170198681 \h </w:instrText>
      </w:r>
      <w:r>
        <w:rPr>
          <w:noProof/>
        </w:rPr>
      </w:r>
      <w:r>
        <w:rPr>
          <w:noProof/>
        </w:rPr>
        <w:fldChar w:fldCharType="separate"/>
      </w:r>
      <w:r>
        <w:rPr>
          <w:noProof/>
        </w:rPr>
        <w:t>56</w:t>
      </w:r>
      <w:r>
        <w:rPr>
          <w:noProof/>
        </w:rPr>
        <w:fldChar w:fldCharType="end"/>
      </w:r>
    </w:p>
    <w:p w14:paraId="1D5661F7" w14:textId="10738439" w:rsidR="00B36A7A" w:rsidRDefault="00B36A7A">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_Toc170198682 \h </w:instrText>
      </w:r>
      <w:r>
        <w:rPr>
          <w:noProof/>
        </w:rPr>
      </w:r>
      <w:r>
        <w:rPr>
          <w:noProof/>
        </w:rPr>
        <w:fldChar w:fldCharType="separate"/>
      </w:r>
      <w:r>
        <w:rPr>
          <w:noProof/>
        </w:rPr>
        <w:t>56</w:t>
      </w:r>
      <w:r>
        <w:rPr>
          <w:noProof/>
        </w:rPr>
        <w:fldChar w:fldCharType="end"/>
      </w:r>
    </w:p>
    <w:p w14:paraId="15F90897" w14:textId="71744D1C" w:rsidR="00B36A7A" w:rsidRDefault="00B36A7A">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_Toc170198683 \h </w:instrText>
      </w:r>
      <w:r>
        <w:rPr>
          <w:noProof/>
        </w:rPr>
      </w:r>
      <w:r>
        <w:rPr>
          <w:noProof/>
        </w:rPr>
        <w:fldChar w:fldCharType="separate"/>
      </w:r>
      <w:r>
        <w:rPr>
          <w:noProof/>
        </w:rPr>
        <w:t>57</w:t>
      </w:r>
      <w:r>
        <w:rPr>
          <w:noProof/>
        </w:rPr>
        <w:fldChar w:fldCharType="end"/>
      </w:r>
    </w:p>
    <w:p w14:paraId="0DCB43C1" w14:textId="543DEDB7" w:rsidR="00B36A7A" w:rsidRDefault="00B36A7A">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_Toc170198684 \h </w:instrText>
      </w:r>
      <w:r>
        <w:rPr>
          <w:noProof/>
        </w:rPr>
      </w:r>
      <w:r>
        <w:rPr>
          <w:noProof/>
        </w:rPr>
        <w:fldChar w:fldCharType="separate"/>
      </w:r>
      <w:r>
        <w:rPr>
          <w:noProof/>
        </w:rPr>
        <w:t>58</w:t>
      </w:r>
      <w:r>
        <w:rPr>
          <w:noProof/>
        </w:rPr>
        <w:fldChar w:fldCharType="end"/>
      </w:r>
    </w:p>
    <w:p w14:paraId="49F2EDBF" w14:textId="176CEE35" w:rsidR="00B36A7A" w:rsidRDefault="00B36A7A">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_Toc170198685 \h </w:instrText>
      </w:r>
      <w:r>
        <w:rPr>
          <w:noProof/>
        </w:rPr>
      </w:r>
      <w:r>
        <w:rPr>
          <w:noProof/>
        </w:rPr>
        <w:fldChar w:fldCharType="separate"/>
      </w:r>
      <w:r>
        <w:rPr>
          <w:noProof/>
        </w:rPr>
        <w:t>58</w:t>
      </w:r>
      <w:r>
        <w:rPr>
          <w:noProof/>
        </w:rPr>
        <w:fldChar w:fldCharType="end"/>
      </w:r>
    </w:p>
    <w:p w14:paraId="07979FCB" w14:textId="1682EB57" w:rsidR="00B36A7A" w:rsidRDefault="00B36A7A">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_Toc170198686 \h </w:instrText>
      </w:r>
      <w:r>
        <w:rPr>
          <w:noProof/>
        </w:rPr>
      </w:r>
      <w:r>
        <w:rPr>
          <w:noProof/>
        </w:rPr>
        <w:fldChar w:fldCharType="separate"/>
      </w:r>
      <w:r>
        <w:rPr>
          <w:noProof/>
        </w:rPr>
        <w:t>59</w:t>
      </w:r>
      <w:r>
        <w:rPr>
          <w:noProof/>
        </w:rPr>
        <w:fldChar w:fldCharType="end"/>
      </w:r>
    </w:p>
    <w:p w14:paraId="5ED9D555" w14:textId="24006285" w:rsidR="00B36A7A" w:rsidRDefault="00B36A7A">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_Toc170198687 \h </w:instrText>
      </w:r>
      <w:r>
        <w:rPr>
          <w:noProof/>
        </w:rPr>
      </w:r>
      <w:r>
        <w:rPr>
          <w:noProof/>
        </w:rPr>
        <w:fldChar w:fldCharType="separate"/>
      </w:r>
      <w:r>
        <w:rPr>
          <w:noProof/>
        </w:rPr>
        <w:t>59</w:t>
      </w:r>
      <w:r>
        <w:rPr>
          <w:noProof/>
        </w:rPr>
        <w:fldChar w:fldCharType="end"/>
      </w:r>
    </w:p>
    <w:p w14:paraId="65DA0C9F" w14:textId="0C22DBE5" w:rsidR="00B36A7A" w:rsidRDefault="00B36A7A">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_Toc170198688 \h </w:instrText>
      </w:r>
      <w:r>
        <w:rPr>
          <w:noProof/>
        </w:rPr>
      </w:r>
      <w:r>
        <w:rPr>
          <w:noProof/>
        </w:rPr>
        <w:fldChar w:fldCharType="separate"/>
      </w:r>
      <w:r>
        <w:rPr>
          <w:noProof/>
        </w:rPr>
        <w:t>59</w:t>
      </w:r>
      <w:r>
        <w:rPr>
          <w:noProof/>
        </w:rPr>
        <w:fldChar w:fldCharType="end"/>
      </w:r>
    </w:p>
    <w:p w14:paraId="79231B6E" w14:textId="2368B61D" w:rsidR="00B36A7A" w:rsidRDefault="00B36A7A">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_Toc170198689 \h </w:instrText>
      </w:r>
      <w:r>
        <w:rPr>
          <w:noProof/>
        </w:rPr>
      </w:r>
      <w:r>
        <w:rPr>
          <w:noProof/>
        </w:rPr>
        <w:fldChar w:fldCharType="separate"/>
      </w:r>
      <w:r>
        <w:rPr>
          <w:noProof/>
        </w:rPr>
        <w:t>59</w:t>
      </w:r>
      <w:r>
        <w:rPr>
          <w:noProof/>
        </w:rPr>
        <w:fldChar w:fldCharType="end"/>
      </w:r>
    </w:p>
    <w:p w14:paraId="52E04BD6" w14:textId="2463B80A" w:rsidR="00B36A7A" w:rsidRDefault="00B36A7A">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_Toc170198690 \h </w:instrText>
      </w:r>
      <w:r>
        <w:rPr>
          <w:noProof/>
        </w:rPr>
      </w:r>
      <w:r>
        <w:rPr>
          <w:noProof/>
        </w:rPr>
        <w:fldChar w:fldCharType="separate"/>
      </w:r>
      <w:r>
        <w:rPr>
          <w:noProof/>
        </w:rPr>
        <w:t>60</w:t>
      </w:r>
      <w:r>
        <w:rPr>
          <w:noProof/>
        </w:rPr>
        <w:fldChar w:fldCharType="end"/>
      </w:r>
    </w:p>
    <w:p w14:paraId="01CA3AC5" w14:textId="1CA2183A" w:rsidR="00B36A7A" w:rsidRDefault="00B36A7A">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_Toc170198691 \h </w:instrText>
      </w:r>
      <w:r>
        <w:rPr>
          <w:noProof/>
        </w:rPr>
      </w:r>
      <w:r>
        <w:rPr>
          <w:noProof/>
        </w:rPr>
        <w:fldChar w:fldCharType="separate"/>
      </w:r>
      <w:r>
        <w:rPr>
          <w:noProof/>
        </w:rPr>
        <w:t>62</w:t>
      </w:r>
      <w:r>
        <w:rPr>
          <w:noProof/>
        </w:rPr>
        <w:fldChar w:fldCharType="end"/>
      </w:r>
    </w:p>
    <w:p w14:paraId="463D4BDE" w14:textId="4C6E2D8C" w:rsidR="00B36A7A" w:rsidRDefault="00B36A7A">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_Toc170198692 \h </w:instrText>
      </w:r>
      <w:r>
        <w:rPr>
          <w:noProof/>
        </w:rPr>
      </w:r>
      <w:r>
        <w:rPr>
          <w:noProof/>
        </w:rPr>
        <w:fldChar w:fldCharType="separate"/>
      </w:r>
      <w:r>
        <w:rPr>
          <w:noProof/>
        </w:rPr>
        <w:t>62</w:t>
      </w:r>
      <w:r>
        <w:rPr>
          <w:noProof/>
        </w:rPr>
        <w:fldChar w:fldCharType="end"/>
      </w:r>
    </w:p>
    <w:p w14:paraId="38945540" w14:textId="13A9BE20" w:rsidR="00B36A7A" w:rsidRDefault="00B36A7A">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_Toc170198693 \h </w:instrText>
      </w:r>
      <w:r>
        <w:rPr>
          <w:noProof/>
        </w:rPr>
      </w:r>
      <w:r>
        <w:rPr>
          <w:noProof/>
        </w:rPr>
        <w:fldChar w:fldCharType="separate"/>
      </w:r>
      <w:r>
        <w:rPr>
          <w:noProof/>
        </w:rPr>
        <w:t>63</w:t>
      </w:r>
      <w:r>
        <w:rPr>
          <w:noProof/>
        </w:rPr>
        <w:fldChar w:fldCharType="end"/>
      </w:r>
    </w:p>
    <w:p w14:paraId="2D973B50" w14:textId="3ED1EEC4" w:rsidR="00B36A7A" w:rsidRDefault="00B36A7A">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_Toc170198694 \h </w:instrText>
      </w:r>
      <w:r>
        <w:rPr>
          <w:noProof/>
        </w:rPr>
      </w:r>
      <w:r>
        <w:rPr>
          <w:noProof/>
        </w:rPr>
        <w:fldChar w:fldCharType="separate"/>
      </w:r>
      <w:r>
        <w:rPr>
          <w:noProof/>
        </w:rPr>
        <w:t>72</w:t>
      </w:r>
      <w:r>
        <w:rPr>
          <w:noProof/>
        </w:rPr>
        <w:fldChar w:fldCharType="end"/>
      </w:r>
    </w:p>
    <w:p w14:paraId="1DCB3558" w14:textId="2B5FD6D1" w:rsidR="00B36A7A" w:rsidRDefault="00B36A7A">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_Toc170198695 \h </w:instrText>
      </w:r>
      <w:r>
        <w:rPr>
          <w:noProof/>
        </w:rPr>
      </w:r>
      <w:r>
        <w:rPr>
          <w:noProof/>
        </w:rPr>
        <w:fldChar w:fldCharType="separate"/>
      </w:r>
      <w:r>
        <w:rPr>
          <w:noProof/>
        </w:rPr>
        <w:t>73</w:t>
      </w:r>
      <w:r>
        <w:rPr>
          <w:noProof/>
        </w:rPr>
        <w:fldChar w:fldCharType="end"/>
      </w:r>
    </w:p>
    <w:p w14:paraId="17CA3D2C" w14:textId="4BFFC730" w:rsidR="00B36A7A" w:rsidRDefault="00B36A7A">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_Toc170198696 \h </w:instrText>
      </w:r>
      <w:r>
        <w:rPr>
          <w:noProof/>
        </w:rPr>
      </w:r>
      <w:r>
        <w:rPr>
          <w:noProof/>
        </w:rPr>
        <w:fldChar w:fldCharType="separate"/>
      </w:r>
      <w:r>
        <w:rPr>
          <w:noProof/>
        </w:rPr>
        <w:t>74</w:t>
      </w:r>
      <w:r>
        <w:rPr>
          <w:noProof/>
        </w:rPr>
        <w:fldChar w:fldCharType="end"/>
      </w:r>
    </w:p>
    <w:p w14:paraId="44999069" w14:textId="0DB20BAA" w:rsidR="00B36A7A" w:rsidRDefault="00B36A7A">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_Toc170198697 \h </w:instrText>
      </w:r>
      <w:r>
        <w:rPr>
          <w:noProof/>
        </w:rPr>
      </w:r>
      <w:r>
        <w:rPr>
          <w:noProof/>
        </w:rPr>
        <w:fldChar w:fldCharType="separate"/>
      </w:r>
      <w:r>
        <w:rPr>
          <w:noProof/>
        </w:rPr>
        <w:t>74</w:t>
      </w:r>
      <w:r>
        <w:rPr>
          <w:noProof/>
        </w:rPr>
        <w:fldChar w:fldCharType="end"/>
      </w:r>
    </w:p>
    <w:p w14:paraId="5245D44D" w14:textId="76929519" w:rsidR="00B36A7A" w:rsidRDefault="00B36A7A">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_Toc170198698 \h </w:instrText>
      </w:r>
      <w:r>
        <w:rPr>
          <w:noProof/>
        </w:rPr>
      </w:r>
      <w:r>
        <w:rPr>
          <w:noProof/>
        </w:rPr>
        <w:fldChar w:fldCharType="separate"/>
      </w:r>
      <w:r>
        <w:rPr>
          <w:noProof/>
        </w:rPr>
        <w:t>74</w:t>
      </w:r>
      <w:r>
        <w:rPr>
          <w:noProof/>
        </w:rPr>
        <w:fldChar w:fldCharType="end"/>
      </w:r>
    </w:p>
    <w:p w14:paraId="5BEE64BD" w14:textId="6EFFBEBE" w:rsidR="00B36A7A" w:rsidRDefault="00B36A7A">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_Toc170198699 \h </w:instrText>
      </w:r>
      <w:r>
        <w:rPr>
          <w:noProof/>
        </w:rPr>
      </w:r>
      <w:r>
        <w:rPr>
          <w:noProof/>
        </w:rPr>
        <w:fldChar w:fldCharType="separate"/>
      </w:r>
      <w:r>
        <w:rPr>
          <w:noProof/>
        </w:rPr>
        <w:t>75</w:t>
      </w:r>
      <w:r>
        <w:rPr>
          <w:noProof/>
        </w:rPr>
        <w:fldChar w:fldCharType="end"/>
      </w:r>
    </w:p>
    <w:p w14:paraId="639B8D89" w14:textId="19878B61" w:rsidR="00B36A7A" w:rsidRDefault="00B36A7A">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_Toc170198700 \h </w:instrText>
      </w:r>
      <w:r>
        <w:rPr>
          <w:noProof/>
        </w:rPr>
      </w:r>
      <w:r>
        <w:rPr>
          <w:noProof/>
        </w:rPr>
        <w:fldChar w:fldCharType="separate"/>
      </w:r>
      <w:r>
        <w:rPr>
          <w:noProof/>
        </w:rPr>
        <w:t>76</w:t>
      </w:r>
      <w:r>
        <w:rPr>
          <w:noProof/>
        </w:rPr>
        <w:fldChar w:fldCharType="end"/>
      </w:r>
    </w:p>
    <w:p w14:paraId="6191A9AB" w14:textId="76C736B8" w:rsidR="00B36A7A" w:rsidRDefault="00B36A7A">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_Toc170198701 \h </w:instrText>
      </w:r>
      <w:r>
        <w:rPr>
          <w:noProof/>
        </w:rPr>
      </w:r>
      <w:r>
        <w:rPr>
          <w:noProof/>
        </w:rPr>
        <w:fldChar w:fldCharType="separate"/>
      </w:r>
      <w:r>
        <w:rPr>
          <w:noProof/>
        </w:rPr>
        <w:t>77</w:t>
      </w:r>
      <w:r>
        <w:rPr>
          <w:noProof/>
        </w:rPr>
        <w:fldChar w:fldCharType="end"/>
      </w:r>
    </w:p>
    <w:p w14:paraId="2C26EA5A" w14:textId="2ED2DAC5" w:rsidR="00B36A7A" w:rsidRDefault="00B36A7A">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_Toc170198702 \h </w:instrText>
      </w:r>
      <w:r>
        <w:rPr>
          <w:noProof/>
        </w:rPr>
      </w:r>
      <w:r>
        <w:rPr>
          <w:noProof/>
        </w:rPr>
        <w:fldChar w:fldCharType="separate"/>
      </w:r>
      <w:r>
        <w:rPr>
          <w:noProof/>
        </w:rPr>
        <w:t>77</w:t>
      </w:r>
      <w:r>
        <w:rPr>
          <w:noProof/>
        </w:rPr>
        <w:fldChar w:fldCharType="end"/>
      </w:r>
    </w:p>
    <w:p w14:paraId="6BF94161" w14:textId="3119992E" w:rsidR="00B36A7A" w:rsidRDefault="00B36A7A">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_Toc170198703 \h </w:instrText>
      </w:r>
      <w:r>
        <w:rPr>
          <w:noProof/>
        </w:rPr>
      </w:r>
      <w:r>
        <w:rPr>
          <w:noProof/>
        </w:rPr>
        <w:fldChar w:fldCharType="separate"/>
      </w:r>
      <w:r>
        <w:rPr>
          <w:noProof/>
        </w:rPr>
        <w:t>78</w:t>
      </w:r>
      <w:r>
        <w:rPr>
          <w:noProof/>
        </w:rPr>
        <w:fldChar w:fldCharType="end"/>
      </w:r>
    </w:p>
    <w:p w14:paraId="544E1967" w14:textId="08F632D0" w:rsidR="00B36A7A" w:rsidRDefault="00B36A7A">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_Toc170198704 \h </w:instrText>
      </w:r>
      <w:r>
        <w:rPr>
          <w:noProof/>
        </w:rPr>
      </w:r>
      <w:r>
        <w:rPr>
          <w:noProof/>
        </w:rPr>
        <w:fldChar w:fldCharType="separate"/>
      </w:r>
      <w:r>
        <w:rPr>
          <w:noProof/>
        </w:rPr>
        <w:t>78</w:t>
      </w:r>
      <w:r>
        <w:rPr>
          <w:noProof/>
        </w:rPr>
        <w:fldChar w:fldCharType="end"/>
      </w:r>
    </w:p>
    <w:p w14:paraId="5331654D" w14:textId="1BE33ADD" w:rsidR="00B36A7A" w:rsidRDefault="00B36A7A">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_Toc170198705 \h </w:instrText>
      </w:r>
      <w:r>
        <w:rPr>
          <w:noProof/>
        </w:rPr>
      </w:r>
      <w:r>
        <w:rPr>
          <w:noProof/>
        </w:rPr>
        <w:fldChar w:fldCharType="separate"/>
      </w:r>
      <w:r>
        <w:rPr>
          <w:noProof/>
        </w:rPr>
        <w:t>80</w:t>
      </w:r>
      <w:r>
        <w:rPr>
          <w:noProof/>
        </w:rPr>
        <w:fldChar w:fldCharType="end"/>
      </w:r>
    </w:p>
    <w:p w14:paraId="29080F7E" w14:textId="6BB0AAA3" w:rsidR="00B36A7A" w:rsidRDefault="00B36A7A">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88395C">
        <w:rPr>
          <w:rFonts w:eastAsia="SimSun"/>
          <w:noProof/>
          <w:lang w:eastAsia="zh-CN"/>
        </w:rPr>
        <w:t xml:space="preserve"> </w:t>
      </w:r>
      <w:r>
        <w:rPr>
          <w:noProof/>
        </w:rPr>
        <w:t>PCF</w:t>
      </w:r>
      <w:r>
        <w:rPr>
          <w:noProof/>
        </w:rPr>
        <w:tab/>
      </w:r>
      <w:r>
        <w:rPr>
          <w:noProof/>
        </w:rPr>
        <w:fldChar w:fldCharType="begin" w:fldLock="1"/>
      </w:r>
      <w:r>
        <w:rPr>
          <w:noProof/>
        </w:rPr>
        <w:instrText xml:space="preserve"> PAGEREF _Toc170198706 \h </w:instrText>
      </w:r>
      <w:r>
        <w:rPr>
          <w:noProof/>
        </w:rPr>
      </w:r>
      <w:r>
        <w:rPr>
          <w:noProof/>
        </w:rPr>
        <w:fldChar w:fldCharType="separate"/>
      </w:r>
      <w:r>
        <w:rPr>
          <w:noProof/>
        </w:rPr>
        <w:t>80</w:t>
      </w:r>
      <w:r>
        <w:rPr>
          <w:noProof/>
        </w:rPr>
        <w:fldChar w:fldCharType="end"/>
      </w:r>
    </w:p>
    <w:p w14:paraId="35472A6B" w14:textId="2051EE5D" w:rsidR="00B36A7A" w:rsidRDefault="00B36A7A">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_Toc170198707 \h </w:instrText>
      </w:r>
      <w:r>
        <w:rPr>
          <w:noProof/>
        </w:rPr>
      </w:r>
      <w:r>
        <w:rPr>
          <w:noProof/>
        </w:rPr>
        <w:fldChar w:fldCharType="separate"/>
      </w:r>
      <w:r>
        <w:rPr>
          <w:noProof/>
        </w:rPr>
        <w:t>86</w:t>
      </w:r>
      <w:r>
        <w:rPr>
          <w:noProof/>
        </w:rPr>
        <w:fldChar w:fldCharType="end"/>
      </w:r>
    </w:p>
    <w:p w14:paraId="063315F4" w14:textId="35D3DAA7" w:rsidR="00B36A7A" w:rsidRDefault="00B36A7A">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_Toc170198708 \h </w:instrText>
      </w:r>
      <w:r>
        <w:rPr>
          <w:noProof/>
        </w:rPr>
      </w:r>
      <w:r>
        <w:rPr>
          <w:noProof/>
        </w:rPr>
        <w:fldChar w:fldCharType="separate"/>
      </w:r>
      <w:r>
        <w:rPr>
          <w:noProof/>
        </w:rPr>
        <w:t>86</w:t>
      </w:r>
      <w:r>
        <w:rPr>
          <w:noProof/>
        </w:rPr>
        <w:fldChar w:fldCharType="end"/>
      </w:r>
    </w:p>
    <w:p w14:paraId="70DDE543" w14:textId="69AFF42D" w:rsidR="00B36A7A" w:rsidRDefault="00B36A7A">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_Toc170198709 \h </w:instrText>
      </w:r>
      <w:r>
        <w:rPr>
          <w:noProof/>
        </w:rPr>
      </w:r>
      <w:r>
        <w:rPr>
          <w:noProof/>
        </w:rPr>
        <w:fldChar w:fldCharType="separate"/>
      </w:r>
      <w:r>
        <w:rPr>
          <w:noProof/>
        </w:rPr>
        <w:t>89</w:t>
      </w:r>
      <w:r>
        <w:rPr>
          <w:noProof/>
        </w:rPr>
        <w:fldChar w:fldCharType="end"/>
      </w:r>
    </w:p>
    <w:p w14:paraId="0BB14151" w14:textId="0A4463B4" w:rsidR="00B36A7A" w:rsidRDefault="00B36A7A">
      <w:pPr>
        <w:pStyle w:val="TOC4"/>
        <w:rPr>
          <w:rFonts w:asciiTheme="minorHAnsi" w:eastAsiaTheme="minorEastAsia" w:hAnsiTheme="minorHAnsi" w:cstheme="minorBidi"/>
          <w:noProof/>
          <w:sz w:val="22"/>
          <w:szCs w:val="22"/>
        </w:rPr>
      </w:pPr>
      <w:r>
        <w:rPr>
          <w:noProof/>
        </w:rPr>
        <w:t>6.1.3.</w:t>
      </w:r>
      <w:r>
        <w:rPr>
          <w:noProof/>
        </w:rPr>
        <w:lastRenderedPageBreak/>
        <w:t>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_Toc170198710 \h </w:instrText>
      </w:r>
      <w:r>
        <w:rPr>
          <w:noProof/>
        </w:rPr>
      </w:r>
      <w:r>
        <w:rPr>
          <w:noProof/>
        </w:rPr>
        <w:fldChar w:fldCharType="separate"/>
      </w:r>
      <w:r>
        <w:rPr>
          <w:noProof/>
        </w:rPr>
        <w:t>91</w:t>
      </w:r>
      <w:r>
        <w:rPr>
          <w:noProof/>
        </w:rPr>
        <w:fldChar w:fldCharType="end"/>
      </w:r>
    </w:p>
    <w:p w14:paraId="2A236B36" w14:textId="5BE860D7" w:rsidR="00B36A7A" w:rsidRDefault="00B36A7A">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_Toc170198711 \h </w:instrText>
      </w:r>
      <w:r>
        <w:rPr>
          <w:noProof/>
        </w:rPr>
      </w:r>
      <w:r>
        <w:rPr>
          <w:noProof/>
        </w:rPr>
        <w:fldChar w:fldCharType="separate"/>
      </w:r>
      <w:r>
        <w:rPr>
          <w:noProof/>
        </w:rPr>
        <w:t>93</w:t>
      </w:r>
      <w:r>
        <w:rPr>
          <w:noProof/>
        </w:rPr>
        <w:fldChar w:fldCharType="end"/>
      </w:r>
    </w:p>
    <w:p w14:paraId="2BD4C598" w14:textId="17CC4FA4" w:rsidR="00B36A7A" w:rsidRDefault="00B36A7A">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_Toc170198712 \h </w:instrText>
      </w:r>
      <w:r>
        <w:rPr>
          <w:noProof/>
        </w:rPr>
      </w:r>
      <w:r>
        <w:rPr>
          <w:noProof/>
        </w:rPr>
        <w:fldChar w:fldCharType="separate"/>
      </w:r>
      <w:r>
        <w:rPr>
          <w:noProof/>
        </w:rPr>
        <w:t>94</w:t>
      </w:r>
      <w:r>
        <w:rPr>
          <w:noProof/>
        </w:rPr>
        <w:fldChar w:fldCharType="end"/>
      </w:r>
    </w:p>
    <w:p w14:paraId="1CAD1CEE" w14:textId="2E32AB04" w:rsidR="00B36A7A" w:rsidRDefault="00B36A7A">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_Toc170198713 \h </w:instrText>
      </w:r>
      <w:r>
        <w:rPr>
          <w:noProof/>
        </w:rPr>
      </w:r>
      <w:r>
        <w:rPr>
          <w:noProof/>
        </w:rPr>
        <w:fldChar w:fldCharType="separate"/>
      </w:r>
      <w:r>
        <w:rPr>
          <w:noProof/>
        </w:rPr>
        <w:t>95</w:t>
      </w:r>
      <w:r>
        <w:rPr>
          <w:noProof/>
        </w:rPr>
        <w:fldChar w:fldCharType="end"/>
      </w:r>
    </w:p>
    <w:p w14:paraId="383B9F97" w14:textId="0EBE2F32" w:rsidR="00B36A7A" w:rsidRDefault="00B36A7A">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_Toc170198714 \h </w:instrText>
      </w:r>
      <w:r>
        <w:rPr>
          <w:noProof/>
        </w:rPr>
      </w:r>
      <w:r>
        <w:rPr>
          <w:noProof/>
        </w:rPr>
        <w:fldChar w:fldCharType="separate"/>
      </w:r>
      <w:r>
        <w:rPr>
          <w:noProof/>
        </w:rPr>
        <w:t>96</w:t>
      </w:r>
      <w:r>
        <w:rPr>
          <w:noProof/>
        </w:rPr>
        <w:fldChar w:fldCharType="end"/>
      </w:r>
    </w:p>
    <w:p w14:paraId="6266487B" w14:textId="619CF8C9" w:rsidR="00B36A7A" w:rsidRDefault="00B36A7A">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_Toc170198715 \h </w:instrText>
      </w:r>
      <w:r>
        <w:rPr>
          <w:noProof/>
        </w:rPr>
      </w:r>
      <w:r>
        <w:rPr>
          <w:noProof/>
        </w:rPr>
        <w:fldChar w:fldCharType="separate"/>
      </w:r>
      <w:r>
        <w:rPr>
          <w:noProof/>
        </w:rPr>
        <w:t>96</w:t>
      </w:r>
      <w:r>
        <w:rPr>
          <w:noProof/>
        </w:rPr>
        <w:fldChar w:fldCharType="end"/>
      </w:r>
    </w:p>
    <w:p w14:paraId="08F794B7" w14:textId="24617773" w:rsidR="00B36A7A" w:rsidRDefault="00B36A7A">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_Toc170198716 \h </w:instrText>
      </w:r>
      <w:r>
        <w:rPr>
          <w:noProof/>
        </w:rPr>
      </w:r>
      <w:r>
        <w:rPr>
          <w:noProof/>
        </w:rPr>
        <w:fldChar w:fldCharType="separate"/>
      </w:r>
      <w:r>
        <w:rPr>
          <w:noProof/>
        </w:rPr>
        <w:t>97</w:t>
      </w:r>
      <w:r>
        <w:rPr>
          <w:noProof/>
        </w:rPr>
        <w:fldChar w:fldCharType="end"/>
      </w:r>
    </w:p>
    <w:p w14:paraId="1D10F7E4" w14:textId="4C28DC0C" w:rsidR="00B36A7A" w:rsidRDefault="00B36A7A">
      <w:pPr>
        <w:pStyle w:val="TOC4"/>
        <w:rPr>
          <w:rFonts w:asciiTheme="minorHAnsi" w:eastAsiaTheme="minorEastAsia" w:hAnsiTheme="minorHAnsi" w:cstheme="minorBidi"/>
          <w:noProof/>
          <w:sz w:val="22"/>
          <w:szCs w:val="22"/>
        </w:rPr>
      </w:pPr>
      <w:r>
        <w:rPr>
          <w:noProof/>
          <w:lang w:eastAsia="zh-CN"/>
        </w:rPr>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_Toc170198717 \h </w:instrText>
      </w:r>
      <w:r>
        <w:rPr>
          <w:noProof/>
        </w:rPr>
      </w:r>
      <w:r>
        <w:rPr>
          <w:noProof/>
        </w:rPr>
        <w:fldChar w:fldCharType="separate"/>
      </w:r>
      <w:r>
        <w:rPr>
          <w:noProof/>
        </w:rPr>
        <w:t>97</w:t>
      </w:r>
      <w:r>
        <w:rPr>
          <w:noProof/>
        </w:rPr>
        <w:fldChar w:fldCharType="end"/>
      </w:r>
    </w:p>
    <w:p w14:paraId="2F029D47" w14:textId="00BF4282" w:rsidR="00B36A7A" w:rsidRDefault="00B36A7A">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_Toc170198718 \h </w:instrText>
      </w:r>
      <w:r>
        <w:rPr>
          <w:noProof/>
        </w:rPr>
      </w:r>
      <w:r>
        <w:rPr>
          <w:noProof/>
        </w:rPr>
        <w:fldChar w:fldCharType="separate"/>
      </w:r>
      <w:r>
        <w:rPr>
          <w:noProof/>
        </w:rPr>
        <w:t>97</w:t>
      </w:r>
      <w:r>
        <w:rPr>
          <w:noProof/>
        </w:rPr>
        <w:fldChar w:fldCharType="end"/>
      </w:r>
    </w:p>
    <w:p w14:paraId="12587028" w14:textId="17D51B85" w:rsidR="00B36A7A" w:rsidRDefault="00B36A7A">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_Toc170198719 \h </w:instrText>
      </w:r>
      <w:r>
        <w:rPr>
          <w:noProof/>
        </w:rPr>
      </w:r>
      <w:r>
        <w:rPr>
          <w:noProof/>
        </w:rPr>
        <w:fldChar w:fldCharType="separate"/>
      </w:r>
      <w:r>
        <w:rPr>
          <w:noProof/>
        </w:rPr>
        <w:t>98</w:t>
      </w:r>
      <w:r>
        <w:rPr>
          <w:noProof/>
        </w:rPr>
        <w:fldChar w:fldCharType="end"/>
      </w:r>
    </w:p>
    <w:p w14:paraId="65D36D52" w14:textId="3C042523" w:rsidR="00B36A7A" w:rsidRDefault="00B36A7A">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_Toc170198720 \h </w:instrText>
      </w:r>
      <w:r>
        <w:rPr>
          <w:noProof/>
        </w:rPr>
      </w:r>
      <w:r>
        <w:rPr>
          <w:noProof/>
        </w:rPr>
        <w:fldChar w:fldCharType="separate"/>
      </w:r>
      <w:r>
        <w:rPr>
          <w:noProof/>
        </w:rPr>
        <w:t>98</w:t>
      </w:r>
      <w:r>
        <w:rPr>
          <w:noProof/>
        </w:rPr>
        <w:fldChar w:fldCharType="end"/>
      </w:r>
    </w:p>
    <w:p w14:paraId="7B15C4DE" w14:textId="39C18197" w:rsidR="00B36A7A" w:rsidRDefault="00B36A7A">
      <w:pPr>
        <w:pStyle w:val="TOC5"/>
        <w:rPr>
          <w:rFonts w:asciiTheme="minorHAnsi" w:eastAsiaTheme="minorEastAsia" w:hAnsiTheme="minorHAnsi" w:cstheme="minorBidi"/>
          <w:noProof/>
          <w:sz w:val="22"/>
          <w:szCs w:val="22"/>
        </w:rPr>
      </w:pPr>
      <w:r>
        <w:rPr>
          <w:noProof/>
          <w:lang w:eastAsia="zh-CN"/>
        </w:rPr>
        <w:t>6.1.3.27.4</w:t>
      </w:r>
      <w:r>
        <w:rPr>
          <w:rFonts w:asciiTheme="minorHAnsi" w:eastAsiaTheme="minorEastAsia" w:hAnsiTheme="minorHAnsi" w:cstheme="minorBidi"/>
          <w:noProof/>
          <w:sz w:val="22"/>
          <w:szCs w:val="22"/>
        </w:rPr>
        <w:tab/>
      </w:r>
      <w:r>
        <w:rPr>
          <w:noProof/>
          <w:lang w:eastAsia="zh-CN"/>
        </w:rPr>
        <w:t>PDU Set based handling</w:t>
      </w:r>
      <w:r>
        <w:rPr>
          <w:noProof/>
        </w:rPr>
        <w:tab/>
      </w:r>
      <w:r>
        <w:rPr>
          <w:noProof/>
        </w:rPr>
        <w:fldChar w:fldCharType="begin" w:fldLock="1"/>
      </w:r>
      <w:r>
        <w:rPr>
          <w:noProof/>
        </w:rPr>
        <w:instrText xml:space="preserve"> PAGEREF _Toc170198721 \h </w:instrText>
      </w:r>
      <w:r>
        <w:rPr>
          <w:noProof/>
        </w:rPr>
      </w:r>
      <w:r>
        <w:rPr>
          <w:noProof/>
        </w:rPr>
        <w:fldChar w:fldCharType="separate"/>
      </w:r>
      <w:r>
        <w:rPr>
          <w:noProof/>
        </w:rPr>
        <w:t>99</w:t>
      </w:r>
      <w:r>
        <w:rPr>
          <w:noProof/>
        </w:rPr>
        <w:fldChar w:fldCharType="end"/>
      </w:r>
    </w:p>
    <w:p w14:paraId="0D2E6FF0" w14:textId="79BBED91" w:rsidR="00B36A7A" w:rsidRDefault="00B36A7A">
      <w:pPr>
        <w:pStyle w:val="TOC5"/>
        <w:rPr>
          <w:rFonts w:asciiTheme="minorHAnsi" w:eastAsiaTheme="minorEastAsia" w:hAnsiTheme="minorHAnsi" w:cstheme="minorBidi"/>
          <w:noProof/>
          <w:sz w:val="22"/>
          <w:szCs w:val="22"/>
        </w:rPr>
      </w:pPr>
      <w:r>
        <w:rPr>
          <w:noProof/>
          <w:lang w:eastAsia="zh-CN"/>
        </w:rPr>
        <w:t>6.1.3.27.5</w:t>
      </w:r>
      <w:r>
        <w:rPr>
          <w:rFonts w:asciiTheme="minorHAnsi" w:eastAsiaTheme="minorEastAsia" w:hAnsiTheme="minorHAnsi" w:cstheme="minorBidi"/>
          <w:noProof/>
          <w:sz w:val="22"/>
          <w:szCs w:val="22"/>
        </w:rPr>
        <w:tab/>
      </w:r>
      <w:r>
        <w:rPr>
          <w:noProof/>
          <w:lang w:eastAsia="zh-CN"/>
        </w:rPr>
        <w:t>Data Burst Based Handling</w:t>
      </w:r>
      <w:r>
        <w:rPr>
          <w:noProof/>
        </w:rPr>
        <w:tab/>
      </w:r>
      <w:r>
        <w:rPr>
          <w:noProof/>
        </w:rPr>
        <w:fldChar w:fldCharType="begin" w:fldLock="1"/>
      </w:r>
      <w:r>
        <w:rPr>
          <w:noProof/>
        </w:rPr>
        <w:instrText xml:space="preserve"> PAGEREF _Toc170198722 \h </w:instrText>
      </w:r>
      <w:r>
        <w:rPr>
          <w:noProof/>
        </w:rPr>
      </w:r>
      <w:r>
        <w:rPr>
          <w:noProof/>
        </w:rPr>
        <w:fldChar w:fldCharType="separate"/>
      </w:r>
      <w:r>
        <w:rPr>
          <w:noProof/>
        </w:rPr>
        <w:t>99</w:t>
      </w:r>
      <w:r>
        <w:rPr>
          <w:noProof/>
        </w:rPr>
        <w:fldChar w:fldCharType="end"/>
      </w:r>
    </w:p>
    <w:p w14:paraId="49890442" w14:textId="559F7429" w:rsidR="00B36A7A" w:rsidRDefault="00B36A7A">
      <w:pPr>
        <w:pStyle w:val="TOC5"/>
        <w:rPr>
          <w:rFonts w:asciiTheme="minorHAnsi" w:eastAsiaTheme="minorEastAsia" w:hAnsiTheme="minorHAnsi" w:cstheme="minorBidi"/>
          <w:noProof/>
          <w:sz w:val="22"/>
          <w:szCs w:val="22"/>
        </w:rPr>
      </w:pPr>
      <w:r>
        <w:rPr>
          <w:noProof/>
          <w:lang w:eastAsia="zh-CN"/>
        </w:rPr>
        <w:t>6.1.3.27.6</w:t>
      </w:r>
      <w:r>
        <w:rPr>
          <w:rFonts w:asciiTheme="minorHAnsi" w:eastAsiaTheme="minorEastAsia" w:hAnsiTheme="minorHAnsi" w:cstheme="minorBidi"/>
          <w:noProof/>
          <w:sz w:val="22"/>
          <w:szCs w:val="22"/>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_Toc170198723 \h </w:instrText>
      </w:r>
      <w:r>
        <w:rPr>
          <w:noProof/>
        </w:rPr>
      </w:r>
      <w:r>
        <w:rPr>
          <w:noProof/>
        </w:rPr>
        <w:fldChar w:fldCharType="separate"/>
      </w:r>
      <w:r>
        <w:rPr>
          <w:noProof/>
        </w:rPr>
        <w:t>99</w:t>
      </w:r>
      <w:r>
        <w:rPr>
          <w:noProof/>
        </w:rPr>
        <w:fldChar w:fldCharType="end"/>
      </w:r>
    </w:p>
    <w:p w14:paraId="2875290D" w14:textId="1AC6CAA6" w:rsidR="00B36A7A" w:rsidRDefault="00B36A7A">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_Toc170198724 \h </w:instrText>
      </w:r>
      <w:r>
        <w:rPr>
          <w:noProof/>
        </w:rPr>
      </w:r>
      <w:r>
        <w:rPr>
          <w:noProof/>
        </w:rPr>
        <w:fldChar w:fldCharType="separate"/>
      </w:r>
      <w:r>
        <w:rPr>
          <w:noProof/>
        </w:rPr>
        <w:t>99</w:t>
      </w:r>
      <w:r>
        <w:rPr>
          <w:noProof/>
        </w:rPr>
        <w:fldChar w:fldCharType="end"/>
      </w:r>
    </w:p>
    <w:p w14:paraId="31B49FBB" w14:textId="16B326A9" w:rsidR="00B36A7A" w:rsidRDefault="00B36A7A">
      <w:pPr>
        <w:pStyle w:val="TOC4"/>
        <w:rPr>
          <w:rFonts w:asciiTheme="minorHAnsi" w:eastAsiaTheme="minorEastAsia" w:hAnsiTheme="minorHAnsi" w:cstheme="minorBidi"/>
          <w:noProof/>
          <w:sz w:val="22"/>
          <w:szCs w:val="22"/>
        </w:rPr>
      </w:pPr>
      <w:r>
        <w:rPr>
          <w:noProof/>
        </w:rPr>
        <w:t>6.1.3.29</w:t>
      </w:r>
      <w:r>
        <w:rPr>
          <w:rFonts w:asciiTheme="minorHAnsi" w:eastAsiaTheme="minorEastAsia" w:hAnsiTheme="minorHAnsi" w:cstheme="minorBidi"/>
          <w:noProof/>
          <w:sz w:val="22"/>
          <w:szCs w:val="22"/>
        </w:rPr>
        <w:tab/>
      </w:r>
      <w:r>
        <w:rPr>
          <w:noProof/>
        </w:rPr>
        <w:t>Network Slice replacement for a PDU Session</w:t>
      </w:r>
      <w:r>
        <w:rPr>
          <w:noProof/>
        </w:rPr>
        <w:tab/>
      </w:r>
      <w:r>
        <w:rPr>
          <w:noProof/>
        </w:rPr>
        <w:fldChar w:fldCharType="begin" w:fldLock="1"/>
      </w:r>
      <w:r>
        <w:rPr>
          <w:noProof/>
        </w:rPr>
        <w:instrText xml:space="preserve"> PAGEREF _Toc170198725 \h </w:instrText>
      </w:r>
      <w:r>
        <w:rPr>
          <w:noProof/>
        </w:rPr>
      </w:r>
      <w:r>
        <w:rPr>
          <w:noProof/>
        </w:rPr>
        <w:fldChar w:fldCharType="separate"/>
      </w:r>
      <w:r>
        <w:rPr>
          <w:noProof/>
        </w:rPr>
        <w:t>100</w:t>
      </w:r>
      <w:r>
        <w:rPr>
          <w:noProof/>
        </w:rPr>
        <w:fldChar w:fldCharType="end"/>
      </w:r>
    </w:p>
    <w:p w14:paraId="796091C3" w14:textId="061EECBD" w:rsidR="00B36A7A" w:rsidRDefault="00B36A7A">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_Toc170198726 \h </w:instrText>
      </w:r>
      <w:r>
        <w:rPr>
          <w:noProof/>
        </w:rPr>
      </w:r>
      <w:r>
        <w:rPr>
          <w:noProof/>
        </w:rPr>
        <w:fldChar w:fldCharType="separate"/>
      </w:r>
      <w:r>
        <w:rPr>
          <w:noProof/>
        </w:rPr>
        <w:t>101</w:t>
      </w:r>
      <w:r>
        <w:rPr>
          <w:noProof/>
        </w:rPr>
        <w:fldChar w:fldCharType="end"/>
      </w:r>
    </w:p>
    <w:p w14:paraId="08C4D4F6" w14:textId="5EFE6C2A" w:rsidR="00B36A7A" w:rsidRDefault="00B36A7A">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_Toc170198727 \h </w:instrText>
      </w:r>
      <w:r>
        <w:rPr>
          <w:noProof/>
        </w:rPr>
      </w:r>
      <w:r>
        <w:rPr>
          <w:noProof/>
        </w:rPr>
        <w:fldChar w:fldCharType="separate"/>
      </w:r>
      <w:r>
        <w:rPr>
          <w:noProof/>
        </w:rPr>
        <w:t>101</w:t>
      </w:r>
      <w:r>
        <w:rPr>
          <w:noProof/>
        </w:rPr>
        <w:fldChar w:fldCharType="end"/>
      </w:r>
    </w:p>
    <w:p w14:paraId="022AA33C" w14:textId="2AD89EFA" w:rsidR="00B36A7A" w:rsidRDefault="00B36A7A">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_Toc170198728 \h </w:instrText>
      </w:r>
      <w:r>
        <w:rPr>
          <w:noProof/>
        </w:rPr>
      </w:r>
      <w:r>
        <w:rPr>
          <w:noProof/>
        </w:rPr>
        <w:fldChar w:fldCharType="separate"/>
      </w:r>
      <w:r>
        <w:rPr>
          <w:noProof/>
        </w:rPr>
        <w:t>102</w:t>
      </w:r>
      <w:r>
        <w:rPr>
          <w:noProof/>
        </w:rPr>
        <w:fldChar w:fldCharType="end"/>
      </w:r>
    </w:p>
    <w:p w14:paraId="38C4DB50" w14:textId="44DE99C4" w:rsidR="00B36A7A" w:rsidRDefault="00B36A7A">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_Toc170198729 \h </w:instrText>
      </w:r>
      <w:r>
        <w:rPr>
          <w:noProof/>
        </w:rPr>
      </w:r>
      <w:r>
        <w:rPr>
          <w:noProof/>
        </w:rPr>
        <w:fldChar w:fldCharType="separate"/>
      </w:r>
      <w:r>
        <w:rPr>
          <w:noProof/>
        </w:rPr>
        <w:t>102</w:t>
      </w:r>
      <w:r>
        <w:rPr>
          <w:noProof/>
        </w:rPr>
        <w:fldChar w:fldCharType="end"/>
      </w:r>
    </w:p>
    <w:p w14:paraId="731E4D79" w14:textId="3BD08F90" w:rsidR="00B36A7A" w:rsidRDefault="00B36A7A">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_Toc170198730 \h </w:instrText>
      </w:r>
      <w:r>
        <w:rPr>
          <w:noProof/>
        </w:rPr>
      </w:r>
      <w:r>
        <w:rPr>
          <w:noProof/>
        </w:rPr>
        <w:fldChar w:fldCharType="separate"/>
      </w:r>
      <w:r>
        <w:rPr>
          <w:noProof/>
        </w:rPr>
        <w:t>102</w:t>
      </w:r>
      <w:r>
        <w:rPr>
          <w:noProof/>
        </w:rPr>
        <w:fldChar w:fldCharType="end"/>
      </w:r>
    </w:p>
    <w:p w14:paraId="6C8F21C0" w14:textId="7EC84BAF" w:rsidR="00B36A7A" w:rsidRDefault="00B36A7A">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_Toc170198731 \h </w:instrText>
      </w:r>
      <w:r>
        <w:rPr>
          <w:noProof/>
        </w:rPr>
      </w:r>
      <w:r>
        <w:rPr>
          <w:noProof/>
        </w:rPr>
        <w:fldChar w:fldCharType="separate"/>
      </w:r>
      <w:r>
        <w:rPr>
          <w:noProof/>
        </w:rPr>
        <w:t>103</w:t>
      </w:r>
      <w:r>
        <w:rPr>
          <w:noProof/>
        </w:rPr>
        <w:fldChar w:fldCharType="end"/>
      </w:r>
    </w:p>
    <w:p w14:paraId="4A0EBA43" w14:textId="2C54C402" w:rsidR="00B36A7A" w:rsidRDefault="00B36A7A">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_Toc170198732 \h </w:instrText>
      </w:r>
      <w:r>
        <w:rPr>
          <w:noProof/>
        </w:rPr>
      </w:r>
      <w:r>
        <w:rPr>
          <w:noProof/>
        </w:rPr>
        <w:fldChar w:fldCharType="separate"/>
      </w:r>
      <w:r>
        <w:rPr>
          <w:noProof/>
        </w:rPr>
        <w:t>103</w:t>
      </w:r>
      <w:r>
        <w:rPr>
          <w:noProof/>
        </w:rPr>
        <w:fldChar w:fldCharType="end"/>
      </w:r>
    </w:p>
    <w:p w14:paraId="320C6B64" w14:textId="4620B81E" w:rsidR="00B36A7A" w:rsidRDefault="00B36A7A">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_Toc170198733 \h </w:instrText>
      </w:r>
      <w:r>
        <w:rPr>
          <w:noProof/>
        </w:rPr>
      </w:r>
      <w:r>
        <w:rPr>
          <w:noProof/>
        </w:rPr>
        <w:fldChar w:fldCharType="separate"/>
      </w:r>
      <w:r>
        <w:rPr>
          <w:noProof/>
        </w:rPr>
        <w:t>103</w:t>
      </w:r>
      <w:r>
        <w:rPr>
          <w:noProof/>
        </w:rPr>
        <w:fldChar w:fldCharType="end"/>
      </w:r>
    </w:p>
    <w:p w14:paraId="2180A702" w14:textId="6F2A0B4A" w:rsidR="00B36A7A" w:rsidRDefault="00B36A7A">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_Toc170198734 \h </w:instrText>
      </w:r>
      <w:r>
        <w:rPr>
          <w:noProof/>
        </w:rPr>
      </w:r>
      <w:r>
        <w:rPr>
          <w:noProof/>
        </w:rPr>
        <w:fldChar w:fldCharType="separate"/>
      </w:r>
      <w:r>
        <w:rPr>
          <w:noProof/>
        </w:rPr>
        <w:t>103</w:t>
      </w:r>
      <w:r>
        <w:rPr>
          <w:noProof/>
        </w:rPr>
        <w:fldChar w:fldCharType="end"/>
      </w:r>
    </w:p>
    <w:p w14:paraId="5F93BCBC" w14:textId="4499C14D" w:rsidR="00B36A7A" w:rsidRDefault="00B36A7A">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_Toc170198735 \h </w:instrText>
      </w:r>
      <w:r>
        <w:rPr>
          <w:noProof/>
        </w:rPr>
      </w:r>
      <w:r>
        <w:rPr>
          <w:noProof/>
        </w:rPr>
        <w:fldChar w:fldCharType="separate"/>
      </w:r>
      <w:r>
        <w:rPr>
          <w:noProof/>
        </w:rPr>
        <w:t>103</w:t>
      </w:r>
      <w:r>
        <w:rPr>
          <w:noProof/>
        </w:rPr>
        <w:fldChar w:fldCharType="end"/>
      </w:r>
    </w:p>
    <w:p w14:paraId="41BC5D4D" w14:textId="138752DE" w:rsidR="00B36A7A" w:rsidRDefault="00B36A7A">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_Toc170198736 \h </w:instrText>
      </w:r>
      <w:r>
        <w:rPr>
          <w:noProof/>
        </w:rPr>
      </w:r>
      <w:r>
        <w:rPr>
          <w:noProof/>
        </w:rPr>
        <w:fldChar w:fldCharType="separate"/>
      </w:r>
      <w:r>
        <w:rPr>
          <w:noProof/>
        </w:rPr>
        <w:t>105</w:t>
      </w:r>
      <w:r>
        <w:rPr>
          <w:noProof/>
        </w:rPr>
        <w:fldChar w:fldCharType="end"/>
      </w:r>
    </w:p>
    <w:p w14:paraId="7254271D" w14:textId="553F9A49" w:rsidR="00B36A7A" w:rsidRDefault="00B36A7A">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_Toc170198737 \h </w:instrText>
      </w:r>
      <w:r>
        <w:rPr>
          <w:noProof/>
        </w:rPr>
      </w:r>
      <w:r>
        <w:rPr>
          <w:noProof/>
        </w:rPr>
        <w:fldChar w:fldCharType="separate"/>
      </w:r>
      <w:r>
        <w:rPr>
          <w:noProof/>
        </w:rPr>
        <w:t>105</w:t>
      </w:r>
      <w:r>
        <w:rPr>
          <w:noProof/>
        </w:rPr>
        <w:fldChar w:fldCharType="end"/>
      </w:r>
    </w:p>
    <w:p w14:paraId="216D8311" w14:textId="546F8379" w:rsidR="00B36A7A" w:rsidRDefault="00B36A7A">
      <w:pPr>
        <w:pStyle w:val="TOC5"/>
        <w:rPr>
          <w:rFonts w:asciiTheme="minorHAnsi" w:eastAsiaTheme="minorEastAsia" w:hAnsiTheme="minorHAnsi" w:cstheme="minorBidi"/>
          <w:noProof/>
          <w:sz w:val="22"/>
          <w:szCs w:val="22"/>
        </w:rPr>
      </w:pPr>
      <w:r>
        <w:rPr>
          <w:noProof/>
        </w:rPr>
        <w:t>6.2.1.1.4</w:t>
      </w:r>
      <w:r>
        <w:rPr>
          <w:rFonts w:asciiTheme="minorHAnsi" w:eastAsiaTheme="minorEastAsia" w:hAnsiTheme="minorHAnsi" w:cstheme="minorBidi"/>
          <w:noProof/>
          <w:sz w:val="22"/>
          <w:szCs w:val="22"/>
        </w:rPr>
        <w:tab/>
      </w:r>
      <w:r>
        <w:rPr>
          <w:noProof/>
        </w:rPr>
        <w:t>Group related functionality</w:t>
      </w:r>
      <w:r>
        <w:rPr>
          <w:noProof/>
        </w:rPr>
        <w:tab/>
      </w:r>
      <w:r>
        <w:rPr>
          <w:noProof/>
        </w:rPr>
        <w:fldChar w:fldCharType="begin" w:fldLock="1"/>
      </w:r>
      <w:r>
        <w:rPr>
          <w:noProof/>
        </w:rPr>
        <w:instrText xml:space="preserve"> PAGEREF _Toc170198738 \h </w:instrText>
      </w:r>
      <w:r>
        <w:rPr>
          <w:noProof/>
        </w:rPr>
      </w:r>
      <w:r>
        <w:rPr>
          <w:noProof/>
        </w:rPr>
        <w:fldChar w:fldCharType="separate"/>
      </w:r>
      <w:r>
        <w:rPr>
          <w:noProof/>
        </w:rPr>
        <w:t>105</w:t>
      </w:r>
      <w:r>
        <w:rPr>
          <w:noProof/>
        </w:rPr>
        <w:fldChar w:fldCharType="end"/>
      </w:r>
    </w:p>
    <w:p w14:paraId="0149DCA6" w14:textId="44FB45CC" w:rsidR="00B36A7A" w:rsidRDefault="00B36A7A">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_Toc170198739 \h </w:instrText>
      </w:r>
      <w:r>
        <w:rPr>
          <w:noProof/>
        </w:rPr>
      </w:r>
      <w:r>
        <w:rPr>
          <w:noProof/>
        </w:rPr>
        <w:fldChar w:fldCharType="separate"/>
      </w:r>
      <w:r>
        <w:rPr>
          <w:noProof/>
        </w:rPr>
        <w:t>105</w:t>
      </w:r>
      <w:r>
        <w:rPr>
          <w:noProof/>
        </w:rPr>
        <w:fldChar w:fldCharType="end"/>
      </w:r>
    </w:p>
    <w:p w14:paraId="09A28BFF" w14:textId="1463A144" w:rsidR="00B36A7A" w:rsidRDefault="00B36A7A">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_Toc170198740 \h </w:instrText>
      </w:r>
      <w:r>
        <w:rPr>
          <w:noProof/>
        </w:rPr>
      </w:r>
      <w:r>
        <w:rPr>
          <w:noProof/>
        </w:rPr>
        <w:fldChar w:fldCharType="separate"/>
      </w:r>
      <w:r>
        <w:rPr>
          <w:noProof/>
        </w:rPr>
        <w:t>109</w:t>
      </w:r>
      <w:r>
        <w:rPr>
          <w:noProof/>
        </w:rPr>
        <w:fldChar w:fldCharType="end"/>
      </w:r>
    </w:p>
    <w:p w14:paraId="3BE17840" w14:textId="09F38FED" w:rsidR="00B36A7A" w:rsidRDefault="00B36A7A">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_Toc170198741 \h </w:instrText>
      </w:r>
      <w:r>
        <w:rPr>
          <w:noProof/>
        </w:rPr>
      </w:r>
      <w:r>
        <w:rPr>
          <w:noProof/>
        </w:rPr>
        <w:fldChar w:fldCharType="separate"/>
      </w:r>
      <w:r>
        <w:rPr>
          <w:noProof/>
        </w:rPr>
        <w:t>113</w:t>
      </w:r>
      <w:r>
        <w:rPr>
          <w:noProof/>
        </w:rPr>
        <w:fldChar w:fldCharType="end"/>
      </w:r>
    </w:p>
    <w:p w14:paraId="53CF0095" w14:textId="61C793DC" w:rsidR="00B36A7A" w:rsidRDefault="00B36A7A">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_Toc170198742 \h </w:instrText>
      </w:r>
      <w:r>
        <w:rPr>
          <w:noProof/>
        </w:rPr>
      </w:r>
      <w:r>
        <w:rPr>
          <w:noProof/>
        </w:rPr>
        <w:fldChar w:fldCharType="separate"/>
      </w:r>
      <w:r>
        <w:rPr>
          <w:noProof/>
        </w:rPr>
        <w:t>113</w:t>
      </w:r>
      <w:r>
        <w:rPr>
          <w:noProof/>
        </w:rPr>
        <w:fldChar w:fldCharType="end"/>
      </w:r>
    </w:p>
    <w:p w14:paraId="475647AB" w14:textId="0F43F6A7" w:rsidR="00B36A7A" w:rsidRDefault="00B36A7A">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88395C">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_Toc170198743 \h </w:instrText>
      </w:r>
      <w:r>
        <w:rPr>
          <w:noProof/>
        </w:rPr>
      </w:r>
      <w:r>
        <w:rPr>
          <w:noProof/>
        </w:rPr>
        <w:fldChar w:fldCharType="separate"/>
      </w:r>
      <w:r>
        <w:rPr>
          <w:noProof/>
        </w:rPr>
        <w:t>113</w:t>
      </w:r>
      <w:r>
        <w:rPr>
          <w:noProof/>
        </w:rPr>
        <w:fldChar w:fldCharType="end"/>
      </w:r>
    </w:p>
    <w:p w14:paraId="54084868" w14:textId="22B7C628" w:rsidR="00B36A7A" w:rsidRDefault="00B36A7A">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_Toc170198744 \h </w:instrText>
      </w:r>
      <w:r>
        <w:rPr>
          <w:noProof/>
        </w:rPr>
      </w:r>
      <w:r>
        <w:rPr>
          <w:noProof/>
        </w:rPr>
        <w:fldChar w:fldCharType="separate"/>
      </w:r>
      <w:r>
        <w:rPr>
          <w:noProof/>
        </w:rPr>
        <w:t>114</w:t>
      </w:r>
      <w:r>
        <w:rPr>
          <w:noProof/>
        </w:rPr>
        <w:fldChar w:fldCharType="end"/>
      </w:r>
    </w:p>
    <w:p w14:paraId="5CCE9D17" w14:textId="694FDBBA" w:rsidR="00B36A7A" w:rsidRDefault="00B36A7A">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_Toc170198745 \h </w:instrText>
      </w:r>
      <w:r>
        <w:rPr>
          <w:noProof/>
        </w:rPr>
      </w:r>
      <w:r>
        <w:rPr>
          <w:noProof/>
        </w:rPr>
        <w:fldChar w:fldCharType="separate"/>
      </w:r>
      <w:r>
        <w:rPr>
          <w:noProof/>
        </w:rPr>
        <w:t>115</w:t>
      </w:r>
      <w:r>
        <w:rPr>
          <w:noProof/>
        </w:rPr>
        <w:fldChar w:fldCharType="end"/>
      </w:r>
    </w:p>
    <w:p w14:paraId="7D6D56FD" w14:textId="6AA02E8F" w:rsidR="00B36A7A" w:rsidRDefault="00B36A7A">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_Toc170198746 \h </w:instrText>
      </w:r>
      <w:r>
        <w:rPr>
          <w:noProof/>
        </w:rPr>
      </w:r>
      <w:r>
        <w:rPr>
          <w:noProof/>
        </w:rPr>
        <w:fldChar w:fldCharType="separate"/>
      </w:r>
      <w:r>
        <w:rPr>
          <w:noProof/>
        </w:rPr>
        <w:t>115</w:t>
      </w:r>
      <w:r>
        <w:rPr>
          <w:noProof/>
        </w:rPr>
        <w:fldChar w:fldCharType="end"/>
      </w:r>
    </w:p>
    <w:p w14:paraId="66AF2DBB" w14:textId="04F2909F" w:rsidR="00B36A7A" w:rsidRDefault="00B36A7A">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_Toc170198747 \h </w:instrText>
      </w:r>
      <w:r>
        <w:rPr>
          <w:noProof/>
        </w:rPr>
      </w:r>
      <w:r>
        <w:rPr>
          <w:noProof/>
        </w:rPr>
        <w:fldChar w:fldCharType="separate"/>
      </w:r>
      <w:r>
        <w:rPr>
          <w:noProof/>
        </w:rPr>
        <w:t>115</w:t>
      </w:r>
      <w:r>
        <w:rPr>
          <w:noProof/>
        </w:rPr>
        <w:fldChar w:fldCharType="end"/>
      </w:r>
    </w:p>
    <w:p w14:paraId="697A48A8" w14:textId="29486E5A" w:rsidR="00B36A7A" w:rsidRDefault="00B36A7A">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_Toc170198748 \h </w:instrText>
      </w:r>
      <w:r>
        <w:rPr>
          <w:noProof/>
        </w:rPr>
      </w:r>
      <w:r>
        <w:rPr>
          <w:noProof/>
        </w:rPr>
        <w:fldChar w:fldCharType="separate"/>
      </w:r>
      <w:r>
        <w:rPr>
          <w:noProof/>
        </w:rPr>
        <w:t>115</w:t>
      </w:r>
      <w:r>
        <w:rPr>
          <w:noProof/>
        </w:rPr>
        <w:fldChar w:fldCharType="end"/>
      </w:r>
    </w:p>
    <w:p w14:paraId="13423A30" w14:textId="61662446" w:rsidR="00B36A7A" w:rsidRDefault="00B36A7A">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_Toc170198749 \h </w:instrText>
      </w:r>
      <w:r>
        <w:rPr>
          <w:noProof/>
        </w:rPr>
      </w:r>
      <w:r>
        <w:rPr>
          <w:noProof/>
        </w:rPr>
        <w:fldChar w:fldCharType="separate"/>
      </w:r>
      <w:r>
        <w:rPr>
          <w:noProof/>
        </w:rPr>
        <w:t>116</w:t>
      </w:r>
      <w:r>
        <w:rPr>
          <w:noProof/>
        </w:rPr>
        <w:fldChar w:fldCharType="end"/>
      </w:r>
    </w:p>
    <w:p w14:paraId="6EBEFF27" w14:textId="2D35B839" w:rsidR="00B36A7A" w:rsidRDefault="00B36A7A">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_Toc170198750 \h </w:instrText>
      </w:r>
      <w:r>
        <w:rPr>
          <w:noProof/>
        </w:rPr>
      </w:r>
      <w:r>
        <w:rPr>
          <w:noProof/>
        </w:rPr>
        <w:fldChar w:fldCharType="separate"/>
      </w:r>
      <w:r>
        <w:rPr>
          <w:noProof/>
        </w:rPr>
        <w:t>116</w:t>
      </w:r>
      <w:r>
        <w:rPr>
          <w:noProof/>
        </w:rPr>
        <w:fldChar w:fldCharType="end"/>
      </w:r>
    </w:p>
    <w:p w14:paraId="304F7275" w14:textId="6C985B98" w:rsidR="00B36A7A" w:rsidRDefault="00B36A7A">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_Toc170198751 \h </w:instrText>
      </w:r>
      <w:r>
        <w:rPr>
          <w:noProof/>
        </w:rPr>
      </w:r>
      <w:r>
        <w:rPr>
          <w:noProof/>
        </w:rPr>
        <w:fldChar w:fldCharType="separate"/>
      </w:r>
      <w:r>
        <w:rPr>
          <w:noProof/>
        </w:rPr>
        <w:t>116</w:t>
      </w:r>
      <w:r>
        <w:rPr>
          <w:noProof/>
        </w:rPr>
        <w:fldChar w:fldCharType="end"/>
      </w:r>
    </w:p>
    <w:p w14:paraId="72E6AC92" w14:textId="784B58D5" w:rsidR="00B36A7A" w:rsidRDefault="00B36A7A">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_Toc170198752 \h </w:instrText>
      </w:r>
      <w:r>
        <w:rPr>
          <w:noProof/>
        </w:rPr>
      </w:r>
      <w:r>
        <w:rPr>
          <w:noProof/>
        </w:rPr>
        <w:fldChar w:fldCharType="separate"/>
      </w:r>
      <w:r>
        <w:rPr>
          <w:noProof/>
        </w:rPr>
        <w:t>116</w:t>
      </w:r>
      <w:r>
        <w:rPr>
          <w:noProof/>
        </w:rPr>
        <w:fldChar w:fldCharType="end"/>
      </w:r>
    </w:p>
    <w:p w14:paraId="1677547A" w14:textId="08CFEAAD" w:rsidR="00B36A7A" w:rsidRDefault="00B36A7A">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_Toc170198753 \h </w:instrText>
      </w:r>
      <w:r>
        <w:rPr>
          <w:noProof/>
        </w:rPr>
      </w:r>
      <w:r>
        <w:rPr>
          <w:noProof/>
        </w:rPr>
        <w:fldChar w:fldCharType="separate"/>
      </w:r>
      <w:r>
        <w:rPr>
          <w:noProof/>
        </w:rPr>
        <w:t>117</w:t>
      </w:r>
      <w:r>
        <w:rPr>
          <w:noProof/>
        </w:rPr>
        <w:fldChar w:fldCharType="end"/>
      </w:r>
    </w:p>
    <w:p w14:paraId="7AF09479" w14:textId="068D3A39" w:rsidR="00B36A7A" w:rsidRDefault="00B36A7A">
      <w:pPr>
        <w:pStyle w:val="TOC3"/>
        <w:rPr>
          <w:rFonts w:asciiTheme="minorHAnsi" w:eastAsiaTheme="minorEastAsia" w:hAnsiTheme="minorHAnsi" w:cstheme="minorBidi"/>
          <w:noProof/>
          <w:sz w:val="22"/>
          <w:szCs w:val="22"/>
        </w:rPr>
      </w:pPr>
      <w:r w:rsidRPr="0088395C">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_Toc170198754 \h </w:instrText>
      </w:r>
      <w:r>
        <w:rPr>
          <w:noProof/>
        </w:rPr>
      </w:r>
      <w:r>
        <w:rPr>
          <w:noProof/>
        </w:rPr>
        <w:fldChar w:fldCharType="separate"/>
      </w:r>
      <w:r>
        <w:rPr>
          <w:noProof/>
        </w:rPr>
        <w:t>117</w:t>
      </w:r>
      <w:r>
        <w:rPr>
          <w:noProof/>
        </w:rPr>
        <w:fldChar w:fldCharType="end"/>
      </w:r>
    </w:p>
    <w:p w14:paraId="7A7CE316" w14:textId="453F0FBB" w:rsidR="00B36A7A" w:rsidRDefault="00B36A7A">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_Toc170198755 \h </w:instrText>
      </w:r>
      <w:r>
        <w:rPr>
          <w:noProof/>
        </w:rPr>
      </w:r>
      <w:r>
        <w:rPr>
          <w:noProof/>
        </w:rPr>
        <w:fldChar w:fldCharType="separate"/>
      </w:r>
      <w:r>
        <w:rPr>
          <w:noProof/>
        </w:rPr>
        <w:t>117</w:t>
      </w:r>
      <w:r>
        <w:rPr>
          <w:noProof/>
        </w:rPr>
        <w:fldChar w:fldCharType="end"/>
      </w:r>
    </w:p>
    <w:p w14:paraId="2420AA05" w14:textId="23716104" w:rsidR="00B36A7A" w:rsidRDefault="00B36A7A">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_Toc170198756 \h </w:instrText>
      </w:r>
      <w:r>
        <w:rPr>
          <w:noProof/>
        </w:rPr>
      </w:r>
      <w:r>
        <w:rPr>
          <w:noProof/>
        </w:rPr>
        <w:fldChar w:fldCharType="separate"/>
      </w:r>
      <w:r>
        <w:rPr>
          <w:noProof/>
        </w:rPr>
        <w:t>119</w:t>
      </w:r>
      <w:r>
        <w:rPr>
          <w:noProof/>
        </w:rPr>
        <w:fldChar w:fldCharType="end"/>
      </w:r>
    </w:p>
    <w:p w14:paraId="1427525E" w14:textId="5559F510" w:rsidR="00B36A7A" w:rsidRDefault="00B36A7A">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_Toc170198757 \h </w:instrText>
      </w:r>
      <w:r>
        <w:rPr>
          <w:noProof/>
        </w:rPr>
      </w:r>
      <w:r>
        <w:rPr>
          <w:noProof/>
        </w:rPr>
        <w:fldChar w:fldCharType="separate"/>
      </w:r>
      <w:r>
        <w:rPr>
          <w:noProof/>
        </w:rPr>
        <w:t>119</w:t>
      </w:r>
      <w:r>
        <w:rPr>
          <w:noProof/>
        </w:rPr>
        <w:fldChar w:fldCharType="end"/>
      </w:r>
    </w:p>
    <w:p w14:paraId="438F9DBD" w14:textId="79D9ED99" w:rsidR="00B36A7A" w:rsidRDefault="00B36A7A">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_Toc170198758 \h </w:instrText>
      </w:r>
      <w:r>
        <w:rPr>
          <w:noProof/>
        </w:rPr>
      </w:r>
      <w:r>
        <w:rPr>
          <w:noProof/>
        </w:rPr>
        <w:fldChar w:fldCharType="separate"/>
      </w:r>
      <w:r>
        <w:rPr>
          <w:noProof/>
        </w:rPr>
        <w:t>120</w:t>
      </w:r>
      <w:r>
        <w:rPr>
          <w:noProof/>
        </w:rPr>
        <w:fldChar w:fldCharType="end"/>
      </w:r>
    </w:p>
    <w:p w14:paraId="77A34156" w14:textId="075D66CE" w:rsidR="00B36A7A" w:rsidRDefault="00B36A7A">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_Toc170198759 \h </w:instrText>
      </w:r>
      <w:r>
        <w:rPr>
          <w:noProof/>
        </w:rPr>
      </w:r>
      <w:r>
        <w:rPr>
          <w:noProof/>
        </w:rPr>
        <w:fldChar w:fldCharType="separate"/>
      </w:r>
      <w:r>
        <w:rPr>
          <w:noProof/>
        </w:rPr>
        <w:t>121</w:t>
      </w:r>
      <w:r>
        <w:rPr>
          <w:noProof/>
        </w:rPr>
        <w:fldChar w:fldCharType="end"/>
      </w:r>
    </w:p>
    <w:p w14:paraId="4D0E6CBD" w14:textId="2CE63CE6" w:rsidR="00B36A7A" w:rsidRDefault="00B36A7A">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_Toc170198760 \h </w:instrText>
      </w:r>
      <w:r>
        <w:rPr>
          <w:noProof/>
        </w:rPr>
      </w:r>
      <w:r>
        <w:rPr>
          <w:noProof/>
        </w:rPr>
        <w:fldChar w:fldCharType="separate"/>
      </w:r>
      <w:r>
        <w:rPr>
          <w:noProof/>
        </w:rPr>
        <w:t>122</w:t>
      </w:r>
      <w:r>
        <w:rPr>
          <w:noProof/>
        </w:rPr>
        <w:fldChar w:fldCharType="end"/>
      </w:r>
    </w:p>
    <w:p w14:paraId="3D6E6919" w14:textId="02056B39" w:rsidR="00B36A7A" w:rsidRDefault="00B36A7A">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_Toc170198761 \h </w:instrText>
      </w:r>
      <w:r>
        <w:rPr>
          <w:noProof/>
        </w:rPr>
      </w:r>
      <w:r>
        <w:rPr>
          <w:noProof/>
        </w:rPr>
        <w:fldChar w:fldCharType="separate"/>
      </w:r>
      <w:r>
        <w:rPr>
          <w:noProof/>
        </w:rPr>
        <w:t>122</w:t>
      </w:r>
      <w:r>
        <w:rPr>
          <w:noProof/>
        </w:rPr>
        <w:fldChar w:fldCharType="end"/>
      </w:r>
    </w:p>
    <w:p w14:paraId="4FC2C723" w14:textId="4E7A08F6" w:rsidR="00B36A7A" w:rsidRDefault="00B36A7A">
      <w:pPr>
        <w:pStyle w:val="TOC4"/>
        <w:rPr>
          <w:rFonts w:asciiTheme="minorHAnsi" w:eastAsiaTheme="minorEastAsia" w:hAnsiTheme="minorHAnsi" w:cstheme="minorBidi"/>
          <w:noProof/>
          <w:sz w:val="22"/>
          <w:szCs w:val="22"/>
        </w:rPr>
      </w:pPr>
      <w:r>
        <w:rPr>
          <w:noProof/>
        </w:rPr>
        <w:t>6.2.2.8</w:t>
      </w:r>
      <w:r>
        <w:rPr>
          <w:rFonts w:asciiTheme="minorHAnsi" w:eastAsiaTheme="minorEastAsia" w:hAnsiTheme="minorHAnsi" w:cstheme="minorBidi"/>
          <w:noProof/>
          <w:sz w:val="22"/>
          <w:szCs w:val="22"/>
        </w:rPr>
        <w:tab/>
      </w:r>
      <w:r>
        <w:rPr>
          <w:noProof/>
        </w:rPr>
        <w:t>Network Slice Replacement</w:t>
      </w:r>
      <w:r>
        <w:rPr>
          <w:noProof/>
        </w:rPr>
        <w:tab/>
      </w:r>
      <w:r>
        <w:rPr>
          <w:noProof/>
        </w:rPr>
        <w:fldChar w:fldCharType="begin" w:fldLock="1"/>
      </w:r>
      <w:r>
        <w:rPr>
          <w:noProof/>
        </w:rPr>
        <w:instrText xml:space="preserve"> PAGEREF _Toc170198762 \h </w:instrText>
      </w:r>
      <w:r>
        <w:rPr>
          <w:noProof/>
        </w:rPr>
      </w:r>
      <w:r>
        <w:rPr>
          <w:noProof/>
        </w:rPr>
        <w:fldChar w:fldCharType="separate"/>
      </w:r>
      <w:r>
        <w:rPr>
          <w:noProof/>
        </w:rPr>
        <w:t>122</w:t>
      </w:r>
      <w:r>
        <w:rPr>
          <w:noProof/>
        </w:rPr>
        <w:fldChar w:fldCharType="end"/>
      </w:r>
    </w:p>
    <w:p w14:paraId="7E5E687F" w14:textId="09F275EA" w:rsidR="00B36A7A" w:rsidRDefault="00B36A7A">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_Toc170198763 \h </w:instrText>
      </w:r>
      <w:r>
        <w:rPr>
          <w:noProof/>
        </w:rPr>
      </w:r>
      <w:r>
        <w:rPr>
          <w:noProof/>
        </w:rPr>
        <w:fldChar w:fldCharType="separate"/>
      </w:r>
      <w:r>
        <w:rPr>
          <w:noProof/>
        </w:rPr>
        <w:t>122</w:t>
      </w:r>
      <w:r>
        <w:rPr>
          <w:noProof/>
        </w:rPr>
        <w:fldChar w:fldCharType="end"/>
      </w:r>
    </w:p>
    <w:p w14:paraId="06DBC7BA" w14:textId="3672A29B" w:rsidR="00B36A7A" w:rsidRDefault="00B36A7A">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_Toc170198764 \h </w:instrText>
      </w:r>
      <w:r>
        <w:rPr>
          <w:noProof/>
        </w:rPr>
      </w:r>
      <w:r>
        <w:rPr>
          <w:noProof/>
        </w:rPr>
        <w:fldChar w:fldCharType="separate"/>
      </w:r>
      <w:r>
        <w:rPr>
          <w:noProof/>
        </w:rPr>
        <w:t>123</w:t>
      </w:r>
      <w:r>
        <w:rPr>
          <w:noProof/>
        </w:rPr>
        <w:fldChar w:fldCharType="end"/>
      </w:r>
    </w:p>
    <w:p w14:paraId="3889DA27" w14:textId="7C5A2A87" w:rsidR="00B36A7A" w:rsidRDefault="00B36A7A">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_Toc170198765 \h </w:instrText>
      </w:r>
      <w:r>
        <w:rPr>
          <w:noProof/>
        </w:rPr>
      </w:r>
      <w:r>
        <w:rPr>
          <w:noProof/>
        </w:rPr>
        <w:fldChar w:fldCharType="separate"/>
      </w:r>
      <w:r>
        <w:rPr>
          <w:noProof/>
        </w:rPr>
        <w:t>123</w:t>
      </w:r>
      <w:r>
        <w:rPr>
          <w:noProof/>
        </w:rPr>
        <w:fldChar w:fldCharType="end"/>
      </w:r>
    </w:p>
    <w:p w14:paraId="1B82CAC2" w14:textId="5A1A9C4E" w:rsidR="00B36A7A" w:rsidRDefault="00B36A7A">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_Toc170198766 \h </w:instrText>
      </w:r>
      <w:r>
        <w:rPr>
          <w:noProof/>
        </w:rPr>
      </w:r>
      <w:r>
        <w:rPr>
          <w:noProof/>
        </w:rPr>
        <w:fldChar w:fldCharType="separate"/>
      </w:r>
      <w:r>
        <w:rPr>
          <w:noProof/>
        </w:rPr>
        <w:t>123</w:t>
      </w:r>
      <w:r>
        <w:rPr>
          <w:noProof/>
        </w:rPr>
        <w:fldChar w:fldCharType="end"/>
      </w:r>
    </w:p>
    <w:p w14:paraId="03A93DFC" w14:textId="2B9520A6" w:rsidR="00B36A7A" w:rsidRDefault="00B36A7A">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_Toc170198767 \h </w:instrText>
      </w:r>
      <w:r>
        <w:rPr>
          <w:noProof/>
        </w:rPr>
      </w:r>
      <w:r>
        <w:rPr>
          <w:noProof/>
        </w:rPr>
        <w:fldChar w:fldCharType="separate"/>
      </w:r>
      <w:r>
        <w:rPr>
          <w:noProof/>
        </w:rPr>
        <w:t>123</w:t>
      </w:r>
      <w:r>
        <w:rPr>
          <w:noProof/>
        </w:rPr>
        <w:fldChar w:fldCharType="end"/>
      </w:r>
    </w:p>
    <w:p w14:paraId="0EBBA74B" w14:textId="3F73D70D" w:rsidR="00B36A7A" w:rsidRDefault="00B36A7A">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_Toc170198768 \h </w:instrText>
      </w:r>
      <w:r>
        <w:rPr>
          <w:noProof/>
        </w:rPr>
      </w:r>
      <w:r>
        <w:rPr>
          <w:noProof/>
        </w:rPr>
        <w:fldChar w:fldCharType="separate"/>
      </w:r>
      <w:r>
        <w:rPr>
          <w:noProof/>
        </w:rPr>
        <w:t>124</w:t>
      </w:r>
      <w:r>
        <w:rPr>
          <w:noProof/>
        </w:rPr>
        <w:fldChar w:fldCharType="end"/>
      </w:r>
    </w:p>
    <w:p w14:paraId="500DAB4E" w14:textId="5F18AA98" w:rsidR="00B36A7A" w:rsidRDefault="00B36A7A">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_Toc170198769 \h </w:instrText>
      </w:r>
      <w:r>
        <w:rPr>
          <w:noProof/>
        </w:rPr>
      </w:r>
      <w:r>
        <w:rPr>
          <w:noProof/>
        </w:rPr>
        <w:fldChar w:fldCharType="separate"/>
      </w:r>
      <w:r>
        <w:rPr>
          <w:noProof/>
        </w:rPr>
        <w:t>124</w:t>
      </w:r>
      <w:r>
        <w:rPr>
          <w:noProof/>
        </w:rPr>
        <w:fldChar w:fldCharType="end"/>
      </w:r>
    </w:p>
    <w:p w14:paraId="3771BEFB" w14:textId="4D543DE4" w:rsidR="00B36A7A" w:rsidRDefault="00B36A7A">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_Toc170198770 \h </w:instrText>
      </w:r>
      <w:r>
        <w:rPr>
          <w:noProof/>
        </w:rPr>
      </w:r>
      <w:r>
        <w:rPr>
          <w:noProof/>
        </w:rPr>
        <w:fldChar w:fldCharType="separate"/>
      </w:r>
      <w:r>
        <w:rPr>
          <w:noProof/>
        </w:rPr>
        <w:t>124</w:t>
      </w:r>
      <w:r>
        <w:rPr>
          <w:noProof/>
        </w:rPr>
        <w:fldChar w:fldCharType="end"/>
      </w:r>
    </w:p>
    <w:p w14:paraId="21B86F63" w14:textId="4246F643" w:rsidR="00B36A7A" w:rsidRDefault="00B36A7A">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_Toc170198771 \h </w:instrText>
      </w:r>
      <w:r>
        <w:rPr>
          <w:noProof/>
        </w:rPr>
      </w:r>
      <w:r>
        <w:rPr>
          <w:noProof/>
        </w:rPr>
        <w:fldChar w:fldCharType="separate"/>
      </w:r>
      <w:r>
        <w:rPr>
          <w:noProof/>
        </w:rPr>
        <w:t>124</w:t>
      </w:r>
      <w:r>
        <w:rPr>
          <w:noProof/>
        </w:rPr>
        <w:fldChar w:fldCharType="end"/>
      </w:r>
    </w:p>
    <w:p w14:paraId="3B95F864" w14:textId="1986E791" w:rsidR="00B36A7A" w:rsidRDefault="00B36A7A">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_Toc17019</w:instrText>
      </w:r>
      <w:r>
        <w:rPr>
          <w:noProof/>
        </w:rPr>
        <w:lastRenderedPageBreak/>
        <w:instrText xml:space="preserve">8772 \h </w:instrText>
      </w:r>
      <w:r>
        <w:rPr>
          <w:noProof/>
        </w:rPr>
      </w:r>
      <w:r>
        <w:rPr>
          <w:noProof/>
        </w:rPr>
        <w:fldChar w:fldCharType="separate"/>
      </w:r>
      <w:r>
        <w:rPr>
          <w:noProof/>
        </w:rPr>
        <w:t>124</w:t>
      </w:r>
      <w:r>
        <w:rPr>
          <w:noProof/>
        </w:rPr>
        <w:fldChar w:fldCharType="end"/>
      </w:r>
    </w:p>
    <w:p w14:paraId="0366DC7D" w14:textId="6F40F359" w:rsidR="00B36A7A" w:rsidRDefault="00B36A7A">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_Toc170198773 \h </w:instrText>
      </w:r>
      <w:r>
        <w:rPr>
          <w:noProof/>
        </w:rPr>
      </w:r>
      <w:r>
        <w:rPr>
          <w:noProof/>
        </w:rPr>
        <w:fldChar w:fldCharType="separate"/>
      </w:r>
      <w:r>
        <w:rPr>
          <w:noProof/>
        </w:rPr>
        <w:t>124</w:t>
      </w:r>
      <w:r>
        <w:rPr>
          <w:noProof/>
        </w:rPr>
        <w:fldChar w:fldCharType="end"/>
      </w:r>
    </w:p>
    <w:p w14:paraId="1C2557D1" w14:textId="4CF5B858" w:rsidR="00B36A7A" w:rsidRDefault="00B36A7A">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_Toc170198774 \h </w:instrText>
      </w:r>
      <w:r>
        <w:rPr>
          <w:noProof/>
        </w:rPr>
      </w:r>
      <w:r>
        <w:rPr>
          <w:noProof/>
        </w:rPr>
        <w:fldChar w:fldCharType="separate"/>
      </w:r>
      <w:r>
        <w:rPr>
          <w:noProof/>
        </w:rPr>
        <w:t>138</w:t>
      </w:r>
      <w:r>
        <w:rPr>
          <w:noProof/>
        </w:rPr>
        <w:fldChar w:fldCharType="end"/>
      </w:r>
    </w:p>
    <w:p w14:paraId="5FA6AD70" w14:textId="31B72909" w:rsidR="00B36A7A" w:rsidRDefault="00B36A7A">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_Toc170198775 \h </w:instrText>
      </w:r>
      <w:r>
        <w:rPr>
          <w:noProof/>
        </w:rPr>
      </w:r>
      <w:r>
        <w:rPr>
          <w:noProof/>
        </w:rPr>
        <w:fldChar w:fldCharType="separate"/>
      </w:r>
      <w:r>
        <w:rPr>
          <w:noProof/>
        </w:rPr>
        <w:t>139</w:t>
      </w:r>
      <w:r>
        <w:rPr>
          <w:noProof/>
        </w:rPr>
        <w:fldChar w:fldCharType="end"/>
      </w:r>
    </w:p>
    <w:p w14:paraId="18588A97" w14:textId="003E57D1" w:rsidR="00B36A7A" w:rsidRDefault="00B36A7A">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_Toc170198776 \h </w:instrText>
      </w:r>
      <w:r>
        <w:rPr>
          <w:noProof/>
        </w:rPr>
      </w:r>
      <w:r>
        <w:rPr>
          <w:noProof/>
        </w:rPr>
        <w:fldChar w:fldCharType="separate"/>
      </w:r>
      <w:r>
        <w:rPr>
          <w:noProof/>
        </w:rPr>
        <w:t>144</w:t>
      </w:r>
      <w:r>
        <w:rPr>
          <w:noProof/>
        </w:rPr>
        <w:fldChar w:fldCharType="end"/>
      </w:r>
    </w:p>
    <w:p w14:paraId="17C981B9" w14:textId="12408F04" w:rsidR="00B36A7A" w:rsidRDefault="00B36A7A">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_Toc170198777 \h </w:instrText>
      </w:r>
      <w:r>
        <w:rPr>
          <w:noProof/>
        </w:rPr>
      </w:r>
      <w:r>
        <w:rPr>
          <w:noProof/>
        </w:rPr>
        <w:fldChar w:fldCharType="separate"/>
      </w:r>
      <w:r>
        <w:rPr>
          <w:noProof/>
        </w:rPr>
        <w:t>147</w:t>
      </w:r>
      <w:r>
        <w:rPr>
          <w:noProof/>
        </w:rPr>
        <w:fldChar w:fldCharType="end"/>
      </w:r>
    </w:p>
    <w:p w14:paraId="288258E5" w14:textId="717C9D80" w:rsidR="00B36A7A" w:rsidRDefault="00B36A7A">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_Toc170198778 \h </w:instrText>
      </w:r>
      <w:r>
        <w:rPr>
          <w:noProof/>
        </w:rPr>
      </w:r>
      <w:r>
        <w:rPr>
          <w:noProof/>
        </w:rPr>
        <w:fldChar w:fldCharType="separate"/>
      </w:r>
      <w:r>
        <w:rPr>
          <w:noProof/>
        </w:rPr>
        <w:t>147</w:t>
      </w:r>
      <w:r>
        <w:rPr>
          <w:noProof/>
        </w:rPr>
        <w:fldChar w:fldCharType="end"/>
      </w:r>
    </w:p>
    <w:p w14:paraId="2B9915FF" w14:textId="3E8283D8" w:rsidR="00B36A7A" w:rsidRDefault="00B36A7A">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_Toc170198779 \h </w:instrText>
      </w:r>
      <w:r>
        <w:rPr>
          <w:noProof/>
        </w:rPr>
      </w:r>
      <w:r>
        <w:rPr>
          <w:noProof/>
        </w:rPr>
        <w:fldChar w:fldCharType="separate"/>
      </w:r>
      <w:r>
        <w:rPr>
          <w:noProof/>
        </w:rPr>
        <w:t>147</w:t>
      </w:r>
      <w:r>
        <w:rPr>
          <w:noProof/>
        </w:rPr>
        <w:fldChar w:fldCharType="end"/>
      </w:r>
    </w:p>
    <w:p w14:paraId="2AED9215" w14:textId="0C2071C5" w:rsidR="00B36A7A" w:rsidRDefault="00B36A7A">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_Toc170198780 \h </w:instrText>
      </w:r>
      <w:r>
        <w:rPr>
          <w:noProof/>
        </w:rPr>
      </w:r>
      <w:r>
        <w:rPr>
          <w:noProof/>
        </w:rPr>
        <w:fldChar w:fldCharType="separate"/>
      </w:r>
      <w:r>
        <w:rPr>
          <w:noProof/>
        </w:rPr>
        <w:t>148</w:t>
      </w:r>
      <w:r>
        <w:rPr>
          <w:noProof/>
        </w:rPr>
        <w:fldChar w:fldCharType="end"/>
      </w:r>
    </w:p>
    <w:p w14:paraId="7709FD2D" w14:textId="1AFEE5D8" w:rsidR="00B36A7A" w:rsidRDefault="00B36A7A">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_Toc170198781 \h </w:instrText>
      </w:r>
      <w:r>
        <w:rPr>
          <w:noProof/>
        </w:rPr>
      </w:r>
      <w:r>
        <w:rPr>
          <w:noProof/>
        </w:rPr>
        <w:fldChar w:fldCharType="separate"/>
      </w:r>
      <w:r>
        <w:rPr>
          <w:noProof/>
        </w:rPr>
        <w:t>149</w:t>
      </w:r>
      <w:r>
        <w:rPr>
          <w:noProof/>
        </w:rPr>
        <w:fldChar w:fldCharType="end"/>
      </w:r>
    </w:p>
    <w:p w14:paraId="5542A779" w14:textId="1629D27C" w:rsidR="00B36A7A" w:rsidRDefault="00B36A7A">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_Toc170198782 \h </w:instrText>
      </w:r>
      <w:r>
        <w:rPr>
          <w:noProof/>
        </w:rPr>
      </w:r>
      <w:r>
        <w:rPr>
          <w:noProof/>
        </w:rPr>
        <w:fldChar w:fldCharType="separate"/>
      </w:r>
      <w:r>
        <w:rPr>
          <w:noProof/>
        </w:rPr>
        <w:t>149</w:t>
      </w:r>
      <w:r>
        <w:rPr>
          <w:noProof/>
        </w:rPr>
        <w:fldChar w:fldCharType="end"/>
      </w:r>
    </w:p>
    <w:p w14:paraId="791FBE2C" w14:textId="659EDB02" w:rsidR="00B36A7A" w:rsidRDefault="00B36A7A">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_Toc170198783 \h </w:instrText>
      </w:r>
      <w:r>
        <w:rPr>
          <w:noProof/>
        </w:rPr>
      </w:r>
      <w:r>
        <w:rPr>
          <w:noProof/>
        </w:rPr>
        <w:fldChar w:fldCharType="separate"/>
      </w:r>
      <w:r>
        <w:rPr>
          <w:noProof/>
        </w:rPr>
        <w:t>149</w:t>
      </w:r>
      <w:r>
        <w:rPr>
          <w:noProof/>
        </w:rPr>
        <w:fldChar w:fldCharType="end"/>
      </w:r>
    </w:p>
    <w:p w14:paraId="51CF896E" w14:textId="7B85B44A" w:rsidR="00B36A7A" w:rsidRDefault="00B36A7A">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_Toc170198784 \h </w:instrText>
      </w:r>
      <w:r>
        <w:rPr>
          <w:noProof/>
        </w:rPr>
      </w:r>
      <w:r>
        <w:rPr>
          <w:noProof/>
        </w:rPr>
        <w:fldChar w:fldCharType="separate"/>
      </w:r>
      <w:r>
        <w:rPr>
          <w:noProof/>
        </w:rPr>
        <w:t>155</w:t>
      </w:r>
      <w:r>
        <w:rPr>
          <w:noProof/>
        </w:rPr>
        <w:fldChar w:fldCharType="end"/>
      </w:r>
    </w:p>
    <w:p w14:paraId="21D82D16" w14:textId="65B87BEA" w:rsidR="00B36A7A" w:rsidRDefault="00B36A7A">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_Toc170198785 \h </w:instrText>
      </w:r>
      <w:r>
        <w:rPr>
          <w:noProof/>
        </w:rPr>
      </w:r>
      <w:r>
        <w:rPr>
          <w:noProof/>
        </w:rPr>
        <w:fldChar w:fldCharType="separate"/>
      </w:r>
      <w:r>
        <w:rPr>
          <w:noProof/>
        </w:rPr>
        <w:t>155</w:t>
      </w:r>
      <w:r>
        <w:rPr>
          <w:noProof/>
        </w:rPr>
        <w:fldChar w:fldCharType="end"/>
      </w:r>
    </w:p>
    <w:p w14:paraId="7D465C96" w14:textId="5935B00D" w:rsidR="00B36A7A" w:rsidRDefault="00B36A7A">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_Toc170198786 \h </w:instrText>
      </w:r>
      <w:r>
        <w:rPr>
          <w:noProof/>
        </w:rPr>
      </w:r>
      <w:r>
        <w:rPr>
          <w:noProof/>
        </w:rPr>
        <w:fldChar w:fldCharType="separate"/>
      </w:r>
      <w:r>
        <w:rPr>
          <w:noProof/>
        </w:rPr>
        <w:t>155</w:t>
      </w:r>
      <w:r>
        <w:rPr>
          <w:noProof/>
        </w:rPr>
        <w:fldChar w:fldCharType="end"/>
      </w:r>
    </w:p>
    <w:p w14:paraId="0F5ADE28" w14:textId="5DA9C4D6" w:rsidR="00B36A7A" w:rsidRDefault="00B36A7A">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_Toc170198787 \h </w:instrText>
      </w:r>
      <w:r>
        <w:rPr>
          <w:noProof/>
        </w:rPr>
      </w:r>
      <w:r>
        <w:rPr>
          <w:noProof/>
        </w:rPr>
        <w:fldChar w:fldCharType="separate"/>
      </w:r>
      <w:r>
        <w:rPr>
          <w:noProof/>
        </w:rPr>
        <w:t>156</w:t>
      </w:r>
      <w:r>
        <w:rPr>
          <w:noProof/>
        </w:rPr>
        <w:fldChar w:fldCharType="end"/>
      </w:r>
    </w:p>
    <w:p w14:paraId="2C095B28" w14:textId="412C723B" w:rsidR="00B36A7A" w:rsidRDefault="00B36A7A">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_Toc170198788 \h </w:instrText>
      </w:r>
      <w:r>
        <w:rPr>
          <w:noProof/>
        </w:rPr>
      </w:r>
      <w:r>
        <w:rPr>
          <w:noProof/>
        </w:rPr>
        <w:fldChar w:fldCharType="separate"/>
      </w:r>
      <w:r>
        <w:rPr>
          <w:noProof/>
        </w:rPr>
        <w:t>156</w:t>
      </w:r>
      <w:r>
        <w:rPr>
          <w:noProof/>
        </w:rPr>
        <w:fldChar w:fldCharType="end"/>
      </w:r>
    </w:p>
    <w:p w14:paraId="7DFAD0F7" w14:textId="044E7198" w:rsidR="00B36A7A" w:rsidRDefault="00B36A7A">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Support of URSP rule enforcement reporting</w:t>
      </w:r>
      <w:r>
        <w:rPr>
          <w:noProof/>
        </w:rPr>
        <w:tab/>
      </w:r>
      <w:r>
        <w:rPr>
          <w:noProof/>
        </w:rPr>
        <w:fldChar w:fldCharType="begin" w:fldLock="1"/>
      </w:r>
      <w:r>
        <w:rPr>
          <w:noProof/>
        </w:rPr>
        <w:instrText xml:space="preserve"> PAGEREF _Toc170198789 \h </w:instrText>
      </w:r>
      <w:r>
        <w:rPr>
          <w:noProof/>
        </w:rPr>
      </w:r>
      <w:r>
        <w:rPr>
          <w:noProof/>
        </w:rPr>
        <w:fldChar w:fldCharType="separate"/>
      </w:r>
      <w:r>
        <w:rPr>
          <w:noProof/>
        </w:rPr>
        <w:t>159</w:t>
      </w:r>
      <w:r>
        <w:rPr>
          <w:noProof/>
        </w:rPr>
        <w:fldChar w:fldCharType="end"/>
      </w:r>
    </w:p>
    <w:p w14:paraId="1A2F7FDB" w14:textId="1C799C58" w:rsidR="00B36A7A" w:rsidRDefault="00B36A7A">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_Toc170198790 \h </w:instrText>
      </w:r>
      <w:r>
        <w:rPr>
          <w:noProof/>
        </w:rPr>
      </w:r>
      <w:r>
        <w:rPr>
          <w:noProof/>
        </w:rPr>
        <w:fldChar w:fldCharType="separate"/>
      </w:r>
      <w:r>
        <w:rPr>
          <w:noProof/>
        </w:rPr>
        <w:t>160</w:t>
      </w:r>
      <w:r>
        <w:rPr>
          <w:noProof/>
        </w:rPr>
        <w:fldChar w:fldCharType="end"/>
      </w:r>
    </w:p>
    <w:p w14:paraId="2B48AC3B" w14:textId="3BD9F7DE" w:rsidR="00B36A7A" w:rsidRDefault="00B36A7A">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_Toc170198791 \h </w:instrText>
      </w:r>
      <w:r>
        <w:rPr>
          <w:noProof/>
        </w:rPr>
      </w:r>
      <w:r>
        <w:rPr>
          <w:noProof/>
        </w:rPr>
        <w:fldChar w:fldCharType="separate"/>
      </w:r>
      <w:r>
        <w:rPr>
          <w:noProof/>
        </w:rPr>
        <w:t>160</w:t>
      </w:r>
      <w:r>
        <w:rPr>
          <w:noProof/>
        </w:rPr>
        <w:fldChar w:fldCharType="end"/>
      </w:r>
    </w:p>
    <w:p w14:paraId="1E042BB4" w14:textId="1A88C795" w:rsidR="00B36A7A" w:rsidRDefault="00B36A7A">
      <w:pPr>
        <w:pStyle w:val="TOC3"/>
        <w:rPr>
          <w:rFonts w:asciiTheme="minorHAnsi" w:eastAsiaTheme="minorEastAsia" w:hAnsiTheme="minorHAnsi" w:cstheme="minorBidi"/>
          <w:noProof/>
          <w:sz w:val="22"/>
          <w:szCs w:val="22"/>
        </w:rPr>
      </w:pPr>
      <w:r>
        <w:rPr>
          <w:noProof/>
        </w:rPr>
        <w:t>6.6.5</w:t>
      </w:r>
      <w:r>
        <w:rPr>
          <w:rFonts w:asciiTheme="minorHAnsi" w:eastAsiaTheme="minorEastAsia" w:hAnsiTheme="minorHAnsi" w:cstheme="minorBidi"/>
          <w:noProof/>
          <w:sz w:val="22"/>
          <w:szCs w:val="22"/>
        </w:rPr>
        <w:tab/>
      </w:r>
      <w:r>
        <w:rPr>
          <w:noProof/>
        </w:rPr>
        <w:t>Ranging/Sidelink Positioning Policy information</w:t>
      </w:r>
      <w:r>
        <w:rPr>
          <w:noProof/>
        </w:rPr>
        <w:tab/>
      </w:r>
      <w:r>
        <w:rPr>
          <w:noProof/>
        </w:rPr>
        <w:fldChar w:fldCharType="begin" w:fldLock="1"/>
      </w:r>
      <w:r>
        <w:rPr>
          <w:noProof/>
        </w:rPr>
        <w:instrText xml:space="preserve"> PAGEREF _Toc170198792 \h </w:instrText>
      </w:r>
      <w:r>
        <w:rPr>
          <w:noProof/>
        </w:rPr>
      </w:r>
      <w:r>
        <w:rPr>
          <w:noProof/>
        </w:rPr>
        <w:fldChar w:fldCharType="separate"/>
      </w:r>
      <w:r>
        <w:rPr>
          <w:noProof/>
        </w:rPr>
        <w:t>160</w:t>
      </w:r>
      <w:r>
        <w:rPr>
          <w:noProof/>
        </w:rPr>
        <w:fldChar w:fldCharType="end"/>
      </w:r>
    </w:p>
    <w:p w14:paraId="210D4AD2" w14:textId="27696B58" w:rsidR="00B36A7A" w:rsidRDefault="00B36A7A">
      <w:pPr>
        <w:pStyle w:val="TOC3"/>
        <w:rPr>
          <w:rFonts w:asciiTheme="minorHAnsi" w:eastAsiaTheme="minorEastAsia" w:hAnsiTheme="minorHAnsi" w:cstheme="minorBidi"/>
          <w:noProof/>
          <w:sz w:val="22"/>
          <w:szCs w:val="22"/>
        </w:rPr>
      </w:pPr>
      <w:r>
        <w:rPr>
          <w:noProof/>
        </w:rPr>
        <w:t>6.6.6</w:t>
      </w:r>
      <w:r>
        <w:rPr>
          <w:rFonts w:asciiTheme="minorHAnsi" w:eastAsiaTheme="minorEastAsia" w:hAnsiTheme="minorHAnsi" w:cstheme="minorBidi"/>
          <w:noProof/>
          <w:sz w:val="22"/>
          <w:szCs w:val="22"/>
        </w:rPr>
        <w:tab/>
      </w:r>
      <w:r>
        <w:rPr>
          <w:noProof/>
        </w:rPr>
        <w:t>A2X Policy information</w:t>
      </w:r>
      <w:r>
        <w:rPr>
          <w:noProof/>
        </w:rPr>
        <w:tab/>
      </w:r>
      <w:r>
        <w:rPr>
          <w:noProof/>
        </w:rPr>
        <w:fldChar w:fldCharType="begin" w:fldLock="1"/>
      </w:r>
      <w:r>
        <w:rPr>
          <w:noProof/>
        </w:rPr>
        <w:instrText xml:space="preserve"> PAGEREF _Toc170198793 \h </w:instrText>
      </w:r>
      <w:r>
        <w:rPr>
          <w:noProof/>
        </w:rPr>
      </w:r>
      <w:r>
        <w:rPr>
          <w:noProof/>
        </w:rPr>
        <w:fldChar w:fldCharType="separate"/>
      </w:r>
      <w:r>
        <w:rPr>
          <w:noProof/>
        </w:rPr>
        <w:t>160</w:t>
      </w:r>
      <w:r>
        <w:rPr>
          <w:noProof/>
        </w:rPr>
        <w:fldChar w:fldCharType="end"/>
      </w:r>
    </w:p>
    <w:p w14:paraId="15FC1722" w14:textId="5416FBF3" w:rsidR="00B36A7A" w:rsidRDefault="00B36A7A">
      <w:pPr>
        <w:pStyle w:val="TOC3"/>
        <w:rPr>
          <w:rFonts w:asciiTheme="minorHAnsi" w:eastAsiaTheme="minorEastAsia" w:hAnsiTheme="minorHAnsi" w:cstheme="minorBidi"/>
          <w:noProof/>
          <w:sz w:val="22"/>
          <w:szCs w:val="22"/>
        </w:rPr>
      </w:pPr>
      <w:r>
        <w:rPr>
          <w:noProof/>
        </w:rPr>
        <w:t>6.6.7</w:t>
      </w:r>
      <w:r>
        <w:rPr>
          <w:rFonts w:asciiTheme="minorHAnsi" w:eastAsiaTheme="minorEastAsia" w:hAnsiTheme="minorHAnsi" w:cstheme="minorBidi"/>
          <w:noProof/>
          <w:sz w:val="22"/>
          <w:szCs w:val="22"/>
        </w:rPr>
        <w:tab/>
      </w:r>
      <w:r>
        <w:rPr>
          <w:noProof/>
        </w:rPr>
        <w:t>UE Policy Association supplementary information</w:t>
      </w:r>
      <w:r>
        <w:rPr>
          <w:noProof/>
        </w:rPr>
        <w:tab/>
      </w:r>
      <w:r>
        <w:rPr>
          <w:noProof/>
        </w:rPr>
        <w:fldChar w:fldCharType="begin" w:fldLock="1"/>
      </w:r>
      <w:r>
        <w:rPr>
          <w:noProof/>
        </w:rPr>
        <w:instrText xml:space="preserve"> PAGEREF _Toc170198794 \h </w:instrText>
      </w:r>
      <w:r>
        <w:rPr>
          <w:noProof/>
        </w:rPr>
      </w:r>
      <w:r>
        <w:rPr>
          <w:noProof/>
        </w:rPr>
        <w:fldChar w:fldCharType="separate"/>
      </w:r>
      <w:r>
        <w:rPr>
          <w:noProof/>
        </w:rPr>
        <w:t>161</w:t>
      </w:r>
      <w:r>
        <w:rPr>
          <w:noProof/>
        </w:rPr>
        <w:fldChar w:fldCharType="end"/>
      </w:r>
    </w:p>
    <w:p w14:paraId="031039B7" w14:textId="27B3E2F4" w:rsidR="00B36A7A" w:rsidRDefault="00B36A7A">
      <w:pPr>
        <w:pStyle w:val="TOC8"/>
        <w:rPr>
          <w:rFonts w:asciiTheme="minorHAnsi" w:eastAsiaTheme="minorEastAsia" w:hAnsiTheme="minorHAnsi" w:cstheme="minorBidi"/>
          <w:b w:val="0"/>
          <w:noProof/>
          <w:szCs w:val="22"/>
        </w:rPr>
      </w:pPr>
      <w:r>
        <w:rPr>
          <w:noProof/>
        </w:rPr>
        <w:t>Annex A (informative):</w:t>
      </w:r>
      <w:r>
        <w:rPr>
          <w:noProof/>
        </w:rPr>
        <w:tab/>
        <w:t>URSP rules example</w:t>
      </w:r>
      <w:r>
        <w:rPr>
          <w:noProof/>
        </w:rPr>
        <w:tab/>
      </w:r>
      <w:r>
        <w:rPr>
          <w:noProof/>
        </w:rPr>
        <w:fldChar w:fldCharType="begin" w:fldLock="1"/>
      </w:r>
      <w:r>
        <w:rPr>
          <w:noProof/>
        </w:rPr>
        <w:instrText xml:space="preserve"> PAGEREF _Toc170198795 \h </w:instrText>
      </w:r>
      <w:r>
        <w:rPr>
          <w:noProof/>
        </w:rPr>
      </w:r>
      <w:r>
        <w:rPr>
          <w:noProof/>
        </w:rPr>
        <w:fldChar w:fldCharType="separate"/>
      </w:r>
      <w:r>
        <w:rPr>
          <w:noProof/>
        </w:rPr>
        <w:t>162</w:t>
      </w:r>
      <w:r>
        <w:rPr>
          <w:noProof/>
        </w:rPr>
        <w:fldChar w:fldCharType="end"/>
      </w:r>
    </w:p>
    <w:p w14:paraId="2082C419" w14:textId="665E9CF6" w:rsidR="00B36A7A" w:rsidRDefault="00B36A7A">
      <w:pPr>
        <w:pStyle w:val="TOC8"/>
        <w:rPr>
          <w:rFonts w:asciiTheme="minorHAnsi" w:eastAsiaTheme="minorEastAsia" w:hAnsiTheme="minorHAnsi" w:cstheme="minorBidi"/>
          <w:b w:val="0"/>
          <w:noProof/>
          <w:szCs w:val="22"/>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_Toc170198796 \h </w:instrText>
      </w:r>
      <w:r>
        <w:rPr>
          <w:noProof/>
        </w:rPr>
      </w:r>
      <w:r>
        <w:rPr>
          <w:noProof/>
        </w:rPr>
        <w:fldChar w:fldCharType="separate"/>
      </w:r>
      <w:r>
        <w:rPr>
          <w:noProof/>
        </w:rPr>
        <w:t>167</w:t>
      </w:r>
      <w:r>
        <w:rPr>
          <w:noProof/>
        </w:rPr>
        <w:fldChar w:fldCharType="end"/>
      </w:r>
    </w:p>
    <w:p w14:paraId="53A9C9C7" w14:textId="7EE48A55" w:rsidR="00B36A7A" w:rsidRDefault="00B36A7A">
      <w:pPr>
        <w:pStyle w:val="TOC8"/>
        <w:rPr>
          <w:rFonts w:asciiTheme="minorHAnsi" w:eastAsiaTheme="minorEastAsia" w:hAnsiTheme="minorHAnsi" w:cstheme="minorBidi"/>
          <w:b w:val="0"/>
          <w:noProof/>
          <w:szCs w:val="22"/>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_Toc170198797 \h </w:instrText>
      </w:r>
      <w:r>
        <w:rPr>
          <w:noProof/>
        </w:rPr>
      </w:r>
      <w:r>
        <w:rPr>
          <w:noProof/>
        </w:rPr>
        <w:fldChar w:fldCharType="separate"/>
      </w:r>
      <w:r>
        <w:rPr>
          <w:noProof/>
        </w:rPr>
        <w:t>168</w:t>
      </w:r>
      <w:r>
        <w:rPr>
          <w:noProof/>
        </w:rPr>
        <w:fldChar w:fldCharType="end"/>
      </w:r>
    </w:p>
    <w:p w14:paraId="33AEA7D8" w14:textId="13AADE55" w:rsidR="00B36A7A" w:rsidRDefault="00B36A7A">
      <w:pPr>
        <w:pStyle w:val="TOC8"/>
        <w:rPr>
          <w:rFonts w:asciiTheme="minorHAnsi" w:eastAsiaTheme="minorEastAsia" w:hAnsiTheme="minorHAnsi" w:cstheme="minorBidi"/>
          <w:b w:val="0"/>
          <w:noProof/>
          <w:szCs w:val="22"/>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_Toc170198798 \h </w:instrText>
      </w:r>
      <w:r>
        <w:rPr>
          <w:noProof/>
        </w:rPr>
      </w:r>
      <w:r>
        <w:rPr>
          <w:noProof/>
        </w:rPr>
        <w:fldChar w:fldCharType="separate"/>
      </w:r>
      <w:r>
        <w:rPr>
          <w:noProof/>
        </w:rPr>
        <w:t>170</w:t>
      </w:r>
      <w:r>
        <w:rPr>
          <w:noProof/>
        </w:rPr>
        <w:fldChar w:fldCharType="end"/>
      </w:r>
    </w:p>
    <w:p w14:paraId="4E69C70F" w14:textId="79B96898" w:rsidR="00B36A7A" w:rsidRDefault="00B36A7A">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_Toc170198799 \h </w:instrText>
      </w:r>
      <w:r>
        <w:rPr>
          <w:noProof/>
        </w:rPr>
      </w:r>
      <w:r>
        <w:rPr>
          <w:noProof/>
        </w:rPr>
        <w:fldChar w:fldCharType="separate"/>
      </w:r>
      <w:r>
        <w:rPr>
          <w:noProof/>
        </w:rPr>
        <w:t>170</w:t>
      </w:r>
      <w:r>
        <w:rPr>
          <w:noProof/>
        </w:rPr>
        <w:fldChar w:fldCharType="end"/>
      </w:r>
    </w:p>
    <w:p w14:paraId="4B067020" w14:textId="4998F328" w:rsidR="00B36A7A" w:rsidRDefault="00B36A7A">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_Toc170198800 \h </w:instrText>
      </w:r>
      <w:r>
        <w:rPr>
          <w:noProof/>
        </w:rPr>
      </w:r>
      <w:r>
        <w:rPr>
          <w:noProof/>
        </w:rPr>
        <w:fldChar w:fldCharType="separate"/>
      </w:r>
      <w:r>
        <w:rPr>
          <w:noProof/>
        </w:rPr>
        <w:t>171</w:t>
      </w:r>
      <w:r>
        <w:rPr>
          <w:noProof/>
        </w:rPr>
        <w:fldChar w:fldCharType="end"/>
      </w:r>
    </w:p>
    <w:p w14:paraId="5108681F" w14:textId="73375087" w:rsidR="00B36A7A" w:rsidRDefault="00B36A7A">
      <w:pPr>
        <w:pStyle w:val="TOC8"/>
        <w:rPr>
          <w:rFonts w:asciiTheme="minorHAnsi" w:eastAsiaTheme="minorEastAsia" w:hAnsiTheme="minorHAnsi" w:cstheme="minorBidi"/>
          <w:b w:val="0"/>
          <w:noProof/>
          <w:szCs w:val="22"/>
        </w:rPr>
      </w:pPr>
      <w:r>
        <w:rPr>
          <w:noProof/>
        </w:rPr>
        <w:t>Annex E (informative):</w:t>
      </w:r>
      <w:r>
        <w:rPr>
          <w:noProof/>
        </w:rPr>
        <w:tab/>
        <w:t>Change history</w:t>
      </w:r>
      <w:r>
        <w:rPr>
          <w:noProof/>
        </w:rPr>
        <w:tab/>
      </w:r>
      <w:r>
        <w:rPr>
          <w:noProof/>
        </w:rPr>
        <w:fldChar w:fldCharType="begin" w:fldLock="1"/>
      </w:r>
      <w:r>
        <w:rPr>
          <w:noProof/>
        </w:rPr>
        <w:instrText xml:space="preserve"> PAGEREF _Toc170198801 \h </w:instrText>
      </w:r>
      <w:r>
        <w:rPr>
          <w:noProof/>
        </w:rPr>
      </w:r>
      <w:r>
        <w:rPr>
          <w:noProof/>
        </w:rPr>
        <w:fldChar w:fldCharType="separate"/>
      </w:r>
      <w:r>
        <w:rPr>
          <w:noProof/>
        </w:rPr>
        <w:t>172</w:t>
      </w:r>
      <w:r>
        <w:rPr>
          <w:noProof/>
        </w:rPr>
        <w:fldChar w:fldCharType="end"/>
      </w:r>
    </w:p>
    <w:p w14:paraId="2CACE4FA" w14:textId="6B58DE74" w:rsidR="00787F8E" w:rsidRPr="003D4ABF" w:rsidRDefault="00023F69" w:rsidP="00787F8E">
      <w:r w:rsidRPr="003D4ABF">
        <w:rPr>
          <w:noProof/>
          <w:sz w:val="22"/>
        </w:rPr>
        <w:fldChar w:fldCharType="end"/>
      </w:r>
      <w:bookmarkEnd w:id="9"/>
    </w:p>
    <w:p w14:paraId="7FD909AE" w14:textId="77777777" w:rsidR="00787F8E" w:rsidRPr="003D4ABF" w:rsidRDefault="00787F8E" w:rsidP="00787F8E">
      <w:pPr>
        <w:pStyle w:val="Heading1"/>
      </w:pPr>
      <w:bookmarkStart w:id="10" w:name="_CRForeword"/>
      <w:bookmarkEnd w:id="10"/>
      <w:r w:rsidRPr="003D4ABF">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170198596"/>
      <w:r w:rsidRPr="003D4ABF">
        <w:lastRenderedPageBreak/>
        <w:t>Foreword</w:t>
      </w:r>
      <w:bookmarkEnd w:id="11"/>
      <w:bookmarkEnd w:id="12"/>
      <w:bookmarkEnd w:id="13"/>
      <w:bookmarkEnd w:id="14"/>
      <w:bookmarkEnd w:id="15"/>
      <w:bookmarkEnd w:id="16"/>
      <w:bookmarkEnd w:id="17"/>
      <w:bookmarkEnd w:id="18"/>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9" w:name="_CRIntroduction"/>
      <w:bookmarkStart w:id="20" w:name="_Toc19197264"/>
      <w:bookmarkStart w:id="21" w:name="_Toc27896417"/>
      <w:bookmarkStart w:id="22" w:name="_Toc36192584"/>
      <w:bookmarkStart w:id="23" w:name="_Toc37076315"/>
      <w:bookmarkStart w:id="24" w:name="_Toc45194761"/>
      <w:bookmarkStart w:id="25" w:name="_Toc47594173"/>
      <w:bookmarkStart w:id="26" w:name="_Toc51836804"/>
      <w:bookmarkStart w:id="27" w:name="_Toc170198597"/>
      <w:bookmarkEnd w:id="19"/>
      <w:r w:rsidRPr="003D4ABF">
        <w:t>Introduction</w:t>
      </w:r>
      <w:bookmarkEnd w:id="20"/>
      <w:bookmarkEnd w:id="21"/>
      <w:bookmarkEnd w:id="22"/>
      <w:bookmarkEnd w:id="23"/>
      <w:bookmarkEnd w:id="24"/>
      <w:bookmarkEnd w:id="25"/>
      <w:bookmarkEnd w:id="26"/>
      <w:bookmarkEnd w:id="27"/>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8" w:name="_CR1"/>
      <w:bookmarkEnd w:id="28"/>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70198598"/>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CR2"/>
      <w:bookmarkStart w:id="39" w:name="_Toc19197266"/>
      <w:bookmarkStart w:id="40" w:name="_Toc27896419"/>
      <w:bookmarkStart w:id="41" w:name="_Toc36192586"/>
      <w:bookmarkStart w:id="42" w:name="_Toc37076317"/>
      <w:bookmarkStart w:id="43" w:name="_Toc45194763"/>
      <w:bookmarkStart w:id="44" w:name="_Toc47594175"/>
      <w:bookmarkStart w:id="45" w:name="_Toc51836806"/>
      <w:bookmarkStart w:id="46" w:name="_Toc170198599"/>
      <w:bookmarkEnd w:id="38"/>
      <w:r w:rsidRPr="003D4ABF">
        <w:t>2</w:t>
      </w:r>
      <w:r w:rsidRPr="003D4ABF">
        <w:tab/>
        <w:t>References</w:t>
      </w:r>
      <w:bookmarkEnd w:id="39"/>
      <w:bookmarkEnd w:id="40"/>
      <w:bookmarkEnd w:id="41"/>
      <w:bookmarkEnd w:id="42"/>
      <w:bookmarkEnd w:id="43"/>
      <w:bookmarkEnd w:id="44"/>
      <w:bookmarkEnd w:id="45"/>
      <w:bookmarkEnd w:id="46"/>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7"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8" w:name="_Toc27896420"/>
      <w:bookmarkStart w:id="49" w:name="_Toc36192587"/>
      <w:bookmarkStart w:id="50" w:name="_Toc37076318"/>
      <w:bookmarkStart w:id="51" w:name="_Toc45194764"/>
      <w:bookmarkStart w:id="52"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3"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4" w:name="_CR3"/>
      <w:bookmarkEnd w:id="54"/>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5" w:name="_Toc170198600"/>
      <w:r w:rsidRPr="003D4ABF">
        <w:t>3</w:t>
      </w:r>
      <w:r w:rsidRPr="003D4ABF">
        <w:tab/>
        <w:t>Definitions</w:t>
      </w:r>
      <w:r w:rsidRPr="003D4ABF">
        <w:rPr>
          <w:lang w:eastAsia="zh-CN"/>
        </w:rPr>
        <w:t xml:space="preserve"> </w:t>
      </w:r>
      <w:r w:rsidRPr="003D4ABF">
        <w:t>and abbreviations</w:t>
      </w:r>
      <w:bookmarkEnd w:id="47"/>
      <w:bookmarkEnd w:id="48"/>
      <w:bookmarkEnd w:id="49"/>
      <w:bookmarkEnd w:id="50"/>
      <w:bookmarkEnd w:id="51"/>
      <w:bookmarkEnd w:id="52"/>
      <w:bookmarkEnd w:id="53"/>
      <w:bookmarkEnd w:id="55"/>
    </w:p>
    <w:p w14:paraId="1D421B44" w14:textId="77777777" w:rsidR="00787F8E" w:rsidRPr="003D4ABF" w:rsidRDefault="00787F8E" w:rsidP="00787F8E">
      <w:pPr>
        <w:pStyle w:val="Heading2"/>
      </w:pPr>
      <w:bookmarkStart w:id="56" w:name="_CR3_1"/>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170198601"/>
      <w:bookmarkEnd w:id="56"/>
      <w:r w:rsidRPr="003D4ABF">
        <w:t>3.1</w:t>
      </w:r>
      <w:r w:rsidRPr="003D4ABF">
        <w:tab/>
        <w:t>Definitions</w:t>
      </w:r>
      <w:bookmarkEnd w:id="57"/>
      <w:bookmarkEnd w:id="58"/>
      <w:bookmarkEnd w:id="59"/>
      <w:bookmarkEnd w:id="60"/>
      <w:bookmarkEnd w:id="61"/>
      <w:bookmarkEnd w:id="62"/>
      <w:bookmarkEnd w:id="63"/>
      <w:bookmarkEnd w:id="64"/>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lastRenderedPageBreak/>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6C1D35C9"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5" w:name="_Toc19197269"/>
      <w:bookmarkStart w:id="66" w:name="_Toc27896422"/>
      <w:bookmarkStart w:id="67" w:name="_Toc36192589"/>
      <w:bookmarkStart w:id="68" w:name="_Toc37076320"/>
      <w:bookmarkStart w:id="69" w:name="_Toc45194766"/>
      <w:bookmarkStart w:id="70" w:name="_Toc47594178"/>
      <w:bookmarkStart w:id="71"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2" w:name="_CR3_2"/>
      <w:bookmarkStart w:id="73" w:name="_Toc170198602"/>
      <w:bookmarkEnd w:id="72"/>
      <w:r w:rsidRPr="003D4ABF">
        <w:t>3.2</w:t>
      </w:r>
      <w:r w:rsidRPr="003D4ABF">
        <w:tab/>
        <w:t>Abbreviations</w:t>
      </w:r>
      <w:bookmarkEnd w:id="65"/>
      <w:bookmarkEnd w:id="66"/>
      <w:bookmarkEnd w:id="67"/>
      <w:bookmarkEnd w:id="68"/>
      <w:bookmarkEnd w:id="69"/>
      <w:bookmarkEnd w:id="70"/>
      <w:bookmarkEnd w:id="71"/>
      <w:bookmarkEnd w:id="73"/>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lastRenderedPageBreak/>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4" w:name="_CR4"/>
      <w:bookmarkStart w:id="75" w:name="_Toc19197270"/>
      <w:bookmarkStart w:id="76" w:name="_Toc27896423"/>
      <w:bookmarkStart w:id="77" w:name="_Toc36192590"/>
      <w:bookmarkStart w:id="78" w:name="_Toc37076321"/>
      <w:bookmarkStart w:id="79" w:name="_Toc45194767"/>
      <w:bookmarkStart w:id="80" w:name="_Toc47594179"/>
      <w:bookmarkStart w:id="81" w:name="_Toc51836810"/>
      <w:bookmarkStart w:id="82" w:name="_Toc170198603"/>
      <w:bookmarkEnd w:id="74"/>
      <w:r w:rsidRPr="003D4ABF">
        <w:t>4</w:t>
      </w:r>
      <w:r w:rsidRPr="003D4ABF">
        <w:tab/>
      </w:r>
      <w:r w:rsidRPr="003D4ABF">
        <w:rPr>
          <w:lang w:eastAsia="zh-CN"/>
        </w:rPr>
        <w:t>High level architectural requirements</w:t>
      </w:r>
      <w:bookmarkEnd w:id="75"/>
      <w:bookmarkEnd w:id="76"/>
      <w:bookmarkEnd w:id="77"/>
      <w:bookmarkEnd w:id="78"/>
      <w:bookmarkEnd w:id="79"/>
      <w:bookmarkEnd w:id="80"/>
      <w:bookmarkEnd w:id="81"/>
      <w:bookmarkEnd w:id="82"/>
    </w:p>
    <w:p w14:paraId="1F27CE63" w14:textId="77777777" w:rsidR="00787F8E" w:rsidRPr="003D4ABF" w:rsidRDefault="00787F8E" w:rsidP="00787F8E">
      <w:pPr>
        <w:pStyle w:val="Heading2"/>
        <w:rPr>
          <w:lang w:eastAsia="zh-CN"/>
        </w:rPr>
      </w:pPr>
      <w:bookmarkStart w:id="83" w:name="_CR4_1"/>
      <w:bookmarkStart w:id="84" w:name="_Toc19197271"/>
      <w:bookmarkStart w:id="85" w:name="_Toc27896424"/>
      <w:bookmarkStart w:id="86" w:name="_Toc36192591"/>
      <w:bookmarkStart w:id="87" w:name="_Toc37076322"/>
      <w:bookmarkStart w:id="88" w:name="_Toc45194768"/>
      <w:bookmarkStart w:id="89" w:name="_Toc47594180"/>
      <w:bookmarkStart w:id="90" w:name="_Toc51836811"/>
      <w:bookmarkStart w:id="91" w:name="_Toc170198604"/>
      <w:bookmarkEnd w:id="83"/>
      <w:r w:rsidRPr="003D4ABF">
        <w:t>4.</w:t>
      </w:r>
      <w:r w:rsidRPr="003D4ABF">
        <w:rPr>
          <w:lang w:eastAsia="zh-CN"/>
        </w:rPr>
        <w:t>1</w:t>
      </w:r>
      <w:r w:rsidRPr="003D4ABF">
        <w:tab/>
      </w:r>
      <w:r w:rsidRPr="003D4ABF">
        <w:rPr>
          <w:lang w:eastAsia="zh-CN"/>
        </w:rPr>
        <w:t>General requirements</w:t>
      </w:r>
      <w:bookmarkEnd w:id="84"/>
      <w:bookmarkEnd w:id="85"/>
      <w:bookmarkEnd w:id="86"/>
      <w:bookmarkEnd w:id="87"/>
      <w:bookmarkEnd w:id="88"/>
      <w:bookmarkEnd w:id="89"/>
      <w:bookmarkEnd w:id="90"/>
      <w:bookmarkEnd w:id="91"/>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2" w:name="_CR4_2"/>
      <w:bookmarkStart w:id="93" w:name="_Toc19197272"/>
      <w:bookmarkStart w:id="94" w:name="_Toc27896425"/>
      <w:bookmarkStart w:id="95" w:name="_Toc36192592"/>
      <w:bookmarkStart w:id="96" w:name="_Toc37076323"/>
      <w:bookmarkStart w:id="97" w:name="_Toc45194769"/>
      <w:bookmarkStart w:id="98" w:name="_Toc47594181"/>
      <w:bookmarkStart w:id="99" w:name="_Toc51836812"/>
      <w:bookmarkStart w:id="100" w:name="_Toc170198605"/>
      <w:bookmarkEnd w:id="92"/>
      <w:r w:rsidRPr="003D4ABF">
        <w:t>4.2</w:t>
      </w:r>
      <w:r w:rsidRPr="003D4ABF">
        <w:tab/>
        <w:t>Non-session management related policy control requirements</w:t>
      </w:r>
      <w:bookmarkEnd w:id="93"/>
      <w:bookmarkEnd w:id="94"/>
      <w:bookmarkEnd w:id="95"/>
      <w:bookmarkEnd w:id="96"/>
      <w:bookmarkEnd w:id="97"/>
      <w:bookmarkEnd w:id="98"/>
      <w:bookmarkEnd w:id="99"/>
      <w:bookmarkEnd w:id="100"/>
    </w:p>
    <w:p w14:paraId="24956145" w14:textId="77777777" w:rsidR="00787F8E" w:rsidRPr="003D4ABF" w:rsidRDefault="00787F8E" w:rsidP="00787F8E">
      <w:pPr>
        <w:pStyle w:val="Heading3"/>
      </w:pPr>
      <w:bookmarkStart w:id="101" w:name="_CR4_2_1"/>
      <w:bookmarkStart w:id="102" w:name="_Toc19197273"/>
      <w:bookmarkStart w:id="103" w:name="_Toc27896426"/>
      <w:bookmarkStart w:id="104" w:name="_Toc36192593"/>
      <w:bookmarkStart w:id="105" w:name="_Toc37076324"/>
      <w:bookmarkStart w:id="106" w:name="_Toc45194770"/>
      <w:bookmarkStart w:id="107" w:name="_Toc47594182"/>
      <w:bookmarkStart w:id="108" w:name="_Toc51836813"/>
      <w:bookmarkStart w:id="109" w:name="_Toc170198606"/>
      <w:bookmarkEnd w:id="101"/>
      <w:r w:rsidRPr="003D4ABF">
        <w:t>4.2.1</w:t>
      </w:r>
      <w:r w:rsidRPr="003D4ABF">
        <w:tab/>
        <w:t>Access and mobility related policy control requirements</w:t>
      </w:r>
      <w:bookmarkEnd w:id="102"/>
      <w:bookmarkEnd w:id="103"/>
      <w:bookmarkEnd w:id="104"/>
      <w:bookmarkEnd w:id="105"/>
      <w:bookmarkEnd w:id="106"/>
      <w:bookmarkEnd w:id="107"/>
      <w:bookmarkEnd w:id="108"/>
      <w:bookmarkEnd w:id="109"/>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0" w:name="_Toc19197274"/>
      <w:bookmarkStart w:id="111" w:name="_Toc27896427"/>
      <w:bookmarkStart w:id="112" w:name="_Toc36192594"/>
      <w:bookmarkStart w:id="113" w:name="_Toc37076325"/>
      <w:bookmarkStart w:id="114" w:name="_Toc45194771"/>
      <w:bookmarkStart w:id="115" w:name="_Toc47594183"/>
      <w:bookmarkStart w:id="116"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7" w:name="_CR4_2_2"/>
      <w:bookmarkStart w:id="118" w:name="_Toc170198607"/>
      <w:bookmarkEnd w:id="117"/>
      <w:r w:rsidRPr="003D4ABF">
        <w:t>4.2.2</w:t>
      </w:r>
      <w:r w:rsidRPr="003D4ABF">
        <w:tab/>
        <w:t>UE policy control requirements</w:t>
      </w:r>
      <w:bookmarkEnd w:id="110"/>
      <w:bookmarkEnd w:id="111"/>
      <w:bookmarkEnd w:id="112"/>
      <w:bookmarkEnd w:id="113"/>
      <w:bookmarkEnd w:id="114"/>
      <w:bookmarkEnd w:id="115"/>
      <w:bookmarkEnd w:id="116"/>
      <w:bookmarkEnd w:id="118"/>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lastRenderedPageBreak/>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9" w:name="_Toc19197275"/>
      <w:bookmarkStart w:id="120"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1" w:name="_Toc36192595"/>
      <w:bookmarkStart w:id="122" w:name="_Toc37076326"/>
      <w:bookmarkStart w:id="123" w:name="_Toc45194772"/>
      <w:bookmarkStart w:id="124" w:name="_Toc47594184"/>
      <w:bookmarkStart w:id="125"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6" w:name="_CR4_2_3"/>
      <w:bookmarkStart w:id="127" w:name="_Toc170198608"/>
      <w:bookmarkEnd w:id="126"/>
      <w:r w:rsidRPr="003D4ABF">
        <w:t>4.2.3</w:t>
      </w:r>
      <w:r w:rsidRPr="003D4ABF">
        <w:tab/>
        <w:t>Network analytics information requirements</w:t>
      </w:r>
      <w:bookmarkEnd w:id="119"/>
      <w:bookmarkEnd w:id="120"/>
      <w:bookmarkEnd w:id="121"/>
      <w:bookmarkEnd w:id="122"/>
      <w:bookmarkEnd w:id="123"/>
      <w:bookmarkEnd w:id="124"/>
      <w:bookmarkEnd w:id="125"/>
      <w:bookmarkEnd w:id="12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8" w:name="_CR4_2_4"/>
      <w:bookmarkStart w:id="129" w:name="_Toc19197276"/>
      <w:bookmarkStart w:id="130" w:name="_Toc27896429"/>
      <w:bookmarkStart w:id="131" w:name="_Toc36192596"/>
      <w:bookmarkStart w:id="132" w:name="_Toc37076327"/>
      <w:bookmarkStart w:id="133" w:name="_Toc45194773"/>
      <w:bookmarkStart w:id="134" w:name="_Toc47594185"/>
      <w:bookmarkStart w:id="135" w:name="_Toc51836816"/>
      <w:bookmarkStart w:id="136" w:name="_Toc170198609"/>
      <w:bookmarkEnd w:id="128"/>
      <w:r w:rsidRPr="003D4ABF">
        <w:t>4.2.4</w:t>
      </w:r>
      <w:r w:rsidRPr="003D4ABF">
        <w:tab/>
        <w:t>Management of packet flow descriptions</w:t>
      </w:r>
      <w:bookmarkEnd w:id="129"/>
      <w:bookmarkEnd w:id="130"/>
      <w:bookmarkEnd w:id="131"/>
      <w:bookmarkEnd w:id="132"/>
      <w:bookmarkEnd w:id="133"/>
      <w:bookmarkEnd w:id="134"/>
      <w:bookmarkEnd w:id="135"/>
      <w:bookmarkEnd w:id="136"/>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7" w:name="_CR4_2_5"/>
      <w:bookmarkStart w:id="138" w:name="_Toc19197277"/>
      <w:bookmarkStart w:id="139" w:name="_Toc27896430"/>
      <w:bookmarkStart w:id="140" w:name="_Toc36192597"/>
      <w:bookmarkStart w:id="141" w:name="_Toc37076328"/>
      <w:bookmarkStart w:id="142" w:name="_Toc45194774"/>
      <w:bookmarkStart w:id="143" w:name="_Toc47594186"/>
      <w:bookmarkStart w:id="144" w:name="_Toc51836817"/>
      <w:bookmarkStart w:id="145" w:name="_Toc170198610"/>
      <w:bookmarkEnd w:id="137"/>
      <w:r w:rsidRPr="003D4ABF">
        <w:t>4.2.5</w:t>
      </w:r>
      <w:r w:rsidRPr="003D4ABF">
        <w:tab/>
        <w:t>SMF selection management related policy control requirements</w:t>
      </w:r>
      <w:bookmarkEnd w:id="138"/>
      <w:bookmarkEnd w:id="139"/>
      <w:bookmarkEnd w:id="140"/>
      <w:bookmarkEnd w:id="141"/>
      <w:bookmarkEnd w:id="142"/>
      <w:bookmarkEnd w:id="143"/>
      <w:bookmarkEnd w:id="144"/>
      <w:bookmarkEnd w:id="145"/>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6" w:name="_CR4_2_6"/>
      <w:bookmarkStart w:id="147" w:name="_Toc36192598"/>
      <w:bookmarkStart w:id="148" w:name="_Toc37076329"/>
      <w:bookmarkStart w:id="149" w:name="_Toc45194775"/>
      <w:bookmarkStart w:id="150" w:name="_Toc47594187"/>
      <w:bookmarkStart w:id="151" w:name="_Toc51836818"/>
      <w:bookmarkStart w:id="152" w:name="_Toc19197278"/>
      <w:bookmarkStart w:id="153" w:name="_Toc27896431"/>
      <w:bookmarkStart w:id="154" w:name="_Toc170198611"/>
      <w:bookmarkEnd w:id="146"/>
      <w:r w:rsidRPr="003D4ABF">
        <w:t>4.2.6</w:t>
      </w:r>
      <w:r w:rsidRPr="003D4ABF">
        <w:tab/>
        <w:t>Support for non-session management related network capability exposure</w:t>
      </w:r>
      <w:bookmarkEnd w:id="147"/>
      <w:bookmarkEnd w:id="148"/>
      <w:bookmarkEnd w:id="149"/>
      <w:bookmarkEnd w:id="150"/>
      <w:bookmarkEnd w:id="151"/>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lastRenderedPageBreak/>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5" w:name="_Toc36192599"/>
      <w:bookmarkStart w:id="156" w:name="_Toc37076330"/>
      <w:bookmarkStart w:id="157" w:name="_Toc45194776"/>
      <w:bookmarkStart w:id="158" w:name="_Toc47594188"/>
      <w:bookmarkStart w:id="159"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60" w:name="_CR4_2_7"/>
      <w:bookmarkStart w:id="161" w:name="_Toc170198612"/>
      <w:bookmarkEnd w:id="160"/>
      <w:r>
        <w:t>4.2.7</w:t>
      </w:r>
      <w:r>
        <w:tab/>
        <w:t>Slice replacement related policy control requirements</w:t>
      </w:r>
      <w:bookmarkEnd w:id="161"/>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2" w:name="_CR4_3"/>
      <w:bookmarkStart w:id="163" w:name="_Toc170198613"/>
      <w:bookmarkEnd w:id="162"/>
      <w:r w:rsidRPr="003D4ABF">
        <w:t>4.3</w:t>
      </w:r>
      <w:r w:rsidRPr="003D4ABF">
        <w:tab/>
        <w:t>Session management related policy control requirements</w:t>
      </w:r>
      <w:bookmarkEnd w:id="152"/>
      <w:bookmarkEnd w:id="153"/>
      <w:bookmarkEnd w:id="155"/>
      <w:bookmarkEnd w:id="156"/>
      <w:bookmarkEnd w:id="157"/>
      <w:bookmarkEnd w:id="158"/>
      <w:bookmarkEnd w:id="159"/>
      <w:bookmarkEnd w:id="163"/>
    </w:p>
    <w:p w14:paraId="2C65DC30" w14:textId="77777777" w:rsidR="00787F8E" w:rsidRPr="003D4ABF" w:rsidRDefault="00787F8E" w:rsidP="00787F8E">
      <w:pPr>
        <w:pStyle w:val="Heading3"/>
      </w:pPr>
      <w:bookmarkStart w:id="164" w:name="_CR4_3_1"/>
      <w:bookmarkStart w:id="165" w:name="_Toc19197279"/>
      <w:bookmarkStart w:id="166" w:name="_Toc27896432"/>
      <w:bookmarkStart w:id="167" w:name="_Toc36192600"/>
      <w:bookmarkStart w:id="168" w:name="_Toc37076331"/>
      <w:bookmarkStart w:id="169" w:name="_Toc45194777"/>
      <w:bookmarkStart w:id="170" w:name="_Toc47594189"/>
      <w:bookmarkStart w:id="171" w:name="_Toc51836820"/>
      <w:bookmarkStart w:id="172" w:name="_Toc170198614"/>
      <w:bookmarkEnd w:id="164"/>
      <w:r w:rsidRPr="003D4ABF">
        <w:t>4.3.1</w:t>
      </w:r>
      <w:r w:rsidRPr="003D4ABF">
        <w:tab/>
        <w:t>General requirements</w:t>
      </w:r>
      <w:bookmarkEnd w:id="165"/>
      <w:bookmarkEnd w:id="166"/>
      <w:bookmarkEnd w:id="167"/>
      <w:bookmarkEnd w:id="168"/>
      <w:bookmarkEnd w:id="169"/>
      <w:bookmarkEnd w:id="170"/>
      <w:bookmarkEnd w:id="171"/>
      <w:bookmarkEnd w:id="172"/>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lastRenderedPageBreak/>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3" w:name="_CR4_3_2"/>
      <w:bookmarkStart w:id="174" w:name="_Toc19197280"/>
      <w:bookmarkStart w:id="175" w:name="_Toc27896433"/>
      <w:bookmarkStart w:id="176" w:name="_Toc36192601"/>
      <w:bookmarkStart w:id="177" w:name="_Toc37076332"/>
      <w:bookmarkStart w:id="178" w:name="_Toc45194778"/>
      <w:bookmarkStart w:id="179" w:name="_Toc47594190"/>
      <w:bookmarkStart w:id="180" w:name="_Toc51836821"/>
      <w:bookmarkStart w:id="181" w:name="_Toc170198615"/>
      <w:bookmarkEnd w:id="173"/>
      <w:r w:rsidRPr="003D4ABF">
        <w:t>4.3.2</w:t>
      </w:r>
      <w:r w:rsidRPr="003D4ABF">
        <w:tab/>
        <w:t>Charging related requirements</w:t>
      </w:r>
      <w:bookmarkEnd w:id="174"/>
      <w:bookmarkEnd w:id="175"/>
      <w:bookmarkEnd w:id="176"/>
      <w:bookmarkEnd w:id="177"/>
      <w:bookmarkEnd w:id="178"/>
      <w:bookmarkEnd w:id="179"/>
      <w:bookmarkEnd w:id="180"/>
      <w:bookmarkEnd w:id="181"/>
    </w:p>
    <w:p w14:paraId="67D3B917" w14:textId="77777777" w:rsidR="00787F8E" w:rsidRPr="003D4ABF" w:rsidRDefault="00787F8E" w:rsidP="00787F8E">
      <w:pPr>
        <w:pStyle w:val="Heading4"/>
      </w:pPr>
      <w:bookmarkStart w:id="182" w:name="_CR4_3_2_1"/>
      <w:bookmarkStart w:id="183" w:name="_Toc19197281"/>
      <w:bookmarkStart w:id="184" w:name="_Toc27896434"/>
      <w:bookmarkStart w:id="185" w:name="_Toc36192602"/>
      <w:bookmarkStart w:id="186" w:name="_Toc37076333"/>
      <w:bookmarkStart w:id="187" w:name="_Toc45194779"/>
      <w:bookmarkStart w:id="188" w:name="_Toc47594191"/>
      <w:bookmarkStart w:id="189" w:name="_Toc51836822"/>
      <w:bookmarkStart w:id="190" w:name="_Toc170198616"/>
      <w:bookmarkEnd w:id="182"/>
      <w:r w:rsidRPr="003D4ABF">
        <w:t>4.3.2.1</w:t>
      </w:r>
      <w:r w:rsidRPr="003D4ABF">
        <w:tab/>
        <w:t>General</w:t>
      </w:r>
      <w:bookmarkEnd w:id="183"/>
      <w:bookmarkEnd w:id="184"/>
      <w:bookmarkEnd w:id="185"/>
      <w:bookmarkEnd w:id="186"/>
      <w:bookmarkEnd w:id="187"/>
      <w:bookmarkEnd w:id="188"/>
      <w:bookmarkEnd w:id="189"/>
      <w:bookmarkEnd w:id="190"/>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1" w:name="_CR4_3_2_2"/>
      <w:bookmarkStart w:id="192" w:name="_Toc19197282"/>
      <w:bookmarkStart w:id="193" w:name="_Toc27896435"/>
      <w:bookmarkStart w:id="194" w:name="_Toc36192603"/>
      <w:bookmarkStart w:id="195" w:name="_Toc37076334"/>
      <w:bookmarkStart w:id="196" w:name="_Toc45194780"/>
      <w:bookmarkStart w:id="197" w:name="_Toc47594192"/>
      <w:bookmarkStart w:id="198" w:name="_Toc51836823"/>
      <w:bookmarkStart w:id="199" w:name="_Toc170198617"/>
      <w:bookmarkEnd w:id="191"/>
      <w:r w:rsidRPr="003D4ABF">
        <w:t>4.3.2.2</w:t>
      </w:r>
      <w:r w:rsidRPr="003D4ABF">
        <w:tab/>
        <w:t>Charging models</w:t>
      </w:r>
      <w:bookmarkEnd w:id="192"/>
      <w:bookmarkEnd w:id="193"/>
      <w:bookmarkEnd w:id="194"/>
      <w:bookmarkEnd w:id="195"/>
      <w:bookmarkEnd w:id="196"/>
      <w:bookmarkEnd w:id="197"/>
      <w:bookmarkEnd w:id="198"/>
      <w:bookmarkEnd w:id="19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0" w:name="_CR4_3_2_3"/>
      <w:bookmarkStart w:id="201" w:name="_Toc19197283"/>
      <w:bookmarkStart w:id="202" w:name="_Toc27896436"/>
      <w:bookmarkStart w:id="203" w:name="_Toc36192604"/>
      <w:bookmarkStart w:id="204" w:name="_Toc37076335"/>
      <w:bookmarkStart w:id="205" w:name="_Toc45194781"/>
      <w:bookmarkStart w:id="206" w:name="_Toc47594193"/>
      <w:bookmarkStart w:id="207" w:name="_Toc51836824"/>
      <w:bookmarkStart w:id="208" w:name="_Toc170198618"/>
      <w:bookmarkEnd w:id="200"/>
      <w:r w:rsidRPr="003D4ABF">
        <w:t>4.3.2.3</w:t>
      </w:r>
      <w:r w:rsidRPr="003D4ABF">
        <w:tab/>
        <w:t>Charging requirements</w:t>
      </w:r>
      <w:bookmarkEnd w:id="201"/>
      <w:bookmarkEnd w:id="202"/>
      <w:bookmarkEnd w:id="203"/>
      <w:bookmarkEnd w:id="204"/>
      <w:bookmarkEnd w:id="205"/>
      <w:bookmarkEnd w:id="206"/>
      <w:bookmarkEnd w:id="207"/>
      <w:bookmarkEnd w:id="208"/>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lastRenderedPageBreak/>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9" w:name="_CR4_3_2_4"/>
      <w:bookmarkStart w:id="210" w:name="_Toc19197284"/>
      <w:bookmarkStart w:id="211" w:name="_Toc27896437"/>
      <w:bookmarkStart w:id="212" w:name="_Toc36192605"/>
      <w:bookmarkStart w:id="213" w:name="_Toc37076336"/>
      <w:bookmarkStart w:id="214" w:name="_Toc45194782"/>
      <w:bookmarkStart w:id="215" w:name="_Toc47594194"/>
      <w:bookmarkStart w:id="216" w:name="_Toc51836825"/>
      <w:bookmarkStart w:id="217" w:name="_Toc170198619"/>
      <w:bookmarkEnd w:id="209"/>
      <w:r w:rsidRPr="003D4ABF">
        <w:t>4.3.2.4</w:t>
      </w:r>
      <w:r w:rsidRPr="003D4ABF">
        <w:tab/>
        <w:t>Examples of Service Data Flow Charging</w:t>
      </w:r>
      <w:bookmarkEnd w:id="210"/>
      <w:bookmarkEnd w:id="211"/>
      <w:bookmarkEnd w:id="212"/>
      <w:bookmarkEnd w:id="213"/>
      <w:bookmarkEnd w:id="214"/>
      <w:bookmarkEnd w:id="215"/>
      <w:bookmarkEnd w:id="216"/>
      <w:bookmarkEnd w:id="217"/>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8" w:name="_CR4_3_3"/>
      <w:bookmarkStart w:id="219" w:name="_Toc19197285"/>
      <w:bookmarkStart w:id="220" w:name="_Toc27896438"/>
      <w:bookmarkStart w:id="221" w:name="_Toc36192606"/>
      <w:bookmarkStart w:id="222" w:name="_Toc37076337"/>
      <w:bookmarkStart w:id="223" w:name="_Toc45194783"/>
      <w:bookmarkStart w:id="224" w:name="_Toc47594195"/>
      <w:bookmarkStart w:id="225" w:name="_Toc51836826"/>
      <w:bookmarkStart w:id="226" w:name="_Toc170198620"/>
      <w:bookmarkEnd w:id="218"/>
      <w:r w:rsidRPr="003D4ABF">
        <w:t>4.3.3</w:t>
      </w:r>
      <w:r w:rsidRPr="003D4ABF">
        <w:tab/>
        <w:t>Policy control requirements</w:t>
      </w:r>
      <w:bookmarkEnd w:id="219"/>
      <w:bookmarkEnd w:id="220"/>
      <w:bookmarkEnd w:id="221"/>
      <w:bookmarkEnd w:id="222"/>
      <w:bookmarkEnd w:id="223"/>
      <w:bookmarkEnd w:id="224"/>
      <w:bookmarkEnd w:id="225"/>
      <w:bookmarkEnd w:id="226"/>
    </w:p>
    <w:p w14:paraId="4DD9F077" w14:textId="77777777" w:rsidR="00787F8E" w:rsidRPr="003D4ABF" w:rsidRDefault="00787F8E" w:rsidP="00787F8E">
      <w:pPr>
        <w:pStyle w:val="Heading4"/>
      </w:pPr>
      <w:bookmarkStart w:id="227" w:name="_CR4_3_3_1"/>
      <w:bookmarkStart w:id="228" w:name="_Toc19197286"/>
      <w:bookmarkStart w:id="229" w:name="_Toc27896439"/>
      <w:bookmarkStart w:id="230" w:name="_Toc36192607"/>
      <w:bookmarkStart w:id="231" w:name="_Toc37076338"/>
      <w:bookmarkStart w:id="232" w:name="_Toc45194784"/>
      <w:bookmarkStart w:id="233" w:name="_Toc47594196"/>
      <w:bookmarkStart w:id="234" w:name="_Toc51836827"/>
      <w:bookmarkStart w:id="235" w:name="_Toc170198621"/>
      <w:bookmarkEnd w:id="227"/>
      <w:r w:rsidRPr="003D4ABF">
        <w:t>4.3.3.1</w:t>
      </w:r>
      <w:r w:rsidRPr="003D4ABF">
        <w:tab/>
        <w:t>Gating control requirements</w:t>
      </w:r>
      <w:bookmarkEnd w:id="228"/>
      <w:bookmarkEnd w:id="229"/>
      <w:bookmarkEnd w:id="230"/>
      <w:bookmarkEnd w:id="231"/>
      <w:bookmarkEnd w:id="232"/>
      <w:bookmarkEnd w:id="233"/>
      <w:bookmarkEnd w:id="234"/>
      <w:bookmarkEnd w:id="235"/>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6" w:name="_CR4_3_3_2"/>
      <w:bookmarkStart w:id="237" w:name="_Toc19197287"/>
      <w:bookmarkStart w:id="238" w:name="_Toc27896440"/>
      <w:bookmarkStart w:id="239" w:name="_Toc36192608"/>
      <w:bookmarkStart w:id="240" w:name="_Toc37076339"/>
      <w:bookmarkStart w:id="241" w:name="_Toc45194785"/>
      <w:bookmarkStart w:id="242" w:name="_Toc47594197"/>
      <w:bookmarkStart w:id="243" w:name="_Toc51836828"/>
      <w:bookmarkStart w:id="244" w:name="_Toc170198622"/>
      <w:bookmarkEnd w:id="236"/>
      <w:r w:rsidRPr="003D4ABF">
        <w:t>4.3.3.2</w:t>
      </w:r>
      <w:r w:rsidRPr="003D4ABF">
        <w:tab/>
        <w:t>QoS control requirements</w:t>
      </w:r>
      <w:bookmarkEnd w:id="237"/>
      <w:bookmarkEnd w:id="238"/>
      <w:bookmarkEnd w:id="239"/>
      <w:bookmarkEnd w:id="240"/>
      <w:bookmarkEnd w:id="241"/>
      <w:bookmarkEnd w:id="242"/>
      <w:bookmarkEnd w:id="243"/>
      <w:bookmarkEnd w:id="244"/>
    </w:p>
    <w:p w14:paraId="3D3045AE" w14:textId="77777777" w:rsidR="00787F8E" w:rsidRPr="003D4ABF" w:rsidRDefault="00787F8E" w:rsidP="00787F8E">
      <w:pPr>
        <w:pStyle w:val="Heading5"/>
      </w:pPr>
      <w:bookmarkStart w:id="245" w:name="_CR4_3_3_2_1"/>
      <w:bookmarkStart w:id="246" w:name="_Toc19197288"/>
      <w:bookmarkStart w:id="247" w:name="_Toc27896441"/>
      <w:bookmarkStart w:id="248" w:name="_Toc36192609"/>
      <w:bookmarkStart w:id="249" w:name="_Toc37076340"/>
      <w:bookmarkStart w:id="250" w:name="_Toc45194786"/>
      <w:bookmarkStart w:id="251" w:name="_Toc47594198"/>
      <w:bookmarkStart w:id="252" w:name="_Toc51836829"/>
      <w:bookmarkStart w:id="253" w:name="_Toc170198623"/>
      <w:bookmarkEnd w:id="245"/>
      <w:r w:rsidRPr="003D4ABF">
        <w:t>4.3.3.2.1</w:t>
      </w:r>
      <w:r w:rsidRPr="003D4ABF">
        <w:tab/>
        <w:t>QoS control at service data flow level</w:t>
      </w:r>
      <w:bookmarkEnd w:id="246"/>
      <w:bookmarkEnd w:id="247"/>
      <w:bookmarkEnd w:id="248"/>
      <w:bookmarkEnd w:id="249"/>
      <w:bookmarkEnd w:id="250"/>
      <w:bookmarkEnd w:id="251"/>
      <w:bookmarkEnd w:id="252"/>
      <w:bookmarkEnd w:id="25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4" w:name="_CR4_3_3_2_2"/>
      <w:bookmarkStart w:id="255" w:name="_Toc19197289"/>
      <w:bookmarkStart w:id="256" w:name="_Toc27896442"/>
      <w:bookmarkStart w:id="257" w:name="_Toc36192610"/>
      <w:bookmarkStart w:id="258" w:name="_Toc37076341"/>
      <w:bookmarkStart w:id="259" w:name="_Toc45194787"/>
      <w:bookmarkStart w:id="260" w:name="_Toc47594199"/>
      <w:bookmarkStart w:id="261" w:name="_Toc51836830"/>
      <w:bookmarkStart w:id="262" w:name="_Toc170198624"/>
      <w:bookmarkEnd w:id="254"/>
      <w:r w:rsidRPr="003D4ABF">
        <w:t>4.3.3.2.2</w:t>
      </w:r>
      <w:r w:rsidRPr="003D4ABF">
        <w:tab/>
        <w:t>QoS control at QoS Flow level</w:t>
      </w:r>
      <w:bookmarkEnd w:id="255"/>
      <w:bookmarkEnd w:id="256"/>
      <w:bookmarkEnd w:id="257"/>
      <w:bookmarkEnd w:id="258"/>
      <w:bookmarkEnd w:id="259"/>
      <w:bookmarkEnd w:id="260"/>
      <w:bookmarkEnd w:id="261"/>
      <w:bookmarkEnd w:id="262"/>
    </w:p>
    <w:p w14:paraId="02FD0E7C" w14:textId="77777777" w:rsidR="00787F8E" w:rsidRPr="003D4ABF" w:rsidRDefault="00787F8E" w:rsidP="00787F8E">
      <w:r w:rsidRPr="003D4ABF">
        <w:t xml:space="preserve">It shall be possible for the PCC framework to support control of QoS reservation procedures (UE-initiated or network-initiated). It shall be possible to determine the QoS to be applied in QoS reservation procedures (QoS control) based on </w:t>
      </w:r>
      <w:r w:rsidRPr="003D4ABF">
        <w:lastRenderedPageBreak/>
        <w:t>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3" w:name="_CR4_3_3_2_3"/>
      <w:bookmarkStart w:id="264" w:name="_Toc19197290"/>
      <w:bookmarkStart w:id="265" w:name="_Toc27896443"/>
      <w:bookmarkStart w:id="266" w:name="_Toc36192611"/>
      <w:bookmarkStart w:id="267" w:name="_Toc37076342"/>
      <w:bookmarkStart w:id="268" w:name="_Toc45194788"/>
      <w:bookmarkStart w:id="269" w:name="_Toc47594200"/>
      <w:bookmarkStart w:id="270" w:name="_Toc51836831"/>
      <w:bookmarkStart w:id="271" w:name="_Toc170198625"/>
      <w:bookmarkEnd w:id="263"/>
      <w:r w:rsidRPr="003D4ABF">
        <w:t>4.3.3.2.3</w:t>
      </w:r>
      <w:r w:rsidRPr="003D4ABF">
        <w:tab/>
        <w:t>QoS control at PDU Session level</w:t>
      </w:r>
      <w:bookmarkEnd w:id="264"/>
      <w:bookmarkEnd w:id="265"/>
      <w:bookmarkEnd w:id="266"/>
      <w:bookmarkEnd w:id="267"/>
      <w:bookmarkEnd w:id="268"/>
      <w:bookmarkEnd w:id="269"/>
      <w:bookmarkEnd w:id="270"/>
      <w:bookmarkEnd w:id="271"/>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2" w:name="_CR4_3_3_3"/>
      <w:bookmarkStart w:id="273" w:name="_Toc19197291"/>
      <w:bookmarkStart w:id="274" w:name="_Toc27896444"/>
      <w:bookmarkStart w:id="275" w:name="_Toc36192612"/>
      <w:bookmarkStart w:id="276" w:name="_Toc37076343"/>
      <w:bookmarkStart w:id="277" w:name="_Toc45194789"/>
      <w:bookmarkStart w:id="278" w:name="_Toc47594201"/>
      <w:bookmarkStart w:id="279" w:name="_Toc51836832"/>
      <w:bookmarkStart w:id="280" w:name="_Toc170198626"/>
      <w:bookmarkEnd w:id="272"/>
      <w:r w:rsidRPr="003D4ABF">
        <w:t>4.3.3.3</w:t>
      </w:r>
      <w:r w:rsidRPr="003D4ABF">
        <w:tab/>
        <w:t>Subscriber spending limits requirements</w:t>
      </w:r>
      <w:bookmarkEnd w:id="273"/>
      <w:bookmarkEnd w:id="274"/>
      <w:bookmarkEnd w:id="275"/>
      <w:bookmarkEnd w:id="276"/>
      <w:bookmarkEnd w:id="277"/>
      <w:bookmarkEnd w:id="278"/>
      <w:bookmarkEnd w:id="279"/>
      <w:bookmarkEnd w:id="280"/>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1" w:name="_CR4_3_4"/>
      <w:bookmarkStart w:id="282" w:name="_Toc19197292"/>
      <w:bookmarkStart w:id="283" w:name="_Toc27896445"/>
      <w:bookmarkStart w:id="284" w:name="_Toc36192613"/>
      <w:bookmarkStart w:id="285" w:name="_Toc37076344"/>
      <w:bookmarkStart w:id="286" w:name="_Toc45194790"/>
      <w:bookmarkStart w:id="287" w:name="_Toc47594202"/>
      <w:bookmarkStart w:id="288" w:name="_Toc51836833"/>
      <w:bookmarkStart w:id="289" w:name="_Toc170198627"/>
      <w:bookmarkEnd w:id="281"/>
      <w:r w:rsidRPr="003D4ABF">
        <w:t>4.3.4</w:t>
      </w:r>
      <w:r w:rsidRPr="003D4ABF">
        <w:tab/>
        <w:t>Usage monitoring control requirements</w:t>
      </w:r>
      <w:bookmarkEnd w:id="282"/>
      <w:bookmarkEnd w:id="283"/>
      <w:bookmarkEnd w:id="284"/>
      <w:bookmarkEnd w:id="285"/>
      <w:bookmarkEnd w:id="286"/>
      <w:bookmarkEnd w:id="287"/>
      <w:bookmarkEnd w:id="288"/>
      <w:bookmarkEnd w:id="28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 xml:space="preserve">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w:t>
      </w:r>
      <w:r w:rsidRPr="003D4ABF">
        <w:lastRenderedPageBreak/>
        <w:t>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0" w:name="_CR4_3_5"/>
      <w:bookmarkStart w:id="291" w:name="_Toc19197293"/>
      <w:bookmarkStart w:id="292" w:name="_Toc27896446"/>
      <w:bookmarkStart w:id="293" w:name="_Toc36192614"/>
      <w:bookmarkStart w:id="294" w:name="_Toc37076345"/>
      <w:bookmarkStart w:id="295" w:name="_Toc45194791"/>
      <w:bookmarkStart w:id="296" w:name="_Toc47594203"/>
      <w:bookmarkStart w:id="297" w:name="_Toc51836834"/>
      <w:bookmarkStart w:id="298" w:name="_Toc170198628"/>
      <w:bookmarkEnd w:id="290"/>
      <w:r w:rsidRPr="003D4ABF">
        <w:t>4.3.5</w:t>
      </w:r>
      <w:r w:rsidRPr="003D4ABF">
        <w:tab/>
        <w:t>Application detection and control requirements</w:t>
      </w:r>
      <w:bookmarkEnd w:id="291"/>
      <w:bookmarkEnd w:id="292"/>
      <w:bookmarkEnd w:id="293"/>
      <w:bookmarkEnd w:id="294"/>
      <w:bookmarkEnd w:id="295"/>
      <w:bookmarkEnd w:id="296"/>
      <w:bookmarkEnd w:id="297"/>
      <w:bookmarkEnd w:id="298"/>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9" w:name="_CR4_3_6"/>
      <w:bookmarkStart w:id="300" w:name="_Toc19197294"/>
      <w:bookmarkStart w:id="301" w:name="_Toc27896447"/>
      <w:bookmarkStart w:id="302" w:name="_Toc36192615"/>
      <w:bookmarkStart w:id="303" w:name="_Toc37076346"/>
      <w:bookmarkStart w:id="304" w:name="_Toc45194792"/>
      <w:bookmarkStart w:id="305" w:name="_Toc47594204"/>
      <w:bookmarkStart w:id="306" w:name="_Toc51836835"/>
      <w:bookmarkStart w:id="307" w:name="_Toc170198629"/>
      <w:bookmarkEnd w:id="299"/>
      <w:r w:rsidRPr="003D4ABF">
        <w:t>4.3.6</w:t>
      </w:r>
      <w:r w:rsidRPr="003D4ABF">
        <w:rPr>
          <w:rFonts w:eastAsia="SimSun"/>
        </w:rPr>
        <w:tab/>
      </w:r>
      <w:r w:rsidRPr="003D4ABF">
        <w:t>Support for session management related network capability exposure</w:t>
      </w:r>
      <w:bookmarkEnd w:id="300"/>
      <w:bookmarkEnd w:id="301"/>
      <w:bookmarkEnd w:id="302"/>
      <w:bookmarkEnd w:id="303"/>
      <w:bookmarkEnd w:id="304"/>
      <w:bookmarkEnd w:id="305"/>
      <w:bookmarkEnd w:id="306"/>
      <w:bookmarkEnd w:id="307"/>
    </w:p>
    <w:p w14:paraId="3A189F50" w14:textId="77777777" w:rsidR="00787F8E" w:rsidRPr="003D4ABF" w:rsidRDefault="00787F8E" w:rsidP="00787F8E">
      <w:bookmarkStart w:id="308" w:name="_Toc19197295"/>
      <w:bookmarkStart w:id="309"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10" w:name="_Toc36192616"/>
      <w:bookmarkStart w:id="311" w:name="_Toc37076347"/>
      <w:bookmarkStart w:id="312" w:name="_Toc45194793"/>
      <w:bookmarkStart w:id="313" w:name="_Toc47594205"/>
      <w:bookmarkStart w:id="314"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5" w:name="_CR4_3_7"/>
      <w:bookmarkEnd w:id="315"/>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6" w:name="_Toc170198630"/>
      <w:r w:rsidRPr="003D4ABF">
        <w:t>4.3.7</w:t>
      </w:r>
      <w:r w:rsidRPr="003D4ABF">
        <w:rPr>
          <w:rFonts w:eastAsia="SimSun"/>
        </w:rPr>
        <w:tab/>
      </w:r>
      <w:r w:rsidRPr="003D4ABF">
        <w:t>Traffic steering control</w:t>
      </w:r>
      <w:bookmarkEnd w:id="308"/>
      <w:bookmarkEnd w:id="309"/>
      <w:bookmarkEnd w:id="310"/>
      <w:bookmarkEnd w:id="311"/>
      <w:bookmarkEnd w:id="312"/>
      <w:bookmarkEnd w:id="313"/>
      <w:bookmarkEnd w:id="314"/>
      <w:bookmarkEnd w:id="316"/>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lastRenderedPageBreak/>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7" w:name="_CR4_4"/>
      <w:bookmarkStart w:id="318" w:name="_Toc19197296"/>
      <w:bookmarkStart w:id="319" w:name="_Toc27896449"/>
      <w:bookmarkStart w:id="320" w:name="_Toc36192617"/>
      <w:bookmarkStart w:id="321" w:name="_Toc37076348"/>
      <w:bookmarkStart w:id="322" w:name="_Toc45194794"/>
      <w:bookmarkStart w:id="323" w:name="_Toc47594206"/>
      <w:bookmarkStart w:id="324" w:name="_Toc51836837"/>
      <w:bookmarkStart w:id="325" w:name="_Toc170198631"/>
      <w:bookmarkEnd w:id="317"/>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170198632"/>
      <w:bookmarkEnd w:id="326"/>
      <w:r w:rsidRPr="003D4ABF">
        <w:rPr>
          <w:lang w:eastAsia="zh-CN"/>
        </w:rPr>
        <w:t>5</w:t>
      </w:r>
      <w:r w:rsidRPr="003D4ABF">
        <w:tab/>
      </w:r>
      <w:r w:rsidRPr="003D4ABF">
        <w:rPr>
          <w:lang w:eastAsia="zh-CN"/>
        </w:rPr>
        <w:t>Architecture model and reference points</w:t>
      </w:r>
      <w:bookmarkEnd w:id="318"/>
      <w:bookmarkEnd w:id="319"/>
      <w:bookmarkEnd w:id="320"/>
      <w:bookmarkEnd w:id="321"/>
      <w:bookmarkEnd w:id="322"/>
      <w:bookmarkEnd w:id="323"/>
      <w:bookmarkEnd w:id="324"/>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170198633"/>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170198634"/>
      <w:bookmarkEnd w:id="337"/>
      <w:r w:rsidRPr="003D4ABF">
        <w:rPr>
          <w:lang w:eastAsia="zh-CN"/>
        </w:rPr>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170198635"/>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75pt;height:199.9pt" o:ole="">
            <v:imagedata r:id="rId13" o:title=""/>
          </v:shape>
          <o:OLEObject Type="Embed" ProgID="Word.Picture.8" ShapeID="_x0000_i1027" DrawAspect="Content" ObjectID="_1780815310" r:id="rId14"/>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05pt;height:230.5pt" o:ole="">
            <v:imagedata r:id="rId15" o:title=""/>
          </v:shape>
          <o:OLEObject Type="Embed" ProgID="Word.Picture.8" ShapeID="_x0000_i1028" DrawAspect="Content" ObjectID="_1780815311" r:id="rId16"/>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170198636"/>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7" w:name="_CRFigure5_2_21"/>
    <w:p w14:paraId="5D47F8E7" w14:textId="024EDBA8" w:rsidR="004730A1" w:rsidRDefault="004730A1" w:rsidP="00B36A7A">
      <w:pPr>
        <w:pStyle w:val="TH"/>
        <w:rPr>
          <w:rFonts w:eastAsia="DengXian"/>
        </w:rPr>
      </w:pPr>
      <w:r w:rsidRPr="003D4ABF">
        <w:object w:dxaOrig="9356" w:dyaOrig="3825" w14:anchorId="62340FCB">
          <v:shape id="_x0000_i1030" type="#_x0000_t75" style="width:479.3pt;height:196.1pt" o:ole="">
            <v:imagedata r:id="rId17" o:title=""/>
          </v:shape>
          <o:OLEObject Type="Embed" ProgID="Word.Picture.8" ShapeID="_x0000_i1030" DrawAspect="Content" ObjectID="_1780815312"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1" type="#_x0000_t75" style="width:367pt;height:246.1pt" o:ole="">
            <v:imagedata r:id="rId19" o:title=""/>
          </v:shape>
          <o:OLEObject Type="Embed" ProgID="Word.Picture.8" ShapeID="_x0000_i1031" DrawAspect="Content" ObjectID="_1780815313"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lastRenderedPageBreak/>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2" type="#_x0000_t75" style="width:475pt;height:188.6pt" o:ole="">
            <v:imagedata r:id="rId21" o:title=""/>
          </v:shape>
          <o:OLEObject Type="Embed" ProgID="Visio.Drawing.11" ShapeID="_x0000_i1032" DrawAspect="Content" ObjectID="_1780815314"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3" type="#_x0000_t75" style="width:437.9pt;height:240.2pt" o:ole="">
            <v:imagedata r:id="rId23" o:title=""/>
          </v:shape>
          <o:OLEObject Type="Embed" ProgID="Word.Picture.8" ShapeID="_x0000_i1033" DrawAspect="Content" ObjectID="_1780815315"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3" w:name="_CR5_2_3"/>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bookmarkEnd w:id="373"/>
      <w:r w:rsidRPr="003D4ABF">
        <w:rPr>
          <w:lang w:eastAsia="zh-CN"/>
        </w:rPr>
        <w:lastRenderedPageBreak/>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1" w:name="_Toc170198637"/>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170198638"/>
      <w:bookmarkEnd w:id="382"/>
      <w:r w:rsidRPr="003D4ABF">
        <w:rPr>
          <w:lang w:eastAsia="zh-CN"/>
        </w:rPr>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170198639"/>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170198640"/>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170198641"/>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170198642"/>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170198643"/>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170198644"/>
      <w:bookmarkEnd w:id="436"/>
      <w:r w:rsidRPr="003D4ABF">
        <w:lastRenderedPageBreak/>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170198645"/>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170198646"/>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170198647"/>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170198648"/>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lastRenderedPageBreak/>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81" w:name="_CR5_3_11"/>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bookmarkEnd w:id="481"/>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9" w:name="_Toc170198649"/>
      <w:r w:rsidRPr="003D4ABF">
        <w:t>5.3.11</w:t>
      </w:r>
      <w:r w:rsidRPr="003D4ABF">
        <w:tab/>
        <w:t>Interactions between NWDAF and PCF</w:t>
      </w:r>
      <w:bookmarkEnd w:id="482"/>
      <w:bookmarkEnd w:id="483"/>
      <w:bookmarkEnd w:id="484"/>
      <w:bookmarkEnd w:id="485"/>
      <w:bookmarkEnd w:id="486"/>
      <w:bookmarkEnd w:id="487"/>
      <w:bookmarkEnd w:id="488"/>
      <w:bookmarkEnd w:id="489"/>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170198650"/>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170198651"/>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170198652"/>
      <w:bookmarkEnd w:id="501"/>
      <w:r>
        <w:t>5.3.14</w:t>
      </w:r>
      <w:r>
        <w:tab/>
        <w:t>Interactions between NWDAF and NEF (PFDF)</w:t>
      </w:r>
      <w:bookmarkEnd w:id="502"/>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170198653"/>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170198654"/>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170198655"/>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170198656"/>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lastRenderedPageBreak/>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170198657"/>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170198658"/>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170198659"/>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lastRenderedPageBreak/>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lastRenderedPageBreak/>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Start w:id="567" w:name="_Toc170198660"/>
      <w:bookmarkEnd w:id="559"/>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8" w:name="_CR6_1_1_3"/>
      <w:bookmarkStart w:id="569" w:name="_Toc170198661"/>
      <w:bookmarkEnd w:id="568"/>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w:t>
      </w:r>
      <w:r w:rsidR="00787F8E" w:rsidRPr="003D4ABF">
        <w:lastRenderedPageBreak/>
        <w:t>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w:t>
      </w:r>
      <w:r w:rsidR="0003399D">
        <w:lastRenderedPageBreak/>
        <w:t>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lastRenderedPageBreak/>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170198662"/>
      <w:bookmarkEnd w:id="578"/>
      <w:r>
        <w:t>6.1.1.4</w:t>
      </w:r>
      <w:r>
        <w:tab/>
        <w:t>Policy decisions based on spending limits</w:t>
      </w:r>
      <w:bookmarkEnd w:id="579"/>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w:t>
      </w:r>
      <w:r>
        <w:lastRenderedPageBreak/>
        <w:t>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80" w:name="_CR6_1_2"/>
      <w:bookmarkEnd w:id="580"/>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1" w:name="_Toc170198663"/>
      <w:r>
        <w:t>6.1.1.5</w:t>
      </w:r>
      <w:r>
        <w:tab/>
        <w:t>Policy control decisions based on awareness of URSP rule enforcement</w:t>
      </w:r>
      <w:bookmarkEnd w:id="581"/>
    </w:p>
    <w:p w14:paraId="70EEEA40" w14:textId="26D633E6" w:rsidR="004730A1" w:rsidRDefault="004730A1" w:rsidP="004730A1">
      <w:pPr>
        <w:pStyle w:val="Heading5"/>
      </w:pPr>
      <w:bookmarkStart w:id="582" w:name="_Toc170198664"/>
      <w:r>
        <w:t>6.1.1.5.1</w:t>
      </w:r>
      <w:r>
        <w:tab/>
        <w:t>General</w:t>
      </w:r>
      <w:bookmarkEnd w:id="582"/>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3" w:name="_Toc170198665"/>
      <w:r>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4" w:name="_Toc170198666"/>
      <w:r>
        <w:t>6.1.1.5.3</w:t>
      </w:r>
      <w:r>
        <w:tab/>
        <w:t>Policy control decisions based on awareness of URSP rule enforcement without UE assistance</w:t>
      </w:r>
      <w:bookmarkEnd w:id="584"/>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lastRenderedPageBreak/>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6FE425A4" w14:textId="77777777" w:rsidR="00787F8E" w:rsidRPr="003D4ABF" w:rsidRDefault="00787F8E" w:rsidP="00787F8E">
      <w:pPr>
        <w:pStyle w:val="Heading3"/>
      </w:pPr>
      <w:bookmarkStart w:id="585" w:name="_Toc170198667"/>
      <w:r w:rsidRPr="003D4ABF">
        <w:t>6.1.2</w:t>
      </w:r>
      <w:r w:rsidRPr="003D4ABF">
        <w:tab/>
        <w:t>Non-session management related policy control</w:t>
      </w:r>
      <w:bookmarkEnd w:id="570"/>
      <w:bookmarkEnd w:id="571"/>
      <w:bookmarkEnd w:id="572"/>
      <w:bookmarkEnd w:id="573"/>
      <w:bookmarkEnd w:id="574"/>
      <w:bookmarkEnd w:id="575"/>
      <w:bookmarkEnd w:id="576"/>
      <w:bookmarkEnd w:id="585"/>
    </w:p>
    <w:p w14:paraId="1E84F92B" w14:textId="77777777" w:rsidR="00787F8E" w:rsidRPr="003D4ABF" w:rsidRDefault="00787F8E" w:rsidP="00787F8E">
      <w:pPr>
        <w:pStyle w:val="Heading4"/>
      </w:pPr>
      <w:bookmarkStart w:id="586" w:name="_CR6_1_2_1"/>
      <w:bookmarkStart w:id="587" w:name="_Toc19197323"/>
      <w:bookmarkStart w:id="588" w:name="_Toc27896476"/>
      <w:bookmarkStart w:id="589" w:name="_Toc36192644"/>
      <w:bookmarkStart w:id="590" w:name="_Toc37076375"/>
      <w:bookmarkStart w:id="591" w:name="_Toc45194821"/>
      <w:bookmarkStart w:id="592" w:name="_Toc47594233"/>
      <w:bookmarkStart w:id="593" w:name="_Toc51836864"/>
      <w:bookmarkStart w:id="594" w:name="_Toc170198668"/>
      <w:bookmarkEnd w:id="586"/>
      <w:r w:rsidRPr="003D4ABF">
        <w:t>6.1.2.1</w:t>
      </w:r>
      <w:r w:rsidRPr="003D4ABF">
        <w:tab/>
        <w:t>Access and mobility related policy control</w:t>
      </w:r>
      <w:bookmarkEnd w:id="587"/>
      <w:bookmarkEnd w:id="588"/>
      <w:bookmarkEnd w:id="589"/>
      <w:bookmarkEnd w:id="590"/>
      <w:bookmarkEnd w:id="591"/>
      <w:bookmarkEnd w:id="592"/>
      <w:bookmarkEnd w:id="593"/>
      <w:bookmarkEnd w:id="594"/>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5" w:name="_Toc19197324"/>
      <w:bookmarkStart w:id="59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7" w:name="_Toc36192645"/>
      <w:bookmarkStart w:id="598" w:name="_Toc37076376"/>
      <w:bookmarkStart w:id="599" w:name="_Toc45194822"/>
      <w:bookmarkStart w:id="600" w:name="_Toc47594234"/>
      <w:bookmarkStart w:id="60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w:t>
      </w:r>
      <w:r w:rsidR="007D5CAC">
        <w:lastRenderedPageBreak/>
        <w:t>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2" w:name="_CR6_1_2_2"/>
      <w:bookmarkStart w:id="603" w:name="_Toc170198669"/>
      <w:bookmarkEnd w:id="602"/>
      <w:r w:rsidRPr="003D4ABF">
        <w:t>6.1.2.2</w:t>
      </w:r>
      <w:r w:rsidRPr="003D4ABF">
        <w:tab/>
        <w:t>UE policy control</w:t>
      </w:r>
      <w:bookmarkEnd w:id="595"/>
      <w:bookmarkEnd w:id="596"/>
      <w:bookmarkEnd w:id="597"/>
      <w:bookmarkEnd w:id="598"/>
      <w:bookmarkEnd w:id="599"/>
      <w:bookmarkEnd w:id="600"/>
      <w:bookmarkEnd w:id="601"/>
      <w:bookmarkEnd w:id="603"/>
    </w:p>
    <w:p w14:paraId="573F0DC4" w14:textId="77777777" w:rsidR="00787F8E" w:rsidRPr="003D4ABF" w:rsidRDefault="00787F8E" w:rsidP="00787F8E">
      <w:pPr>
        <w:pStyle w:val="Heading5"/>
      </w:pPr>
      <w:bookmarkStart w:id="604" w:name="_CR6_1_2_2_1"/>
      <w:bookmarkStart w:id="605" w:name="_Toc19197325"/>
      <w:bookmarkStart w:id="606" w:name="_Toc27896478"/>
      <w:bookmarkStart w:id="607" w:name="_Toc36192646"/>
      <w:bookmarkStart w:id="608" w:name="_Toc37076377"/>
      <w:bookmarkStart w:id="609" w:name="_Toc45194823"/>
      <w:bookmarkStart w:id="610" w:name="_Toc47594235"/>
      <w:bookmarkStart w:id="611" w:name="_Toc51836866"/>
      <w:bookmarkStart w:id="612" w:name="_Toc170198670"/>
      <w:bookmarkEnd w:id="604"/>
      <w:r w:rsidRPr="003D4ABF">
        <w:t>6.1.2.2.1</w:t>
      </w:r>
      <w:r w:rsidRPr="003D4ABF">
        <w:tab/>
        <w:t>General</w:t>
      </w:r>
      <w:bookmarkEnd w:id="605"/>
      <w:bookmarkEnd w:id="606"/>
      <w:bookmarkEnd w:id="607"/>
      <w:bookmarkEnd w:id="608"/>
      <w:bookmarkEnd w:id="609"/>
      <w:bookmarkEnd w:id="610"/>
      <w:bookmarkEnd w:id="611"/>
      <w:bookmarkEnd w:id="612"/>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lastRenderedPageBreak/>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lastRenderedPageBreak/>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lastRenderedPageBreak/>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3" w:name="_Toc19197326"/>
      <w:bookmarkStart w:id="614" w:name="_Toc27896479"/>
      <w:bookmarkStart w:id="615" w:name="_Toc36192647"/>
      <w:bookmarkStart w:id="616" w:name="_Toc37076378"/>
      <w:bookmarkStart w:id="617" w:name="_Toc45194824"/>
      <w:bookmarkStart w:id="618" w:name="_Toc47594236"/>
      <w:bookmarkStart w:id="619"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20" w:name="_CR6_1_2_2_2"/>
      <w:bookmarkEnd w:id="620"/>
      <w:r>
        <w:t>The definition of UE policy control for 5G-RG, FN-RG and AUN3 devices is specified in TS 23.316 [27]</w:t>
      </w:r>
    </w:p>
    <w:p w14:paraId="44282EF9" w14:textId="74BABBD5" w:rsidR="00787F8E" w:rsidRPr="003D4ABF" w:rsidRDefault="00787F8E" w:rsidP="00787F8E">
      <w:pPr>
        <w:pStyle w:val="Heading5"/>
      </w:pPr>
      <w:bookmarkStart w:id="621" w:name="_Toc170198671"/>
      <w:r w:rsidRPr="003D4ABF">
        <w:t>6.1.2.2.2</w:t>
      </w:r>
      <w:r w:rsidRPr="003D4ABF">
        <w:tab/>
        <w:t>Distribution of the policies to UE</w:t>
      </w:r>
      <w:bookmarkEnd w:id="613"/>
      <w:bookmarkEnd w:id="614"/>
      <w:bookmarkEnd w:id="615"/>
      <w:bookmarkEnd w:id="616"/>
      <w:bookmarkEnd w:id="617"/>
      <w:bookmarkEnd w:id="618"/>
      <w:bookmarkEnd w:id="619"/>
      <w:bookmarkEnd w:id="621"/>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lastRenderedPageBreak/>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lastRenderedPageBreak/>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70D73F81" w:rsidR="00DA4C22" w:rsidRPr="003D4ABF" w:rsidRDefault="00DA4C22" w:rsidP="00DA4C22">
      <w:pPr>
        <w:pStyle w:val="B1"/>
      </w:pPr>
      <w:r>
        <w:t>-</w:t>
      </w:r>
      <w:r>
        <w:tab/>
        <w:t>UE may indicate its capability of</w:t>
      </w:r>
      <w:r w:rsidR="00694C30">
        <w:t xml:space="preserve"> reporting</w:t>
      </w:r>
      <w:r>
        <w:t xml:space="preserve"> URSP rule enforcement to network to the PCF. If it is received, the PCF shall take it into account as described in clause 6.6.2.4.</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lastRenderedPageBreak/>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2" w:name="_Toc19197327"/>
      <w:bookmarkStart w:id="623" w:name="_Toc27896480"/>
      <w:bookmarkStart w:id="624" w:name="_Toc36192648"/>
      <w:bookmarkStart w:id="625" w:name="_Toc37076379"/>
      <w:bookmarkStart w:id="626" w:name="_Toc45194825"/>
      <w:bookmarkStart w:id="627" w:name="_Toc47594237"/>
      <w:bookmarkStart w:id="628"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29" w:name="_CR6_1_2_2_3"/>
      <w:bookmarkEnd w:id="629"/>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30" w:name="_Toc170198672"/>
      <w:r>
        <w:t>6.1.2.2.3</w:t>
      </w:r>
      <w:r>
        <w:tab/>
        <w:t xml:space="preserve">URSP </w:t>
      </w:r>
      <w:r w:rsidR="004730A1">
        <w:t>rule p</w:t>
      </w:r>
      <w:r>
        <w:t>rovisioning in EPS</w:t>
      </w:r>
      <w:bookmarkEnd w:id="630"/>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631" w:name="_CR6_1_2_3"/>
      <w:bookmarkStart w:id="632" w:name="_Toc170198673"/>
      <w:bookmarkEnd w:id="631"/>
      <w:r>
        <w:lastRenderedPageBreak/>
        <w:t>6.1.2.2.4</w:t>
      </w:r>
      <w:r>
        <w:tab/>
        <w:t>Distribution of VPLMN specific URSP rules to the UE</w:t>
      </w:r>
      <w:bookmarkEnd w:id="632"/>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3" w:name="_Toc170198674"/>
      <w:r w:rsidRPr="003D4ABF">
        <w:t>6.1.2.3</w:t>
      </w:r>
      <w:r w:rsidRPr="003D4ABF">
        <w:tab/>
        <w:t>Management of packet flow descriptions</w:t>
      </w:r>
      <w:bookmarkEnd w:id="622"/>
      <w:bookmarkEnd w:id="623"/>
      <w:bookmarkEnd w:id="624"/>
      <w:bookmarkEnd w:id="625"/>
      <w:bookmarkEnd w:id="626"/>
      <w:bookmarkEnd w:id="627"/>
      <w:bookmarkEnd w:id="628"/>
      <w:bookmarkEnd w:id="633"/>
    </w:p>
    <w:p w14:paraId="07468B60" w14:textId="77777777" w:rsidR="00787F8E" w:rsidRPr="003D4ABF" w:rsidRDefault="00787F8E" w:rsidP="00787F8E">
      <w:pPr>
        <w:pStyle w:val="Heading5"/>
      </w:pPr>
      <w:bookmarkStart w:id="634" w:name="_CR6_1_2_3_1"/>
      <w:bookmarkStart w:id="635" w:name="_Toc19197328"/>
      <w:bookmarkStart w:id="636" w:name="_Toc27896481"/>
      <w:bookmarkStart w:id="637" w:name="_Toc36192649"/>
      <w:bookmarkStart w:id="638" w:name="_Toc37076380"/>
      <w:bookmarkStart w:id="639" w:name="_Toc45194826"/>
      <w:bookmarkStart w:id="640" w:name="_Toc47594238"/>
      <w:bookmarkStart w:id="641" w:name="_Toc51836869"/>
      <w:bookmarkStart w:id="642" w:name="_Toc170198675"/>
      <w:bookmarkEnd w:id="634"/>
      <w:r w:rsidRPr="003D4ABF">
        <w:t>6.1.2.3.1</w:t>
      </w:r>
      <w:r w:rsidRPr="003D4ABF">
        <w:tab/>
        <w:t>PFD management</w:t>
      </w:r>
      <w:bookmarkEnd w:id="635"/>
      <w:bookmarkEnd w:id="636"/>
      <w:bookmarkEnd w:id="637"/>
      <w:bookmarkEnd w:id="638"/>
      <w:bookmarkEnd w:id="639"/>
      <w:bookmarkEnd w:id="640"/>
      <w:bookmarkEnd w:id="641"/>
      <w:bookmarkEnd w:id="642"/>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3" w:name="_CR6_1_2_3_2"/>
      <w:bookmarkStart w:id="644" w:name="_Toc19197329"/>
      <w:bookmarkStart w:id="645" w:name="_Toc27896482"/>
      <w:bookmarkStart w:id="646" w:name="_Toc36192650"/>
      <w:bookmarkStart w:id="647" w:name="_Toc37076381"/>
      <w:bookmarkStart w:id="648" w:name="_Toc45194827"/>
      <w:bookmarkStart w:id="649" w:name="_Toc47594239"/>
      <w:bookmarkStart w:id="650" w:name="_Toc51836870"/>
      <w:bookmarkEnd w:id="643"/>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1" w:name="_Toc170198676"/>
      <w:r w:rsidRPr="003D4ABF">
        <w:t>6.1.2.3.2</w:t>
      </w:r>
      <w:r w:rsidRPr="003D4ABF">
        <w:tab/>
        <w:t>Packet Flow Description</w:t>
      </w:r>
      <w:bookmarkEnd w:id="644"/>
      <w:bookmarkEnd w:id="645"/>
      <w:bookmarkEnd w:id="646"/>
      <w:bookmarkEnd w:id="647"/>
      <w:bookmarkEnd w:id="648"/>
      <w:bookmarkEnd w:id="649"/>
      <w:bookmarkEnd w:id="650"/>
      <w:bookmarkEnd w:id="651"/>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lastRenderedPageBreak/>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2" w:name="_CR6_1_2_4"/>
      <w:bookmarkStart w:id="653" w:name="_Toc19197330"/>
      <w:bookmarkStart w:id="654" w:name="_Toc27896483"/>
      <w:bookmarkStart w:id="655" w:name="_Toc36192651"/>
      <w:bookmarkStart w:id="656" w:name="_Toc37076382"/>
      <w:bookmarkStart w:id="657" w:name="_Toc45194828"/>
      <w:bookmarkStart w:id="658" w:name="_Toc47594240"/>
      <w:bookmarkStart w:id="659" w:name="_Toc51836871"/>
      <w:bookmarkStart w:id="660" w:name="_Toc170198677"/>
      <w:bookmarkEnd w:id="652"/>
      <w:r w:rsidRPr="003D4ABF">
        <w:t>6.1.2.4</w:t>
      </w:r>
      <w:r w:rsidRPr="003D4ABF">
        <w:tab/>
        <w:t>Negotiation for future background data transfer</w:t>
      </w:r>
      <w:bookmarkEnd w:id="653"/>
      <w:bookmarkEnd w:id="654"/>
      <w:bookmarkEnd w:id="655"/>
      <w:bookmarkEnd w:id="656"/>
      <w:bookmarkEnd w:id="657"/>
      <w:bookmarkEnd w:id="658"/>
      <w:bookmarkEnd w:id="659"/>
      <w:bookmarkEnd w:id="660"/>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w:t>
      </w:r>
      <w:r w:rsidRPr="003D4ABF">
        <w:lastRenderedPageBreak/>
        <w:t xml:space="preserve">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w:t>
      </w:r>
      <w:r w:rsidR="00844BD5" w:rsidRPr="003D4ABF">
        <w:lastRenderedPageBreak/>
        <w:t>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1" w:name="_Toc19197331"/>
      <w:bookmarkStart w:id="662" w:name="_Toc27896484"/>
      <w:bookmarkStart w:id="663" w:name="_Toc36192652"/>
      <w:bookmarkStart w:id="664" w:name="_Toc37076383"/>
      <w:bookmarkStart w:id="665" w:name="_Toc45194829"/>
      <w:bookmarkStart w:id="66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7" w:name="_CR6_1_2_5"/>
      <w:bookmarkStart w:id="668" w:name="_Toc51836872"/>
      <w:bookmarkStart w:id="669" w:name="_Toc170198678"/>
      <w:bookmarkEnd w:id="667"/>
      <w:r w:rsidRPr="003D4ABF">
        <w:t>6.1.2.5</w:t>
      </w:r>
      <w:r w:rsidRPr="003D4ABF">
        <w:tab/>
        <w:t>Policy Control Request Triggers relevant for AMF</w:t>
      </w:r>
      <w:bookmarkEnd w:id="661"/>
      <w:bookmarkEnd w:id="662"/>
      <w:bookmarkEnd w:id="663"/>
      <w:bookmarkEnd w:id="664"/>
      <w:bookmarkEnd w:id="665"/>
      <w:bookmarkEnd w:id="666"/>
      <w:bookmarkEnd w:id="668"/>
      <w:bookmarkEnd w:id="669"/>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0" w:name="_CRTable6_1_2_51"/>
      <w:r w:rsidRPr="003D4ABF">
        <w:lastRenderedPageBreak/>
        <w:t xml:space="preserve">Table </w:t>
      </w:r>
      <w:bookmarkEnd w:id="670"/>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67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2"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3" w:name="_Toc27896485"/>
      <w:bookmarkStart w:id="674" w:name="_Toc36192653"/>
      <w:bookmarkStart w:id="675" w:name="_Toc37076384"/>
      <w:bookmarkStart w:id="676" w:name="_Toc45194830"/>
      <w:bookmarkStart w:id="677" w:name="_Toc47594242"/>
      <w:bookmarkStart w:id="678"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79" w:name="_CR6_1_2_6"/>
      <w:bookmarkEnd w:id="679"/>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0" w:name="_Toc170198679"/>
      <w:r w:rsidRPr="003D4ABF">
        <w:lastRenderedPageBreak/>
        <w:t>6.1.2.6</w:t>
      </w:r>
      <w:r w:rsidRPr="003D4ABF">
        <w:tab/>
        <w:t>AF influence on Access and Mobility related polic</w:t>
      </w:r>
      <w:r w:rsidR="006B065D">
        <w:t>y control</w:t>
      </w:r>
      <w:bookmarkEnd w:id="680"/>
    </w:p>
    <w:p w14:paraId="35095E6C" w14:textId="32DC9AD2" w:rsidR="006B065D" w:rsidRDefault="006B065D" w:rsidP="00E20298">
      <w:pPr>
        <w:pStyle w:val="Heading5"/>
      </w:pPr>
      <w:bookmarkStart w:id="681" w:name="_CR6_1_2_6_0"/>
      <w:bookmarkStart w:id="682" w:name="_Toc170198680"/>
      <w:bookmarkEnd w:id="681"/>
      <w:r>
        <w:t>6.1.2.6.0</w:t>
      </w:r>
      <w:r>
        <w:tab/>
        <w:t>General</w:t>
      </w:r>
      <w:bookmarkEnd w:id="682"/>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3" w:name="_CR6_1_2_6_1"/>
      <w:bookmarkStart w:id="684" w:name="_Toc170198681"/>
      <w:bookmarkEnd w:id="683"/>
      <w:r w:rsidRPr="003D4ABF">
        <w:t>6.1.2.6.1</w:t>
      </w:r>
      <w:r w:rsidRPr="003D4ABF">
        <w:tab/>
        <w:t xml:space="preserve">AF request Access and Mobility related Policy </w:t>
      </w:r>
      <w:r w:rsidR="006B065D">
        <w:t xml:space="preserve">Control </w:t>
      </w:r>
      <w:r w:rsidRPr="003D4ABF">
        <w:t>for a UE</w:t>
      </w:r>
      <w:bookmarkEnd w:id="684"/>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5" w:name="_CR6_1_2_6_2"/>
      <w:bookmarkStart w:id="686" w:name="_Toc170198682"/>
      <w:bookmarkEnd w:id="685"/>
      <w:r w:rsidRPr="003D4ABF">
        <w:t>6.1.2.6.2</w:t>
      </w:r>
      <w:r w:rsidRPr="003D4ABF">
        <w:tab/>
        <w:t>AF request to influence on Access and Mobility related Polic</w:t>
      </w:r>
      <w:r w:rsidR="006B065D">
        <w:t>y Control</w:t>
      </w:r>
      <w:bookmarkEnd w:id="686"/>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7" w:name="_CR6_1_2_7"/>
      <w:bookmarkStart w:id="688" w:name="_Toc170198683"/>
      <w:bookmarkEnd w:id="687"/>
      <w:r>
        <w:t>6.1.2.7</w:t>
      </w:r>
      <w:r>
        <w:tab/>
        <w:t>Negotiation for planned data transfer with QoS requirements</w:t>
      </w:r>
      <w:bookmarkEnd w:id="688"/>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9" w:name="_CR6_1_3"/>
      <w:bookmarkStart w:id="690" w:name="_Toc170198684"/>
      <w:bookmarkEnd w:id="689"/>
      <w:r w:rsidRPr="003D4ABF">
        <w:t>6.1.3</w:t>
      </w:r>
      <w:r w:rsidRPr="003D4ABF">
        <w:tab/>
        <w:t>Session management related policy control</w:t>
      </w:r>
      <w:bookmarkEnd w:id="672"/>
      <w:bookmarkEnd w:id="673"/>
      <w:bookmarkEnd w:id="674"/>
      <w:bookmarkEnd w:id="675"/>
      <w:bookmarkEnd w:id="676"/>
      <w:bookmarkEnd w:id="677"/>
      <w:bookmarkEnd w:id="678"/>
      <w:bookmarkEnd w:id="690"/>
    </w:p>
    <w:p w14:paraId="70483990" w14:textId="77777777" w:rsidR="00787F8E" w:rsidRPr="003D4ABF" w:rsidRDefault="00787F8E" w:rsidP="00787F8E">
      <w:pPr>
        <w:pStyle w:val="Heading4"/>
      </w:pPr>
      <w:bookmarkStart w:id="691" w:name="_CR6_1_3_1"/>
      <w:bookmarkStart w:id="692" w:name="_Toc19197333"/>
      <w:bookmarkStart w:id="693" w:name="_Toc27896486"/>
      <w:bookmarkStart w:id="694" w:name="_Toc36192654"/>
      <w:bookmarkStart w:id="695" w:name="_Toc37076385"/>
      <w:bookmarkStart w:id="696" w:name="_Toc45194831"/>
      <w:bookmarkStart w:id="697" w:name="_Toc47594243"/>
      <w:bookmarkStart w:id="698" w:name="_Toc51836874"/>
      <w:bookmarkStart w:id="699" w:name="_Toc170198685"/>
      <w:bookmarkEnd w:id="691"/>
      <w:r w:rsidRPr="003D4ABF">
        <w:t>6.1.3.1</w:t>
      </w:r>
      <w:r w:rsidRPr="003D4ABF">
        <w:tab/>
        <w:t>General</w:t>
      </w:r>
      <w:bookmarkEnd w:id="692"/>
      <w:bookmarkEnd w:id="693"/>
      <w:bookmarkEnd w:id="694"/>
      <w:bookmarkEnd w:id="695"/>
      <w:bookmarkEnd w:id="696"/>
      <w:bookmarkEnd w:id="697"/>
      <w:bookmarkEnd w:id="698"/>
      <w:bookmarkEnd w:id="699"/>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0" w:name="_CR6_1_3_2"/>
      <w:bookmarkStart w:id="701" w:name="_Toc19197334"/>
      <w:bookmarkStart w:id="702" w:name="_Toc27896487"/>
      <w:bookmarkStart w:id="703" w:name="_Toc36192655"/>
      <w:bookmarkStart w:id="704" w:name="_Toc37076386"/>
      <w:bookmarkStart w:id="705" w:name="_Toc45194832"/>
      <w:bookmarkStart w:id="706" w:name="_Toc47594244"/>
      <w:bookmarkStart w:id="707" w:name="_Toc51836875"/>
      <w:bookmarkStart w:id="708" w:name="_Toc170198686"/>
      <w:bookmarkEnd w:id="700"/>
      <w:r w:rsidRPr="003D4ABF">
        <w:t>6.1.3.2</w:t>
      </w:r>
      <w:r w:rsidRPr="003D4ABF">
        <w:tab/>
        <w:t>Binding mechanism</w:t>
      </w:r>
      <w:bookmarkEnd w:id="701"/>
      <w:bookmarkEnd w:id="702"/>
      <w:bookmarkEnd w:id="703"/>
      <w:bookmarkEnd w:id="704"/>
      <w:bookmarkEnd w:id="705"/>
      <w:bookmarkEnd w:id="706"/>
      <w:bookmarkEnd w:id="707"/>
      <w:bookmarkEnd w:id="708"/>
    </w:p>
    <w:p w14:paraId="451C4C05" w14:textId="77777777" w:rsidR="00787F8E" w:rsidRPr="003D4ABF" w:rsidRDefault="00787F8E" w:rsidP="00787F8E">
      <w:pPr>
        <w:pStyle w:val="Heading5"/>
      </w:pPr>
      <w:bookmarkStart w:id="709" w:name="_CR6_1_3_2_1"/>
      <w:bookmarkStart w:id="710" w:name="_Toc19197335"/>
      <w:bookmarkStart w:id="711" w:name="_Toc27896488"/>
      <w:bookmarkStart w:id="712" w:name="_Toc36192656"/>
      <w:bookmarkStart w:id="713" w:name="_Toc37076387"/>
      <w:bookmarkStart w:id="714" w:name="_Toc45194833"/>
      <w:bookmarkStart w:id="715" w:name="_Toc47594245"/>
      <w:bookmarkStart w:id="716" w:name="_Toc51836876"/>
      <w:bookmarkStart w:id="717" w:name="_Toc170198687"/>
      <w:bookmarkEnd w:id="709"/>
      <w:r w:rsidRPr="003D4ABF">
        <w:t>6.1.3.2.1</w:t>
      </w:r>
      <w:r w:rsidRPr="003D4ABF">
        <w:tab/>
        <w:t>General</w:t>
      </w:r>
      <w:bookmarkEnd w:id="710"/>
      <w:bookmarkEnd w:id="711"/>
      <w:bookmarkEnd w:id="712"/>
      <w:bookmarkEnd w:id="713"/>
      <w:bookmarkEnd w:id="714"/>
      <w:bookmarkEnd w:id="715"/>
      <w:bookmarkEnd w:id="716"/>
      <w:bookmarkEnd w:id="717"/>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8" w:name="_CR6_1_3_2_2"/>
      <w:bookmarkStart w:id="719" w:name="_Toc19197336"/>
      <w:bookmarkStart w:id="720" w:name="_Toc27896489"/>
      <w:bookmarkStart w:id="721" w:name="_Toc36192657"/>
      <w:bookmarkStart w:id="722" w:name="_Toc37076388"/>
      <w:bookmarkStart w:id="723" w:name="_Toc45194834"/>
      <w:bookmarkStart w:id="724" w:name="_Toc47594246"/>
      <w:bookmarkStart w:id="725" w:name="_Toc51836877"/>
      <w:bookmarkStart w:id="726" w:name="_Toc170198688"/>
      <w:bookmarkEnd w:id="718"/>
      <w:r w:rsidRPr="003D4ABF">
        <w:t>6.1.3.2.2</w:t>
      </w:r>
      <w:r w:rsidRPr="003D4ABF">
        <w:tab/>
        <w:t>Session binding</w:t>
      </w:r>
      <w:bookmarkEnd w:id="719"/>
      <w:bookmarkEnd w:id="720"/>
      <w:bookmarkEnd w:id="721"/>
      <w:bookmarkEnd w:id="722"/>
      <w:bookmarkEnd w:id="723"/>
      <w:bookmarkEnd w:id="724"/>
      <w:bookmarkEnd w:id="725"/>
      <w:bookmarkEnd w:id="726"/>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7" w:name="_CR6_1_3_2_3"/>
      <w:bookmarkStart w:id="728" w:name="_Toc19197337"/>
      <w:bookmarkStart w:id="729" w:name="_Toc27896490"/>
      <w:bookmarkStart w:id="730" w:name="_Toc36192658"/>
      <w:bookmarkStart w:id="731" w:name="_Toc37076389"/>
      <w:bookmarkStart w:id="732" w:name="_Toc45194835"/>
      <w:bookmarkStart w:id="733" w:name="_Toc47594247"/>
      <w:bookmarkStart w:id="734" w:name="_Toc51836878"/>
      <w:bookmarkStart w:id="735" w:name="_Toc170198689"/>
      <w:bookmarkEnd w:id="727"/>
      <w:r w:rsidRPr="003D4ABF">
        <w:t>6.1.3.2.3</w:t>
      </w:r>
      <w:r w:rsidRPr="003D4ABF">
        <w:tab/>
        <w:t>PCC rule authorization</w:t>
      </w:r>
      <w:bookmarkEnd w:id="728"/>
      <w:bookmarkEnd w:id="729"/>
      <w:bookmarkEnd w:id="730"/>
      <w:bookmarkEnd w:id="731"/>
      <w:bookmarkEnd w:id="732"/>
      <w:bookmarkEnd w:id="733"/>
      <w:bookmarkEnd w:id="734"/>
      <w:bookmarkEnd w:id="735"/>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6" w:name="_Toc19197338"/>
      <w:bookmarkStart w:id="737" w:name="_Toc27896491"/>
      <w:bookmarkStart w:id="738" w:name="_Toc36192659"/>
      <w:bookmarkStart w:id="739" w:name="_Toc37076390"/>
      <w:bookmarkStart w:id="740" w:name="_Toc45194836"/>
      <w:bookmarkStart w:id="741" w:name="_Toc47594248"/>
      <w:bookmarkStart w:id="742"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3" w:name="_CR6_1_3_2_4"/>
      <w:bookmarkStart w:id="744" w:name="_Toc170198690"/>
      <w:bookmarkEnd w:id="743"/>
      <w:r w:rsidRPr="003D4ABF">
        <w:t>6.1.3.2.4</w:t>
      </w:r>
      <w:r w:rsidRPr="003D4ABF">
        <w:tab/>
        <w:t>QoS Flow binding</w:t>
      </w:r>
      <w:bookmarkEnd w:id="736"/>
      <w:bookmarkEnd w:id="737"/>
      <w:bookmarkEnd w:id="738"/>
      <w:bookmarkEnd w:id="739"/>
      <w:bookmarkEnd w:id="740"/>
      <w:bookmarkEnd w:id="741"/>
      <w:bookmarkEnd w:id="742"/>
      <w:bookmarkEnd w:id="74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5" w:name="_Toc19197339"/>
      <w:bookmarkStart w:id="74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47" w:name="_Toc36192660"/>
      <w:bookmarkStart w:id="748" w:name="_Toc37076391"/>
      <w:bookmarkStart w:id="749" w:name="_Toc45194837"/>
      <w:bookmarkStart w:id="750" w:name="_Toc47594249"/>
      <w:bookmarkStart w:id="751"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2" w:name="_CR6_1_3_3"/>
      <w:bookmarkEnd w:id="752"/>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3" w:name="_Toc170198691"/>
      <w:r w:rsidRPr="003D4ABF">
        <w:lastRenderedPageBreak/>
        <w:t>6.1.3.3</w:t>
      </w:r>
      <w:r w:rsidRPr="003D4ABF">
        <w:tab/>
        <w:t>Reporting</w:t>
      </w:r>
      <w:bookmarkEnd w:id="745"/>
      <w:bookmarkEnd w:id="746"/>
      <w:bookmarkEnd w:id="747"/>
      <w:bookmarkEnd w:id="748"/>
      <w:bookmarkEnd w:id="749"/>
      <w:bookmarkEnd w:id="750"/>
      <w:bookmarkEnd w:id="751"/>
      <w:bookmarkEnd w:id="753"/>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4" w:name="_CR6_1_3_4"/>
      <w:bookmarkStart w:id="755" w:name="_Toc19197340"/>
      <w:bookmarkStart w:id="756" w:name="_Toc27896493"/>
      <w:bookmarkStart w:id="757" w:name="_Toc36192661"/>
      <w:bookmarkStart w:id="758" w:name="_Toc37076392"/>
      <w:bookmarkStart w:id="759" w:name="_Toc45194838"/>
      <w:bookmarkStart w:id="760" w:name="_Toc47594250"/>
      <w:bookmarkStart w:id="761" w:name="_Toc51836881"/>
      <w:bookmarkStart w:id="762" w:name="_Toc170198692"/>
      <w:bookmarkEnd w:id="754"/>
      <w:r w:rsidRPr="003D4ABF">
        <w:t>6.1.3.4</w:t>
      </w:r>
      <w:r w:rsidRPr="003D4ABF">
        <w:tab/>
        <w:t>Credit management</w:t>
      </w:r>
      <w:bookmarkEnd w:id="755"/>
      <w:bookmarkEnd w:id="756"/>
      <w:bookmarkEnd w:id="757"/>
      <w:bookmarkEnd w:id="758"/>
      <w:bookmarkEnd w:id="759"/>
      <w:bookmarkEnd w:id="760"/>
      <w:bookmarkEnd w:id="761"/>
      <w:bookmarkEnd w:id="762"/>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3" w:name="_Toc19197341"/>
      <w:bookmarkStart w:id="764" w:name="_Toc27896494"/>
      <w:bookmarkStart w:id="765" w:name="_Toc36192662"/>
      <w:bookmarkStart w:id="766"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7" w:name="_CR6_1_3_5"/>
      <w:bookmarkStart w:id="768" w:name="_Toc45194839"/>
      <w:bookmarkStart w:id="769" w:name="_Toc47594251"/>
      <w:bookmarkStart w:id="770" w:name="_Toc51836882"/>
      <w:bookmarkStart w:id="771" w:name="_Toc170198693"/>
      <w:bookmarkEnd w:id="767"/>
      <w:r w:rsidRPr="003D4ABF">
        <w:t>6.1.3.5</w:t>
      </w:r>
      <w:r w:rsidRPr="003D4ABF">
        <w:tab/>
        <w:t>Policy Control Request Triggers relevant for SMF</w:t>
      </w:r>
      <w:bookmarkEnd w:id="763"/>
      <w:bookmarkEnd w:id="764"/>
      <w:bookmarkEnd w:id="765"/>
      <w:bookmarkEnd w:id="766"/>
      <w:bookmarkEnd w:id="768"/>
      <w:bookmarkEnd w:id="769"/>
      <w:bookmarkEnd w:id="770"/>
      <w:bookmarkEnd w:id="771"/>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2" w:name="_CRTable6_1_3_51"/>
      <w:r w:rsidRPr="003D4ABF">
        <w:t xml:space="preserve">Table </w:t>
      </w:r>
      <w:bookmarkEnd w:id="77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3"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4" w:name="_Toc27896495"/>
      <w:bookmarkStart w:id="775" w:name="_Toc36192663"/>
      <w:bookmarkStart w:id="77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7" w:name="_Toc45194840"/>
      <w:bookmarkStart w:id="778" w:name="_Toc47594252"/>
      <w:bookmarkStart w:id="77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bookmarkStart w:id="780" w:name="_CR6_1_3_6"/>
      <w:bookmarkEnd w:id="780"/>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81" w:name="_Toc170198694"/>
      <w:r w:rsidRPr="003D4ABF">
        <w:t>6.1.3.6</w:t>
      </w:r>
      <w:r w:rsidRPr="003D4ABF">
        <w:tab/>
        <w:t>Policy control</w:t>
      </w:r>
      <w:bookmarkEnd w:id="773"/>
      <w:bookmarkEnd w:id="774"/>
      <w:bookmarkEnd w:id="775"/>
      <w:bookmarkEnd w:id="776"/>
      <w:bookmarkEnd w:id="777"/>
      <w:bookmarkEnd w:id="778"/>
      <w:bookmarkEnd w:id="779"/>
      <w:bookmarkEnd w:id="781"/>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782" w:name="_Toc19197343"/>
      <w:bookmarkStart w:id="783" w:name="_Toc27896496"/>
      <w:bookmarkStart w:id="784" w:name="_Toc36192664"/>
      <w:bookmarkStart w:id="785" w:name="_Toc37076395"/>
      <w:bookmarkStart w:id="786" w:name="_Toc45194841"/>
      <w:bookmarkStart w:id="787" w:name="_Toc47594253"/>
      <w:bookmarkStart w:id="788"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9" w:name="_CR6_1_3_7"/>
      <w:bookmarkStart w:id="790" w:name="_Toc170198695"/>
      <w:bookmarkEnd w:id="789"/>
      <w:r w:rsidRPr="003D4ABF">
        <w:t>6.1.3.7</w:t>
      </w:r>
      <w:r w:rsidRPr="003D4ABF">
        <w:tab/>
        <w:t>Service (data flow) prioritization and conflict handling</w:t>
      </w:r>
      <w:bookmarkEnd w:id="782"/>
      <w:bookmarkEnd w:id="783"/>
      <w:bookmarkEnd w:id="784"/>
      <w:bookmarkEnd w:id="785"/>
      <w:bookmarkEnd w:id="786"/>
      <w:bookmarkEnd w:id="787"/>
      <w:bookmarkEnd w:id="788"/>
      <w:bookmarkEnd w:id="79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1" w:name="_CR6_1_3_8"/>
      <w:bookmarkStart w:id="792" w:name="_Toc19197344"/>
      <w:bookmarkStart w:id="793" w:name="_Toc27896497"/>
      <w:bookmarkStart w:id="794" w:name="_Toc36192665"/>
      <w:bookmarkStart w:id="795" w:name="_Toc37076396"/>
      <w:bookmarkStart w:id="796" w:name="_Toc45194842"/>
      <w:bookmarkStart w:id="797" w:name="_Toc47594254"/>
      <w:bookmarkStart w:id="798" w:name="_Toc51836885"/>
      <w:bookmarkStart w:id="799" w:name="_Toc170198696"/>
      <w:bookmarkEnd w:id="791"/>
      <w:r w:rsidRPr="003D4ABF">
        <w:lastRenderedPageBreak/>
        <w:t>6.1.3.8</w:t>
      </w:r>
      <w:r w:rsidRPr="003D4ABF">
        <w:tab/>
        <w:t>Termination action</w:t>
      </w:r>
      <w:bookmarkEnd w:id="792"/>
      <w:bookmarkEnd w:id="793"/>
      <w:bookmarkEnd w:id="794"/>
      <w:bookmarkEnd w:id="795"/>
      <w:bookmarkEnd w:id="796"/>
      <w:bookmarkEnd w:id="797"/>
      <w:bookmarkEnd w:id="798"/>
      <w:bookmarkEnd w:id="799"/>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0"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1" w:name="_CR6_1_3_9"/>
      <w:bookmarkStart w:id="802" w:name="_Toc27896498"/>
      <w:bookmarkStart w:id="803" w:name="_Toc36192666"/>
      <w:bookmarkStart w:id="804" w:name="_Toc37076397"/>
      <w:bookmarkStart w:id="805" w:name="_Toc45194843"/>
      <w:bookmarkStart w:id="806" w:name="_Toc47594255"/>
      <w:bookmarkStart w:id="807" w:name="_Toc51836886"/>
      <w:bookmarkStart w:id="808" w:name="_Toc170198697"/>
      <w:bookmarkEnd w:id="801"/>
      <w:r w:rsidRPr="003D4ABF">
        <w:t>6.1.3.9</w:t>
      </w:r>
      <w:r w:rsidRPr="003D4ABF">
        <w:tab/>
        <w:t>Handling of packet filters provided to the UE by SMF</w:t>
      </w:r>
      <w:bookmarkEnd w:id="800"/>
      <w:bookmarkEnd w:id="802"/>
      <w:bookmarkEnd w:id="803"/>
      <w:bookmarkEnd w:id="804"/>
      <w:bookmarkEnd w:id="805"/>
      <w:bookmarkEnd w:id="806"/>
      <w:bookmarkEnd w:id="807"/>
      <w:bookmarkEnd w:id="808"/>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9" w:name="_CR6_1_3_10"/>
      <w:bookmarkStart w:id="810" w:name="_Toc19197346"/>
      <w:bookmarkStart w:id="811" w:name="_Toc27896499"/>
      <w:bookmarkStart w:id="812" w:name="_Toc36192667"/>
      <w:bookmarkStart w:id="813" w:name="_Toc37076398"/>
      <w:bookmarkStart w:id="814" w:name="_Toc45194844"/>
      <w:bookmarkStart w:id="815" w:name="_Toc47594256"/>
      <w:bookmarkStart w:id="816" w:name="_Toc51836887"/>
      <w:bookmarkStart w:id="817" w:name="_Toc170198698"/>
      <w:bookmarkEnd w:id="809"/>
      <w:r w:rsidRPr="003D4ABF">
        <w:t>6.1.3.10</w:t>
      </w:r>
      <w:r w:rsidRPr="003D4ABF">
        <w:tab/>
        <w:t>IMS emergency session support</w:t>
      </w:r>
      <w:bookmarkEnd w:id="810"/>
      <w:bookmarkEnd w:id="811"/>
      <w:bookmarkEnd w:id="812"/>
      <w:bookmarkEnd w:id="813"/>
      <w:bookmarkEnd w:id="814"/>
      <w:bookmarkEnd w:id="815"/>
      <w:bookmarkEnd w:id="816"/>
      <w:bookmarkEnd w:id="817"/>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8" w:name="_CR6_1_3_11"/>
      <w:bookmarkStart w:id="819" w:name="_Toc19197347"/>
      <w:bookmarkStart w:id="820" w:name="_Toc27896500"/>
      <w:bookmarkStart w:id="821" w:name="_Toc36192668"/>
      <w:bookmarkStart w:id="822" w:name="_Toc37076399"/>
      <w:bookmarkStart w:id="823" w:name="_Toc45194845"/>
      <w:bookmarkStart w:id="824" w:name="_Toc47594257"/>
      <w:bookmarkStart w:id="825" w:name="_Toc51836888"/>
      <w:bookmarkStart w:id="826" w:name="_Toc170198699"/>
      <w:bookmarkEnd w:id="818"/>
      <w:r w:rsidRPr="003D4ABF">
        <w:t>6.1.3.11</w:t>
      </w:r>
      <w:r w:rsidRPr="003D4ABF">
        <w:tab/>
        <w:t>Multimedia Priority Service support</w:t>
      </w:r>
      <w:bookmarkEnd w:id="819"/>
      <w:bookmarkEnd w:id="820"/>
      <w:bookmarkEnd w:id="821"/>
      <w:bookmarkEnd w:id="822"/>
      <w:bookmarkEnd w:id="823"/>
      <w:bookmarkEnd w:id="824"/>
      <w:bookmarkEnd w:id="825"/>
      <w:bookmarkEnd w:id="826"/>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7" w:name="_Toc19197348"/>
      <w:bookmarkStart w:id="828" w:name="_Toc27896501"/>
      <w:bookmarkStart w:id="829" w:name="_Toc36192669"/>
      <w:bookmarkStart w:id="830" w:name="_Toc37076400"/>
      <w:bookmarkStart w:id="831" w:name="_Toc45194846"/>
      <w:bookmarkStart w:id="832" w:name="_Toc47594258"/>
      <w:bookmarkStart w:id="83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4" w:name="_CR6_1_3_12"/>
      <w:bookmarkStart w:id="835" w:name="_Toc170198700"/>
      <w:bookmarkEnd w:id="834"/>
      <w:r w:rsidRPr="003D4ABF">
        <w:t>6.1.3.12</w:t>
      </w:r>
      <w:r w:rsidRPr="003D4ABF">
        <w:tab/>
        <w:t>Redirection</w:t>
      </w:r>
      <w:bookmarkEnd w:id="827"/>
      <w:bookmarkEnd w:id="828"/>
      <w:bookmarkEnd w:id="829"/>
      <w:bookmarkEnd w:id="830"/>
      <w:bookmarkEnd w:id="831"/>
      <w:bookmarkEnd w:id="832"/>
      <w:bookmarkEnd w:id="833"/>
      <w:bookmarkEnd w:id="835"/>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6" w:name="_CR6_1_3_13"/>
      <w:bookmarkStart w:id="837" w:name="_Toc19197349"/>
      <w:bookmarkStart w:id="838" w:name="_Toc27896502"/>
      <w:bookmarkStart w:id="839" w:name="_Toc36192670"/>
      <w:bookmarkStart w:id="840" w:name="_Toc37076401"/>
      <w:bookmarkStart w:id="841" w:name="_Toc45194847"/>
      <w:bookmarkStart w:id="842" w:name="_Toc47594259"/>
      <w:bookmarkStart w:id="843" w:name="_Toc51836890"/>
      <w:bookmarkStart w:id="844" w:name="_Toc170198701"/>
      <w:bookmarkEnd w:id="836"/>
      <w:r w:rsidRPr="003D4ABF">
        <w:t>6.1.3.13</w:t>
      </w:r>
      <w:r w:rsidRPr="003D4ABF">
        <w:tab/>
        <w:t>Resource sharing for different AF sessions</w:t>
      </w:r>
      <w:bookmarkEnd w:id="837"/>
      <w:bookmarkEnd w:id="838"/>
      <w:bookmarkEnd w:id="839"/>
      <w:bookmarkEnd w:id="840"/>
      <w:bookmarkEnd w:id="841"/>
      <w:bookmarkEnd w:id="842"/>
      <w:bookmarkEnd w:id="843"/>
      <w:bookmarkEnd w:id="844"/>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5" w:name="_CR6_1_3_14"/>
      <w:bookmarkStart w:id="846" w:name="_Toc19197350"/>
      <w:bookmarkStart w:id="847" w:name="_Toc27896503"/>
      <w:bookmarkStart w:id="848" w:name="_Toc36192671"/>
      <w:bookmarkStart w:id="849" w:name="_Toc37076402"/>
      <w:bookmarkStart w:id="850" w:name="_Toc45194848"/>
      <w:bookmarkStart w:id="851" w:name="_Toc47594260"/>
      <w:bookmarkStart w:id="852" w:name="_Toc51836891"/>
      <w:bookmarkStart w:id="853" w:name="_Toc170198702"/>
      <w:bookmarkEnd w:id="845"/>
      <w:r w:rsidRPr="003D4ABF">
        <w:t>6.1.3.14</w:t>
      </w:r>
      <w:r w:rsidRPr="003D4ABF">
        <w:tab/>
        <w:t>Traffic steering control</w:t>
      </w:r>
      <w:bookmarkEnd w:id="846"/>
      <w:bookmarkEnd w:id="847"/>
      <w:bookmarkEnd w:id="848"/>
      <w:bookmarkEnd w:id="849"/>
      <w:bookmarkEnd w:id="850"/>
      <w:bookmarkEnd w:id="851"/>
      <w:bookmarkEnd w:id="852"/>
      <w:bookmarkEnd w:id="853"/>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4" w:name="_CR6_1_3_15"/>
      <w:bookmarkStart w:id="855" w:name="_Toc19197351"/>
      <w:bookmarkStart w:id="856" w:name="_Toc27896504"/>
      <w:bookmarkStart w:id="857" w:name="_Toc36192672"/>
      <w:bookmarkStart w:id="858" w:name="_Toc37076403"/>
      <w:bookmarkStart w:id="859" w:name="_Toc45194849"/>
      <w:bookmarkStart w:id="860" w:name="_Toc47594261"/>
      <w:bookmarkStart w:id="861" w:name="_Toc51836892"/>
      <w:bookmarkStart w:id="862" w:name="_Toc170198703"/>
      <w:bookmarkEnd w:id="854"/>
      <w:r w:rsidRPr="003D4ABF">
        <w:t>6.1.3.15</w:t>
      </w:r>
      <w:r w:rsidRPr="003D4ABF">
        <w:tab/>
        <w:t>Resource reservation for services sharing priority</w:t>
      </w:r>
      <w:bookmarkEnd w:id="855"/>
      <w:bookmarkEnd w:id="856"/>
      <w:bookmarkEnd w:id="857"/>
      <w:bookmarkEnd w:id="858"/>
      <w:bookmarkEnd w:id="859"/>
      <w:bookmarkEnd w:id="860"/>
      <w:bookmarkEnd w:id="861"/>
      <w:bookmarkEnd w:id="862"/>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3" w:name="_CR6_1_3_16"/>
      <w:bookmarkStart w:id="864" w:name="_Toc19197352"/>
      <w:bookmarkStart w:id="865" w:name="_Toc27896505"/>
      <w:bookmarkStart w:id="866" w:name="_Toc36192673"/>
      <w:bookmarkStart w:id="867" w:name="_Toc37076404"/>
      <w:bookmarkStart w:id="868" w:name="_Toc45194850"/>
      <w:bookmarkStart w:id="869" w:name="_Toc47594262"/>
      <w:bookmarkStart w:id="870" w:name="_Toc51836893"/>
      <w:bookmarkStart w:id="871" w:name="_Toc170198704"/>
      <w:bookmarkEnd w:id="863"/>
      <w:r w:rsidRPr="003D4ABF">
        <w:t>6.1.3.16</w:t>
      </w:r>
      <w:r w:rsidRPr="003D4ABF">
        <w:tab/>
        <w:t>3GPP PS Data Off</w:t>
      </w:r>
      <w:bookmarkEnd w:id="864"/>
      <w:bookmarkEnd w:id="865"/>
      <w:bookmarkEnd w:id="866"/>
      <w:bookmarkEnd w:id="867"/>
      <w:bookmarkEnd w:id="868"/>
      <w:bookmarkEnd w:id="869"/>
      <w:bookmarkEnd w:id="870"/>
      <w:bookmarkEnd w:id="871"/>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2" w:name="_CR6_1_3_17"/>
      <w:bookmarkStart w:id="873" w:name="_Toc19197353"/>
      <w:bookmarkStart w:id="874" w:name="_Toc27896506"/>
      <w:bookmarkStart w:id="875" w:name="_Toc36192674"/>
      <w:bookmarkStart w:id="876" w:name="_Toc37076405"/>
      <w:bookmarkStart w:id="877" w:name="_Toc45194851"/>
      <w:bookmarkStart w:id="878" w:name="_Toc47594263"/>
      <w:bookmarkStart w:id="879" w:name="_Toc51836894"/>
      <w:bookmarkStart w:id="880" w:name="_Toc170198705"/>
      <w:bookmarkEnd w:id="872"/>
      <w:r w:rsidRPr="003D4ABF">
        <w:t>6.1.3.17</w:t>
      </w:r>
      <w:r w:rsidRPr="003D4ABF">
        <w:tab/>
        <w:t>Policy decisions based on spending limits</w:t>
      </w:r>
      <w:bookmarkEnd w:id="873"/>
      <w:bookmarkEnd w:id="874"/>
      <w:bookmarkEnd w:id="875"/>
      <w:bookmarkEnd w:id="876"/>
      <w:bookmarkEnd w:id="877"/>
      <w:bookmarkEnd w:id="878"/>
      <w:bookmarkEnd w:id="879"/>
      <w:bookmarkEnd w:id="880"/>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1" w:name="_CR6_1_3_18"/>
      <w:bookmarkStart w:id="882" w:name="_Toc19197354"/>
      <w:bookmarkStart w:id="883" w:name="_Toc27896507"/>
      <w:bookmarkStart w:id="884" w:name="_Toc36192675"/>
      <w:bookmarkStart w:id="885" w:name="_Toc37076406"/>
      <w:bookmarkStart w:id="886" w:name="_Toc45194852"/>
      <w:bookmarkStart w:id="887" w:name="_Toc47594264"/>
      <w:bookmarkStart w:id="888" w:name="_Toc51836895"/>
      <w:bookmarkStart w:id="889" w:name="_Toc170198706"/>
      <w:bookmarkEnd w:id="881"/>
      <w:r w:rsidRPr="003D4ABF">
        <w:t>6.1.3.18</w:t>
      </w:r>
      <w:r w:rsidRPr="003D4ABF">
        <w:tab/>
        <w:t>Event reporting from the</w:t>
      </w:r>
      <w:r w:rsidRPr="003D4ABF">
        <w:rPr>
          <w:rFonts w:eastAsia="SimSun"/>
          <w:lang w:eastAsia="zh-CN"/>
        </w:rPr>
        <w:t xml:space="preserve"> </w:t>
      </w:r>
      <w:r w:rsidRPr="003D4ABF">
        <w:t>PCF</w:t>
      </w:r>
      <w:bookmarkEnd w:id="882"/>
      <w:bookmarkEnd w:id="883"/>
      <w:bookmarkEnd w:id="884"/>
      <w:bookmarkEnd w:id="885"/>
      <w:bookmarkEnd w:id="886"/>
      <w:bookmarkEnd w:id="887"/>
      <w:bookmarkEnd w:id="888"/>
      <w:bookmarkEnd w:id="889"/>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0" w:name="_CRTable6_1_3_181"/>
      <w:r w:rsidRPr="003D4ABF">
        <w:lastRenderedPageBreak/>
        <w:t xml:space="preserve">Table </w:t>
      </w:r>
      <w:bookmarkEnd w:id="89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1" w:name="_Toc19197355"/>
      <w:bookmarkStart w:id="892" w:name="_Toc27896508"/>
      <w:bookmarkStart w:id="893"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4" w:name="_Toc37076407"/>
      <w:bookmarkStart w:id="895" w:name="_Toc45194853"/>
      <w:bookmarkStart w:id="896" w:name="_Toc47594265"/>
      <w:bookmarkStart w:id="897"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1BE776D4"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 Request-Type.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898" w:name="_CR6_1_3_19"/>
      <w:bookmarkEnd w:id="898"/>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899" w:name="_Toc170198707"/>
      <w:r w:rsidRPr="003D4ABF">
        <w:t>6.1.3.19</w:t>
      </w:r>
      <w:r w:rsidRPr="003D4ABF">
        <w:tab/>
        <w:t>Mission Critical Services support</w:t>
      </w:r>
      <w:bookmarkEnd w:id="891"/>
      <w:bookmarkEnd w:id="892"/>
      <w:bookmarkEnd w:id="893"/>
      <w:bookmarkEnd w:id="894"/>
      <w:bookmarkEnd w:id="895"/>
      <w:bookmarkEnd w:id="896"/>
      <w:bookmarkEnd w:id="897"/>
      <w:bookmarkEnd w:id="899"/>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0" w:name="_CR6_1_3_20"/>
      <w:bookmarkStart w:id="901" w:name="_Toc19197356"/>
      <w:bookmarkStart w:id="902" w:name="_Toc27896509"/>
      <w:bookmarkStart w:id="903" w:name="_Toc36192677"/>
      <w:bookmarkStart w:id="904" w:name="_Toc37076408"/>
      <w:bookmarkStart w:id="905" w:name="_Toc45194854"/>
      <w:bookmarkStart w:id="906" w:name="_Toc47594266"/>
      <w:bookmarkStart w:id="907" w:name="_Toc51836897"/>
      <w:bookmarkStart w:id="908" w:name="_Toc170198708"/>
      <w:bookmarkEnd w:id="900"/>
      <w:r w:rsidRPr="003D4ABF">
        <w:t>6.1.3.20</w:t>
      </w:r>
      <w:r w:rsidRPr="003D4ABF">
        <w:tab/>
        <w:t>Access Traffic Steering, Switching and Splitting</w:t>
      </w:r>
      <w:bookmarkEnd w:id="901"/>
      <w:bookmarkEnd w:id="902"/>
      <w:bookmarkEnd w:id="903"/>
      <w:bookmarkEnd w:id="904"/>
      <w:bookmarkEnd w:id="905"/>
      <w:bookmarkEnd w:id="906"/>
      <w:bookmarkEnd w:id="907"/>
      <w:bookmarkEnd w:id="908"/>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9"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0" w:name="_CR6_1_3_21"/>
      <w:bookmarkStart w:id="911" w:name="_Toc27896510"/>
      <w:bookmarkStart w:id="912" w:name="_Toc36192678"/>
      <w:bookmarkStart w:id="913" w:name="_Toc37076409"/>
      <w:bookmarkStart w:id="914" w:name="_Toc45194855"/>
      <w:bookmarkStart w:id="915" w:name="_Toc47594267"/>
      <w:bookmarkStart w:id="916" w:name="_Toc51836898"/>
      <w:bookmarkEnd w:id="91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7" w:name="_Toc170198709"/>
      <w:r w:rsidRPr="003D4ABF">
        <w:t>6.1.3.21</w:t>
      </w:r>
      <w:r w:rsidRPr="003D4ABF">
        <w:tab/>
        <w:t>QoS Monitoring</w:t>
      </w:r>
      <w:r w:rsidR="006205DB">
        <w:t xml:space="preserve"> control</w:t>
      </w:r>
      <w:bookmarkEnd w:id="909"/>
      <w:bookmarkEnd w:id="911"/>
      <w:bookmarkEnd w:id="912"/>
      <w:bookmarkEnd w:id="913"/>
      <w:bookmarkEnd w:id="914"/>
      <w:bookmarkEnd w:id="915"/>
      <w:bookmarkEnd w:id="916"/>
      <w:bookmarkEnd w:id="917"/>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143034"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18" w:name="_Toc19197358"/>
      <w:bookmarkStart w:id="919" w:name="_Toc27896511"/>
      <w:bookmarkStart w:id="920" w:name="_Toc36192679"/>
      <w:bookmarkStart w:id="921" w:name="_Toc37076410"/>
      <w:bookmarkStart w:id="922" w:name="_Toc45194856"/>
      <w:bookmarkStart w:id="923" w:name="_Toc47594268"/>
      <w:bookmarkStart w:id="924"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5" w:name="_CR6_1_3_22"/>
      <w:bookmarkStart w:id="926" w:name="_Toc170198710"/>
      <w:bookmarkEnd w:id="925"/>
      <w:r w:rsidRPr="003D4ABF">
        <w:t>6.1.3.22</w:t>
      </w:r>
      <w:r w:rsidRPr="003D4ABF">
        <w:tab/>
        <w:t>AF session with required QoS</w:t>
      </w:r>
      <w:bookmarkEnd w:id="918"/>
      <w:bookmarkEnd w:id="919"/>
      <w:bookmarkEnd w:id="920"/>
      <w:bookmarkEnd w:id="921"/>
      <w:bookmarkEnd w:id="922"/>
      <w:bookmarkEnd w:id="923"/>
      <w:bookmarkEnd w:id="924"/>
      <w:bookmarkEnd w:id="926"/>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2DB8AB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7" w:name="_Toc19197359"/>
      <w:bookmarkStart w:id="928"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29" w:name="_CR6_1_3_23"/>
      <w:bookmarkStart w:id="930" w:name="_Toc36192680"/>
      <w:bookmarkStart w:id="931" w:name="_Toc37076411"/>
      <w:bookmarkStart w:id="932" w:name="_Toc45194857"/>
      <w:bookmarkStart w:id="933" w:name="_Toc47594269"/>
      <w:bookmarkStart w:id="934" w:name="_Toc51836900"/>
      <w:bookmarkEnd w:id="929"/>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35" w:name="_Toc170198711"/>
      <w:r w:rsidRPr="003D4ABF">
        <w:t>6.1.3.23</w:t>
      </w:r>
      <w:r w:rsidRPr="003D4ABF">
        <w:tab/>
        <w:t>Support of integration with Time Sensitive Networking</w:t>
      </w:r>
      <w:bookmarkEnd w:id="927"/>
      <w:bookmarkEnd w:id="928"/>
      <w:bookmarkEnd w:id="930"/>
      <w:bookmarkEnd w:id="931"/>
      <w:bookmarkEnd w:id="932"/>
      <w:bookmarkEnd w:id="933"/>
      <w:bookmarkEnd w:id="934"/>
      <w:bookmarkEnd w:id="935"/>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6" w:name="_CR6_1_3_23a"/>
      <w:bookmarkStart w:id="937" w:name="_Toc19197360"/>
      <w:bookmarkStart w:id="938" w:name="_Toc27896513"/>
      <w:bookmarkStart w:id="939" w:name="_Toc36192681"/>
      <w:bookmarkStart w:id="940" w:name="_Toc37076412"/>
      <w:bookmarkStart w:id="941" w:name="_Toc45194858"/>
      <w:bookmarkStart w:id="942" w:name="_Toc47594270"/>
      <w:bookmarkStart w:id="943" w:name="_Toc51836901"/>
      <w:bookmarkStart w:id="944" w:name="_Toc170198712"/>
      <w:bookmarkEnd w:id="936"/>
      <w:r w:rsidRPr="003D4ABF">
        <w:rPr>
          <w:lang w:eastAsia="zh-CN"/>
        </w:rPr>
        <w:t>6.1.3.23a</w:t>
      </w:r>
      <w:r w:rsidRPr="003D4ABF">
        <w:rPr>
          <w:lang w:eastAsia="zh-CN"/>
        </w:rPr>
        <w:tab/>
        <w:t>Support of Time Sensitive Communication and Time Synchronization</w:t>
      </w:r>
      <w:bookmarkEnd w:id="944"/>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5" w:name="_CR6_1_3_23b"/>
      <w:bookmarkStart w:id="946" w:name="_Toc170198713"/>
      <w:bookmarkEnd w:id="945"/>
      <w:r>
        <w:rPr>
          <w:lang w:eastAsia="zh-CN"/>
        </w:rPr>
        <w:t>6.1.3.23b</w:t>
      </w:r>
      <w:r>
        <w:rPr>
          <w:lang w:eastAsia="zh-CN"/>
        </w:rPr>
        <w:tab/>
        <w:t>Support of IETF Deterministic Networking</w:t>
      </w:r>
      <w:bookmarkEnd w:id="946"/>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7" w:name="_CR6_1_3_24"/>
      <w:bookmarkStart w:id="948" w:name="_Toc170198714"/>
      <w:bookmarkEnd w:id="947"/>
      <w:r w:rsidRPr="003D4ABF">
        <w:rPr>
          <w:lang w:eastAsia="zh-CN"/>
        </w:rPr>
        <w:t>6.1.3.24</w:t>
      </w:r>
      <w:r w:rsidRPr="003D4ABF">
        <w:rPr>
          <w:lang w:eastAsia="zh-CN"/>
        </w:rPr>
        <w:tab/>
        <w:t>Policy control for redundant PDU Sessions</w:t>
      </w:r>
      <w:bookmarkEnd w:id="948"/>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9" w:name="_CR6_1_3_25"/>
      <w:bookmarkStart w:id="950" w:name="_Toc170198715"/>
      <w:bookmarkEnd w:id="949"/>
      <w:r>
        <w:rPr>
          <w:lang w:eastAsia="zh-CN"/>
        </w:rPr>
        <w:t>6.1.3.25</w:t>
      </w:r>
      <w:r>
        <w:rPr>
          <w:lang w:eastAsia="zh-CN"/>
        </w:rPr>
        <w:tab/>
        <w:t>User Plane Remote Provisioning of UE SNPN Credentials in Onboarding Network</w:t>
      </w:r>
      <w:bookmarkEnd w:id="950"/>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1" w:name="_CR6_1_3_26"/>
      <w:bookmarkStart w:id="952" w:name="_Toc170198716"/>
      <w:bookmarkEnd w:id="951"/>
      <w:r>
        <w:rPr>
          <w:lang w:eastAsia="zh-CN"/>
        </w:rPr>
        <w:t>6.1.3.26</w:t>
      </w:r>
      <w:r>
        <w:rPr>
          <w:lang w:eastAsia="zh-CN"/>
        </w:rPr>
        <w:tab/>
        <w:t>Packet Delay Variation monitoring and reporting</w:t>
      </w:r>
      <w:bookmarkEnd w:id="952"/>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3" w:name="_CR6_1_3_27"/>
      <w:bookmarkEnd w:id="953"/>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4" w:name="_Toc170198717"/>
      <w:r>
        <w:rPr>
          <w:lang w:eastAsia="zh-CN"/>
        </w:rPr>
        <w:t>6.1.3.2</w:t>
      </w:r>
      <w:r w:rsidR="00F2616F">
        <w:rPr>
          <w:lang w:eastAsia="zh-CN"/>
        </w:rPr>
        <w:t>7</w:t>
      </w:r>
      <w:r>
        <w:rPr>
          <w:lang w:eastAsia="zh-CN"/>
        </w:rPr>
        <w:tab/>
        <w:t>Support of eXtended Reality and Interactive Media Services</w:t>
      </w:r>
      <w:bookmarkEnd w:id="954"/>
    </w:p>
    <w:p w14:paraId="0C687F97" w14:textId="49E215C9" w:rsidR="00AD3D3F" w:rsidRDefault="00AD3D3F" w:rsidP="00EA319A">
      <w:pPr>
        <w:pStyle w:val="Heading5"/>
        <w:rPr>
          <w:lang w:eastAsia="zh-CN"/>
        </w:rPr>
      </w:pPr>
      <w:bookmarkStart w:id="955" w:name="_CR6_1_3_27_1"/>
      <w:bookmarkStart w:id="956" w:name="_Toc170198718"/>
      <w:bookmarkEnd w:id="955"/>
      <w:r>
        <w:rPr>
          <w:lang w:eastAsia="zh-CN"/>
        </w:rPr>
        <w:t>6.1.3.27.1</w:t>
      </w:r>
      <w:r>
        <w:rPr>
          <w:lang w:eastAsia="zh-CN"/>
        </w:rPr>
        <w:tab/>
        <w:t>Exposure of network information</w:t>
      </w:r>
      <w:bookmarkEnd w:id="956"/>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 xml:space="preserve">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7" w:name="_CR6_1_3_27_2"/>
      <w:bookmarkStart w:id="958" w:name="_Toc170198719"/>
      <w:bookmarkEnd w:id="957"/>
      <w:r>
        <w:rPr>
          <w:lang w:eastAsia="zh-CN"/>
        </w:rPr>
        <w:t>6.1.3.27.2</w:t>
      </w:r>
      <w:r>
        <w:rPr>
          <w:lang w:eastAsia="zh-CN"/>
        </w:rPr>
        <w:tab/>
        <w:t>UL/DL policy control based on round-trip latency requirement</w:t>
      </w:r>
      <w:bookmarkEnd w:id="958"/>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9" w:name="_CR6_1_3_27_3"/>
      <w:bookmarkStart w:id="960" w:name="_Toc170198720"/>
      <w:bookmarkEnd w:id="959"/>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0"/>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EA99A6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61" w:name="_CR6_1_3_27_4"/>
      <w:bookmarkStart w:id="962" w:name="_Toc170198721"/>
      <w:bookmarkEnd w:id="961"/>
      <w:r>
        <w:rPr>
          <w:lang w:eastAsia="zh-CN"/>
        </w:rPr>
        <w:t>6.1.3.27.4</w:t>
      </w:r>
      <w:r>
        <w:rPr>
          <w:lang w:eastAsia="zh-CN"/>
        </w:rPr>
        <w:tab/>
        <w:t xml:space="preserve">PDU Set </w:t>
      </w:r>
      <w:r w:rsidR="00E335D6">
        <w:rPr>
          <w:lang w:eastAsia="zh-CN"/>
        </w:rPr>
        <w:t xml:space="preserve">based </w:t>
      </w:r>
      <w:r>
        <w:rPr>
          <w:lang w:eastAsia="zh-CN"/>
        </w:rPr>
        <w:t>handling</w:t>
      </w:r>
      <w:bookmarkEnd w:id="962"/>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3FA67126"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963" w:name="_CR6_1_3_28"/>
      <w:bookmarkStart w:id="964" w:name="_Toc170198722"/>
      <w:bookmarkEnd w:id="963"/>
      <w:r>
        <w:rPr>
          <w:lang w:eastAsia="zh-CN"/>
        </w:rPr>
        <w:t>6.1.3.27.5</w:t>
      </w:r>
      <w:r>
        <w:rPr>
          <w:lang w:eastAsia="zh-CN"/>
        </w:rPr>
        <w:tab/>
        <w:t>Data Burst Based Handling</w:t>
      </w:r>
      <w:bookmarkEnd w:id="964"/>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5" w:name="_Toc170198723"/>
      <w:r>
        <w:rPr>
          <w:lang w:eastAsia="zh-CN"/>
        </w:rPr>
        <w:t>6.1.3.27.6</w:t>
      </w:r>
      <w:r>
        <w:rPr>
          <w:lang w:eastAsia="zh-CN"/>
        </w:rPr>
        <w:tab/>
        <w:t>Traffic Parameter Information and Traffic Parameter Measurement</w:t>
      </w:r>
      <w:bookmarkEnd w:id="965"/>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6" w:name="_Toc170198724"/>
      <w:r>
        <w:rPr>
          <w:lang w:eastAsia="zh-CN"/>
        </w:rPr>
        <w:t>6.1.3.28</w:t>
      </w:r>
      <w:r>
        <w:rPr>
          <w:lang w:eastAsia="zh-CN"/>
        </w:rPr>
        <w:tab/>
        <w:t>AF requested QoS for a UE or group of UEs not identified by a UE address</w:t>
      </w:r>
      <w:bookmarkEnd w:id="966"/>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lastRenderedPageBreak/>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7" w:name="_CR6_1_3_29"/>
      <w:bookmarkStart w:id="968" w:name="_Toc170198725"/>
      <w:bookmarkEnd w:id="967"/>
      <w:r>
        <w:t>6.1.3.29</w:t>
      </w:r>
      <w:r>
        <w:tab/>
        <w:t xml:space="preserve">Network Slice replacement for </w:t>
      </w:r>
      <w:r w:rsidR="00062186">
        <w:t xml:space="preserve">a </w:t>
      </w:r>
      <w:r>
        <w:t>PDU Session</w:t>
      </w:r>
      <w:bookmarkEnd w:id="968"/>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55624B1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BFFC78A" w14:textId="51BE2BD4" w:rsidR="00A13DF3" w:rsidRDefault="00A13DF3" w:rsidP="00A13DF3">
      <w:bookmarkStart w:id="969" w:name="_CR6_1_4"/>
      <w:bookmarkEnd w:id="969"/>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66ADC065" w:rsidR="009C4314" w:rsidRDefault="009C4314" w:rsidP="009C4314">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0" w:name="_Toc170198726"/>
      <w:r w:rsidRPr="003D4ABF">
        <w:t>6.1.4</w:t>
      </w:r>
      <w:r w:rsidRPr="003D4ABF">
        <w:tab/>
      </w:r>
      <w:r w:rsidR="004B2724" w:rsidRPr="003D4ABF">
        <w:t>Network slice related p</w:t>
      </w:r>
      <w:r w:rsidRPr="003D4ABF">
        <w:t>olicy control</w:t>
      </w:r>
      <w:bookmarkEnd w:id="970"/>
    </w:p>
    <w:p w14:paraId="1A56CE6D" w14:textId="77777777" w:rsidR="00BD10A8" w:rsidRPr="003D4ABF" w:rsidRDefault="00BD10A8" w:rsidP="00640110">
      <w:pPr>
        <w:pStyle w:val="Heading4"/>
      </w:pPr>
      <w:bookmarkStart w:id="971" w:name="_CR6_1_4_1"/>
      <w:bookmarkStart w:id="972" w:name="_Toc170198727"/>
      <w:bookmarkEnd w:id="971"/>
      <w:r w:rsidRPr="003D4ABF">
        <w:t>6.1.4.1</w:t>
      </w:r>
      <w:r w:rsidRPr="003D4ABF">
        <w:tab/>
        <w:t>General</w:t>
      </w:r>
      <w:bookmarkEnd w:id="97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3" w:name="_CR6_1_4_2"/>
      <w:bookmarkStart w:id="974" w:name="_Toc170198728"/>
      <w:bookmarkEnd w:id="973"/>
      <w:r w:rsidRPr="003D4ABF">
        <w:lastRenderedPageBreak/>
        <w:t>6.1.4.2</w:t>
      </w:r>
      <w:r w:rsidRPr="003D4ABF">
        <w:tab/>
      </w:r>
      <w:r w:rsidR="006A4701" w:rsidRPr="003D4ABF">
        <w:t xml:space="preserve">Limitation of </w:t>
      </w:r>
      <w:r w:rsidRPr="003D4ABF">
        <w:t>data rate per network slice with assistance of the NWDAF</w:t>
      </w:r>
      <w:bookmarkEnd w:id="974"/>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5" w:name="_CR6_1_4_3"/>
      <w:bookmarkStart w:id="976" w:name="_Toc170198729"/>
      <w:bookmarkEnd w:id="975"/>
      <w:r w:rsidRPr="003D4ABF">
        <w:t>6.1.4.3</w:t>
      </w:r>
      <w:r w:rsidRPr="003D4ABF">
        <w:tab/>
        <w:t>Limitation of data rate per network slice with PCF based monitoring</w:t>
      </w:r>
      <w:bookmarkEnd w:id="976"/>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7" w:name="_CR6_1_5"/>
      <w:bookmarkStart w:id="978" w:name="_Toc170198730"/>
      <w:bookmarkEnd w:id="977"/>
      <w:r>
        <w:t>6.1.5</w:t>
      </w:r>
      <w:r>
        <w:tab/>
        <w:t>Group related policy control</w:t>
      </w:r>
      <w:bookmarkEnd w:id="978"/>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79" w:name="_CR6_1_6"/>
      <w:bookmarkEnd w:id="979"/>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80" w:name="_Toc170198731"/>
      <w:r>
        <w:t>6.1.6</w:t>
      </w:r>
      <w:r w:rsidR="00E335D6">
        <w:tab/>
        <w:t>Void</w:t>
      </w:r>
      <w:bookmarkEnd w:id="980"/>
    </w:p>
    <w:p w14:paraId="2EDE9CFE" w14:textId="01792C77" w:rsidR="009E49BA" w:rsidRDefault="009E49BA" w:rsidP="009E49BA">
      <w:bookmarkStart w:id="981" w:name="_CR6_1_6_1"/>
      <w:bookmarkEnd w:id="981"/>
    </w:p>
    <w:p w14:paraId="43F3F487" w14:textId="0319DFF9" w:rsidR="00787F8E" w:rsidRPr="003D4ABF" w:rsidRDefault="00787F8E" w:rsidP="00787F8E">
      <w:pPr>
        <w:pStyle w:val="Heading2"/>
        <w:rPr>
          <w:lang w:eastAsia="zh-CN"/>
        </w:rPr>
      </w:pPr>
      <w:bookmarkStart w:id="982" w:name="_CR6_1_6_2"/>
      <w:bookmarkStart w:id="983" w:name="_CR6_1_6_3"/>
      <w:bookmarkStart w:id="984" w:name="_CR6_2"/>
      <w:bookmarkStart w:id="985" w:name="_Toc170198732"/>
      <w:bookmarkEnd w:id="982"/>
      <w:bookmarkEnd w:id="983"/>
      <w:bookmarkEnd w:id="984"/>
      <w:r w:rsidRPr="003D4ABF">
        <w:rPr>
          <w:lang w:eastAsia="zh-CN"/>
        </w:rPr>
        <w:t>6.2</w:t>
      </w:r>
      <w:r w:rsidRPr="003D4ABF">
        <w:rPr>
          <w:lang w:eastAsia="zh-CN"/>
        </w:rPr>
        <w:tab/>
        <w:t>Network functions and entities</w:t>
      </w:r>
      <w:bookmarkEnd w:id="937"/>
      <w:bookmarkEnd w:id="938"/>
      <w:bookmarkEnd w:id="939"/>
      <w:bookmarkEnd w:id="940"/>
      <w:bookmarkEnd w:id="941"/>
      <w:bookmarkEnd w:id="942"/>
      <w:bookmarkEnd w:id="943"/>
      <w:bookmarkEnd w:id="985"/>
    </w:p>
    <w:p w14:paraId="00F8BB5C" w14:textId="77777777" w:rsidR="00787F8E" w:rsidRPr="003D4ABF" w:rsidRDefault="00787F8E" w:rsidP="00787F8E">
      <w:pPr>
        <w:pStyle w:val="Heading3"/>
      </w:pPr>
      <w:bookmarkStart w:id="986" w:name="_CR6_2_1"/>
      <w:bookmarkStart w:id="987" w:name="_Toc19197361"/>
      <w:bookmarkStart w:id="988" w:name="_Toc27896514"/>
      <w:bookmarkStart w:id="989" w:name="_Toc36192682"/>
      <w:bookmarkStart w:id="990" w:name="_Toc37076413"/>
      <w:bookmarkStart w:id="991" w:name="_Toc45194859"/>
      <w:bookmarkStart w:id="992" w:name="_Toc47594271"/>
      <w:bookmarkStart w:id="993" w:name="_Toc51836902"/>
      <w:bookmarkStart w:id="994" w:name="_Toc170198733"/>
      <w:bookmarkEnd w:id="986"/>
      <w:r w:rsidRPr="003D4ABF">
        <w:t>6.2.1</w:t>
      </w:r>
      <w:r w:rsidRPr="003D4ABF">
        <w:tab/>
        <w:t>Policy Control Function (PCF)</w:t>
      </w:r>
      <w:bookmarkEnd w:id="987"/>
      <w:bookmarkEnd w:id="988"/>
      <w:bookmarkEnd w:id="989"/>
      <w:bookmarkEnd w:id="990"/>
      <w:bookmarkEnd w:id="991"/>
      <w:bookmarkEnd w:id="992"/>
      <w:bookmarkEnd w:id="993"/>
      <w:bookmarkEnd w:id="994"/>
    </w:p>
    <w:p w14:paraId="61386381" w14:textId="77777777" w:rsidR="00787F8E" w:rsidRPr="003D4ABF" w:rsidRDefault="00787F8E" w:rsidP="00787F8E">
      <w:pPr>
        <w:pStyle w:val="Heading4"/>
      </w:pPr>
      <w:bookmarkStart w:id="995" w:name="_CR6_2_1_1"/>
      <w:bookmarkStart w:id="996" w:name="_Toc19197362"/>
      <w:bookmarkStart w:id="997" w:name="_Toc27896515"/>
      <w:bookmarkStart w:id="998" w:name="_Toc36192683"/>
      <w:bookmarkStart w:id="999" w:name="_Toc37076414"/>
      <w:bookmarkStart w:id="1000" w:name="_Toc45194860"/>
      <w:bookmarkStart w:id="1001" w:name="_Toc47594272"/>
      <w:bookmarkStart w:id="1002" w:name="_Toc51836903"/>
      <w:bookmarkStart w:id="1003" w:name="_Toc170198734"/>
      <w:bookmarkEnd w:id="995"/>
      <w:r w:rsidRPr="003D4ABF">
        <w:t>6.2.1.1</w:t>
      </w:r>
      <w:r w:rsidRPr="003D4ABF">
        <w:tab/>
        <w:t>General</w:t>
      </w:r>
      <w:bookmarkEnd w:id="996"/>
      <w:bookmarkEnd w:id="997"/>
      <w:bookmarkEnd w:id="998"/>
      <w:bookmarkEnd w:id="999"/>
      <w:bookmarkEnd w:id="1000"/>
      <w:bookmarkEnd w:id="1001"/>
      <w:bookmarkEnd w:id="1002"/>
      <w:bookmarkEnd w:id="1003"/>
    </w:p>
    <w:p w14:paraId="4B4E36B6" w14:textId="77777777" w:rsidR="00787F8E" w:rsidRPr="003D4ABF" w:rsidRDefault="00787F8E" w:rsidP="00787F8E">
      <w:pPr>
        <w:pStyle w:val="Heading5"/>
      </w:pPr>
      <w:bookmarkStart w:id="1004" w:name="_CR6_2_1_1_1"/>
      <w:bookmarkStart w:id="1005" w:name="_Toc45194861"/>
      <w:bookmarkStart w:id="1006" w:name="_Toc47594273"/>
      <w:bookmarkStart w:id="1007" w:name="_Toc51836904"/>
      <w:bookmarkStart w:id="1008" w:name="_Toc170198735"/>
      <w:bookmarkEnd w:id="1004"/>
      <w:r w:rsidRPr="003D4ABF">
        <w:t>6.2.1.1.1</w:t>
      </w:r>
      <w:r w:rsidRPr="003D4ABF">
        <w:tab/>
        <w:t>Session management related functionality</w:t>
      </w:r>
      <w:bookmarkEnd w:id="1005"/>
      <w:bookmarkEnd w:id="1006"/>
      <w:bookmarkEnd w:id="1007"/>
      <w:bookmarkEnd w:id="1008"/>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9" w:name="_CR6_2_1_1_2"/>
      <w:bookmarkStart w:id="1010" w:name="_Toc45194862"/>
      <w:bookmarkStart w:id="1011" w:name="_Toc47594274"/>
      <w:bookmarkStart w:id="1012" w:name="_Toc51836905"/>
      <w:bookmarkStart w:id="1013" w:name="_Toc170198736"/>
      <w:bookmarkEnd w:id="1009"/>
      <w:r w:rsidRPr="003D4ABF">
        <w:t>6.2.1.1.2</w:t>
      </w:r>
      <w:r w:rsidRPr="003D4ABF">
        <w:tab/>
        <w:t>Non-session management related functionality</w:t>
      </w:r>
      <w:bookmarkEnd w:id="1010"/>
      <w:bookmarkEnd w:id="1011"/>
      <w:bookmarkEnd w:id="1012"/>
      <w:bookmarkEnd w:id="101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4" w:name="_Toc19197363"/>
      <w:bookmarkStart w:id="1015" w:name="_Toc27896516"/>
      <w:bookmarkStart w:id="1016" w:name="_Toc36192684"/>
      <w:bookmarkStart w:id="1017" w:name="_Toc37076415"/>
      <w:bookmarkStart w:id="1018" w:name="_Toc45194865"/>
      <w:bookmarkStart w:id="1019" w:name="_Toc47594277"/>
      <w:bookmarkStart w:id="1020"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1" w:name="_CR6_2_1_1_3"/>
      <w:bookmarkStart w:id="1022" w:name="_Toc170198737"/>
      <w:bookmarkEnd w:id="1021"/>
      <w:r w:rsidRPr="003D4ABF">
        <w:t>6.2.1.1.3</w:t>
      </w:r>
      <w:r w:rsidRPr="003D4ABF">
        <w:tab/>
        <w:t>Network slice related functionality</w:t>
      </w:r>
      <w:bookmarkEnd w:id="102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3" w:name="_CR6_2_1_1_4"/>
      <w:bookmarkStart w:id="1024" w:name="_Toc170198738"/>
      <w:bookmarkEnd w:id="1023"/>
      <w:r>
        <w:t>6.2.1.1.4</w:t>
      </w:r>
      <w:r>
        <w:tab/>
        <w:t>Group related functionality</w:t>
      </w:r>
      <w:bookmarkEnd w:id="1024"/>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5" w:name="_CR6_2_1_2"/>
      <w:bookmarkStart w:id="1026" w:name="_Toc170198739"/>
      <w:bookmarkEnd w:id="1025"/>
      <w:r w:rsidRPr="003D4ABF">
        <w:t>6.2.1.2</w:t>
      </w:r>
      <w:r w:rsidRPr="003D4ABF">
        <w:tab/>
        <w:t>Input for PCC decisions</w:t>
      </w:r>
      <w:bookmarkEnd w:id="1014"/>
      <w:bookmarkEnd w:id="1015"/>
      <w:bookmarkEnd w:id="1016"/>
      <w:bookmarkEnd w:id="1017"/>
      <w:bookmarkEnd w:id="1018"/>
      <w:bookmarkEnd w:id="1019"/>
      <w:bookmarkEnd w:id="1020"/>
      <w:bookmarkEnd w:id="1026"/>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lastRenderedPageBreak/>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lastRenderedPageBreak/>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lastRenderedPageBreak/>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7" w:name="_CR6_2_1_3"/>
      <w:bookmarkStart w:id="1028" w:name="_Toc19197364"/>
      <w:bookmarkStart w:id="1029" w:name="_Toc27896517"/>
      <w:bookmarkStart w:id="1030" w:name="_Toc36192685"/>
      <w:bookmarkStart w:id="1031" w:name="_Toc37076416"/>
      <w:bookmarkStart w:id="1032" w:name="_Toc45194866"/>
      <w:bookmarkStart w:id="1033" w:name="_Toc47594278"/>
      <w:bookmarkStart w:id="1034" w:name="_Toc51836907"/>
      <w:bookmarkStart w:id="1035" w:name="_Toc170198740"/>
      <w:bookmarkEnd w:id="1027"/>
      <w:r w:rsidRPr="003D4ABF">
        <w:t>6.2.1.</w:t>
      </w:r>
      <w:r w:rsidRPr="003D4ABF">
        <w:rPr>
          <w:lang w:eastAsia="zh-CN"/>
        </w:rPr>
        <w:t>3</w:t>
      </w:r>
      <w:r w:rsidRPr="003D4ABF">
        <w:tab/>
        <w:t>Policy control s</w:t>
      </w:r>
      <w:r w:rsidRPr="003D4ABF">
        <w:rPr>
          <w:lang w:eastAsia="zh-CN"/>
        </w:rPr>
        <w:t>ubscription information management</w:t>
      </w:r>
      <w:bookmarkEnd w:id="1028"/>
      <w:bookmarkEnd w:id="1029"/>
      <w:bookmarkEnd w:id="1030"/>
      <w:bookmarkEnd w:id="1031"/>
      <w:bookmarkEnd w:id="1032"/>
      <w:bookmarkEnd w:id="1033"/>
      <w:bookmarkEnd w:id="1034"/>
      <w:bookmarkEnd w:id="103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6" w:name="_CRTable6_21"/>
      <w:r w:rsidRPr="003D4ABF">
        <w:rPr>
          <w:rFonts w:eastAsia="DengXian"/>
        </w:rPr>
        <w:t xml:space="preserve">Table </w:t>
      </w:r>
      <w:bookmarkEnd w:id="1036"/>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853928" w:rsidRPr="003D4ABF" w14:paraId="18319D17" w14:textId="77777777" w:rsidTr="00844BD5">
        <w:trPr>
          <w:cantSplit/>
        </w:trPr>
        <w:tc>
          <w:tcPr>
            <w:tcW w:w="8188" w:type="dxa"/>
            <w:gridSpan w:val="3"/>
          </w:tcPr>
          <w:p w14:paraId="186A0E52" w14:textId="2C85F88B" w:rsidR="00853928" w:rsidRDefault="00853928" w:rsidP="0085392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853928" w:rsidRPr="003D4ABF" w:rsidRDefault="00853928" w:rsidP="0085392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lastRenderedPageBreak/>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37" w:name="_CRTable6_22"/>
      <w:r w:rsidRPr="003D4ABF">
        <w:rPr>
          <w:rFonts w:eastAsia="DengXian"/>
        </w:rPr>
        <w:t xml:space="preserve">Table </w:t>
      </w:r>
      <w:bookmarkEnd w:id="103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lastRenderedPageBreak/>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38" w:name="_CRTable6_23"/>
      <w:r w:rsidRPr="003D4ABF">
        <w:rPr>
          <w:rFonts w:eastAsia="DengXian"/>
        </w:rPr>
        <w:t xml:space="preserve">Table </w:t>
      </w:r>
      <w:bookmarkEnd w:id="103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39" w:name="_CRTable6_24"/>
      <w:r w:rsidRPr="003D4ABF">
        <w:lastRenderedPageBreak/>
        <w:t xml:space="preserve">Table </w:t>
      </w:r>
      <w:bookmarkEnd w:id="103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0" w:name="_Toc19197365"/>
      <w:bookmarkStart w:id="1041" w:name="_Toc27896518"/>
      <w:bookmarkStart w:id="1042" w:name="_Toc36192686"/>
      <w:bookmarkStart w:id="1043" w:name="_Toc37076417"/>
      <w:bookmarkStart w:id="1044" w:name="_Toc45194867"/>
      <w:bookmarkStart w:id="1045" w:name="_Toc47594279"/>
      <w:bookmarkStart w:id="104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47" w:name="_CRTable6_25"/>
      <w:r w:rsidRPr="003D4ABF">
        <w:t xml:space="preserve">Table </w:t>
      </w:r>
      <w:bookmarkEnd w:id="104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48" w:name="_CRTable6_26"/>
      <w:r>
        <w:t xml:space="preserve">Table </w:t>
      </w:r>
      <w:bookmarkEnd w:id="104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49" w:name="_CR6_2_1_4"/>
      <w:bookmarkEnd w:id="1049"/>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0" w:name="_Toc170198741"/>
      <w:r w:rsidRPr="003D4ABF">
        <w:t>6.2.1.4</w:t>
      </w:r>
      <w:r w:rsidRPr="003D4ABF">
        <w:tab/>
        <w:t>V-PCF</w:t>
      </w:r>
      <w:bookmarkEnd w:id="1040"/>
      <w:bookmarkEnd w:id="1041"/>
      <w:bookmarkEnd w:id="1042"/>
      <w:bookmarkEnd w:id="1043"/>
      <w:bookmarkEnd w:id="1044"/>
      <w:bookmarkEnd w:id="1045"/>
      <w:bookmarkEnd w:id="1046"/>
      <w:bookmarkEnd w:id="1050"/>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1" w:name="_CR6_2_1_5"/>
      <w:bookmarkStart w:id="1052" w:name="_Toc19197366"/>
      <w:bookmarkStart w:id="1053" w:name="_Toc27896519"/>
      <w:bookmarkStart w:id="1054" w:name="_Toc36192687"/>
      <w:bookmarkStart w:id="1055" w:name="_Toc37076418"/>
      <w:bookmarkStart w:id="1056" w:name="_Toc45194868"/>
      <w:bookmarkStart w:id="1057" w:name="_Toc47594280"/>
      <w:bookmarkStart w:id="1058" w:name="_Toc51836909"/>
      <w:bookmarkStart w:id="1059" w:name="_Toc170198742"/>
      <w:bookmarkEnd w:id="1051"/>
      <w:r w:rsidRPr="003D4ABF">
        <w:t>6.2.1.5</w:t>
      </w:r>
      <w:r w:rsidRPr="003D4ABF">
        <w:tab/>
        <w:t>H-PCF</w:t>
      </w:r>
      <w:bookmarkEnd w:id="1052"/>
      <w:bookmarkEnd w:id="1053"/>
      <w:bookmarkEnd w:id="1054"/>
      <w:bookmarkEnd w:id="1055"/>
      <w:bookmarkEnd w:id="1056"/>
      <w:bookmarkEnd w:id="1057"/>
      <w:bookmarkEnd w:id="1058"/>
      <w:bookmarkEnd w:id="1059"/>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0" w:name="_CR6_2_1_6"/>
      <w:bookmarkStart w:id="1061" w:name="_Toc19197367"/>
      <w:bookmarkStart w:id="1062" w:name="_Toc27896520"/>
      <w:bookmarkStart w:id="1063" w:name="_Toc36192688"/>
      <w:bookmarkStart w:id="1064" w:name="_Toc37076419"/>
      <w:bookmarkStart w:id="1065" w:name="_Toc45194869"/>
      <w:bookmarkStart w:id="1066" w:name="_Toc47594281"/>
      <w:bookmarkStart w:id="1067" w:name="_Toc51836910"/>
      <w:bookmarkStart w:id="1068" w:name="_Toc170198743"/>
      <w:bookmarkEnd w:id="1060"/>
      <w:r w:rsidRPr="003D4ABF">
        <w:t>6.2.1.6</w:t>
      </w:r>
      <w:r w:rsidRPr="003D4ABF">
        <w:tab/>
      </w:r>
      <w:r w:rsidRPr="003D4ABF">
        <w:rPr>
          <w:rFonts w:eastAsia="SimSun" w:cs="Arial"/>
          <w:lang w:eastAsia="zh-CN"/>
        </w:rPr>
        <w:t>Application specific policy information management</w:t>
      </w:r>
      <w:bookmarkEnd w:id="1061"/>
      <w:bookmarkEnd w:id="1062"/>
      <w:bookmarkEnd w:id="1063"/>
      <w:bookmarkEnd w:id="1064"/>
      <w:bookmarkEnd w:id="1065"/>
      <w:bookmarkEnd w:id="1066"/>
      <w:bookmarkEnd w:id="1067"/>
      <w:bookmarkEnd w:id="1068"/>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9" w:name="_CR6_2_1_7"/>
      <w:bookmarkStart w:id="1070" w:name="_Toc51836911"/>
      <w:bookmarkStart w:id="1071" w:name="_Toc19197368"/>
      <w:bookmarkStart w:id="1072" w:name="_Toc27896521"/>
      <w:bookmarkStart w:id="1073" w:name="_Toc36192689"/>
      <w:bookmarkStart w:id="1074" w:name="_Toc37076420"/>
      <w:bookmarkStart w:id="1075" w:name="_Toc45194870"/>
      <w:bookmarkStart w:id="1076" w:name="_Toc47594282"/>
      <w:bookmarkStart w:id="1077" w:name="_Toc170198744"/>
      <w:bookmarkEnd w:id="1069"/>
      <w:r w:rsidRPr="003D4ABF">
        <w:t>6.2.1.7</w:t>
      </w:r>
      <w:r w:rsidRPr="003D4ABF">
        <w:tab/>
        <w:t>Usage monitoring</w:t>
      </w:r>
      <w:bookmarkEnd w:id="1070"/>
      <w:bookmarkEnd w:id="1077"/>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8" w:name="_CR6_2_1_8"/>
      <w:bookmarkStart w:id="1079" w:name="_Toc51836912"/>
      <w:bookmarkStart w:id="1080" w:name="_Toc170198745"/>
      <w:bookmarkEnd w:id="1078"/>
      <w:r w:rsidRPr="003D4ABF">
        <w:t>6.2.1.8</w:t>
      </w:r>
      <w:r w:rsidRPr="003D4ABF">
        <w:tab/>
        <w:t>Sponsored data connectivity</w:t>
      </w:r>
      <w:bookmarkEnd w:id="1079"/>
      <w:bookmarkEnd w:id="1080"/>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1" w:name="_CR6_2_1_9"/>
      <w:bookmarkStart w:id="1082" w:name="_Toc51836913"/>
      <w:bookmarkStart w:id="1083" w:name="_Toc170198746"/>
      <w:bookmarkEnd w:id="1081"/>
      <w:r w:rsidRPr="003D4ABF">
        <w:t>6.2.1.9</w:t>
      </w:r>
      <w:r w:rsidRPr="003D4ABF">
        <w:tab/>
        <w:t>Monitoring the data rate per Network Slice for a UE</w:t>
      </w:r>
      <w:bookmarkEnd w:id="1083"/>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4" w:name="_CR6_2_1_10"/>
      <w:bookmarkStart w:id="1085" w:name="_Toc170198747"/>
      <w:bookmarkEnd w:id="1084"/>
      <w:r w:rsidRPr="003D4ABF">
        <w:t>6.2.1.10</w:t>
      </w:r>
      <w:r w:rsidRPr="003D4ABF">
        <w:tab/>
        <w:t>Monitoring the data rate per Network Slice</w:t>
      </w:r>
      <w:bookmarkEnd w:id="1085"/>
    </w:p>
    <w:p w14:paraId="16428EE8" w14:textId="78BB45C0" w:rsidR="00BD10A8" w:rsidRPr="003D4ABF" w:rsidRDefault="00BD10A8" w:rsidP="00640110">
      <w:pPr>
        <w:pStyle w:val="Heading5"/>
      </w:pPr>
      <w:bookmarkStart w:id="1086" w:name="_CR6_2_1_10_1"/>
      <w:bookmarkStart w:id="1087" w:name="_Toc170198748"/>
      <w:bookmarkEnd w:id="1086"/>
      <w:r w:rsidRPr="003D4ABF">
        <w:t>6.2.1.10.1</w:t>
      </w:r>
      <w:r w:rsidRPr="003D4ABF">
        <w:tab/>
        <w:t>General</w:t>
      </w:r>
      <w:bookmarkEnd w:id="1087"/>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8" w:name="_CR6_2_1_10_2"/>
      <w:bookmarkStart w:id="1089" w:name="_Toc170198749"/>
      <w:bookmarkEnd w:id="1088"/>
      <w:r w:rsidRPr="003D4ABF">
        <w:t>6.2.1.10.2</w:t>
      </w:r>
      <w:r w:rsidRPr="003D4ABF">
        <w:tab/>
        <w:t>Monitoring the data rate per Network Slice by using QoS parameters</w:t>
      </w:r>
      <w:bookmarkEnd w:id="1089"/>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0" w:name="_CR6_2_1_11"/>
      <w:bookmarkStart w:id="1091" w:name="_Toc170198750"/>
      <w:bookmarkEnd w:id="1090"/>
      <w:r>
        <w:t>6.2.1.11</w:t>
      </w:r>
      <w:r>
        <w:tab/>
        <w:t>Monitoring the data rate per Group</w:t>
      </w:r>
      <w:bookmarkEnd w:id="1091"/>
    </w:p>
    <w:p w14:paraId="1591DD85" w14:textId="77777777" w:rsidR="00CB4253" w:rsidRDefault="00CB4253" w:rsidP="00307050">
      <w:pPr>
        <w:pStyle w:val="Heading5"/>
      </w:pPr>
      <w:bookmarkStart w:id="1092" w:name="_CR6_2_1_11_1"/>
      <w:bookmarkStart w:id="1093" w:name="_Toc170198751"/>
      <w:bookmarkEnd w:id="1092"/>
      <w:r>
        <w:t>6.2.1.11.1</w:t>
      </w:r>
      <w:r>
        <w:tab/>
        <w:t>General</w:t>
      </w:r>
      <w:bookmarkEnd w:id="1093"/>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4" w:name="_CR6_2_1_11_2"/>
      <w:bookmarkStart w:id="1095" w:name="_Toc170198752"/>
      <w:bookmarkEnd w:id="1094"/>
      <w:r>
        <w:t>6.2.1.11.2</w:t>
      </w:r>
      <w:r>
        <w:tab/>
        <w:t>Monitoring the data rate per Group by using QoS parameters</w:t>
      </w:r>
      <w:bookmarkEnd w:id="1095"/>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6" w:name="_CR6_2_1_12"/>
      <w:bookmarkStart w:id="1097" w:name="_Toc170198753"/>
      <w:bookmarkEnd w:id="1096"/>
      <w:r>
        <w:lastRenderedPageBreak/>
        <w:t>6.2.1.12</w:t>
      </w:r>
      <w:r>
        <w:tab/>
        <w:t>VPLMN Specific Offloading Policy</w:t>
      </w:r>
      <w:bookmarkEnd w:id="1097"/>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8" w:name="_CR6_2_2"/>
      <w:bookmarkStart w:id="1099" w:name="_Toc170198754"/>
      <w:bookmarkEnd w:id="1098"/>
      <w:r w:rsidRPr="003D4ABF">
        <w:rPr>
          <w:rFonts w:cs="Arial"/>
          <w:lang w:eastAsia="zh-CN"/>
        </w:rPr>
        <w:t>6.2.2</w:t>
      </w:r>
      <w:r w:rsidRPr="003D4ABF">
        <w:rPr>
          <w:rFonts w:cs="Arial"/>
          <w:lang w:eastAsia="zh-CN"/>
        </w:rPr>
        <w:tab/>
      </w:r>
      <w:r w:rsidRPr="003D4ABF">
        <w:t>Session Management Function (SMF)</w:t>
      </w:r>
      <w:bookmarkEnd w:id="1071"/>
      <w:bookmarkEnd w:id="1072"/>
      <w:bookmarkEnd w:id="1073"/>
      <w:bookmarkEnd w:id="1074"/>
      <w:bookmarkEnd w:id="1075"/>
      <w:bookmarkEnd w:id="1076"/>
      <w:bookmarkEnd w:id="1082"/>
      <w:bookmarkEnd w:id="1099"/>
    </w:p>
    <w:p w14:paraId="790C1E19" w14:textId="77777777" w:rsidR="00787F8E" w:rsidRPr="003D4ABF" w:rsidRDefault="00787F8E" w:rsidP="00787F8E">
      <w:pPr>
        <w:pStyle w:val="Heading4"/>
      </w:pPr>
      <w:bookmarkStart w:id="1100" w:name="_CR6_2_2_1"/>
      <w:bookmarkStart w:id="1101" w:name="_Toc19197369"/>
      <w:bookmarkStart w:id="1102" w:name="_Toc27896522"/>
      <w:bookmarkStart w:id="1103" w:name="_Toc36192690"/>
      <w:bookmarkStart w:id="1104" w:name="_Toc37076421"/>
      <w:bookmarkStart w:id="1105" w:name="_Toc45194871"/>
      <w:bookmarkStart w:id="1106" w:name="_Toc47594283"/>
      <w:bookmarkStart w:id="1107" w:name="_Toc51836914"/>
      <w:bookmarkStart w:id="1108" w:name="_Toc170198755"/>
      <w:bookmarkEnd w:id="1100"/>
      <w:r w:rsidRPr="003D4ABF">
        <w:t>6.2.2.1</w:t>
      </w:r>
      <w:r w:rsidRPr="003D4ABF">
        <w:tab/>
        <w:t>General</w:t>
      </w:r>
      <w:bookmarkEnd w:id="1101"/>
      <w:bookmarkEnd w:id="1102"/>
      <w:bookmarkEnd w:id="1103"/>
      <w:bookmarkEnd w:id="1104"/>
      <w:bookmarkEnd w:id="1105"/>
      <w:bookmarkEnd w:id="1106"/>
      <w:bookmarkEnd w:id="1107"/>
      <w:bookmarkEnd w:id="110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09" w:name="_CR6_2_2_2"/>
      <w:bookmarkStart w:id="1110" w:name="_Toc19197370"/>
      <w:bookmarkStart w:id="1111" w:name="_Toc27896523"/>
      <w:bookmarkStart w:id="1112" w:name="_Toc36192691"/>
      <w:bookmarkStart w:id="1113" w:name="_Toc37076422"/>
      <w:bookmarkStart w:id="1114" w:name="_Toc45194872"/>
      <w:bookmarkStart w:id="1115" w:name="_Toc47594284"/>
      <w:bookmarkStart w:id="1116" w:name="_Toc51836915"/>
      <w:bookmarkEnd w:id="1109"/>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17" w:name="_Toc170198756"/>
      <w:r w:rsidRPr="003D4ABF">
        <w:t>6.2.2.2</w:t>
      </w:r>
      <w:r w:rsidRPr="003D4ABF">
        <w:tab/>
        <w:t>Service data flow detection</w:t>
      </w:r>
      <w:bookmarkEnd w:id="1110"/>
      <w:bookmarkEnd w:id="1111"/>
      <w:bookmarkEnd w:id="1112"/>
      <w:bookmarkEnd w:id="1113"/>
      <w:bookmarkEnd w:id="1114"/>
      <w:bookmarkEnd w:id="1115"/>
      <w:bookmarkEnd w:id="1116"/>
      <w:bookmarkEnd w:id="1117"/>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8" w:name="_CR6_2_2_3"/>
      <w:bookmarkStart w:id="1119" w:name="_Toc19197371"/>
      <w:bookmarkStart w:id="1120" w:name="_Toc27896524"/>
      <w:bookmarkStart w:id="1121" w:name="_Toc36192692"/>
      <w:bookmarkStart w:id="1122" w:name="_Toc37076423"/>
      <w:bookmarkStart w:id="1123" w:name="_Toc45194873"/>
      <w:bookmarkStart w:id="1124" w:name="_Toc47594285"/>
      <w:bookmarkStart w:id="1125" w:name="_Toc51836916"/>
      <w:bookmarkStart w:id="1126" w:name="_Toc170198757"/>
      <w:bookmarkEnd w:id="1118"/>
      <w:r w:rsidRPr="003D4ABF">
        <w:t>6.2.2.3</w:t>
      </w:r>
      <w:r w:rsidRPr="003D4ABF">
        <w:tab/>
        <w:t>Measurement</w:t>
      </w:r>
      <w:bookmarkEnd w:id="1119"/>
      <w:bookmarkEnd w:id="1120"/>
      <w:bookmarkEnd w:id="1121"/>
      <w:bookmarkEnd w:id="1122"/>
      <w:bookmarkEnd w:id="1123"/>
      <w:bookmarkEnd w:id="1124"/>
      <w:bookmarkEnd w:id="1125"/>
      <w:bookmarkEnd w:id="1126"/>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7" w:name="_CR6_2_2_4"/>
      <w:bookmarkStart w:id="1128" w:name="_Toc19197372"/>
      <w:bookmarkStart w:id="1129" w:name="_Toc27896525"/>
      <w:bookmarkStart w:id="1130" w:name="_Toc36192693"/>
      <w:bookmarkStart w:id="1131" w:name="_Toc37076424"/>
      <w:bookmarkStart w:id="1132" w:name="_Toc45194874"/>
      <w:bookmarkStart w:id="1133" w:name="_Toc47594286"/>
      <w:bookmarkStart w:id="1134" w:name="_Toc51836917"/>
      <w:bookmarkStart w:id="1135" w:name="_Toc170198758"/>
      <w:bookmarkEnd w:id="1127"/>
      <w:r w:rsidRPr="003D4ABF">
        <w:t>6.2.2.4</w:t>
      </w:r>
      <w:r w:rsidRPr="003D4ABF">
        <w:tab/>
        <w:t>QoS control</w:t>
      </w:r>
      <w:bookmarkEnd w:id="1128"/>
      <w:bookmarkEnd w:id="1129"/>
      <w:bookmarkEnd w:id="1130"/>
      <w:bookmarkEnd w:id="1131"/>
      <w:bookmarkEnd w:id="1132"/>
      <w:bookmarkEnd w:id="1133"/>
      <w:bookmarkEnd w:id="1134"/>
      <w:bookmarkEnd w:id="113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6" w:name="_CR6_2_2_5"/>
      <w:bookmarkStart w:id="1137" w:name="_Toc19197373"/>
      <w:bookmarkStart w:id="1138" w:name="_Toc27896526"/>
      <w:bookmarkStart w:id="1139" w:name="_Toc36192694"/>
      <w:bookmarkStart w:id="1140" w:name="_Toc37076425"/>
      <w:bookmarkStart w:id="1141" w:name="_Toc45194875"/>
      <w:bookmarkStart w:id="1142" w:name="_Toc47594287"/>
      <w:bookmarkStart w:id="1143" w:name="_Toc51836918"/>
      <w:bookmarkStart w:id="1144" w:name="_Toc170198759"/>
      <w:bookmarkEnd w:id="1136"/>
      <w:r w:rsidRPr="003D4ABF">
        <w:t>6.2.2.5</w:t>
      </w:r>
      <w:r w:rsidRPr="003D4ABF">
        <w:tab/>
        <w:t>Application detection</w:t>
      </w:r>
      <w:bookmarkEnd w:id="1137"/>
      <w:bookmarkEnd w:id="1138"/>
      <w:bookmarkEnd w:id="1139"/>
      <w:bookmarkEnd w:id="1140"/>
      <w:bookmarkEnd w:id="1141"/>
      <w:bookmarkEnd w:id="1142"/>
      <w:bookmarkEnd w:id="1143"/>
      <w:bookmarkEnd w:id="114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5" w:name="_CR6_2_2_6"/>
      <w:bookmarkStart w:id="1146" w:name="_Toc19197374"/>
      <w:bookmarkStart w:id="1147" w:name="_Toc27896527"/>
      <w:bookmarkStart w:id="1148" w:name="_Toc36192695"/>
      <w:bookmarkStart w:id="1149" w:name="_Toc37076426"/>
      <w:bookmarkStart w:id="1150" w:name="_Toc45194876"/>
      <w:bookmarkStart w:id="1151" w:name="_Toc47594288"/>
      <w:bookmarkStart w:id="1152" w:name="_Toc51836919"/>
      <w:bookmarkStart w:id="1153" w:name="_Toc170198760"/>
      <w:bookmarkEnd w:id="1145"/>
      <w:r w:rsidRPr="003D4ABF">
        <w:lastRenderedPageBreak/>
        <w:t>6.2.2.6</w:t>
      </w:r>
      <w:r w:rsidRPr="003D4ABF">
        <w:tab/>
        <w:t>Traffic steering</w:t>
      </w:r>
      <w:bookmarkEnd w:id="1146"/>
      <w:bookmarkEnd w:id="1147"/>
      <w:bookmarkEnd w:id="1148"/>
      <w:bookmarkEnd w:id="1149"/>
      <w:bookmarkEnd w:id="1150"/>
      <w:bookmarkEnd w:id="1151"/>
      <w:bookmarkEnd w:id="1152"/>
      <w:bookmarkEnd w:id="1153"/>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4" w:name="_CR6_2_2_7"/>
      <w:bookmarkStart w:id="1155" w:name="_Toc19197375"/>
      <w:bookmarkStart w:id="1156" w:name="_Toc27896528"/>
      <w:bookmarkStart w:id="1157" w:name="_Toc36192696"/>
      <w:bookmarkStart w:id="1158" w:name="_Toc37076427"/>
      <w:bookmarkStart w:id="1159" w:name="_Toc45194877"/>
      <w:bookmarkStart w:id="1160" w:name="_Toc47594289"/>
      <w:bookmarkStart w:id="1161" w:name="_Toc51836920"/>
      <w:bookmarkStart w:id="1162" w:name="_Toc170198761"/>
      <w:bookmarkEnd w:id="1154"/>
      <w:r w:rsidRPr="003D4ABF">
        <w:t>6.2.2.7</w:t>
      </w:r>
      <w:r w:rsidRPr="003D4ABF">
        <w:tab/>
        <w:t>Access Traffic Steering, Switching and Splitting</w:t>
      </w:r>
      <w:bookmarkEnd w:id="1155"/>
      <w:bookmarkEnd w:id="1156"/>
      <w:bookmarkEnd w:id="1157"/>
      <w:bookmarkEnd w:id="1158"/>
      <w:bookmarkEnd w:id="1159"/>
      <w:bookmarkEnd w:id="1160"/>
      <w:bookmarkEnd w:id="1161"/>
      <w:bookmarkEnd w:id="1162"/>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3" w:name="_CR6_2_2_8"/>
      <w:bookmarkStart w:id="1164" w:name="_Toc19197376"/>
      <w:bookmarkStart w:id="1165" w:name="_Toc27896529"/>
      <w:bookmarkStart w:id="1166" w:name="_Toc36192697"/>
      <w:bookmarkStart w:id="1167" w:name="_Toc37076428"/>
      <w:bookmarkStart w:id="1168" w:name="_Toc45194878"/>
      <w:bookmarkStart w:id="1169" w:name="_Toc47594290"/>
      <w:bookmarkStart w:id="1170" w:name="_Toc51836921"/>
      <w:bookmarkStart w:id="1171" w:name="_Toc170198762"/>
      <w:bookmarkEnd w:id="1163"/>
      <w:r>
        <w:t>6.2.2.8</w:t>
      </w:r>
      <w:r>
        <w:tab/>
        <w:t>Network Slice Replacement</w:t>
      </w:r>
      <w:bookmarkEnd w:id="1171"/>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2" w:name="_CR6_2_3"/>
      <w:bookmarkStart w:id="1173" w:name="_Toc170198763"/>
      <w:bookmarkEnd w:id="1172"/>
      <w:r w:rsidRPr="003D4ABF">
        <w:t>6.2.3</w:t>
      </w:r>
      <w:r w:rsidRPr="003D4ABF">
        <w:tab/>
        <w:t>Application Function (AF)</w:t>
      </w:r>
      <w:bookmarkEnd w:id="1164"/>
      <w:bookmarkEnd w:id="1165"/>
      <w:bookmarkEnd w:id="1166"/>
      <w:bookmarkEnd w:id="1167"/>
      <w:bookmarkEnd w:id="1168"/>
      <w:bookmarkEnd w:id="1169"/>
      <w:bookmarkEnd w:id="1170"/>
      <w:bookmarkEnd w:id="1173"/>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4"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175" w:name="_Toc27896530"/>
      <w:bookmarkStart w:id="1176" w:name="_Toc36192698"/>
      <w:bookmarkStart w:id="1177" w:name="_Toc37076429"/>
      <w:bookmarkStart w:id="1178" w:name="_Toc45194879"/>
      <w:bookmarkStart w:id="1179" w:name="_Toc47594291"/>
      <w:bookmarkStart w:id="1180"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1" w:name="_CR6_2_4"/>
      <w:bookmarkEnd w:id="1181"/>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2" w:name="_Toc170198764"/>
      <w:r w:rsidRPr="003D4ABF">
        <w:t>6.2.4</w:t>
      </w:r>
      <w:r w:rsidRPr="003D4ABF">
        <w:tab/>
        <w:t>Unified Data Repository (UDR)</w:t>
      </w:r>
      <w:bookmarkEnd w:id="1174"/>
      <w:bookmarkEnd w:id="1175"/>
      <w:bookmarkEnd w:id="1176"/>
      <w:bookmarkEnd w:id="1177"/>
      <w:bookmarkEnd w:id="1178"/>
      <w:bookmarkEnd w:id="1179"/>
      <w:bookmarkEnd w:id="1180"/>
      <w:bookmarkEnd w:id="1182"/>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3" w:name="_CR6_2_5"/>
      <w:bookmarkStart w:id="1184" w:name="_Toc19197378"/>
      <w:bookmarkStart w:id="1185" w:name="_Toc27896531"/>
      <w:bookmarkStart w:id="1186" w:name="_Toc36192699"/>
      <w:bookmarkStart w:id="1187" w:name="_Toc37076430"/>
      <w:bookmarkStart w:id="1188" w:name="_Toc45194880"/>
      <w:bookmarkStart w:id="1189" w:name="_Toc47594292"/>
      <w:bookmarkStart w:id="1190" w:name="_Toc51836923"/>
      <w:bookmarkStart w:id="1191" w:name="_Toc170198765"/>
      <w:bookmarkEnd w:id="1183"/>
      <w:r w:rsidRPr="003D4ABF">
        <w:t>6.2.5</w:t>
      </w:r>
      <w:r w:rsidRPr="003D4ABF">
        <w:tab/>
        <w:t>Charging Function (CHF)</w:t>
      </w:r>
      <w:bookmarkEnd w:id="1184"/>
      <w:bookmarkEnd w:id="1185"/>
      <w:bookmarkEnd w:id="1186"/>
      <w:bookmarkEnd w:id="1187"/>
      <w:bookmarkEnd w:id="1188"/>
      <w:bookmarkEnd w:id="1189"/>
      <w:bookmarkEnd w:id="1190"/>
      <w:bookmarkEnd w:id="1191"/>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2" w:name="_CR6_2_6"/>
      <w:bookmarkStart w:id="1193" w:name="_Toc19197379"/>
      <w:bookmarkStart w:id="1194" w:name="_Toc27896532"/>
      <w:bookmarkStart w:id="1195" w:name="_Toc36192700"/>
      <w:bookmarkStart w:id="1196" w:name="_Toc37076431"/>
      <w:bookmarkStart w:id="1197" w:name="_Toc45194881"/>
      <w:bookmarkStart w:id="1198" w:name="_Toc47594293"/>
      <w:bookmarkStart w:id="1199" w:name="_Toc51836924"/>
      <w:bookmarkStart w:id="1200" w:name="_Toc170198766"/>
      <w:bookmarkEnd w:id="1192"/>
      <w:r w:rsidRPr="003D4ABF">
        <w:t>6.2.6</w:t>
      </w:r>
      <w:r w:rsidRPr="003D4ABF">
        <w:tab/>
        <w:t>Void</w:t>
      </w:r>
      <w:bookmarkEnd w:id="1193"/>
      <w:bookmarkEnd w:id="1194"/>
      <w:bookmarkEnd w:id="1195"/>
      <w:bookmarkEnd w:id="1196"/>
      <w:bookmarkEnd w:id="1197"/>
      <w:bookmarkEnd w:id="1198"/>
      <w:bookmarkEnd w:id="1199"/>
      <w:bookmarkEnd w:id="1200"/>
    </w:p>
    <w:p w14:paraId="1BB96BC4" w14:textId="77777777" w:rsidR="00787F8E" w:rsidRPr="003D4ABF" w:rsidRDefault="00787F8E" w:rsidP="00787F8E"/>
    <w:p w14:paraId="33680C6E" w14:textId="77777777" w:rsidR="00787F8E" w:rsidRPr="003D4ABF" w:rsidRDefault="00787F8E" w:rsidP="00787F8E">
      <w:pPr>
        <w:pStyle w:val="Heading3"/>
      </w:pPr>
      <w:bookmarkStart w:id="1201" w:name="_CR6_2_7"/>
      <w:bookmarkStart w:id="1202" w:name="_Toc19197380"/>
      <w:bookmarkStart w:id="1203" w:name="_Toc27896533"/>
      <w:bookmarkStart w:id="1204" w:name="_Toc36192701"/>
      <w:bookmarkStart w:id="1205" w:name="_Toc37076432"/>
      <w:bookmarkStart w:id="1206" w:name="_Toc45194882"/>
      <w:bookmarkStart w:id="1207" w:name="_Toc47594294"/>
      <w:bookmarkStart w:id="1208" w:name="_Toc51836925"/>
      <w:bookmarkStart w:id="1209" w:name="_Toc170198767"/>
      <w:bookmarkEnd w:id="1201"/>
      <w:r w:rsidRPr="003D4ABF">
        <w:t>6.2.7</w:t>
      </w:r>
      <w:r w:rsidRPr="003D4ABF">
        <w:tab/>
        <w:t>Network Exposure Function (NEF)</w:t>
      </w:r>
      <w:bookmarkEnd w:id="1202"/>
      <w:bookmarkEnd w:id="1203"/>
      <w:bookmarkEnd w:id="1204"/>
      <w:bookmarkEnd w:id="1205"/>
      <w:bookmarkEnd w:id="1206"/>
      <w:bookmarkEnd w:id="1207"/>
      <w:bookmarkEnd w:id="1208"/>
      <w:bookmarkEnd w:id="1209"/>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0" w:name="_Toc19197381"/>
      <w:bookmarkStart w:id="1211" w:name="_Toc27896534"/>
      <w:bookmarkStart w:id="1212" w:name="_Toc36192702"/>
      <w:bookmarkStart w:id="1213" w:name="_Toc37076433"/>
      <w:bookmarkStart w:id="1214" w:name="_Toc45194883"/>
      <w:bookmarkStart w:id="1215" w:name="_Toc47594295"/>
      <w:bookmarkStart w:id="1216" w:name="_Toc51836926"/>
      <w:r>
        <w:t>-</w:t>
      </w:r>
      <w:r>
        <w:tab/>
        <w:t>Negotiations for PDTQ.</w:t>
      </w:r>
    </w:p>
    <w:p w14:paraId="6EF64323" w14:textId="77777777" w:rsidR="00787F8E" w:rsidRPr="003D4ABF" w:rsidRDefault="00787F8E" w:rsidP="00787F8E">
      <w:pPr>
        <w:pStyle w:val="Heading3"/>
      </w:pPr>
      <w:bookmarkStart w:id="1217" w:name="_CR6_2_8"/>
      <w:bookmarkStart w:id="1218" w:name="_Toc170198768"/>
      <w:bookmarkEnd w:id="1217"/>
      <w:r w:rsidRPr="003D4ABF">
        <w:t>6.2.8</w:t>
      </w:r>
      <w:r w:rsidRPr="003D4ABF">
        <w:tab/>
        <w:t>Access and Mobility Management Function (AMF)</w:t>
      </w:r>
      <w:bookmarkEnd w:id="1210"/>
      <w:bookmarkEnd w:id="1211"/>
      <w:bookmarkEnd w:id="1212"/>
      <w:bookmarkEnd w:id="1213"/>
      <w:bookmarkEnd w:id="1214"/>
      <w:bookmarkEnd w:id="1215"/>
      <w:bookmarkEnd w:id="1216"/>
      <w:bookmarkEnd w:id="1218"/>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9" w:name="_CR6_2_9"/>
      <w:bookmarkStart w:id="1220" w:name="_Toc19197382"/>
      <w:bookmarkStart w:id="1221" w:name="_Toc27896535"/>
      <w:bookmarkStart w:id="1222" w:name="_Toc36192703"/>
      <w:bookmarkStart w:id="1223" w:name="_Toc37076434"/>
      <w:bookmarkStart w:id="1224" w:name="_Toc45194884"/>
      <w:bookmarkStart w:id="1225" w:name="_Toc47594296"/>
      <w:bookmarkStart w:id="1226" w:name="_Toc51836927"/>
      <w:bookmarkStart w:id="1227" w:name="_Toc170198769"/>
      <w:bookmarkEnd w:id="1219"/>
      <w:r w:rsidRPr="003D4ABF">
        <w:t>6.2.9</w:t>
      </w:r>
      <w:r w:rsidRPr="003D4ABF">
        <w:tab/>
        <w:t>Network Data Analytics Function (NWDAF)</w:t>
      </w:r>
      <w:bookmarkEnd w:id="1220"/>
      <w:bookmarkEnd w:id="1221"/>
      <w:bookmarkEnd w:id="1222"/>
      <w:bookmarkEnd w:id="1223"/>
      <w:bookmarkEnd w:id="1224"/>
      <w:bookmarkEnd w:id="1225"/>
      <w:bookmarkEnd w:id="1226"/>
      <w:bookmarkEnd w:id="1227"/>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8" w:name="_CR6_2_10"/>
      <w:bookmarkStart w:id="1229" w:name="_Toc19197383"/>
      <w:bookmarkStart w:id="1230" w:name="_Toc27896536"/>
      <w:bookmarkStart w:id="1231" w:name="_Toc36192704"/>
      <w:bookmarkStart w:id="1232" w:name="_Toc37076435"/>
      <w:bookmarkStart w:id="1233" w:name="_Toc45194885"/>
      <w:bookmarkStart w:id="1234" w:name="_Toc47594297"/>
      <w:bookmarkStart w:id="1235" w:name="_Toc51836928"/>
      <w:bookmarkStart w:id="1236" w:name="_Toc170198770"/>
      <w:bookmarkEnd w:id="1228"/>
      <w:r w:rsidRPr="003D4ABF">
        <w:t>6.2.10</w:t>
      </w:r>
      <w:r w:rsidR="003D4ABF">
        <w:tab/>
        <w:t>Void</w:t>
      </w:r>
      <w:bookmarkEnd w:id="1236"/>
    </w:p>
    <w:p w14:paraId="6C75D82B" w14:textId="2BFC4370" w:rsidR="004B2724" w:rsidRPr="003D4ABF" w:rsidRDefault="004B2724" w:rsidP="004B2724"/>
    <w:p w14:paraId="335FED14" w14:textId="4198C2B6" w:rsidR="006936AF" w:rsidRPr="003D4ABF" w:rsidRDefault="006936AF" w:rsidP="006936AF">
      <w:pPr>
        <w:pStyle w:val="Heading3"/>
      </w:pPr>
      <w:bookmarkStart w:id="1237" w:name="_CR6_2_11"/>
      <w:bookmarkStart w:id="1238" w:name="_Toc170198771"/>
      <w:bookmarkEnd w:id="1237"/>
      <w:r>
        <w:t>6.2.11</w:t>
      </w:r>
      <w:r>
        <w:tab/>
        <w:t>Time Sensitive Communication and Time Synchronization Function (TSCTSF)</w:t>
      </w:r>
      <w:bookmarkEnd w:id="1238"/>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9" w:name="_CR6_3"/>
      <w:bookmarkStart w:id="1240" w:name="_Toc170198772"/>
      <w:bookmarkEnd w:id="1239"/>
      <w:r w:rsidRPr="003D4ABF">
        <w:t>6.3</w:t>
      </w:r>
      <w:r w:rsidRPr="003D4ABF">
        <w:tab/>
        <w:t>Policy and charging control rule</w:t>
      </w:r>
      <w:bookmarkEnd w:id="1229"/>
      <w:bookmarkEnd w:id="1230"/>
      <w:bookmarkEnd w:id="1231"/>
      <w:bookmarkEnd w:id="1232"/>
      <w:bookmarkEnd w:id="1233"/>
      <w:bookmarkEnd w:id="1234"/>
      <w:bookmarkEnd w:id="1235"/>
      <w:bookmarkEnd w:id="1240"/>
    </w:p>
    <w:p w14:paraId="594C9582" w14:textId="77777777" w:rsidR="00787F8E" w:rsidRPr="003D4ABF" w:rsidRDefault="00787F8E" w:rsidP="00787F8E">
      <w:pPr>
        <w:pStyle w:val="Heading3"/>
      </w:pPr>
      <w:bookmarkStart w:id="1241" w:name="_CR6_3_1"/>
      <w:bookmarkStart w:id="1242" w:name="_Toc19197384"/>
      <w:bookmarkStart w:id="1243" w:name="_Toc27896537"/>
      <w:bookmarkStart w:id="1244" w:name="_Toc36192705"/>
      <w:bookmarkStart w:id="1245" w:name="_Toc37076436"/>
      <w:bookmarkStart w:id="1246" w:name="_Toc45194886"/>
      <w:bookmarkStart w:id="1247" w:name="_Toc47594298"/>
      <w:bookmarkStart w:id="1248" w:name="_Toc51836929"/>
      <w:bookmarkStart w:id="1249" w:name="_Toc170198773"/>
      <w:bookmarkEnd w:id="1241"/>
      <w:r w:rsidRPr="003D4ABF">
        <w:t>6.3.1</w:t>
      </w:r>
      <w:r w:rsidRPr="003D4ABF">
        <w:tab/>
        <w:t>General</w:t>
      </w:r>
      <w:bookmarkEnd w:id="1242"/>
      <w:bookmarkEnd w:id="1243"/>
      <w:bookmarkEnd w:id="1244"/>
      <w:bookmarkEnd w:id="1245"/>
      <w:bookmarkEnd w:id="1246"/>
      <w:bookmarkEnd w:id="1247"/>
      <w:bookmarkEnd w:id="1248"/>
      <w:bookmarkEnd w:id="1249"/>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0" w:name="_CRTable6_3_1"/>
      <w:r w:rsidRPr="003D4ABF">
        <w:t xml:space="preserve">Table </w:t>
      </w:r>
      <w:bookmarkEnd w:id="125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51" w:name="_Toc19197385"/>
      <w:bookmarkStart w:id="1252" w:name="_Toc27896538"/>
      <w:bookmarkStart w:id="1253" w:name="_Toc36192706"/>
      <w:bookmarkStart w:id="1254" w:name="_Toc37076437"/>
      <w:bookmarkStart w:id="1255" w:name="_Toc45194887"/>
      <w:bookmarkStart w:id="1256"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7"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58" w:name="_CR6_3_2"/>
      <w:bookmarkEnd w:id="1258"/>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59" w:name="_Toc170198774"/>
      <w:r w:rsidRPr="003D4ABF">
        <w:t>6.3.2</w:t>
      </w:r>
      <w:r w:rsidRPr="003D4ABF">
        <w:tab/>
        <w:t>Policy and charging control rule operations</w:t>
      </w:r>
      <w:bookmarkEnd w:id="1251"/>
      <w:bookmarkEnd w:id="1252"/>
      <w:bookmarkEnd w:id="1253"/>
      <w:bookmarkEnd w:id="1254"/>
      <w:bookmarkEnd w:id="1255"/>
      <w:bookmarkEnd w:id="1256"/>
      <w:bookmarkEnd w:id="1257"/>
      <w:bookmarkEnd w:id="125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0" w:name="_CR6_4"/>
      <w:bookmarkStart w:id="1261" w:name="_Toc19197386"/>
      <w:bookmarkStart w:id="1262" w:name="_Toc27896539"/>
      <w:bookmarkStart w:id="1263" w:name="_Toc36192707"/>
      <w:bookmarkStart w:id="1264" w:name="_Toc37076438"/>
      <w:bookmarkStart w:id="1265" w:name="_Toc45194888"/>
      <w:bookmarkStart w:id="1266" w:name="_Toc47594300"/>
      <w:bookmarkStart w:id="1267" w:name="_Toc51836931"/>
      <w:bookmarkStart w:id="1268" w:name="_Toc170198775"/>
      <w:bookmarkEnd w:id="1260"/>
      <w:r w:rsidRPr="003D4ABF">
        <w:t>6.4</w:t>
      </w:r>
      <w:r w:rsidRPr="003D4ABF">
        <w:tab/>
        <w:t>PDU Session related policy information</w:t>
      </w:r>
      <w:bookmarkEnd w:id="1261"/>
      <w:bookmarkEnd w:id="1262"/>
      <w:bookmarkEnd w:id="1263"/>
      <w:bookmarkEnd w:id="1264"/>
      <w:bookmarkEnd w:id="1265"/>
      <w:bookmarkEnd w:id="1266"/>
      <w:bookmarkEnd w:id="1267"/>
      <w:bookmarkEnd w:id="1268"/>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9" w:name="_CRTable6_41"/>
      <w:r w:rsidRPr="003D4ABF">
        <w:t xml:space="preserve">Table </w:t>
      </w:r>
      <w:bookmarkEnd w:id="126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623A69" w:rsidRDefault="009C4314" w:rsidP="009C431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623A69" w:rsidRDefault="009C4314" w:rsidP="009C431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0" w:name="_Toc19197387"/>
      <w:bookmarkStart w:id="1271" w:name="_Toc27896540"/>
      <w:bookmarkStart w:id="1272" w:name="_Toc36192708"/>
      <w:bookmarkStart w:id="1273" w:name="_Toc37076439"/>
      <w:bookmarkStart w:id="1274" w:name="_Toc45194889"/>
      <w:bookmarkStart w:id="1275"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6"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bookmarkStart w:id="1277" w:name="_CR6_5"/>
      <w:bookmarkEnd w:id="1277"/>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278" w:name="_Toc170198776"/>
      <w:r w:rsidRPr="003D4ABF">
        <w:t>6.5</w:t>
      </w:r>
      <w:r w:rsidRPr="003D4ABF">
        <w:tab/>
        <w:t>Access and mobility related policy information</w:t>
      </w:r>
      <w:bookmarkEnd w:id="1270"/>
      <w:bookmarkEnd w:id="1271"/>
      <w:bookmarkEnd w:id="1272"/>
      <w:bookmarkEnd w:id="1273"/>
      <w:bookmarkEnd w:id="1274"/>
      <w:bookmarkEnd w:id="1275"/>
      <w:bookmarkEnd w:id="1276"/>
      <w:bookmarkEnd w:id="127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9" w:name="_CRTable6_51"/>
      <w:r w:rsidRPr="003D4ABF">
        <w:rPr>
          <w:rFonts w:eastAsia="DengXian"/>
        </w:rPr>
        <w:t xml:space="preserve">Table </w:t>
      </w:r>
      <w:bookmarkEnd w:id="1279"/>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0" w:name="_Toc19197388"/>
      <w:bookmarkStart w:id="1281" w:name="_Toc27896541"/>
      <w:bookmarkStart w:id="1282" w:name="_Toc36192709"/>
      <w:bookmarkStart w:id="1283" w:name="_Toc37076440"/>
      <w:bookmarkStart w:id="1284" w:name="_Toc45194890"/>
      <w:bookmarkStart w:id="1285" w:name="_Toc47594302"/>
      <w:bookmarkStart w:id="1286"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87" w:name="_CR6_6"/>
      <w:bookmarkEnd w:id="1287"/>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88" w:name="_Toc170198777"/>
      <w:r w:rsidRPr="003D4ABF">
        <w:t>6.6</w:t>
      </w:r>
      <w:r w:rsidRPr="003D4ABF">
        <w:tab/>
        <w:t>UE policy information</w:t>
      </w:r>
      <w:bookmarkEnd w:id="1280"/>
      <w:bookmarkEnd w:id="1281"/>
      <w:bookmarkEnd w:id="1282"/>
      <w:bookmarkEnd w:id="1283"/>
      <w:bookmarkEnd w:id="1284"/>
      <w:bookmarkEnd w:id="1285"/>
      <w:bookmarkEnd w:id="1286"/>
      <w:bookmarkEnd w:id="1288"/>
    </w:p>
    <w:p w14:paraId="04F56DEA" w14:textId="77777777" w:rsidR="00787F8E" w:rsidRPr="003D4ABF" w:rsidRDefault="00787F8E" w:rsidP="00787F8E">
      <w:pPr>
        <w:pStyle w:val="Heading3"/>
      </w:pPr>
      <w:bookmarkStart w:id="1289" w:name="_CR6_6_1"/>
      <w:bookmarkStart w:id="1290" w:name="_Toc19197389"/>
      <w:bookmarkStart w:id="1291" w:name="_Toc27896542"/>
      <w:bookmarkStart w:id="1292" w:name="_Toc36192710"/>
      <w:bookmarkStart w:id="1293" w:name="_Toc37076441"/>
      <w:bookmarkStart w:id="1294" w:name="_Toc45194891"/>
      <w:bookmarkStart w:id="1295" w:name="_Toc47594303"/>
      <w:bookmarkStart w:id="1296" w:name="_Toc51836934"/>
      <w:bookmarkStart w:id="1297" w:name="_Toc170198778"/>
      <w:bookmarkEnd w:id="1289"/>
      <w:r w:rsidRPr="003D4ABF">
        <w:t>6.6.1</w:t>
      </w:r>
      <w:r w:rsidRPr="003D4ABF">
        <w:tab/>
        <w:t>Access Network Discovery &amp; Selection Policy Information</w:t>
      </w:r>
      <w:bookmarkEnd w:id="1290"/>
      <w:bookmarkEnd w:id="1291"/>
      <w:bookmarkEnd w:id="1292"/>
      <w:bookmarkEnd w:id="1293"/>
      <w:bookmarkEnd w:id="1294"/>
      <w:bookmarkEnd w:id="1295"/>
      <w:bookmarkEnd w:id="1296"/>
      <w:bookmarkEnd w:id="1297"/>
    </w:p>
    <w:p w14:paraId="56866700" w14:textId="77777777" w:rsidR="00787F8E" w:rsidRPr="003D4ABF" w:rsidRDefault="00787F8E" w:rsidP="00787F8E">
      <w:pPr>
        <w:pStyle w:val="Heading4"/>
      </w:pPr>
      <w:bookmarkStart w:id="1298" w:name="_CR6_6_1_1"/>
      <w:bookmarkStart w:id="1299" w:name="_Toc19197390"/>
      <w:bookmarkStart w:id="1300" w:name="_Toc27896543"/>
      <w:bookmarkStart w:id="1301" w:name="_Toc36192711"/>
      <w:bookmarkStart w:id="1302" w:name="_Toc37076442"/>
      <w:bookmarkStart w:id="1303" w:name="_Toc45194892"/>
      <w:bookmarkStart w:id="1304" w:name="_Toc47594304"/>
      <w:bookmarkStart w:id="1305" w:name="_Toc51836935"/>
      <w:bookmarkStart w:id="1306" w:name="_Toc170198779"/>
      <w:bookmarkEnd w:id="1298"/>
      <w:r w:rsidRPr="003D4ABF">
        <w:t>6.6.1.1</w:t>
      </w:r>
      <w:r w:rsidRPr="003D4ABF">
        <w:tab/>
        <w:t>General</w:t>
      </w:r>
      <w:bookmarkEnd w:id="1299"/>
      <w:bookmarkEnd w:id="1300"/>
      <w:bookmarkEnd w:id="1301"/>
      <w:bookmarkEnd w:id="1302"/>
      <w:bookmarkEnd w:id="1303"/>
      <w:bookmarkEnd w:id="1304"/>
      <w:bookmarkEnd w:id="1305"/>
      <w:bookmarkEnd w:id="130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07" w:name="_CRTable6_6_11"/>
      <w:r w:rsidRPr="003D4ABF">
        <w:t xml:space="preserve">Table </w:t>
      </w:r>
      <w:bookmarkEnd w:id="1307"/>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8" w:name="_Toc19197391"/>
      <w:bookmarkStart w:id="1309" w:name="_Toc27896544"/>
      <w:bookmarkStart w:id="1310" w:name="_Toc36192712"/>
      <w:bookmarkStart w:id="1311" w:name="_Toc37076443"/>
      <w:bookmarkStart w:id="1312" w:name="_Toc45194893"/>
      <w:bookmarkStart w:id="1313" w:name="_Toc47594305"/>
      <w:bookmarkStart w:id="1314"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5" w:name="_CR6_6_1_2"/>
      <w:bookmarkStart w:id="1316" w:name="_Toc170198780"/>
      <w:bookmarkEnd w:id="1315"/>
      <w:r w:rsidRPr="003D4ABF">
        <w:t>6.6.1.2</w:t>
      </w:r>
      <w:r w:rsidRPr="003D4ABF">
        <w:tab/>
        <w:t>UE selecting a WLANSP rule</w:t>
      </w:r>
      <w:bookmarkEnd w:id="1308"/>
      <w:bookmarkEnd w:id="1309"/>
      <w:bookmarkEnd w:id="1310"/>
      <w:bookmarkEnd w:id="1311"/>
      <w:bookmarkEnd w:id="1312"/>
      <w:bookmarkEnd w:id="1313"/>
      <w:bookmarkEnd w:id="1314"/>
      <w:bookmarkEnd w:id="1316"/>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7" w:name="_Toc19197392"/>
      <w:bookmarkStart w:id="1318" w:name="_Toc27896545"/>
      <w:bookmarkStart w:id="1319" w:name="_Toc36192713"/>
      <w:bookmarkStart w:id="1320" w:name="_Toc37076444"/>
      <w:bookmarkStart w:id="1321" w:name="_Toc45194894"/>
      <w:bookmarkStart w:id="1322" w:name="_Toc47594306"/>
      <w:bookmarkStart w:id="1323"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4" w:name="_CR6_6_1_3"/>
      <w:bookmarkStart w:id="1325" w:name="_Toc170198781"/>
      <w:bookmarkEnd w:id="1324"/>
      <w:r w:rsidRPr="003D4ABF">
        <w:t>6.6.1.3</w:t>
      </w:r>
      <w:r w:rsidRPr="003D4ABF">
        <w:tab/>
        <w:t>UE procedure for selecting a WLAN access based on WLANSP rules</w:t>
      </w:r>
      <w:bookmarkEnd w:id="1317"/>
      <w:bookmarkEnd w:id="1318"/>
      <w:bookmarkEnd w:id="1319"/>
      <w:bookmarkEnd w:id="1320"/>
      <w:bookmarkEnd w:id="1321"/>
      <w:bookmarkEnd w:id="1322"/>
      <w:bookmarkEnd w:id="1323"/>
      <w:bookmarkEnd w:id="1325"/>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6" w:name="_CR6_6_2"/>
      <w:bookmarkStart w:id="1327" w:name="_Toc19197393"/>
      <w:bookmarkStart w:id="1328" w:name="_Toc27896546"/>
      <w:bookmarkStart w:id="1329" w:name="_Toc36192714"/>
      <w:bookmarkStart w:id="1330" w:name="_Toc37076445"/>
      <w:bookmarkStart w:id="1331" w:name="_Toc45194895"/>
      <w:bookmarkStart w:id="1332" w:name="_Toc47594307"/>
      <w:bookmarkStart w:id="1333" w:name="_Toc51836938"/>
      <w:bookmarkStart w:id="1334" w:name="_Toc170198782"/>
      <w:bookmarkEnd w:id="1326"/>
      <w:r w:rsidRPr="003D4ABF">
        <w:t>6.6.2</w:t>
      </w:r>
      <w:r w:rsidRPr="003D4ABF">
        <w:tab/>
        <w:t>UE Route Selection Policy information</w:t>
      </w:r>
      <w:bookmarkEnd w:id="1327"/>
      <w:bookmarkEnd w:id="1328"/>
      <w:bookmarkEnd w:id="1329"/>
      <w:bookmarkEnd w:id="1330"/>
      <w:bookmarkEnd w:id="1331"/>
      <w:bookmarkEnd w:id="1332"/>
      <w:bookmarkEnd w:id="1333"/>
      <w:bookmarkEnd w:id="1334"/>
    </w:p>
    <w:p w14:paraId="17FD826B" w14:textId="77777777" w:rsidR="00787F8E" w:rsidRPr="003D4ABF" w:rsidRDefault="00787F8E" w:rsidP="00787F8E">
      <w:pPr>
        <w:pStyle w:val="Heading4"/>
      </w:pPr>
      <w:bookmarkStart w:id="1335" w:name="_CR6_6_2_1"/>
      <w:bookmarkStart w:id="1336" w:name="_Toc19197394"/>
      <w:bookmarkStart w:id="1337" w:name="_Toc27896547"/>
      <w:bookmarkStart w:id="1338" w:name="_Toc36192715"/>
      <w:bookmarkStart w:id="1339" w:name="_Toc37076446"/>
      <w:bookmarkStart w:id="1340" w:name="_Toc45194896"/>
      <w:bookmarkStart w:id="1341" w:name="_Toc47594308"/>
      <w:bookmarkStart w:id="1342" w:name="_Toc51836939"/>
      <w:bookmarkStart w:id="1343" w:name="_Toc170198783"/>
      <w:bookmarkEnd w:id="1335"/>
      <w:r w:rsidRPr="003D4ABF">
        <w:t>6.6.2.1</w:t>
      </w:r>
      <w:r w:rsidRPr="003D4ABF">
        <w:tab/>
        <w:t>Structure Description</w:t>
      </w:r>
      <w:bookmarkEnd w:id="1336"/>
      <w:bookmarkEnd w:id="1337"/>
      <w:bookmarkEnd w:id="1338"/>
      <w:bookmarkEnd w:id="1339"/>
      <w:bookmarkEnd w:id="1340"/>
      <w:bookmarkEnd w:id="1341"/>
      <w:bookmarkEnd w:id="1342"/>
      <w:bookmarkEnd w:id="1343"/>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4" w:name="_CRTable6_6_2_11"/>
      <w:r w:rsidRPr="003D4ABF">
        <w:rPr>
          <w:lang w:eastAsia="zh-CN"/>
        </w:rPr>
        <w:t xml:space="preserve">Table </w:t>
      </w:r>
      <w:bookmarkEnd w:id="1344"/>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5" w:name="_CRTable6_6_2_12"/>
      <w:r w:rsidRPr="003D4ABF">
        <w:t xml:space="preserve">Table </w:t>
      </w:r>
      <w:bookmarkEnd w:id="1345"/>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6" w:name="_CRTable6_6_2_13"/>
      <w:r w:rsidRPr="003D4ABF">
        <w:t xml:space="preserve">Table </w:t>
      </w:r>
      <w:bookmarkEnd w:id="1346"/>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7" w:name="_Toc19197395"/>
      <w:bookmarkStart w:id="1348" w:name="_Toc27896548"/>
      <w:bookmarkStart w:id="1349" w:name="_Toc36192716"/>
      <w:bookmarkStart w:id="1350" w:name="_Toc37076447"/>
      <w:bookmarkStart w:id="1351" w:name="_Toc45194897"/>
      <w:bookmarkStart w:id="1352" w:name="_Toc47594309"/>
      <w:bookmarkStart w:id="1353"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4" w:name="_CR6_6_2_2"/>
      <w:bookmarkStart w:id="1355" w:name="_Toc170198784"/>
      <w:bookmarkEnd w:id="1354"/>
      <w:r w:rsidRPr="003D4ABF">
        <w:t>6.6.2.2</w:t>
      </w:r>
      <w:r w:rsidRPr="003D4ABF">
        <w:tab/>
        <w:t>Configuration and Provision of URSP</w:t>
      </w:r>
      <w:bookmarkEnd w:id="1347"/>
      <w:bookmarkEnd w:id="1348"/>
      <w:bookmarkEnd w:id="1349"/>
      <w:bookmarkEnd w:id="1350"/>
      <w:bookmarkEnd w:id="1351"/>
      <w:bookmarkEnd w:id="1352"/>
      <w:bookmarkEnd w:id="1353"/>
      <w:bookmarkEnd w:id="1355"/>
    </w:p>
    <w:p w14:paraId="200C71AE" w14:textId="0C1FA337" w:rsidR="00537A8E" w:rsidRDefault="00537A8E" w:rsidP="00E20298">
      <w:pPr>
        <w:pStyle w:val="Heading5"/>
      </w:pPr>
      <w:bookmarkStart w:id="1356" w:name="_CR6_6_2_2_1"/>
      <w:bookmarkStart w:id="1357" w:name="_Toc170198785"/>
      <w:bookmarkEnd w:id="1356"/>
      <w:r>
        <w:t>6.6.2.2.1</w:t>
      </w:r>
      <w:r>
        <w:tab/>
        <w:t>General</w:t>
      </w:r>
      <w:bookmarkEnd w:id="1357"/>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8" w:name="_CR6_6_2_2_2"/>
      <w:bookmarkStart w:id="1359" w:name="_Toc170198786"/>
      <w:bookmarkEnd w:id="1358"/>
      <w:r>
        <w:t>6.6.2.2.2</w:t>
      </w:r>
      <w:r>
        <w:tab/>
        <w:t>URSP rules for an SNPN-enabled UE</w:t>
      </w:r>
      <w:bookmarkEnd w:id="1359"/>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0" w:name="_Toc19197396"/>
      <w:bookmarkStart w:id="1361" w:name="_Toc27896549"/>
      <w:bookmarkStart w:id="1362" w:name="_Toc36192717"/>
      <w:bookmarkStart w:id="1363" w:name="_Toc37076448"/>
      <w:bookmarkStart w:id="1364" w:name="_Toc45194898"/>
      <w:bookmarkStart w:id="1365" w:name="_Toc47594310"/>
      <w:bookmarkStart w:id="1366"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7" w:name="_CR6_6_2_2_3"/>
      <w:bookmarkStart w:id="1368" w:name="_Toc170198787"/>
      <w:bookmarkEnd w:id="1367"/>
      <w:r>
        <w:t>6.6.2.2.3</w:t>
      </w:r>
      <w:r w:rsidR="00081C45">
        <w:tab/>
        <w:t>Void</w:t>
      </w:r>
      <w:bookmarkEnd w:id="1368"/>
    </w:p>
    <w:p w14:paraId="134E1C25" w14:textId="0EE968DF" w:rsidR="00936F1A" w:rsidRDefault="00936F1A" w:rsidP="00936F1A"/>
    <w:p w14:paraId="58BB3BC2" w14:textId="08A7F83A" w:rsidR="00787F8E" w:rsidRPr="003D4ABF" w:rsidRDefault="00787F8E" w:rsidP="00787F8E">
      <w:pPr>
        <w:pStyle w:val="Heading4"/>
      </w:pPr>
      <w:bookmarkStart w:id="1369" w:name="_CR6_6_2_3"/>
      <w:bookmarkStart w:id="1370" w:name="_Toc170198788"/>
      <w:bookmarkEnd w:id="1369"/>
      <w:r w:rsidRPr="003D4ABF">
        <w:t>6.6.2.3</w:t>
      </w:r>
      <w:r w:rsidRPr="003D4ABF">
        <w:tab/>
        <w:t>UE procedure for associating applications to PDU Sessions based on URSP</w:t>
      </w:r>
      <w:bookmarkEnd w:id="1360"/>
      <w:bookmarkEnd w:id="1361"/>
      <w:bookmarkEnd w:id="1362"/>
      <w:bookmarkEnd w:id="1363"/>
      <w:bookmarkEnd w:id="1364"/>
      <w:bookmarkEnd w:id="1365"/>
      <w:bookmarkEnd w:id="1366"/>
      <w:bookmarkEnd w:id="1370"/>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71"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2" w:name="_CR6_6_2_4"/>
      <w:bookmarkEnd w:id="1372"/>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3" w:name="_Toc170198789"/>
      <w:r>
        <w:t>6.6.2.4</w:t>
      </w:r>
      <w:r>
        <w:tab/>
      </w:r>
      <w:r w:rsidR="00B74353">
        <w:t xml:space="preserve">Support </w:t>
      </w:r>
      <w:r>
        <w:t>of URSP rule enforcement</w:t>
      </w:r>
      <w:r w:rsidR="00B74353">
        <w:t xml:space="preserve"> reporting</w:t>
      </w:r>
      <w:bookmarkEnd w:id="1373"/>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4" w:name="_CR6_6_3"/>
      <w:bookmarkEnd w:id="1374"/>
      <w:r>
        <w:t>The USRP rule enforcement reporting is not supported by 5G-RG and FN-RG.</w:t>
      </w:r>
    </w:p>
    <w:p w14:paraId="619AA916" w14:textId="10CE1C08" w:rsidR="00787F8E" w:rsidRPr="003D4ABF" w:rsidRDefault="00787F8E" w:rsidP="00787F8E">
      <w:pPr>
        <w:pStyle w:val="Heading3"/>
      </w:pPr>
      <w:bookmarkStart w:id="1375" w:name="_Toc170198790"/>
      <w:r w:rsidRPr="003D4ABF">
        <w:t>6.6.3</w:t>
      </w:r>
      <w:r w:rsidRPr="003D4ABF">
        <w:tab/>
        <w:t>V2X Policy information</w:t>
      </w:r>
      <w:bookmarkEnd w:id="1371"/>
      <w:bookmarkEnd w:id="1375"/>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6" w:name="_CR6_6_4"/>
      <w:bookmarkStart w:id="1377" w:name="_Toc170198791"/>
      <w:bookmarkEnd w:id="1376"/>
      <w:r w:rsidRPr="003D4ABF">
        <w:t>6.6.4</w:t>
      </w:r>
      <w:r w:rsidRPr="003D4ABF">
        <w:tab/>
        <w:t>ProSe Policy information</w:t>
      </w:r>
      <w:bookmarkEnd w:id="1377"/>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8" w:name="_CR6_6_5"/>
      <w:bookmarkStart w:id="1379" w:name="_Toc170198792"/>
      <w:bookmarkEnd w:id="1378"/>
      <w:r>
        <w:t>6.6.5</w:t>
      </w:r>
      <w:r>
        <w:tab/>
        <w:t>Ranging/Sidelink Positioning Policy information</w:t>
      </w:r>
      <w:bookmarkEnd w:id="1379"/>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80" w:name="_CR6_6_6"/>
      <w:bookmarkStart w:id="1381" w:name="_Toc170198793"/>
      <w:bookmarkEnd w:id="1380"/>
      <w:r>
        <w:t>6.6.6</w:t>
      </w:r>
      <w:r>
        <w:tab/>
        <w:t>A2X Policy information</w:t>
      </w:r>
      <w:bookmarkEnd w:id="1381"/>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2" w:name="_CRAnnexAinformative"/>
      <w:bookmarkStart w:id="1383" w:name="_Toc170198794"/>
      <w:bookmarkEnd w:id="1382"/>
      <w:r>
        <w:t>6.6.7</w:t>
      </w:r>
      <w:r>
        <w:tab/>
        <w:t>UE Policy Association supplementary information</w:t>
      </w:r>
      <w:bookmarkEnd w:id="1383"/>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4" w:name="_Toc19197397"/>
      <w:bookmarkStart w:id="1385" w:name="_Toc27896550"/>
      <w:bookmarkStart w:id="1386" w:name="_Toc36192718"/>
      <w:bookmarkStart w:id="1387" w:name="_Toc37076449"/>
      <w:bookmarkStart w:id="1388" w:name="_Toc45194899"/>
      <w:bookmarkStart w:id="1389" w:name="_Toc47594311"/>
      <w:bookmarkStart w:id="1390" w:name="_Toc51836943"/>
      <w:bookmarkStart w:id="1391" w:name="_Toc170198795"/>
      <w:r w:rsidRPr="003D4ABF">
        <w:t>Annex A (informative):</w:t>
      </w:r>
      <w:r w:rsidRPr="003D4ABF">
        <w:br/>
        <w:t>URSP rules example</w:t>
      </w:r>
      <w:bookmarkEnd w:id="1384"/>
      <w:bookmarkEnd w:id="1385"/>
      <w:bookmarkEnd w:id="1386"/>
      <w:bookmarkEnd w:id="1387"/>
      <w:bookmarkEnd w:id="1388"/>
      <w:bookmarkEnd w:id="1389"/>
      <w:bookmarkEnd w:id="1390"/>
      <w:bookmarkEnd w:id="1391"/>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2" w:name="_CRTableA1"/>
      <w:r w:rsidRPr="003D4ABF">
        <w:t xml:space="preserve">Table </w:t>
      </w:r>
      <w:bookmarkEnd w:id="1392"/>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3" w:name="_CRAnnexBinformative"/>
      <w:bookmarkEnd w:id="1393"/>
      <w:r w:rsidRPr="003D4ABF">
        <w:br w:type="page"/>
      </w:r>
      <w:bookmarkStart w:id="1394" w:name="_Toc19197398"/>
      <w:bookmarkStart w:id="1395" w:name="_Toc27896551"/>
      <w:bookmarkStart w:id="1396" w:name="_Toc36192719"/>
      <w:bookmarkStart w:id="1397" w:name="_Toc37076450"/>
      <w:bookmarkStart w:id="1398" w:name="_Toc45194900"/>
      <w:bookmarkStart w:id="1399" w:name="_Toc47594312"/>
      <w:bookmarkStart w:id="1400" w:name="_Toc51836944"/>
      <w:bookmarkStart w:id="1401" w:name="_Toc170198796"/>
      <w:r w:rsidRPr="003D4ABF">
        <w:t>Annex B (informative):</w:t>
      </w:r>
      <w:r w:rsidRPr="003D4ABF">
        <w:br/>
        <w:t>Deployment option to support of BSF and DRA coexistence due to network migration</w:t>
      </w:r>
      <w:bookmarkEnd w:id="1394"/>
      <w:bookmarkEnd w:id="1395"/>
      <w:bookmarkEnd w:id="1396"/>
      <w:bookmarkEnd w:id="1397"/>
      <w:bookmarkEnd w:id="1398"/>
      <w:bookmarkEnd w:id="1399"/>
      <w:bookmarkEnd w:id="1400"/>
      <w:bookmarkEnd w:id="1401"/>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2" w:name="_CRAnnexCNormative"/>
      <w:bookmarkEnd w:id="1402"/>
      <w:r w:rsidRPr="003D4ABF">
        <w:br w:type="page"/>
      </w:r>
      <w:bookmarkStart w:id="1403" w:name="_Toc19197399"/>
      <w:bookmarkStart w:id="1404" w:name="_Toc27896552"/>
      <w:bookmarkStart w:id="1405" w:name="_Toc36192720"/>
      <w:bookmarkStart w:id="1406" w:name="_Toc37076451"/>
      <w:bookmarkStart w:id="1407" w:name="_Toc45194901"/>
      <w:bookmarkStart w:id="1408" w:name="_Toc47594313"/>
      <w:bookmarkStart w:id="1409" w:name="_Toc51836945"/>
      <w:bookmarkStart w:id="1410" w:name="_Toc170198797"/>
      <w:r w:rsidRPr="003D4ABF">
        <w:t>Annex C (Normative):</w:t>
      </w:r>
      <w:r w:rsidRPr="003D4ABF">
        <w:br/>
        <w:t>Support for Application Functions supporting Rx interface</w:t>
      </w:r>
      <w:bookmarkEnd w:id="1403"/>
      <w:bookmarkEnd w:id="1404"/>
      <w:bookmarkEnd w:id="1405"/>
      <w:bookmarkEnd w:id="1406"/>
      <w:bookmarkEnd w:id="1407"/>
      <w:bookmarkEnd w:id="1408"/>
      <w:bookmarkEnd w:id="1409"/>
      <w:bookmarkEnd w:id="1410"/>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4" type="#_x0000_t75" style="width:292.3pt;height:60.7pt" o:ole="">
            <v:imagedata r:id="rId27" o:title=""/>
          </v:shape>
          <o:OLEObject Type="Embed" ProgID="Word.Picture.8" ShapeID="_x0000_i1034" DrawAspect="Content" ObjectID="_1780815316" r:id="rId28"/>
        </w:object>
      </w:r>
    </w:p>
    <w:p w14:paraId="2FB2A753" w14:textId="77777777" w:rsidR="00787F8E" w:rsidRPr="003D4ABF" w:rsidRDefault="00787F8E" w:rsidP="00787F8E">
      <w:pPr>
        <w:pStyle w:val="TF"/>
      </w:pPr>
      <w:bookmarkStart w:id="1411" w:name="_CRFigureC1"/>
      <w:r w:rsidRPr="003D4ABF">
        <w:t xml:space="preserve">Figure </w:t>
      </w:r>
      <w:bookmarkEnd w:id="1411"/>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2" w:name="_CRTableC1"/>
      <w:r w:rsidRPr="003D4ABF">
        <w:t xml:space="preserve">Table </w:t>
      </w:r>
      <w:bookmarkEnd w:id="1412"/>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3" w:name="_CRAnnexDinformative"/>
      <w:bookmarkEnd w:id="1413"/>
      <w:r w:rsidRPr="003D4ABF">
        <w:br w:type="page"/>
      </w:r>
      <w:bookmarkStart w:id="1414" w:name="_Toc19197400"/>
      <w:bookmarkStart w:id="1415" w:name="_Toc27896553"/>
      <w:bookmarkStart w:id="1416" w:name="_Toc36192721"/>
      <w:bookmarkStart w:id="1417" w:name="_Toc37076452"/>
      <w:bookmarkStart w:id="1418" w:name="_Toc45194902"/>
      <w:bookmarkStart w:id="1419" w:name="_Toc47594314"/>
      <w:bookmarkStart w:id="1420" w:name="_Toc51836946"/>
      <w:bookmarkStart w:id="1421" w:name="_Toc170198798"/>
      <w:r w:rsidRPr="003D4ABF">
        <w:t>Annex D (informative):</w:t>
      </w:r>
      <w:r w:rsidRPr="003D4ABF">
        <w:br/>
        <w:t>PCC usage for sponsored data connectivity</w:t>
      </w:r>
      <w:bookmarkEnd w:id="1414"/>
      <w:bookmarkEnd w:id="1415"/>
      <w:bookmarkEnd w:id="1416"/>
      <w:bookmarkEnd w:id="1417"/>
      <w:bookmarkEnd w:id="1418"/>
      <w:bookmarkEnd w:id="1419"/>
      <w:bookmarkEnd w:id="1420"/>
      <w:bookmarkEnd w:id="1421"/>
    </w:p>
    <w:p w14:paraId="33BFA502" w14:textId="77777777" w:rsidR="00787F8E" w:rsidRPr="003D4ABF" w:rsidRDefault="00787F8E" w:rsidP="00787F8E">
      <w:pPr>
        <w:pStyle w:val="Heading1"/>
      </w:pPr>
      <w:bookmarkStart w:id="1422" w:name="_CRD_1"/>
      <w:bookmarkStart w:id="1423" w:name="_Toc19197401"/>
      <w:bookmarkStart w:id="1424" w:name="_Toc27896554"/>
      <w:bookmarkStart w:id="1425" w:name="_Toc36192722"/>
      <w:bookmarkStart w:id="1426" w:name="_Toc37076453"/>
      <w:bookmarkStart w:id="1427" w:name="_Toc45194903"/>
      <w:bookmarkStart w:id="1428" w:name="_Toc47594315"/>
      <w:bookmarkStart w:id="1429" w:name="_Toc51836947"/>
      <w:bookmarkStart w:id="1430" w:name="_Toc170198799"/>
      <w:bookmarkEnd w:id="1422"/>
      <w:r w:rsidRPr="003D4ABF">
        <w:t>D.1</w:t>
      </w:r>
      <w:r w:rsidRPr="003D4ABF">
        <w:tab/>
        <w:t>General</w:t>
      </w:r>
      <w:bookmarkEnd w:id="1423"/>
      <w:bookmarkEnd w:id="1424"/>
      <w:bookmarkEnd w:id="1425"/>
      <w:bookmarkEnd w:id="1426"/>
      <w:bookmarkEnd w:id="1427"/>
      <w:bookmarkEnd w:id="1428"/>
      <w:bookmarkEnd w:id="1429"/>
      <w:bookmarkEnd w:id="1430"/>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1" w:name="_MON_1587198493"/>
    <w:bookmarkEnd w:id="1431"/>
    <w:p w14:paraId="3557A1EA" w14:textId="77777777" w:rsidR="00787F8E" w:rsidRPr="003D4ABF" w:rsidRDefault="00787F8E" w:rsidP="00787F8E">
      <w:pPr>
        <w:pStyle w:val="TH"/>
      </w:pPr>
      <w:r w:rsidRPr="003D4ABF">
        <w:object w:dxaOrig="7301" w:dyaOrig="7066" w14:anchorId="3CC389CE">
          <v:shape id="_x0000_i1035" type="#_x0000_t75" style="width:363.75pt;height:350.35pt" o:ole="">
            <v:imagedata r:id="rId29" o:title=""/>
          </v:shape>
          <o:OLEObject Type="Embed" ProgID="Word.Picture.8" ShapeID="_x0000_i1035" DrawAspect="Content" ObjectID="_1780815317" r:id="rId30"/>
        </w:object>
      </w:r>
    </w:p>
    <w:p w14:paraId="7DEB4C45" w14:textId="77777777" w:rsidR="00787F8E" w:rsidRPr="003D4ABF" w:rsidRDefault="00787F8E" w:rsidP="00787F8E">
      <w:pPr>
        <w:pStyle w:val="TF"/>
      </w:pPr>
      <w:bookmarkStart w:id="1432" w:name="_CRFigureD_11"/>
      <w:r w:rsidRPr="003D4ABF">
        <w:t xml:space="preserve">Figure </w:t>
      </w:r>
      <w:bookmarkEnd w:id="1432"/>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3" w:name="_CRD_2"/>
      <w:bookmarkStart w:id="1434" w:name="_Toc19197402"/>
      <w:bookmarkStart w:id="1435" w:name="_Toc27896555"/>
      <w:bookmarkStart w:id="1436" w:name="_Toc36192723"/>
      <w:bookmarkStart w:id="1437" w:name="_Toc37076454"/>
      <w:bookmarkStart w:id="1438" w:name="_Toc45194904"/>
      <w:bookmarkStart w:id="1439" w:name="_Toc47594316"/>
      <w:bookmarkStart w:id="1440" w:name="_Toc51836948"/>
      <w:bookmarkStart w:id="1441" w:name="_Toc170198800"/>
      <w:bookmarkEnd w:id="1433"/>
      <w:r w:rsidRPr="003D4ABF">
        <w:t>D.2</w:t>
      </w:r>
      <w:r w:rsidRPr="003D4ABF">
        <w:tab/>
        <w:t>Reporting for sponsored data connectivity</w:t>
      </w:r>
      <w:bookmarkEnd w:id="1434"/>
      <w:bookmarkEnd w:id="1435"/>
      <w:bookmarkEnd w:id="1436"/>
      <w:bookmarkEnd w:id="1437"/>
      <w:bookmarkEnd w:id="1438"/>
      <w:bookmarkEnd w:id="1439"/>
      <w:bookmarkEnd w:id="1440"/>
      <w:bookmarkEnd w:id="1441"/>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2" w:name="_CRAnnexEinformative"/>
      <w:bookmarkEnd w:id="1442"/>
      <w:r w:rsidRPr="003D4ABF">
        <w:br w:type="page"/>
      </w:r>
      <w:bookmarkStart w:id="1443" w:name="_Toc19197403"/>
      <w:bookmarkStart w:id="1444" w:name="_Toc27896556"/>
      <w:bookmarkStart w:id="1445" w:name="_Toc36192724"/>
      <w:bookmarkStart w:id="1446" w:name="_Toc37076455"/>
      <w:bookmarkStart w:id="1447" w:name="_Toc45194905"/>
      <w:bookmarkStart w:id="1448" w:name="_Toc47594317"/>
      <w:bookmarkStart w:id="1449" w:name="_Toc51836949"/>
      <w:bookmarkStart w:id="1450" w:name="_Toc170198801"/>
      <w:r w:rsidRPr="003D4ABF">
        <w:t>Annex E (informative):</w:t>
      </w:r>
      <w:r w:rsidRPr="003D4ABF">
        <w:br/>
        <w:t>Change history</w:t>
      </w:r>
      <w:bookmarkEnd w:id="1443"/>
      <w:bookmarkEnd w:id="1444"/>
      <w:bookmarkEnd w:id="1445"/>
      <w:bookmarkEnd w:id="1446"/>
      <w:bookmarkEnd w:id="1447"/>
      <w:bookmarkEnd w:id="1448"/>
      <w:bookmarkEnd w:id="1449"/>
      <w:bookmarkEnd w:id="14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098B" w14:textId="77777777" w:rsidR="005E6E43" w:rsidRDefault="005E6E43">
      <w:r>
        <w:separator/>
      </w:r>
    </w:p>
  </w:endnote>
  <w:endnote w:type="continuationSeparator" w:id="0">
    <w:p w14:paraId="51DC0431" w14:textId="77777777" w:rsidR="005E6E43" w:rsidRDefault="005E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06408" w14:textId="77777777" w:rsidR="005E6E43" w:rsidRDefault="005E6E43">
      <w:r>
        <w:separator/>
      </w:r>
    </w:p>
  </w:footnote>
  <w:footnote w:type="continuationSeparator" w:id="0">
    <w:p w14:paraId="479AD9DA" w14:textId="77777777" w:rsidR="005E6E43" w:rsidRDefault="005E6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429237BB"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B36A7A">
      <w:rPr>
        <w:rFonts w:ascii="Arial" w:hAnsi="Arial" w:cs="Arial"/>
        <w:b/>
        <w:noProof/>
        <w:szCs w:val="18"/>
      </w:rPr>
      <w:t>3GPP TS 23.503 V18.6.0 (2024-06)</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4CE43450"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B36A7A">
      <w:rPr>
        <w:rFonts w:ascii="Arial" w:hAnsi="Arial" w:cs="Arial"/>
        <w:b/>
        <w:noProof/>
        <w:szCs w:val="18"/>
      </w:rPr>
      <w:t>Release 18</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2E13"/>
    <w:pPr>
      <w:keepLines/>
      <w:tabs>
        <w:tab w:val="center" w:pos="4536"/>
        <w:tab w:val="right" w:pos="9072"/>
      </w:tabs>
    </w:p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124</Pages>
  <Words>109076</Words>
  <Characters>555198</Characters>
  <Application>Microsoft Office Word</Application>
  <DocSecurity>0</DocSecurity>
  <Lines>15422</Lines>
  <Paragraphs>11452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652822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Maurice Pope</cp:lastModifiedBy>
  <cp:revision>2</cp:revision>
  <cp:lastPrinted>2019-02-25T14:05:00Z</cp:lastPrinted>
  <dcterms:created xsi:type="dcterms:W3CDTF">2024-06-25T07:46:00Z</dcterms:created>
  <dcterms:modified xsi:type="dcterms:W3CDTF">2024-06-25T07:46:00Z</dcterms:modified>
</cp:coreProperties>
</file>