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E96EE" w14:textId="68F5BD34"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E1369D">
        <w:t>13</w:t>
      </w:r>
      <w:r w:rsidR="00FA447B">
        <w:t>.</w:t>
      </w:r>
      <w:r w:rsidR="00EE3A85">
        <w:t>0</w:t>
      </w:r>
      <w:r w:rsidR="002A0D95" w:rsidRPr="00707B3F">
        <w:t xml:space="preserve"> </w:t>
      </w:r>
      <w:r w:rsidRPr="00707B3F">
        <w:rPr>
          <w:sz w:val="32"/>
        </w:rPr>
        <w:t>(</w:t>
      </w:r>
      <w:r w:rsidR="00EB000F">
        <w:rPr>
          <w:sz w:val="32"/>
        </w:rPr>
        <w:t>2023</w:t>
      </w:r>
      <w:r w:rsidR="00FA447B">
        <w:rPr>
          <w:sz w:val="32"/>
        </w:rPr>
        <w:t>-</w:t>
      </w:r>
      <w:r w:rsidR="00E1369D">
        <w:rPr>
          <w:sz w:val="32"/>
        </w:rPr>
        <w:t>12</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35EF0D4D"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EB000F" w:rsidRPr="00C84766">
        <w:rPr>
          <w:sz w:val="18"/>
        </w:rPr>
        <w:t>20</w:t>
      </w:r>
      <w:r w:rsidR="00EB000F">
        <w:rPr>
          <w:sz w:val="18"/>
        </w:rPr>
        <w:t>23</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75814BAF" w14:textId="159CAC21" w:rsidR="00940757" w:rsidRDefault="00CB6F13">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940757">
        <w:t>Foreword</w:t>
      </w:r>
      <w:r w:rsidR="00940757">
        <w:tab/>
      </w:r>
      <w:r w:rsidR="00940757">
        <w:fldChar w:fldCharType="begin" w:fldLock="1"/>
      </w:r>
      <w:r w:rsidR="00940757">
        <w:instrText xml:space="preserve"> PAGEREF _Toc155961241 \h </w:instrText>
      </w:r>
      <w:r w:rsidR="00940757">
        <w:fldChar w:fldCharType="separate"/>
      </w:r>
      <w:r w:rsidR="00940757">
        <w:t>7</w:t>
      </w:r>
      <w:r w:rsidR="00940757">
        <w:fldChar w:fldCharType="end"/>
      </w:r>
    </w:p>
    <w:p w14:paraId="7C4161B2" w14:textId="02CB5BAD" w:rsidR="00940757" w:rsidRDefault="0094075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_Toc155961242 \h </w:instrText>
      </w:r>
      <w:r>
        <w:fldChar w:fldCharType="separate"/>
      </w:r>
      <w:r>
        <w:t>8</w:t>
      </w:r>
      <w:r>
        <w:fldChar w:fldCharType="end"/>
      </w:r>
    </w:p>
    <w:p w14:paraId="734DE3DF" w14:textId="2BB310C9" w:rsidR="00940757" w:rsidRDefault="0094075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_Toc155961243 \h </w:instrText>
      </w:r>
      <w:r>
        <w:fldChar w:fldCharType="separate"/>
      </w:r>
      <w:r>
        <w:t>8</w:t>
      </w:r>
      <w:r>
        <w:fldChar w:fldCharType="end"/>
      </w:r>
    </w:p>
    <w:p w14:paraId="0E2BC5BF" w14:textId="37EE508B" w:rsidR="00940757" w:rsidRDefault="0094075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_Toc155961244 \h </w:instrText>
      </w:r>
      <w:r>
        <w:fldChar w:fldCharType="separate"/>
      </w:r>
      <w:r>
        <w:t>9</w:t>
      </w:r>
      <w:r>
        <w:fldChar w:fldCharType="end"/>
      </w:r>
    </w:p>
    <w:p w14:paraId="404DDADF" w14:textId="5DF85608" w:rsidR="00940757" w:rsidRDefault="0094075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_Toc155961245 \h </w:instrText>
      </w:r>
      <w:r>
        <w:fldChar w:fldCharType="separate"/>
      </w:r>
      <w:r>
        <w:t>9</w:t>
      </w:r>
      <w:r>
        <w:fldChar w:fldCharType="end"/>
      </w:r>
    </w:p>
    <w:p w14:paraId="05D2767B" w14:textId="1EB8C6C9" w:rsidR="00940757" w:rsidRDefault="0094075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_Toc155961246 \h </w:instrText>
      </w:r>
      <w:r>
        <w:fldChar w:fldCharType="separate"/>
      </w:r>
      <w:r>
        <w:t>9</w:t>
      </w:r>
      <w:r>
        <w:fldChar w:fldCharType="end"/>
      </w:r>
    </w:p>
    <w:p w14:paraId="7617FB83" w14:textId="22FD313C" w:rsidR="00940757" w:rsidRDefault="0094075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_Toc155961247 \h </w:instrText>
      </w:r>
      <w:r>
        <w:fldChar w:fldCharType="separate"/>
      </w:r>
      <w:r>
        <w:t>9</w:t>
      </w:r>
      <w:r>
        <w:fldChar w:fldCharType="end"/>
      </w:r>
    </w:p>
    <w:p w14:paraId="1118BE96" w14:textId="3BF6F702" w:rsidR="00940757" w:rsidRDefault="0094075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_Toc155961248 \h </w:instrText>
      </w:r>
      <w:r>
        <w:fldChar w:fldCharType="separate"/>
      </w:r>
      <w:r>
        <w:t>10</w:t>
      </w:r>
      <w:r>
        <w:fldChar w:fldCharType="end"/>
      </w:r>
    </w:p>
    <w:p w14:paraId="7D544CD7" w14:textId="2D856B74" w:rsidR="00940757" w:rsidRDefault="0094075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_Toc155961249 \h </w:instrText>
      </w:r>
      <w:r>
        <w:fldChar w:fldCharType="separate"/>
      </w:r>
      <w:r>
        <w:t>10</w:t>
      </w:r>
      <w:r>
        <w:fldChar w:fldCharType="end"/>
      </w:r>
    </w:p>
    <w:p w14:paraId="2614D7D5" w14:textId="2A1947B6" w:rsidR="00940757" w:rsidRDefault="0094075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_Toc155961250 \h </w:instrText>
      </w:r>
      <w:r>
        <w:fldChar w:fldCharType="separate"/>
      </w:r>
      <w:r>
        <w:t>10</w:t>
      </w:r>
      <w:r>
        <w:fldChar w:fldCharType="end"/>
      </w:r>
    </w:p>
    <w:p w14:paraId="08A8C672" w14:textId="41BD2920" w:rsidR="00940757" w:rsidRDefault="0094075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_Toc155961251 \h </w:instrText>
      </w:r>
      <w:r>
        <w:fldChar w:fldCharType="separate"/>
      </w:r>
      <w:r>
        <w:t>10</w:t>
      </w:r>
      <w:r>
        <w:fldChar w:fldCharType="end"/>
      </w:r>
    </w:p>
    <w:p w14:paraId="4DD1C281" w14:textId="23574DEC" w:rsidR="00940757" w:rsidRDefault="0094075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_Toc155961252 \h </w:instrText>
      </w:r>
      <w:r>
        <w:fldChar w:fldCharType="separate"/>
      </w:r>
      <w:r>
        <w:t>11</w:t>
      </w:r>
      <w:r>
        <w:fldChar w:fldCharType="end"/>
      </w:r>
    </w:p>
    <w:p w14:paraId="031FA675" w14:textId="4A075B5E" w:rsidR="00940757" w:rsidRDefault="0094075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_Toc155961253 \h </w:instrText>
      </w:r>
      <w:r>
        <w:fldChar w:fldCharType="separate"/>
      </w:r>
      <w:r>
        <w:t>11</w:t>
      </w:r>
      <w:r>
        <w:fldChar w:fldCharType="end"/>
      </w:r>
    </w:p>
    <w:p w14:paraId="704196F1" w14:textId="0E38E9E0" w:rsidR="00940757" w:rsidRDefault="0094075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_Toc155961254 \h </w:instrText>
      </w:r>
      <w:r>
        <w:fldChar w:fldCharType="separate"/>
      </w:r>
      <w:r>
        <w:t>11</w:t>
      </w:r>
      <w:r>
        <w:fldChar w:fldCharType="end"/>
      </w:r>
    </w:p>
    <w:p w14:paraId="1F487D7D" w14:textId="2CD04AB7" w:rsidR="00940757" w:rsidRDefault="0094075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_Toc155961255 \h </w:instrText>
      </w:r>
      <w:r>
        <w:fldChar w:fldCharType="separate"/>
      </w:r>
      <w:r>
        <w:t>11</w:t>
      </w:r>
      <w:r>
        <w:fldChar w:fldCharType="end"/>
      </w:r>
    </w:p>
    <w:p w14:paraId="3B02D809" w14:textId="6220C891" w:rsidR="00940757" w:rsidRDefault="0094075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_Toc155961256 \h </w:instrText>
      </w:r>
      <w:r>
        <w:fldChar w:fldCharType="separate"/>
      </w:r>
      <w:r>
        <w:t>11</w:t>
      </w:r>
      <w:r>
        <w:fldChar w:fldCharType="end"/>
      </w:r>
    </w:p>
    <w:p w14:paraId="7726B0E0" w14:textId="5CB15E0A" w:rsidR="00940757" w:rsidRDefault="0094075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_Toc155961257 \h </w:instrText>
      </w:r>
      <w:r>
        <w:fldChar w:fldCharType="separate"/>
      </w:r>
      <w:r>
        <w:t>12</w:t>
      </w:r>
      <w:r>
        <w:fldChar w:fldCharType="end"/>
      </w:r>
    </w:p>
    <w:p w14:paraId="225C78E3" w14:textId="757F8A6B" w:rsidR="00940757" w:rsidRDefault="00940757">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_Toc155961258 \h </w:instrText>
      </w:r>
      <w:r>
        <w:fldChar w:fldCharType="separate"/>
      </w:r>
      <w:r>
        <w:t>12</w:t>
      </w:r>
      <w:r>
        <w:fldChar w:fldCharType="end"/>
      </w:r>
    </w:p>
    <w:p w14:paraId="50966B83" w14:textId="74CF1727" w:rsidR="00940757" w:rsidRDefault="00940757">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_Toc155961259 \h </w:instrText>
      </w:r>
      <w:r>
        <w:fldChar w:fldCharType="separate"/>
      </w:r>
      <w:r>
        <w:t>13</w:t>
      </w:r>
      <w:r>
        <w:fldChar w:fldCharType="end"/>
      </w:r>
    </w:p>
    <w:p w14:paraId="35A772A2" w14:textId="5A1FAFCD" w:rsidR="00940757" w:rsidRDefault="00940757">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_Toc155961260 \h </w:instrText>
      </w:r>
      <w:r>
        <w:fldChar w:fldCharType="separate"/>
      </w:r>
      <w:r>
        <w:t>13</w:t>
      </w:r>
      <w:r>
        <w:fldChar w:fldCharType="end"/>
      </w:r>
    </w:p>
    <w:p w14:paraId="73E575DC" w14:textId="101F943B" w:rsidR="00940757" w:rsidRDefault="00940757">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_Toc155961261 \h </w:instrText>
      </w:r>
      <w:r>
        <w:fldChar w:fldCharType="separate"/>
      </w:r>
      <w:r>
        <w:t>13</w:t>
      </w:r>
      <w:r>
        <w:fldChar w:fldCharType="end"/>
      </w:r>
    </w:p>
    <w:p w14:paraId="44E75DED" w14:textId="678730B8" w:rsidR="00940757" w:rsidRDefault="00940757">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_Toc155961262 \h </w:instrText>
      </w:r>
      <w:r>
        <w:fldChar w:fldCharType="separate"/>
      </w:r>
      <w:r>
        <w:t>13</w:t>
      </w:r>
      <w:r>
        <w:fldChar w:fldCharType="end"/>
      </w:r>
    </w:p>
    <w:p w14:paraId="7B0B213D" w14:textId="2F7201C4" w:rsidR="00940757" w:rsidRDefault="00940757">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_Toc155961263 \h </w:instrText>
      </w:r>
      <w:r>
        <w:fldChar w:fldCharType="separate"/>
      </w:r>
      <w:r>
        <w:t>14</w:t>
      </w:r>
      <w:r>
        <w:fldChar w:fldCharType="end"/>
      </w:r>
    </w:p>
    <w:p w14:paraId="750720AF" w14:textId="7D7F83E0" w:rsidR="00940757" w:rsidRDefault="00940757">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_Toc155961264 \h </w:instrText>
      </w:r>
      <w:r>
        <w:fldChar w:fldCharType="separate"/>
      </w:r>
      <w:r>
        <w:t>14</w:t>
      </w:r>
      <w:r>
        <w:fldChar w:fldCharType="end"/>
      </w:r>
    </w:p>
    <w:p w14:paraId="2D7DDFC6" w14:textId="41164EE5" w:rsidR="00940757" w:rsidRDefault="00940757">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_Toc155961265 \h </w:instrText>
      </w:r>
      <w:r>
        <w:fldChar w:fldCharType="separate"/>
      </w:r>
      <w:r>
        <w:t>14</w:t>
      </w:r>
      <w:r>
        <w:fldChar w:fldCharType="end"/>
      </w:r>
    </w:p>
    <w:p w14:paraId="50FE6EB1" w14:textId="5F9F283F" w:rsidR="00940757" w:rsidRDefault="00940757">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_Toc155961266 \h </w:instrText>
      </w:r>
      <w:r>
        <w:fldChar w:fldCharType="separate"/>
      </w:r>
      <w:r>
        <w:t>14</w:t>
      </w:r>
      <w:r>
        <w:fldChar w:fldCharType="end"/>
      </w:r>
    </w:p>
    <w:p w14:paraId="4BE96C3E" w14:textId="060EF26A" w:rsidR="00940757" w:rsidRDefault="00940757">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_Toc155961267 \h </w:instrText>
      </w:r>
      <w:r>
        <w:fldChar w:fldCharType="separate"/>
      </w:r>
      <w:r>
        <w:t>14</w:t>
      </w:r>
      <w:r>
        <w:fldChar w:fldCharType="end"/>
      </w:r>
    </w:p>
    <w:p w14:paraId="54EA6E99" w14:textId="19718D9F" w:rsidR="00940757" w:rsidRDefault="00940757">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_Toc155961268 \h </w:instrText>
      </w:r>
      <w:r>
        <w:fldChar w:fldCharType="separate"/>
      </w:r>
      <w:r>
        <w:t>15</w:t>
      </w:r>
      <w:r>
        <w:fldChar w:fldCharType="end"/>
      </w:r>
    </w:p>
    <w:p w14:paraId="40A1C8E3" w14:textId="6D9A502E" w:rsidR="00940757" w:rsidRDefault="00940757">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_Toc155961269 \h </w:instrText>
      </w:r>
      <w:r>
        <w:fldChar w:fldCharType="separate"/>
      </w:r>
      <w:r>
        <w:t>15</w:t>
      </w:r>
      <w:r>
        <w:fldChar w:fldCharType="end"/>
      </w:r>
    </w:p>
    <w:p w14:paraId="19A4761F" w14:textId="6719A153" w:rsidR="00940757" w:rsidRDefault="00940757">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_Toc155961270 \h </w:instrText>
      </w:r>
      <w:r>
        <w:fldChar w:fldCharType="separate"/>
      </w:r>
      <w:r>
        <w:t>15</w:t>
      </w:r>
      <w:r>
        <w:fldChar w:fldCharType="end"/>
      </w:r>
    </w:p>
    <w:p w14:paraId="55544BF1" w14:textId="32A9DE38" w:rsidR="00940757" w:rsidRDefault="00940757">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_Toc155961271 \h </w:instrText>
      </w:r>
      <w:r>
        <w:fldChar w:fldCharType="separate"/>
      </w:r>
      <w:r>
        <w:t>15</w:t>
      </w:r>
      <w:r>
        <w:fldChar w:fldCharType="end"/>
      </w:r>
    </w:p>
    <w:p w14:paraId="1DF23DBC" w14:textId="78C18140" w:rsidR="00940757" w:rsidRDefault="00940757">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_Toc155961272 \h </w:instrText>
      </w:r>
      <w:r>
        <w:fldChar w:fldCharType="separate"/>
      </w:r>
      <w:r>
        <w:t>15</w:t>
      </w:r>
      <w:r>
        <w:fldChar w:fldCharType="end"/>
      </w:r>
    </w:p>
    <w:p w14:paraId="71371F53" w14:textId="3E1A6D33" w:rsidR="00940757" w:rsidRDefault="00940757">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_Toc155961273 \h </w:instrText>
      </w:r>
      <w:r>
        <w:fldChar w:fldCharType="separate"/>
      </w:r>
      <w:r>
        <w:t>15</w:t>
      </w:r>
      <w:r>
        <w:fldChar w:fldCharType="end"/>
      </w:r>
    </w:p>
    <w:p w14:paraId="6AB99EAC" w14:textId="46441185" w:rsidR="00940757" w:rsidRDefault="00940757">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_Toc155961274 \h </w:instrText>
      </w:r>
      <w:r>
        <w:fldChar w:fldCharType="separate"/>
      </w:r>
      <w:r>
        <w:t>15</w:t>
      </w:r>
      <w:r>
        <w:fldChar w:fldCharType="end"/>
      </w:r>
    </w:p>
    <w:p w14:paraId="6E091F7F" w14:textId="74371972" w:rsidR="00940757" w:rsidRDefault="00940757">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_Toc155961275 \h </w:instrText>
      </w:r>
      <w:r>
        <w:fldChar w:fldCharType="separate"/>
      </w:r>
      <w:r>
        <w:t>16</w:t>
      </w:r>
      <w:r>
        <w:fldChar w:fldCharType="end"/>
      </w:r>
    </w:p>
    <w:p w14:paraId="6F0A445E" w14:textId="7334DC9B" w:rsidR="00940757" w:rsidRDefault="00940757">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_Toc155961276 \h </w:instrText>
      </w:r>
      <w:r>
        <w:fldChar w:fldCharType="separate"/>
      </w:r>
      <w:r>
        <w:t>16</w:t>
      </w:r>
      <w:r>
        <w:fldChar w:fldCharType="end"/>
      </w:r>
    </w:p>
    <w:p w14:paraId="77EDC674" w14:textId="4C06A1C9" w:rsidR="00940757" w:rsidRDefault="00940757">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_Toc155961277 \h </w:instrText>
      </w:r>
      <w:r>
        <w:fldChar w:fldCharType="separate"/>
      </w:r>
      <w:r>
        <w:t>16</w:t>
      </w:r>
      <w:r>
        <w:fldChar w:fldCharType="end"/>
      </w:r>
    </w:p>
    <w:p w14:paraId="77E3372A" w14:textId="4171874B" w:rsidR="00940757" w:rsidRDefault="00940757">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_Toc155961278 \h </w:instrText>
      </w:r>
      <w:r>
        <w:fldChar w:fldCharType="separate"/>
      </w:r>
      <w:r>
        <w:t>16</w:t>
      </w:r>
      <w:r>
        <w:fldChar w:fldCharType="end"/>
      </w:r>
    </w:p>
    <w:p w14:paraId="62C83D2B" w14:textId="3A8D5088" w:rsidR="00940757" w:rsidRDefault="00940757">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_Toc155961279 \h </w:instrText>
      </w:r>
      <w:r>
        <w:fldChar w:fldCharType="separate"/>
      </w:r>
      <w:r>
        <w:t>16</w:t>
      </w:r>
      <w:r>
        <w:fldChar w:fldCharType="end"/>
      </w:r>
    </w:p>
    <w:p w14:paraId="36DF7EA7" w14:textId="7AD03703" w:rsidR="00940757" w:rsidRDefault="00940757">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_Toc155961280 \h </w:instrText>
      </w:r>
      <w:r>
        <w:fldChar w:fldCharType="separate"/>
      </w:r>
      <w:r>
        <w:t>16</w:t>
      </w:r>
      <w:r>
        <w:fldChar w:fldCharType="end"/>
      </w:r>
    </w:p>
    <w:p w14:paraId="370A92F4" w14:textId="3DC91D28" w:rsidR="00940757" w:rsidRDefault="00940757">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_Toc155961281 \h </w:instrText>
      </w:r>
      <w:r>
        <w:fldChar w:fldCharType="separate"/>
      </w:r>
      <w:r>
        <w:t>16</w:t>
      </w:r>
      <w:r>
        <w:fldChar w:fldCharType="end"/>
      </w:r>
    </w:p>
    <w:p w14:paraId="2BB45CA7" w14:textId="77CA385F" w:rsidR="00940757" w:rsidRDefault="00940757">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_Toc155961282 \h </w:instrText>
      </w:r>
      <w:r>
        <w:fldChar w:fldCharType="separate"/>
      </w:r>
      <w:r>
        <w:t>17</w:t>
      </w:r>
      <w:r>
        <w:fldChar w:fldCharType="end"/>
      </w:r>
    </w:p>
    <w:p w14:paraId="41534D7B" w14:textId="7C9FAEC8" w:rsidR="00940757" w:rsidRDefault="00940757">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_Toc155961283 \h </w:instrText>
      </w:r>
      <w:r>
        <w:fldChar w:fldCharType="separate"/>
      </w:r>
      <w:r>
        <w:t>17</w:t>
      </w:r>
      <w:r>
        <w:fldChar w:fldCharType="end"/>
      </w:r>
    </w:p>
    <w:p w14:paraId="33D04738" w14:textId="583F97E1" w:rsidR="00940757" w:rsidRDefault="00940757">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_Toc155961284 \h </w:instrText>
      </w:r>
      <w:r>
        <w:fldChar w:fldCharType="separate"/>
      </w:r>
      <w:r>
        <w:t>17</w:t>
      </w:r>
      <w:r>
        <w:fldChar w:fldCharType="end"/>
      </w:r>
    </w:p>
    <w:p w14:paraId="5848F986" w14:textId="7E1B8A13" w:rsidR="00940757" w:rsidRDefault="00940757">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_Toc155961285 \h </w:instrText>
      </w:r>
      <w:r>
        <w:fldChar w:fldCharType="separate"/>
      </w:r>
      <w:r>
        <w:t>17</w:t>
      </w:r>
      <w:r>
        <w:fldChar w:fldCharType="end"/>
      </w:r>
    </w:p>
    <w:p w14:paraId="02995CC7" w14:textId="166FE409" w:rsidR="00940757" w:rsidRDefault="00940757">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_Toc155961286 \h </w:instrText>
      </w:r>
      <w:r>
        <w:fldChar w:fldCharType="separate"/>
      </w:r>
      <w:r>
        <w:t>17</w:t>
      </w:r>
      <w:r>
        <w:fldChar w:fldCharType="end"/>
      </w:r>
    </w:p>
    <w:p w14:paraId="508902A0" w14:textId="25C3DEBF" w:rsidR="00940757" w:rsidRDefault="00940757">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_Toc155961287 \h </w:instrText>
      </w:r>
      <w:r>
        <w:fldChar w:fldCharType="separate"/>
      </w:r>
      <w:r>
        <w:t>18</w:t>
      </w:r>
      <w:r>
        <w:fldChar w:fldCharType="end"/>
      </w:r>
    </w:p>
    <w:p w14:paraId="3336A725" w14:textId="48818B15" w:rsidR="00940757" w:rsidRDefault="00940757">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_Toc155961288 \h </w:instrText>
      </w:r>
      <w:r>
        <w:fldChar w:fldCharType="separate"/>
      </w:r>
      <w:r>
        <w:t>18</w:t>
      </w:r>
      <w:r>
        <w:fldChar w:fldCharType="end"/>
      </w:r>
    </w:p>
    <w:p w14:paraId="52B6F9F3" w14:textId="61D0EC61" w:rsidR="00940757" w:rsidRDefault="00940757">
      <w:pPr>
        <w:pStyle w:val="TOC4"/>
        <w:rPr>
          <w:rFonts w:asciiTheme="minorHAnsi" w:eastAsiaTheme="minorEastAsia" w:hAnsiTheme="minorHAnsi" w:cstheme="minorBidi"/>
          <w:kern w:val="2"/>
          <w:sz w:val="22"/>
          <w:szCs w:val="22"/>
          <w14:ligatures w14:val="standardContextual"/>
        </w:rPr>
      </w:pPr>
      <w:r>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_Toc155961289 \h </w:instrText>
      </w:r>
      <w:r>
        <w:fldChar w:fldCharType="separate"/>
      </w:r>
      <w:r>
        <w:t>18</w:t>
      </w:r>
      <w:r>
        <w:fldChar w:fldCharType="end"/>
      </w:r>
    </w:p>
    <w:p w14:paraId="509FD25E" w14:textId="3D353AF4" w:rsidR="00940757" w:rsidRDefault="00940757">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_Toc155961290 \h </w:instrText>
      </w:r>
      <w:r>
        <w:fldChar w:fldCharType="separate"/>
      </w:r>
      <w:r>
        <w:t>18</w:t>
      </w:r>
      <w:r>
        <w:fldChar w:fldCharType="end"/>
      </w:r>
    </w:p>
    <w:p w14:paraId="1E5639FD" w14:textId="582B6C34" w:rsidR="00940757" w:rsidRDefault="00940757">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_Toc155961291 \h </w:instrText>
      </w:r>
      <w:r>
        <w:fldChar w:fldCharType="separate"/>
      </w:r>
      <w:r>
        <w:t>18</w:t>
      </w:r>
      <w:r>
        <w:fldChar w:fldCharType="end"/>
      </w:r>
    </w:p>
    <w:p w14:paraId="6CFB7094" w14:textId="653E3649" w:rsidR="00940757" w:rsidRDefault="00940757">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_Toc155961292 \h </w:instrText>
      </w:r>
      <w:r>
        <w:fldChar w:fldCharType="separate"/>
      </w:r>
      <w:r>
        <w:t>18</w:t>
      </w:r>
      <w:r>
        <w:fldChar w:fldCharType="end"/>
      </w:r>
    </w:p>
    <w:p w14:paraId="051ADD86" w14:textId="1031A20C" w:rsidR="00940757" w:rsidRDefault="00940757">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_Toc155961293 \h </w:instrText>
      </w:r>
      <w:r>
        <w:fldChar w:fldCharType="separate"/>
      </w:r>
      <w:r>
        <w:t>19</w:t>
      </w:r>
      <w:r>
        <w:fldChar w:fldCharType="end"/>
      </w:r>
    </w:p>
    <w:p w14:paraId="72B1059D" w14:textId="2DE3BB76" w:rsidR="00940757" w:rsidRDefault="00940757">
      <w:pPr>
        <w:pStyle w:val="TOC3"/>
        <w:rPr>
          <w:rFonts w:asciiTheme="minorHAnsi" w:eastAsiaTheme="minorEastAsia" w:hAnsiTheme="minorHAnsi" w:cstheme="minorBidi"/>
          <w:kern w:val="2"/>
          <w:sz w:val="22"/>
          <w:szCs w:val="22"/>
          <w14:ligatures w14:val="standardContextual"/>
        </w:rPr>
      </w:pPr>
      <w:r>
        <w:lastRenderedPageBreak/>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_Toc155961294 \h </w:instrText>
      </w:r>
      <w:r>
        <w:fldChar w:fldCharType="separate"/>
      </w:r>
      <w:r>
        <w:t>19</w:t>
      </w:r>
      <w:r>
        <w:fldChar w:fldCharType="end"/>
      </w:r>
    </w:p>
    <w:p w14:paraId="0C31511F" w14:textId="7D2F53BF" w:rsidR="00940757" w:rsidRDefault="00940757">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_Toc155961295 \h </w:instrText>
      </w:r>
      <w:r>
        <w:fldChar w:fldCharType="separate"/>
      </w:r>
      <w:r>
        <w:t>19</w:t>
      </w:r>
      <w:r>
        <w:fldChar w:fldCharType="end"/>
      </w:r>
    </w:p>
    <w:p w14:paraId="5B01DA1E" w14:textId="414E4B13" w:rsidR="00940757" w:rsidRDefault="00940757">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_Toc155961296 \h </w:instrText>
      </w:r>
      <w:r>
        <w:fldChar w:fldCharType="separate"/>
      </w:r>
      <w:r>
        <w:t>19</w:t>
      </w:r>
      <w:r>
        <w:fldChar w:fldCharType="end"/>
      </w:r>
    </w:p>
    <w:p w14:paraId="71199227" w14:textId="47626E11" w:rsidR="00940757" w:rsidRDefault="00940757">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_Toc155961297 \h </w:instrText>
      </w:r>
      <w:r>
        <w:fldChar w:fldCharType="separate"/>
      </w:r>
      <w:r>
        <w:t>20</w:t>
      </w:r>
      <w:r>
        <w:fldChar w:fldCharType="end"/>
      </w:r>
    </w:p>
    <w:p w14:paraId="7D08D986" w14:textId="7F04EB01" w:rsidR="00940757" w:rsidRDefault="00940757">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_Toc155961298 \h </w:instrText>
      </w:r>
      <w:r>
        <w:fldChar w:fldCharType="separate"/>
      </w:r>
      <w:r>
        <w:t>20</w:t>
      </w:r>
      <w:r>
        <w:fldChar w:fldCharType="end"/>
      </w:r>
    </w:p>
    <w:p w14:paraId="578DF785" w14:textId="06EA828C" w:rsidR="00940757" w:rsidRDefault="00940757">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_Toc155961299 \h </w:instrText>
      </w:r>
      <w:r>
        <w:fldChar w:fldCharType="separate"/>
      </w:r>
      <w:r>
        <w:t>20</w:t>
      </w:r>
      <w:r>
        <w:fldChar w:fldCharType="end"/>
      </w:r>
    </w:p>
    <w:p w14:paraId="7C5D7D4F" w14:textId="761FE2A6" w:rsidR="00940757" w:rsidRDefault="00940757">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_Toc155961300 \h </w:instrText>
      </w:r>
      <w:r>
        <w:fldChar w:fldCharType="separate"/>
      </w:r>
      <w:r>
        <w:t>20</w:t>
      </w:r>
      <w:r>
        <w:fldChar w:fldCharType="end"/>
      </w:r>
    </w:p>
    <w:p w14:paraId="299D314B" w14:textId="68F51E93" w:rsidR="00940757" w:rsidRDefault="00940757">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_Toc155961301 \h </w:instrText>
      </w:r>
      <w:r>
        <w:fldChar w:fldCharType="separate"/>
      </w:r>
      <w:r>
        <w:t>21</w:t>
      </w:r>
      <w:r>
        <w:fldChar w:fldCharType="end"/>
      </w:r>
    </w:p>
    <w:p w14:paraId="0E78CBD0" w14:textId="7DB1577D" w:rsidR="00940757" w:rsidRDefault="00940757">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_Toc155961302 \h </w:instrText>
      </w:r>
      <w:r>
        <w:fldChar w:fldCharType="separate"/>
      </w:r>
      <w:r>
        <w:t>21</w:t>
      </w:r>
      <w:r>
        <w:fldChar w:fldCharType="end"/>
      </w:r>
    </w:p>
    <w:p w14:paraId="4B2F9B91" w14:textId="59B342C8" w:rsidR="00940757" w:rsidRDefault="00940757">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_Toc155961303 \h </w:instrText>
      </w:r>
      <w:r>
        <w:fldChar w:fldCharType="separate"/>
      </w:r>
      <w:r>
        <w:t>21</w:t>
      </w:r>
      <w:r>
        <w:fldChar w:fldCharType="end"/>
      </w:r>
    </w:p>
    <w:p w14:paraId="7C6FDB92" w14:textId="7B3D84C1" w:rsidR="00940757" w:rsidRDefault="00940757">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_Toc155961304 \h </w:instrText>
      </w:r>
      <w:r>
        <w:fldChar w:fldCharType="separate"/>
      </w:r>
      <w:r>
        <w:t>21</w:t>
      </w:r>
      <w:r>
        <w:fldChar w:fldCharType="end"/>
      </w:r>
    </w:p>
    <w:p w14:paraId="6A475E55" w14:textId="3AB4FDF1" w:rsidR="00940757" w:rsidRDefault="00940757">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_Toc155961305 \h </w:instrText>
      </w:r>
      <w:r>
        <w:fldChar w:fldCharType="separate"/>
      </w:r>
      <w:r>
        <w:t>21</w:t>
      </w:r>
      <w:r>
        <w:fldChar w:fldCharType="end"/>
      </w:r>
    </w:p>
    <w:p w14:paraId="4EFACB1B" w14:textId="687A5674" w:rsidR="00940757" w:rsidRDefault="00940757">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_Toc155961306 \h </w:instrText>
      </w:r>
      <w:r>
        <w:fldChar w:fldCharType="separate"/>
      </w:r>
      <w:r>
        <w:t>21</w:t>
      </w:r>
      <w:r>
        <w:fldChar w:fldCharType="end"/>
      </w:r>
    </w:p>
    <w:p w14:paraId="064E97B0" w14:textId="6428884C" w:rsidR="00940757" w:rsidRDefault="00940757">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_Toc155961307 \h </w:instrText>
      </w:r>
      <w:r>
        <w:fldChar w:fldCharType="separate"/>
      </w:r>
      <w:r>
        <w:t>21</w:t>
      </w:r>
      <w:r>
        <w:fldChar w:fldCharType="end"/>
      </w:r>
    </w:p>
    <w:p w14:paraId="101DFC5A" w14:textId="61305FBE" w:rsidR="00940757" w:rsidRDefault="00940757">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_Toc155961308 \h </w:instrText>
      </w:r>
      <w:r>
        <w:fldChar w:fldCharType="separate"/>
      </w:r>
      <w:r>
        <w:t>22</w:t>
      </w:r>
      <w:r>
        <w:fldChar w:fldCharType="end"/>
      </w:r>
    </w:p>
    <w:p w14:paraId="6966D21F" w14:textId="756A3E96" w:rsidR="00940757" w:rsidRDefault="00940757">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_Toc155961309 \h </w:instrText>
      </w:r>
      <w:r>
        <w:fldChar w:fldCharType="separate"/>
      </w:r>
      <w:r>
        <w:t>22</w:t>
      </w:r>
      <w:r>
        <w:fldChar w:fldCharType="end"/>
      </w:r>
    </w:p>
    <w:p w14:paraId="2897EFC4" w14:textId="2EDCEC86" w:rsidR="00940757" w:rsidRDefault="00940757">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_Toc155961310 \h </w:instrText>
      </w:r>
      <w:r>
        <w:fldChar w:fldCharType="separate"/>
      </w:r>
      <w:r>
        <w:t>22</w:t>
      </w:r>
      <w:r>
        <w:fldChar w:fldCharType="end"/>
      </w:r>
    </w:p>
    <w:p w14:paraId="67D5F962" w14:textId="6A7194B3" w:rsidR="00940757" w:rsidRDefault="00940757">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_Toc155961311 \h </w:instrText>
      </w:r>
      <w:r>
        <w:fldChar w:fldCharType="separate"/>
      </w:r>
      <w:r>
        <w:t>22</w:t>
      </w:r>
      <w:r>
        <w:fldChar w:fldCharType="end"/>
      </w:r>
    </w:p>
    <w:p w14:paraId="16CD13DF" w14:textId="50D04A2B" w:rsidR="00940757" w:rsidRDefault="00940757">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_Toc155961312 \h </w:instrText>
      </w:r>
      <w:r>
        <w:fldChar w:fldCharType="separate"/>
      </w:r>
      <w:r>
        <w:t>22</w:t>
      </w:r>
      <w:r>
        <w:fldChar w:fldCharType="end"/>
      </w:r>
    </w:p>
    <w:p w14:paraId="548021BC" w14:textId="39CE9465" w:rsidR="00940757" w:rsidRDefault="00940757">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_Toc155961313 \h </w:instrText>
      </w:r>
      <w:r>
        <w:fldChar w:fldCharType="separate"/>
      </w:r>
      <w:r>
        <w:t>23</w:t>
      </w:r>
      <w:r>
        <w:fldChar w:fldCharType="end"/>
      </w:r>
    </w:p>
    <w:p w14:paraId="529B0D53" w14:textId="0F8BE1FD" w:rsidR="00940757" w:rsidRDefault="00940757">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_Toc155961314 \h </w:instrText>
      </w:r>
      <w:r>
        <w:fldChar w:fldCharType="separate"/>
      </w:r>
      <w:r>
        <w:t>23</w:t>
      </w:r>
      <w:r>
        <w:fldChar w:fldCharType="end"/>
      </w:r>
    </w:p>
    <w:p w14:paraId="215B15CD" w14:textId="14EF1DFA" w:rsidR="00940757" w:rsidRDefault="00940757">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_Toc155961315 \h </w:instrText>
      </w:r>
      <w:r>
        <w:fldChar w:fldCharType="separate"/>
      </w:r>
      <w:r>
        <w:t>23</w:t>
      </w:r>
      <w:r>
        <w:fldChar w:fldCharType="end"/>
      </w:r>
    </w:p>
    <w:p w14:paraId="3E601B7C" w14:textId="60736E60" w:rsidR="00940757" w:rsidRDefault="00940757">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_Toc155961316 \h </w:instrText>
      </w:r>
      <w:r>
        <w:fldChar w:fldCharType="separate"/>
      </w:r>
      <w:r>
        <w:t>23</w:t>
      </w:r>
      <w:r>
        <w:fldChar w:fldCharType="end"/>
      </w:r>
    </w:p>
    <w:p w14:paraId="080B3EDD" w14:textId="050456A8" w:rsidR="00940757" w:rsidRDefault="00940757">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_Toc155961317 \h </w:instrText>
      </w:r>
      <w:r>
        <w:fldChar w:fldCharType="separate"/>
      </w:r>
      <w:r>
        <w:t>23</w:t>
      </w:r>
      <w:r>
        <w:fldChar w:fldCharType="end"/>
      </w:r>
    </w:p>
    <w:p w14:paraId="32775D75" w14:textId="3832AF5C" w:rsidR="00940757" w:rsidRDefault="00940757">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_Toc155961318 \h </w:instrText>
      </w:r>
      <w:r>
        <w:fldChar w:fldCharType="separate"/>
      </w:r>
      <w:r>
        <w:t>23</w:t>
      </w:r>
      <w:r>
        <w:fldChar w:fldCharType="end"/>
      </w:r>
    </w:p>
    <w:p w14:paraId="28491BAF" w14:textId="2211178A" w:rsidR="00940757" w:rsidRDefault="00940757">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_Toc155961319 \h </w:instrText>
      </w:r>
      <w:r>
        <w:fldChar w:fldCharType="separate"/>
      </w:r>
      <w:r>
        <w:t>23</w:t>
      </w:r>
      <w:r>
        <w:fldChar w:fldCharType="end"/>
      </w:r>
    </w:p>
    <w:p w14:paraId="17B7DBAC" w14:textId="7AB917EC" w:rsidR="00940757" w:rsidRDefault="00940757">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_Toc155961320 \h </w:instrText>
      </w:r>
      <w:r>
        <w:fldChar w:fldCharType="separate"/>
      </w:r>
      <w:r>
        <w:t>23</w:t>
      </w:r>
      <w:r>
        <w:fldChar w:fldCharType="end"/>
      </w:r>
    </w:p>
    <w:p w14:paraId="037319D3" w14:textId="290DF425" w:rsidR="00940757" w:rsidRDefault="00940757">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_Toc155961321 \h </w:instrText>
      </w:r>
      <w:r>
        <w:fldChar w:fldCharType="separate"/>
      </w:r>
      <w:r>
        <w:t>24</w:t>
      </w:r>
      <w:r>
        <w:fldChar w:fldCharType="end"/>
      </w:r>
    </w:p>
    <w:p w14:paraId="71B259F0" w14:textId="4BC06035" w:rsidR="00940757" w:rsidRDefault="00940757">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_Toc155961322 \h </w:instrText>
      </w:r>
      <w:r>
        <w:fldChar w:fldCharType="separate"/>
      </w:r>
      <w:r>
        <w:t>24</w:t>
      </w:r>
      <w:r>
        <w:fldChar w:fldCharType="end"/>
      </w:r>
    </w:p>
    <w:p w14:paraId="6231456B" w14:textId="6D0BBEBD" w:rsidR="00940757" w:rsidRDefault="00940757">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_Toc155961323 \h </w:instrText>
      </w:r>
      <w:r>
        <w:fldChar w:fldCharType="separate"/>
      </w:r>
      <w:r>
        <w:t>25</w:t>
      </w:r>
      <w:r>
        <w:fldChar w:fldCharType="end"/>
      </w:r>
    </w:p>
    <w:p w14:paraId="1741162E" w14:textId="4328625D" w:rsidR="00940757" w:rsidRDefault="00940757">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_Toc155961324 \h </w:instrText>
      </w:r>
      <w:r>
        <w:fldChar w:fldCharType="separate"/>
      </w:r>
      <w:r>
        <w:t>25</w:t>
      </w:r>
      <w:r>
        <w:fldChar w:fldCharType="end"/>
      </w:r>
    </w:p>
    <w:p w14:paraId="36FCA34D" w14:textId="059F3388" w:rsidR="00940757" w:rsidRDefault="00940757">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_Toc155961325 \h </w:instrText>
      </w:r>
      <w:r>
        <w:fldChar w:fldCharType="separate"/>
      </w:r>
      <w:r>
        <w:t>25</w:t>
      </w:r>
      <w:r>
        <w:fldChar w:fldCharType="end"/>
      </w:r>
    </w:p>
    <w:p w14:paraId="15118A7B" w14:textId="0E9FABE0" w:rsidR="00940757" w:rsidRDefault="00940757">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_Toc155961326 \h </w:instrText>
      </w:r>
      <w:r>
        <w:fldChar w:fldCharType="separate"/>
      </w:r>
      <w:r>
        <w:t>25</w:t>
      </w:r>
      <w:r>
        <w:fldChar w:fldCharType="end"/>
      </w:r>
    </w:p>
    <w:p w14:paraId="5CFA4B6D" w14:textId="080C62BA" w:rsidR="00940757" w:rsidRDefault="00940757">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_Toc155961327 \h </w:instrText>
      </w:r>
      <w:r>
        <w:fldChar w:fldCharType="separate"/>
      </w:r>
      <w:r>
        <w:t>25</w:t>
      </w:r>
      <w:r>
        <w:fldChar w:fldCharType="end"/>
      </w:r>
    </w:p>
    <w:p w14:paraId="092C7E07" w14:textId="72AFE6B0" w:rsidR="00940757" w:rsidRDefault="00940757">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_Toc155961328 \h </w:instrText>
      </w:r>
      <w:r>
        <w:fldChar w:fldCharType="separate"/>
      </w:r>
      <w:r>
        <w:t>25</w:t>
      </w:r>
      <w:r>
        <w:fldChar w:fldCharType="end"/>
      </w:r>
    </w:p>
    <w:p w14:paraId="0AEB7577" w14:textId="7DA8B2E8" w:rsidR="00940757" w:rsidRDefault="00940757">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_Toc155961329 \h </w:instrText>
      </w:r>
      <w:r>
        <w:fldChar w:fldCharType="separate"/>
      </w:r>
      <w:r>
        <w:t>25</w:t>
      </w:r>
      <w:r>
        <w:fldChar w:fldCharType="end"/>
      </w:r>
    </w:p>
    <w:p w14:paraId="0605FC13" w14:textId="11E0029A" w:rsidR="00940757" w:rsidRDefault="00940757">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_Toc155961330 \h </w:instrText>
      </w:r>
      <w:r>
        <w:fldChar w:fldCharType="separate"/>
      </w:r>
      <w:r>
        <w:t>26</w:t>
      </w:r>
      <w:r>
        <w:fldChar w:fldCharType="end"/>
      </w:r>
    </w:p>
    <w:p w14:paraId="2EA40DF7" w14:textId="55890E27" w:rsidR="00940757" w:rsidRDefault="00940757">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_Toc155961331 \h </w:instrText>
      </w:r>
      <w:r>
        <w:fldChar w:fldCharType="separate"/>
      </w:r>
      <w:r>
        <w:t>26</w:t>
      </w:r>
      <w:r>
        <w:fldChar w:fldCharType="end"/>
      </w:r>
    </w:p>
    <w:p w14:paraId="66B884E2" w14:textId="7B4260BD" w:rsidR="00940757" w:rsidRDefault="00940757">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_Toc155961332 \h </w:instrText>
      </w:r>
      <w:r>
        <w:fldChar w:fldCharType="separate"/>
      </w:r>
      <w:r>
        <w:t>26</w:t>
      </w:r>
      <w:r>
        <w:fldChar w:fldCharType="end"/>
      </w:r>
    </w:p>
    <w:p w14:paraId="4FCECF3B" w14:textId="34DCA5C7" w:rsidR="00940757" w:rsidRDefault="00940757">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_Toc155961333 \h </w:instrText>
      </w:r>
      <w:r>
        <w:fldChar w:fldCharType="separate"/>
      </w:r>
      <w:r>
        <w:t>26</w:t>
      </w:r>
      <w:r>
        <w:fldChar w:fldCharType="end"/>
      </w:r>
    </w:p>
    <w:p w14:paraId="4BF0F14F" w14:textId="1F690646" w:rsidR="00940757" w:rsidRDefault="00940757">
      <w:pPr>
        <w:pStyle w:val="TOC4"/>
        <w:rPr>
          <w:rFonts w:asciiTheme="minorHAnsi" w:eastAsiaTheme="minorEastAsia" w:hAnsiTheme="minorHAnsi" w:cstheme="minorBidi"/>
          <w:kern w:val="2"/>
          <w:sz w:val="22"/>
          <w:szCs w:val="22"/>
          <w14:ligatures w14:val="standardContextual"/>
        </w:rPr>
      </w:pPr>
      <w:r>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_Toc155961334 \h </w:instrText>
      </w:r>
      <w:r>
        <w:fldChar w:fldCharType="separate"/>
      </w:r>
      <w:r>
        <w:t>26</w:t>
      </w:r>
      <w:r>
        <w:fldChar w:fldCharType="end"/>
      </w:r>
    </w:p>
    <w:p w14:paraId="75664C99" w14:textId="0FE8E126" w:rsidR="00940757" w:rsidRDefault="00940757">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_Toc155961335 \h </w:instrText>
      </w:r>
      <w:r>
        <w:fldChar w:fldCharType="separate"/>
      </w:r>
      <w:r>
        <w:t>26</w:t>
      </w:r>
      <w:r>
        <w:fldChar w:fldCharType="end"/>
      </w:r>
    </w:p>
    <w:p w14:paraId="70956ECF" w14:textId="0E4B630F" w:rsidR="00940757" w:rsidRDefault="00940757">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_Toc155961336 \h </w:instrText>
      </w:r>
      <w:r>
        <w:fldChar w:fldCharType="separate"/>
      </w:r>
      <w:r>
        <w:t>26</w:t>
      </w:r>
      <w:r>
        <w:fldChar w:fldCharType="end"/>
      </w:r>
    </w:p>
    <w:p w14:paraId="2FC8E453" w14:textId="20593F1A" w:rsidR="00940757" w:rsidRDefault="00940757">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_Toc155961337 \h </w:instrText>
      </w:r>
      <w:r>
        <w:fldChar w:fldCharType="separate"/>
      </w:r>
      <w:r>
        <w:t>26</w:t>
      </w:r>
      <w:r>
        <w:fldChar w:fldCharType="end"/>
      </w:r>
    </w:p>
    <w:p w14:paraId="48EC17FF" w14:textId="16F2BDCC" w:rsidR="00940757" w:rsidRDefault="00940757">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_Toc155961338 \h </w:instrText>
      </w:r>
      <w:r>
        <w:fldChar w:fldCharType="separate"/>
      </w:r>
      <w:r>
        <w:t>26</w:t>
      </w:r>
      <w:r>
        <w:fldChar w:fldCharType="end"/>
      </w:r>
    </w:p>
    <w:p w14:paraId="2461754B" w14:textId="3D1C74D0" w:rsidR="00940757" w:rsidRDefault="00940757">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_Toc155961339 \h </w:instrText>
      </w:r>
      <w:r>
        <w:fldChar w:fldCharType="separate"/>
      </w:r>
      <w:r>
        <w:t>27</w:t>
      </w:r>
      <w:r>
        <w:fldChar w:fldCharType="end"/>
      </w:r>
    </w:p>
    <w:p w14:paraId="49DD880D" w14:textId="75BAFA59" w:rsidR="00940757" w:rsidRDefault="0094075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_Toc155961340 \h </w:instrText>
      </w:r>
      <w:r>
        <w:fldChar w:fldCharType="separate"/>
      </w:r>
      <w:r>
        <w:t>27</w:t>
      </w:r>
      <w:r>
        <w:fldChar w:fldCharType="end"/>
      </w:r>
    </w:p>
    <w:p w14:paraId="52B93157" w14:textId="1761734F" w:rsidR="00940757" w:rsidRDefault="00940757">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_Toc155961341 \h </w:instrText>
      </w:r>
      <w:r>
        <w:fldChar w:fldCharType="separate"/>
      </w:r>
      <w:r>
        <w:t>27</w:t>
      </w:r>
      <w:r>
        <w:fldChar w:fldCharType="end"/>
      </w:r>
    </w:p>
    <w:p w14:paraId="25A6AF8C" w14:textId="064A7B2F" w:rsidR="00940757" w:rsidRDefault="0094075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_Toc155961342 \h </w:instrText>
      </w:r>
      <w:r>
        <w:fldChar w:fldCharType="separate"/>
      </w:r>
      <w:r>
        <w:t>27</w:t>
      </w:r>
      <w:r>
        <w:fldChar w:fldCharType="end"/>
      </w:r>
    </w:p>
    <w:p w14:paraId="06A958A4" w14:textId="3A98A176" w:rsidR="00940757" w:rsidRDefault="00940757">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_Toc155961343 \h </w:instrText>
      </w:r>
      <w:r>
        <w:fldChar w:fldCharType="separate"/>
      </w:r>
      <w:r>
        <w:t>27</w:t>
      </w:r>
      <w:r>
        <w:fldChar w:fldCharType="end"/>
      </w:r>
    </w:p>
    <w:p w14:paraId="29BA49B2" w14:textId="34024AC0" w:rsidR="00940757" w:rsidRDefault="00940757">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_Toc155961344 \h </w:instrText>
      </w:r>
      <w:r>
        <w:fldChar w:fldCharType="separate"/>
      </w:r>
      <w:r>
        <w:t>27</w:t>
      </w:r>
      <w:r>
        <w:fldChar w:fldCharType="end"/>
      </w:r>
    </w:p>
    <w:p w14:paraId="6AA9FB64" w14:textId="11669B38" w:rsidR="00940757" w:rsidRDefault="00940757">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_Toc155961345 \h </w:instrText>
      </w:r>
      <w:r>
        <w:fldChar w:fldCharType="separate"/>
      </w:r>
      <w:r>
        <w:t>28</w:t>
      </w:r>
      <w:r>
        <w:fldChar w:fldCharType="end"/>
      </w:r>
    </w:p>
    <w:p w14:paraId="161E2158" w14:textId="56DF579C" w:rsidR="00940757" w:rsidRDefault="00940757">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_Toc155961346 \h </w:instrText>
      </w:r>
      <w:r>
        <w:fldChar w:fldCharType="separate"/>
      </w:r>
      <w:r>
        <w:t>29</w:t>
      </w:r>
      <w:r>
        <w:fldChar w:fldCharType="end"/>
      </w:r>
    </w:p>
    <w:p w14:paraId="1CF1E3AB" w14:textId="062677FD" w:rsidR="00940757" w:rsidRDefault="00940757">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_Toc155961347 \h </w:instrText>
      </w:r>
      <w:r>
        <w:fldChar w:fldCharType="separate"/>
      </w:r>
      <w:r>
        <w:t>29</w:t>
      </w:r>
      <w:r>
        <w:fldChar w:fldCharType="end"/>
      </w:r>
    </w:p>
    <w:p w14:paraId="06B7E187" w14:textId="7FED75CE" w:rsidR="00940757" w:rsidRDefault="00940757">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_Toc155961348 \h </w:instrText>
      </w:r>
      <w:r>
        <w:fldChar w:fldCharType="separate"/>
      </w:r>
      <w:r>
        <w:t>29</w:t>
      </w:r>
      <w:r>
        <w:fldChar w:fldCharType="end"/>
      </w:r>
    </w:p>
    <w:p w14:paraId="5753B9AE" w14:textId="7DB6B691" w:rsidR="00940757" w:rsidRDefault="00940757">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_Toc155961349 \h </w:instrText>
      </w:r>
      <w:r>
        <w:fldChar w:fldCharType="separate"/>
      </w:r>
      <w:r>
        <w:t>30</w:t>
      </w:r>
      <w:r>
        <w:fldChar w:fldCharType="end"/>
      </w:r>
    </w:p>
    <w:p w14:paraId="4207268C" w14:textId="3865AD36" w:rsidR="00940757" w:rsidRDefault="00940757">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_Toc155961350 \h </w:instrText>
      </w:r>
      <w:r>
        <w:fldChar w:fldCharType="separate"/>
      </w:r>
      <w:r>
        <w:t>30</w:t>
      </w:r>
      <w:r>
        <w:fldChar w:fldCharType="end"/>
      </w:r>
    </w:p>
    <w:p w14:paraId="275E96A3" w14:textId="2ADEB08D" w:rsidR="00940757" w:rsidRDefault="00940757">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_Toc155961351 \h </w:instrText>
      </w:r>
      <w:r>
        <w:fldChar w:fldCharType="separate"/>
      </w:r>
      <w:r>
        <w:t>31</w:t>
      </w:r>
      <w:r>
        <w:fldChar w:fldCharType="end"/>
      </w:r>
    </w:p>
    <w:p w14:paraId="72C5B385" w14:textId="1FC83955" w:rsidR="00940757" w:rsidRDefault="00940757">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_Toc155961352 \h </w:instrText>
      </w:r>
      <w:r>
        <w:fldChar w:fldCharType="separate"/>
      </w:r>
      <w:r>
        <w:t>31</w:t>
      </w:r>
      <w:r>
        <w:fldChar w:fldCharType="end"/>
      </w:r>
    </w:p>
    <w:p w14:paraId="2584DA06" w14:textId="6E6A93CE" w:rsidR="00940757" w:rsidRDefault="00940757">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_Toc155961353 \h </w:instrText>
      </w:r>
      <w:r>
        <w:fldChar w:fldCharType="separate"/>
      </w:r>
      <w:r>
        <w:t>31</w:t>
      </w:r>
      <w:r>
        <w:fldChar w:fldCharType="end"/>
      </w:r>
    </w:p>
    <w:p w14:paraId="74ACD073" w14:textId="025640F9" w:rsidR="00940757" w:rsidRDefault="00940757">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_Toc155961354 \h </w:instrText>
      </w:r>
      <w:r>
        <w:fldChar w:fldCharType="separate"/>
      </w:r>
      <w:r>
        <w:t>32</w:t>
      </w:r>
      <w:r>
        <w:fldChar w:fldCharType="end"/>
      </w:r>
    </w:p>
    <w:p w14:paraId="24C5B56E" w14:textId="550F9E60" w:rsidR="00940757" w:rsidRDefault="00940757">
      <w:pPr>
        <w:pStyle w:val="TOC4"/>
        <w:rPr>
          <w:rFonts w:asciiTheme="minorHAnsi" w:eastAsiaTheme="minorEastAsia" w:hAnsiTheme="minorHAnsi" w:cstheme="minorBidi"/>
          <w:kern w:val="2"/>
          <w:sz w:val="22"/>
          <w:szCs w:val="22"/>
          <w14:ligatures w14:val="standardContextual"/>
        </w:rPr>
      </w:pPr>
      <w:r>
        <w:lastRenderedPageBreak/>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_Toc155961355 \h </w:instrText>
      </w:r>
      <w:r>
        <w:fldChar w:fldCharType="separate"/>
      </w:r>
      <w:r>
        <w:t>32</w:t>
      </w:r>
      <w:r>
        <w:fldChar w:fldCharType="end"/>
      </w:r>
    </w:p>
    <w:p w14:paraId="4FCDF4EF" w14:textId="7CAE33F8" w:rsidR="00940757" w:rsidRDefault="00940757">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_Toc155961356 \h </w:instrText>
      </w:r>
      <w:r>
        <w:fldChar w:fldCharType="separate"/>
      </w:r>
      <w:r>
        <w:t>32</w:t>
      </w:r>
      <w:r>
        <w:fldChar w:fldCharType="end"/>
      </w:r>
    </w:p>
    <w:p w14:paraId="2B3A429A" w14:textId="73F0E445" w:rsidR="00940757" w:rsidRDefault="00940757">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_Toc155961357 \h </w:instrText>
      </w:r>
      <w:r>
        <w:fldChar w:fldCharType="separate"/>
      </w:r>
      <w:r>
        <w:t>32</w:t>
      </w:r>
      <w:r>
        <w:fldChar w:fldCharType="end"/>
      </w:r>
    </w:p>
    <w:p w14:paraId="7519D640" w14:textId="0130F0AD" w:rsidR="00940757" w:rsidRDefault="00940757">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_Toc155961358 \h </w:instrText>
      </w:r>
      <w:r>
        <w:fldChar w:fldCharType="separate"/>
      </w:r>
      <w:r>
        <w:t>33</w:t>
      </w:r>
      <w:r>
        <w:fldChar w:fldCharType="end"/>
      </w:r>
    </w:p>
    <w:p w14:paraId="7B3D39F3" w14:textId="5A9F63BC" w:rsidR="00940757" w:rsidRDefault="00940757">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_Toc155961359 \h </w:instrText>
      </w:r>
      <w:r>
        <w:fldChar w:fldCharType="separate"/>
      </w:r>
      <w:r>
        <w:t>33</w:t>
      </w:r>
      <w:r>
        <w:fldChar w:fldCharType="end"/>
      </w:r>
    </w:p>
    <w:p w14:paraId="76E52446" w14:textId="3A531530" w:rsidR="00940757" w:rsidRDefault="00940757">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_Toc155961360 \h </w:instrText>
      </w:r>
      <w:r>
        <w:fldChar w:fldCharType="separate"/>
      </w:r>
      <w:r>
        <w:t>34</w:t>
      </w:r>
      <w:r>
        <w:fldChar w:fldCharType="end"/>
      </w:r>
    </w:p>
    <w:p w14:paraId="4FAD7B27" w14:textId="615A0AB7" w:rsidR="00940757" w:rsidRDefault="00940757">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_Toc155961361 \h </w:instrText>
      </w:r>
      <w:r>
        <w:fldChar w:fldCharType="separate"/>
      </w:r>
      <w:r>
        <w:t>34</w:t>
      </w:r>
      <w:r>
        <w:fldChar w:fldCharType="end"/>
      </w:r>
    </w:p>
    <w:p w14:paraId="4D5A6C65" w14:textId="53C46DB2" w:rsidR="00940757" w:rsidRDefault="00940757">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_Toc155961362 \h </w:instrText>
      </w:r>
      <w:r>
        <w:fldChar w:fldCharType="separate"/>
      </w:r>
      <w:r>
        <w:t>34</w:t>
      </w:r>
      <w:r>
        <w:fldChar w:fldCharType="end"/>
      </w:r>
    </w:p>
    <w:p w14:paraId="20FD47BE" w14:textId="14B3F139" w:rsidR="00940757" w:rsidRDefault="00940757">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_Toc155961363 \h </w:instrText>
      </w:r>
      <w:r>
        <w:fldChar w:fldCharType="separate"/>
      </w:r>
      <w:r>
        <w:t>35</w:t>
      </w:r>
      <w:r>
        <w:fldChar w:fldCharType="end"/>
      </w:r>
    </w:p>
    <w:p w14:paraId="2FB610D4" w14:textId="1F3DF3F1" w:rsidR="00940757" w:rsidRDefault="00940757">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_Toc155961364 \h </w:instrText>
      </w:r>
      <w:r>
        <w:fldChar w:fldCharType="separate"/>
      </w:r>
      <w:r>
        <w:t>35</w:t>
      </w:r>
      <w:r>
        <w:fldChar w:fldCharType="end"/>
      </w:r>
    </w:p>
    <w:p w14:paraId="76B04F75" w14:textId="521A8D1F" w:rsidR="00940757" w:rsidRDefault="00940757">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_Toc155961365 \h </w:instrText>
      </w:r>
      <w:r>
        <w:fldChar w:fldCharType="separate"/>
      </w:r>
      <w:r>
        <w:t>35</w:t>
      </w:r>
      <w:r>
        <w:fldChar w:fldCharType="end"/>
      </w:r>
    </w:p>
    <w:p w14:paraId="64E52F6B" w14:textId="7F45E4E8" w:rsidR="00940757" w:rsidRDefault="00940757">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_Toc155961366 \h </w:instrText>
      </w:r>
      <w:r>
        <w:fldChar w:fldCharType="separate"/>
      </w:r>
      <w:r>
        <w:t>35</w:t>
      </w:r>
      <w:r>
        <w:fldChar w:fldCharType="end"/>
      </w:r>
    </w:p>
    <w:p w14:paraId="4758F5B6" w14:textId="38927D4F" w:rsidR="00940757" w:rsidRDefault="00940757">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_Toc155961367 \h </w:instrText>
      </w:r>
      <w:r>
        <w:fldChar w:fldCharType="separate"/>
      </w:r>
      <w:r>
        <w:t>35</w:t>
      </w:r>
      <w:r>
        <w:fldChar w:fldCharType="end"/>
      </w:r>
    </w:p>
    <w:p w14:paraId="3AD718CA" w14:textId="57137E91" w:rsidR="00940757" w:rsidRDefault="00940757">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_Toc155961368 \h </w:instrText>
      </w:r>
      <w:r>
        <w:fldChar w:fldCharType="separate"/>
      </w:r>
      <w:r>
        <w:t>36</w:t>
      </w:r>
      <w:r>
        <w:fldChar w:fldCharType="end"/>
      </w:r>
    </w:p>
    <w:p w14:paraId="68DED6C5" w14:textId="20A23315" w:rsidR="00940757" w:rsidRDefault="00940757">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_Toc155961369 \h </w:instrText>
      </w:r>
      <w:r>
        <w:fldChar w:fldCharType="separate"/>
      </w:r>
      <w:r>
        <w:t>36</w:t>
      </w:r>
      <w:r>
        <w:fldChar w:fldCharType="end"/>
      </w:r>
    </w:p>
    <w:p w14:paraId="47E23828" w14:textId="5F9976D8" w:rsidR="00940757" w:rsidRDefault="00940757">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_Toc155961370 \h </w:instrText>
      </w:r>
      <w:r>
        <w:fldChar w:fldCharType="separate"/>
      </w:r>
      <w:r>
        <w:t>36</w:t>
      </w:r>
      <w:r>
        <w:fldChar w:fldCharType="end"/>
      </w:r>
    </w:p>
    <w:p w14:paraId="4C912249" w14:textId="43FF1BB1" w:rsidR="00940757" w:rsidRDefault="00940757">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_Toc155961371 \h </w:instrText>
      </w:r>
      <w:r>
        <w:fldChar w:fldCharType="separate"/>
      </w:r>
      <w:r>
        <w:t>38</w:t>
      </w:r>
      <w:r>
        <w:fldChar w:fldCharType="end"/>
      </w:r>
    </w:p>
    <w:p w14:paraId="76DD167E" w14:textId="5B310E00" w:rsidR="00940757" w:rsidRDefault="00940757">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_Toc155961372 \h </w:instrText>
      </w:r>
      <w:r>
        <w:fldChar w:fldCharType="separate"/>
      </w:r>
      <w:r>
        <w:t>38</w:t>
      </w:r>
      <w:r>
        <w:fldChar w:fldCharType="end"/>
      </w:r>
    </w:p>
    <w:p w14:paraId="1AB4E706" w14:textId="3D130BF3" w:rsidR="00940757" w:rsidRDefault="00940757">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_Toc155961373 \h </w:instrText>
      </w:r>
      <w:r>
        <w:fldChar w:fldCharType="separate"/>
      </w:r>
      <w:r>
        <w:t>38</w:t>
      </w:r>
      <w:r>
        <w:fldChar w:fldCharType="end"/>
      </w:r>
    </w:p>
    <w:p w14:paraId="290F7F6A" w14:textId="28506DA0" w:rsidR="00940757" w:rsidRDefault="00940757">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_Toc155961374 \h </w:instrText>
      </w:r>
      <w:r>
        <w:fldChar w:fldCharType="separate"/>
      </w:r>
      <w:r>
        <w:t>39</w:t>
      </w:r>
      <w:r>
        <w:fldChar w:fldCharType="end"/>
      </w:r>
    </w:p>
    <w:p w14:paraId="5297BBC1" w14:textId="63898A11" w:rsidR="00940757" w:rsidRDefault="00940757">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_Toc155961375 \h </w:instrText>
      </w:r>
      <w:r>
        <w:fldChar w:fldCharType="separate"/>
      </w:r>
      <w:r>
        <w:t>39</w:t>
      </w:r>
      <w:r>
        <w:fldChar w:fldCharType="end"/>
      </w:r>
    </w:p>
    <w:p w14:paraId="220AC870" w14:textId="64FA579D" w:rsidR="00940757" w:rsidRDefault="00940757">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_Toc155961376 \h </w:instrText>
      </w:r>
      <w:r>
        <w:fldChar w:fldCharType="separate"/>
      </w:r>
      <w:r>
        <w:t>39</w:t>
      </w:r>
      <w:r>
        <w:fldChar w:fldCharType="end"/>
      </w:r>
    </w:p>
    <w:p w14:paraId="12B824B1" w14:textId="2ABA04C0" w:rsidR="00940757" w:rsidRDefault="0094075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_Toc155961377 \h </w:instrText>
      </w:r>
      <w:r>
        <w:fldChar w:fldCharType="separate"/>
      </w:r>
      <w:r>
        <w:t>40</w:t>
      </w:r>
      <w:r>
        <w:fldChar w:fldCharType="end"/>
      </w:r>
    </w:p>
    <w:p w14:paraId="3D645006" w14:textId="6004A4D1" w:rsidR="00940757" w:rsidRDefault="00940757">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_Toc155961378 \h </w:instrText>
      </w:r>
      <w:r>
        <w:fldChar w:fldCharType="separate"/>
      </w:r>
      <w:r>
        <w:t>40</w:t>
      </w:r>
      <w:r>
        <w:fldChar w:fldCharType="end"/>
      </w:r>
    </w:p>
    <w:p w14:paraId="4C5ED916" w14:textId="5312E5F8" w:rsidR="00940757" w:rsidRDefault="00940757">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_Toc155961379 \h </w:instrText>
      </w:r>
      <w:r>
        <w:fldChar w:fldCharType="separate"/>
      </w:r>
      <w:r>
        <w:t>40</w:t>
      </w:r>
      <w:r>
        <w:fldChar w:fldCharType="end"/>
      </w:r>
    </w:p>
    <w:p w14:paraId="6DBAF1D6" w14:textId="32C20AD1" w:rsidR="00940757" w:rsidRDefault="00940757">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_Toc155961380 \h </w:instrText>
      </w:r>
      <w:r>
        <w:fldChar w:fldCharType="separate"/>
      </w:r>
      <w:r>
        <w:t>41</w:t>
      </w:r>
      <w:r>
        <w:fldChar w:fldCharType="end"/>
      </w:r>
    </w:p>
    <w:p w14:paraId="37DC9E92" w14:textId="6974F503" w:rsidR="00940757" w:rsidRDefault="00940757">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_Toc155961381 \h </w:instrText>
      </w:r>
      <w:r>
        <w:fldChar w:fldCharType="separate"/>
      </w:r>
      <w:r>
        <w:t>42</w:t>
      </w:r>
      <w:r>
        <w:fldChar w:fldCharType="end"/>
      </w:r>
    </w:p>
    <w:p w14:paraId="25BC1C62" w14:textId="3482D7F3" w:rsidR="00940757" w:rsidRDefault="00940757">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_Toc155961382 \h </w:instrText>
      </w:r>
      <w:r>
        <w:fldChar w:fldCharType="separate"/>
      </w:r>
      <w:r>
        <w:t>42</w:t>
      </w:r>
      <w:r>
        <w:fldChar w:fldCharType="end"/>
      </w:r>
    </w:p>
    <w:p w14:paraId="3C99B12C" w14:textId="18277666" w:rsidR="00940757" w:rsidRDefault="00940757">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_Toc155961383 \h </w:instrText>
      </w:r>
      <w:r>
        <w:fldChar w:fldCharType="separate"/>
      </w:r>
      <w:r>
        <w:t>42</w:t>
      </w:r>
      <w:r>
        <w:fldChar w:fldCharType="end"/>
      </w:r>
    </w:p>
    <w:p w14:paraId="6F2EA917" w14:textId="14179D74" w:rsidR="00940757" w:rsidRDefault="00940757">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_Toc155961384 \h </w:instrText>
      </w:r>
      <w:r>
        <w:fldChar w:fldCharType="separate"/>
      </w:r>
      <w:r>
        <w:t>45</w:t>
      </w:r>
      <w:r>
        <w:fldChar w:fldCharType="end"/>
      </w:r>
    </w:p>
    <w:p w14:paraId="6C19DBD4" w14:textId="6CB74ADE" w:rsidR="00940757" w:rsidRDefault="00940757">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_Toc155961385 \h </w:instrText>
      </w:r>
      <w:r>
        <w:fldChar w:fldCharType="separate"/>
      </w:r>
      <w:r>
        <w:t>45</w:t>
      </w:r>
      <w:r>
        <w:fldChar w:fldCharType="end"/>
      </w:r>
    </w:p>
    <w:p w14:paraId="37133340" w14:textId="1B1860AC" w:rsidR="00940757" w:rsidRDefault="00940757">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_Toc155961386 \h </w:instrText>
      </w:r>
      <w:r>
        <w:fldChar w:fldCharType="separate"/>
      </w:r>
      <w:r>
        <w:t>45</w:t>
      </w:r>
      <w:r>
        <w:fldChar w:fldCharType="end"/>
      </w:r>
    </w:p>
    <w:p w14:paraId="76A1F2FE" w14:textId="1943EB32"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MS Mincho"/>
        </w:rPr>
        <w:t>9.2.9</w:t>
      </w:r>
      <w:r>
        <w:rPr>
          <w:rFonts w:asciiTheme="minorHAnsi" w:eastAsiaTheme="minorEastAsia" w:hAnsiTheme="minorHAnsi" w:cstheme="minorBidi"/>
          <w:kern w:val="2"/>
          <w:sz w:val="22"/>
          <w:szCs w:val="22"/>
          <w14:ligatures w14:val="standardContextual"/>
        </w:rPr>
        <w:tab/>
      </w:r>
      <w:r w:rsidRPr="00C910F6">
        <w:rPr>
          <w:rFonts w:eastAsia="MS Mincho"/>
        </w:rPr>
        <w:t>NR CGI</w:t>
      </w:r>
      <w:r>
        <w:tab/>
      </w:r>
      <w:r>
        <w:fldChar w:fldCharType="begin" w:fldLock="1"/>
      </w:r>
      <w:r>
        <w:instrText xml:space="preserve"> PAGEREF _Toc155961387 \h </w:instrText>
      </w:r>
      <w:r>
        <w:fldChar w:fldCharType="separate"/>
      </w:r>
      <w:r>
        <w:t>46</w:t>
      </w:r>
      <w:r>
        <w:fldChar w:fldCharType="end"/>
      </w:r>
    </w:p>
    <w:p w14:paraId="3DF3E4D2" w14:textId="4A575360" w:rsidR="00940757" w:rsidRDefault="00940757">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_Toc155961388 \h </w:instrText>
      </w:r>
      <w:r>
        <w:fldChar w:fldCharType="separate"/>
      </w:r>
      <w:r>
        <w:t>46</w:t>
      </w:r>
      <w:r>
        <w:fldChar w:fldCharType="end"/>
      </w:r>
    </w:p>
    <w:p w14:paraId="509E3184" w14:textId="6A207E2F" w:rsidR="00940757" w:rsidRDefault="00940757">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_Toc155961389 \h </w:instrText>
      </w:r>
      <w:r>
        <w:fldChar w:fldCharType="separate"/>
      </w:r>
      <w:r>
        <w:t>47</w:t>
      </w:r>
      <w:r>
        <w:fldChar w:fldCharType="end"/>
      </w:r>
    </w:p>
    <w:p w14:paraId="5FDE7E00" w14:textId="567D1DC1"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_Toc155961390 \h </w:instrText>
      </w:r>
      <w:r>
        <w:fldChar w:fldCharType="separate"/>
      </w:r>
      <w:r>
        <w:t>47</w:t>
      </w:r>
      <w:r>
        <w:fldChar w:fldCharType="end"/>
      </w:r>
    </w:p>
    <w:p w14:paraId="7594B929" w14:textId="02C11AA2" w:rsidR="00940757" w:rsidRDefault="00940757">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_Toc155961391 \h </w:instrText>
      </w:r>
      <w:r>
        <w:fldChar w:fldCharType="separate"/>
      </w:r>
      <w:r>
        <w:t>47</w:t>
      </w:r>
      <w:r>
        <w:fldChar w:fldCharType="end"/>
      </w:r>
    </w:p>
    <w:p w14:paraId="65906110" w14:textId="7423EDA5" w:rsidR="00940757" w:rsidRDefault="00940757">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_Toc155961392 \h </w:instrText>
      </w:r>
      <w:r>
        <w:fldChar w:fldCharType="separate"/>
      </w:r>
      <w:r>
        <w:t>49</w:t>
      </w:r>
      <w:r>
        <w:fldChar w:fldCharType="end"/>
      </w:r>
    </w:p>
    <w:p w14:paraId="6EE896B9" w14:textId="1B26AB0C" w:rsidR="00940757" w:rsidRDefault="00940757">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_Toc155961393 \h </w:instrText>
      </w:r>
      <w:r>
        <w:fldChar w:fldCharType="separate"/>
      </w:r>
      <w:r>
        <w:t>49</w:t>
      </w:r>
      <w:r>
        <w:fldChar w:fldCharType="end"/>
      </w:r>
    </w:p>
    <w:p w14:paraId="6BEB3755" w14:textId="3AA8E61E" w:rsidR="00940757" w:rsidRDefault="00940757">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_Toc155961394 \h </w:instrText>
      </w:r>
      <w:r>
        <w:fldChar w:fldCharType="separate"/>
      </w:r>
      <w:r>
        <w:t>52</w:t>
      </w:r>
      <w:r>
        <w:fldChar w:fldCharType="end"/>
      </w:r>
    </w:p>
    <w:p w14:paraId="39B6A919" w14:textId="3A985D66" w:rsidR="00940757" w:rsidRDefault="00940757">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_Toc155961395 \h </w:instrText>
      </w:r>
      <w:r>
        <w:fldChar w:fldCharType="separate"/>
      </w:r>
      <w:r>
        <w:t>52</w:t>
      </w:r>
      <w:r>
        <w:fldChar w:fldCharType="end"/>
      </w:r>
    </w:p>
    <w:p w14:paraId="2F81E93E" w14:textId="43A130AE" w:rsidR="00940757" w:rsidRDefault="00940757">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_Toc155961396 \h </w:instrText>
      </w:r>
      <w:r>
        <w:fldChar w:fldCharType="separate"/>
      </w:r>
      <w:r>
        <w:t>53</w:t>
      </w:r>
      <w:r>
        <w:fldChar w:fldCharType="end"/>
      </w:r>
    </w:p>
    <w:p w14:paraId="25DDBC1A" w14:textId="0A9BA26F"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_Toc155961397 \h </w:instrText>
      </w:r>
      <w:r>
        <w:fldChar w:fldCharType="separate"/>
      </w:r>
      <w:r>
        <w:t>53</w:t>
      </w:r>
      <w:r>
        <w:fldChar w:fldCharType="end"/>
      </w:r>
    </w:p>
    <w:p w14:paraId="4685FD59" w14:textId="6995AB80"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_Toc155961398 \h </w:instrText>
      </w:r>
      <w:r>
        <w:fldChar w:fldCharType="separate"/>
      </w:r>
      <w:r>
        <w:t>53</w:t>
      </w:r>
      <w:r>
        <w:fldChar w:fldCharType="end"/>
      </w:r>
    </w:p>
    <w:p w14:paraId="1D551940" w14:textId="60E28A8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_Toc155961399 \h </w:instrText>
      </w:r>
      <w:r>
        <w:fldChar w:fldCharType="separate"/>
      </w:r>
      <w:r>
        <w:t>54</w:t>
      </w:r>
      <w:r>
        <w:fldChar w:fldCharType="end"/>
      </w:r>
    </w:p>
    <w:p w14:paraId="64B65E86" w14:textId="386C7DD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_Toc155961400 \h </w:instrText>
      </w:r>
      <w:r>
        <w:fldChar w:fldCharType="separate"/>
      </w:r>
      <w:r>
        <w:t>54</w:t>
      </w:r>
      <w:r>
        <w:fldChar w:fldCharType="end"/>
      </w:r>
    </w:p>
    <w:p w14:paraId="43553650" w14:textId="625F272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_Toc155961401 \h </w:instrText>
      </w:r>
      <w:r>
        <w:fldChar w:fldCharType="separate"/>
      </w:r>
      <w:r>
        <w:t>55</w:t>
      </w:r>
      <w:r>
        <w:fldChar w:fldCharType="end"/>
      </w:r>
    </w:p>
    <w:p w14:paraId="371169AA" w14:textId="36057241" w:rsidR="00940757" w:rsidRDefault="00940757">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_Toc155961402 \h </w:instrText>
      </w:r>
      <w:r>
        <w:fldChar w:fldCharType="separate"/>
      </w:r>
      <w:r>
        <w:t>55</w:t>
      </w:r>
      <w:r>
        <w:fldChar w:fldCharType="end"/>
      </w:r>
    </w:p>
    <w:p w14:paraId="320F66FD" w14:textId="2404974F" w:rsidR="00940757" w:rsidRDefault="00940757">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_Toc155961403 \h </w:instrText>
      </w:r>
      <w:r>
        <w:fldChar w:fldCharType="separate"/>
      </w:r>
      <w:r>
        <w:t>55</w:t>
      </w:r>
      <w:r>
        <w:fldChar w:fldCharType="end"/>
      </w:r>
    </w:p>
    <w:p w14:paraId="13EED5A6" w14:textId="655BF4F7" w:rsidR="00940757" w:rsidRDefault="00940757">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_Toc155961404 \h </w:instrText>
      </w:r>
      <w:r>
        <w:fldChar w:fldCharType="separate"/>
      </w:r>
      <w:r>
        <w:t>56</w:t>
      </w:r>
      <w:r>
        <w:fldChar w:fldCharType="end"/>
      </w:r>
    </w:p>
    <w:p w14:paraId="4C86FDB2" w14:textId="69FB891C" w:rsidR="00940757" w:rsidRDefault="00940757">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_Toc155961405 \h </w:instrText>
      </w:r>
      <w:r>
        <w:fldChar w:fldCharType="separate"/>
      </w:r>
      <w:r>
        <w:t>57</w:t>
      </w:r>
      <w:r>
        <w:fldChar w:fldCharType="end"/>
      </w:r>
    </w:p>
    <w:p w14:paraId="71BF7EF0" w14:textId="5B97ED36" w:rsidR="00940757" w:rsidRDefault="00940757">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_Toc155961406 \h </w:instrText>
      </w:r>
      <w:r>
        <w:fldChar w:fldCharType="separate"/>
      </w:r>
      <w:r>
        <w:t>58</w:t>
      </w:r>
      <w:r>
        <w:fldChar w:fldCharType="end"/>
      </w:r>
    </w:p>
    <w:p w14:paraId="5A759EE5" w14:textId="3EFC537D" w:rsidR="00940757" w:rsidRDefault="00940757">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_Toc155961407 \h </w:instrText>
      </w:r>
      <w:r>
        <w:fldChar w:fldCharType="separate"/>
      </w:r>
      <w:r>
        <w:t>59</w:t>
      </w:r>
      <w:r>
        <w:fldChar w:fldCharType="end"/>
      </w:r>
    </w:p>
    <w:p w14:paraId="6D5D8BA2" w14:textId="24E48629" w:rsidR="00940757" w:rsidRDefault="00940757">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_Toc155961408 \h </w:instrText>
      </w:r>
      <w:r>
        <w:fldChar w:fldCharType="separate"/>
      </w:r>
      <w:r>
        <w:t>61</w:t>
      </w:r>
      <w:r>
        <w:fldChar w:fldCharType="end"/>
      </w:r>
    </w:p>
    <w:p w14:paraId="38C2BAE4" w14:textId="5689AAA8" w:rsidR="00940757" w:rsidRDefault="00940757">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_Toc155961409 \h </w:instrText>
      </w:r>
      <w:r>
        <w:fldChar w:fldCharType="separate"/>
      </w:r>
      <w:r>
        <w:t>61</w:t>
      </w:r>
      <w:r>
        <w:fldChar w:fldCharType="end"/>
      </w:r>
    </w:p>
    <w:p w14:paraId="21888C2E" w14:textId="7AA0145F" w:rsidR="00940757" w:rsidRDefault="00940757">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_Toc155961410 \h </w:instrText>
      </w:r>
      <w:r>
        <w:fldChar w:fldCharType="separate"/>
      </w:r>
      <w:r>
        <w:t>62</w:t>
      </w:r>
      <w:r>
        <w:fldChar w:fldCharType="end"/>
      </w:r>
    </w:p>
    <w:p w14:paraId="0E7681E7" w14:textId="4D9124B7" w:rsidR="00940757" w:rsidRDefault="00940757">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_Toc155961411 \h </w:instrText>
      </w:r>
      <w:r>
        <w:fldChar w:fldCharType="separate"/>
      </w:r>
      <w:r>
        <w:t>62</w:t>
      </w:r>
      <w:r>
        <w:fldChar w:fldCharType="end"/>
      </w:r>
    </w:p>
    <w:p w14:paraId="73622F71" w14:textId="4C5C575A" w:rsidR="00940757" w:rsidRDefault="00940757">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_Toc155961412 \h </w:instrText>
      </w:r>
      <w:r>
        <w:fldChar w:fldCharType="separate"/>
      </w:r>
      <w:r>
        <w:t>62</w:t>
      </w:r>
      <w:r>
        <w:fldChar w:fldCharType="end"/>
      </w:r>
    </w:p>
    <w:p w14:paraId="18C2E88E" w14:textId="2D03E7DE" w:rsidR="00940757" w:rsidRDefault="00940757">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_Toc155961413 \h </w:instrText>
      </w:r>
      <w:r>
        <w:fldChar w:fldCharType="separate"/>
      </w:r>
      <w:r>
        <w:t>62</w:t>
      </w:r>
      <w:r>
        <w:fldChar w:fldCharType="end"/>
      </w:r>
    </w:p>
    <w:p w14:paraId="086055A6" w14:textId="1B0D3B14" w:rsidR="00940757" w:rsidRDefault="00940757">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_Toc155961414 \h </w:instrText>
      </w:r>
      <w:r>
        <w:fldChar w:fldCharType="separate"/>
      </w:r>
      <w:r>
        <w:t>63</w:t>
      </w:r>
      <w:r>
        <w:fldChar w:fldCharType="end"/>
      </w:r>
    </w:p>
    <w:p w14:paraId="72C26E69" w14:textId="6AB97E55" w:rsidR="00940757" w:rsidRDefault="00940757">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_Toc155961415 \h </w:instrText>
      </w:r>
      <w:r>
        <w:fldChar w:fldCharType="separate"/>
      </w:r>
      <w:r>
        <w:t>63</w:t>
      </w:r>
      <w:r>
        <w:fldChar w:fldCharType="end"/>
      </w:r>
    </w:p>
    <w:p w14:paraId="28129953" w14:textId="63E79EA3" w:rsidR="00940757" w:rsidRDefault="00940757">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_Toc155961416 \h </w:instrText>
      </w:r>
      <w:r>
        <w:fldChar w:fldCharType="separate"/>
      </w:r>
      <w:r>
        <w:t>63</w:t>
      </w:r>
      <w:r>
        <w:fldChar w:fldCharType="end"/>
      </w:r>
    </w:p>
    <w:p w14:paraId="6C90BD45" w14:textId="1DB1703B" w:rsidR="00940757" w:rsidRDefault="00940757">
      <w:pPr>
        <w:pStyle w:val="TOC3"/>
        <w:rPr>
          <w:rFonts w:asciiTheme="minorHAnsi" w:eastAsiaTheme="minorEastAsia" w:hAnsiTheme="minorHAnsi" w:cstheme="minorBidi"/>
          <w:kern w:val="2"/>
          <w:sz w:val="22"/>
          <w:szCs w:val="22"/>
          <w14:ligatures w14:val="standardContextual"/>
        </w:rPr>
      </w:pPr>
      <w:r>
        <w:lastRenderedPageBreak/>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_Toc155961417 \h </w:instrText>
      </w:r>
      <w:r>
        <w:fldChar w:fldCharType="separate"/>
      </w:r>
      <w:r>
        <w:t>64</w:t>
      </w:r>
      <w:r>
        <w:fldChar w:fldCharType="end"/>
      </w:r>
    </w:p>
    <w:p w14:paraId="07BA0225" w14:textId="181E1894" w:rsidR="00940757" w:rsidRDefault="00940757">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_Toc155961418 \h </w:instrText>
      </w:r>
      <w:r>
        <w:fldChar w:fldCharType="separate"/>
      </w:r>
      <w:r>
        <w:t>64</w:t>
      </w:r>
      <w:r>
        <w:fldChar w:fldCharType="end"/>
      </w:r>
    </w:p>
    <w:p w14:paraId="05F10582" w14:textId="76E15441" w:rsidR="00940757" w:rsidRDefault="00940757">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_Toc155961419 \h </w:instrText>
      </w:r>
      <w:r>
        <w:fldChar w:fldCharType="separate"/>
      </w:r>
      <w:r>
        <w:t>65</w:t>
      </w:r>
      <w:r>
        <w:fldChar w:fldCharType="end"/>
      </w:r>
    </w:p>
    <w:p w14:paraId="0A6D0B52" w14:textId="270AB850" w:rsidR="00940757" w:rsidRDefault="00940757">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_Toc155961420 \h </w:instrText>
      </w:r>
      <w:r>
        <w:fldChar w:fldCharType="separate"/>
      </w:r>
      <w:r>
        <w:t>65</w:t>
      </w:r>
      <w:r>
        <w:fldChar w:fldCharType="end"/>
      </w:r>
    </w:p>
    <w:p w14:paraId="1457FA05" w14:textId="70C6258A" w:rsidR="00940757" w:rsidRDefault="00940757">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_Toc155961421 \h </w:instrText>
      </w:r>
      <w:r>
        <w:fldChar w:fldCharType="separate"/>
      </w:r>
      <w:r>
        <w:t>65</w:t>
      </w:r>
      <w:r>
        <w:fldChar w:fldCharType="end"/>
      </w:r>
    </w:p>
    <w:p w14:paraId="0E1F5242" w14:textId="5D4395BB" w:rsidR="00940757" w:rsidRDefault="00940757">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_Toc155961422 \h </w:instrText>
      </w:r>
      <w:r>
        <w:fldChar w:fldCharType="separate"/>
      </w:r>
      <w:r>
        <w:t>66</w:t>
      </w:r>
      <w:r>
        <w:fldChar w:fldCharType="end"/>
      </w:r>
    </w:p>
    <w:p w14:paraId="62A3698B" w14:textId="7E2E2B2D" w:rsidR="00940757" w:rsidRDefault="00940757">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_Toc155961423 \h </w:instrText>
      </w:r>
      <w:r>
        <w:fldChar w:fldCharType="separate"/>
      </w:r>
      <w:r>
        <w:t>66</w:t>
      </w:r>
      <w:r>
        <w:fldChar w:fldCharType="end"/>
      </w:r>
    </w:p>
    <w:p w14:paraId="3214E2D9" w14:textId="1FC2E48B" w:rsidR="00940757" w:rsidRDefault="00940757">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_Toc155961424 \h </w:instrText>
      </w:r>
      <w:r>
        <w:fldChar w:fldCharType="separate"/>
      </w:r>
      <w:r>
        <w:t>67</w:t>
      </w:r>
      <w:r>
        <w:fldChar w:fldCharType="end"/>
      </w:r>
    </w:p>
    <w:p w14:paraId="664F6124" w14:textId="6B5BE2D1" w:rsidR="00940757" w:rsidRDefault="00940757">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_Toc155961425 \h </w:instrText>
      </w:r>
      <w:r>
        <w:fldChar w:fldCharType="separate"/>
      </w:r>
      <w:r>
        <w:t>68</w:t>
      </w:r>
      <w:r>
        <w:fldChar w:fldCharType="end"/>
      </w:r>
    </w:p>
    <w:p w14:paraId="0E4E98C5" w14:textId="38505EEC" w:rsidR="00940757" w:rsidRDefault="00940757">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_Toc155961426 \h </w:instrText>
      </w:r>
      <w:r>
        <w:fldChar w:fldCharType="separate"/>
      </w:r>
      <w:r>
        <w:t>68</w:t>
      </w:r>
      <w:r>
        <w:fldChar w:fldCharType="end"/>
      </w:r>
    </w:p>
    <w:p w14:paraId="78476640" w14:textId="07F502F5" w:rsidR="00940757" w:rsidRDefault="00940757">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_Toc155961427 \h </w:instrText>
      </w:r>
      <w:r>
        <w:fldChar w:fldCharType="separate"/>
      </w:r>
      <w:r>
        <w:t>69</w:t>
      </w:r>
      <w:r>
        <w:fldChar w:fldCharType="end"/>
      </w:r>
    </w:p>
    <w:p w14:paraId="662A974A" w14:textId="2DAE6CAF" w:rsidR="00940757" w:rsidRDefault="00940757">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_Toc155961428 \h </w:instrText>
      </w:r>
      <w:r>
        <w:fldChar w:fldCharType="separate"/>
      </w:r>
      <w:r>
        <w:t>69</w:t>
      </w:r>
      <w:r>
        <w:fldChar w:fldCharType="end"/>
      </w:r>
    </w:p>
    <w:p w14:paraId="0AFADD69" w14:textId="32B02936" w:rsidR="00940757" w:rsidRDefault="00940757">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_Toc155961429 \h </w:instrText>
      </w:r>
      <w:r>
        <w:fldChar w:fldCharType="separate"/>
      </w:r>
      <w:r>
        <w:t>69</w:t>
      </w:r>
      <w:r>
        <w:fldChar w:fldCharType="end"/>
      </w:r>
    </w:p>
    <w:p w14:paraId="550CAB5B" w14:textId="1722BD32" w:rsidR="00940757" w:rsidRDefault="00940757">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_Toc155961430 \h </w:instrText>
      </w:r>
      <w:r>
        <w:fldChar w:fldCharType="separate"/>
      </w:r>
      <w:r>
        <w:t>70</w:t>
      </w:r>
      <w:r>
        <w:fldChar w:fldCharType="end"/>
      </w:r>
    </w:p>
    <w:p w14:paraId="6216B453" w14:textId="6925DBD7" w:rsidR="00940757" w:rsidRDefault="00940757">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_Toc155961431 \h </w:instrText>
      </w:r>
      <w:r>
        <w:fldChar w:fldCharType="separate"/>
      </w:r>
      <w:r>
        <w:t>70</w:t>
      </w:r>
      <w:r>
        <w:fldChar w:fldCharType="end"/>
      </w:r>
    </w:p>
    <w:p w14:paraId="1C10AE12" w14:textId="4355F0DA"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9.2.55</w:t>
      </w:r>
      <w:r>
        <w:rPr>
          <w:rFonts w:asciiTheme="minorHAnsi" w:eastAsiaTheme="minorEastAsia" w:hAnsiTheme="minorHAnsi" w:cstheme="minorBidi"/>
          <w:kern w:val="2"/>
          <w:sz w:val="22"/>
          <w:szCs w:val="22"/>
          <w14:ligatures w14:val="standardContextual"/>
        </w:rPr>
        <w:tab/>
      </w:r>
      <w:r w:rsidRPr="00C910F6">
        <w:rPr>
          <w:rFonts w:eastAsia="SimSun"/>
        </w:rPr>
        <w:t xml:space="preserve">SSB </w:t>
      </w:r>
      <w:r w:rsidRPr="00C910F6">
        <w:rPr>
          <w:rFonts w:eastAsia="SimSun"/>
          <w:lang w:eastAsia="zh-CN"/>
        </w:rPr>
        <w:t>Time/Frequency Configuration</w:t>
      </w:r>
      <w:r>
        <w:tab/>
      </w:r>
      <w:r>
        <w:fldChar w:fldCharType="begin" w:fldLock="1"/>
      </w:r>
      <w:r>
        <w:instrText xml:space="preserve"> PAGEREF _Toc155961432 \h </w:instrText>
      </w:r>
      <w:r>
        <w:fldChar w:fldCharType="separate"/>
      </w:r>
      <w:r>
        <w:t>70</w:t>
      </w:r>
      <w:r>
        <w:fldChar w:fldCharType="end"/>
      </w:r>
    </w:p>
    <w:p w14:paraId="46F29AD1" w14:textId="1035B42E"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9.2.56</w:t>
      </w:r>
      <w:r>
        <w:rPr>
          <w:rFonts w:asciiTheme="minorHAnsi" w:eastAsiaTheme="minorEastAsia" w:hAnsiTheme="minorHAnsi" w:cstheme="minorBidi"/>
          <w:kern w:val="2"/>
          <w:sz w:val="22"/>
          <w:szCs w:val="22"/>
          <w14:ligatures w14:val="standardContextual"/>
        </w:rPr>
        <w:tab/>
      </w:r>
      <w:r w:rsidRPr="00C910F6">
        <w:rPr>
          <w:rFonts w:eastAsia="SimSun"/>
          <w:lang w:eastAsia="zh-CN"/>
        </w:rPr>
        <w:t>DL-PRS Muting Pattern</w:t>
      </w:r>
      <w:r>
        <w:tab/>
      </w:r>
      <w:r>
        <w:fldChar w:fldCharType="begin" w:fldLock="1"/>
      </w:r>
      <w:r>
        <w:instrText xml:space="preserve"> PAGEREF _Toc155961433 \h </w:instrText>
      </w:r>
      <w:r>
        <w:fldChar w:fldCharType="separate"/>
      </w:r>
      <w:r>
        <w:t>71</w:t>
      </w:r>
      <w:r>
        <w:fldChar w:fldCharType="end"/>
      </w:r>
    </w:p>
    <w:p w14:paraId="642A1931" w14:textId="5411B8D8" w:rsidR="00940757" w:rsidRDefault="00940757">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_Toc155961434 \h </w:instrText>
      </w:r>
      <w:r>
        <w:fldChar w:fldCharType="separate"/>
      </w:r>
      <w:r>
        <w:t>71</w:t>
      </w:r>
      <w:r>
        <w:fldChar w:fldCharType="end"/>
      </w:r>
    </w:p>
    <w:p w14:paraId="3E1561C4" w14:textId="44DE9323" w:rsidR="00940757" w:rsidRDefault="00940757">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_Toc155961435 \h </w:instrText>
      </w:r>
      <w:r>
        <w:fldChar w:fldCharType="separate"/>
      </w:r>
      <w:r>
        <w:t>71</w:t>
      </w:r>
      <w:r>
        <w:fldChar w:fldCharType="end"/>
      </w:r>
    </w:p>
    <w:p w14:paraId="5554646F" w14:textId="3E4BE67D" w:rsidR="00940757" w:rsidRDefault="00940757">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_Toc155961436 \h </w:instrText>
      </w:r>
      <w:r>
        <w:fldChar w:fldCharType="separate"/>
      </w:r>
      <w:r>
        <w:t>72</w:t>
      </w:r>
      <w:r>
        <w:fldChar w:fldCharType="end"/>
      </w:r>
    </w:p>
    <w:p w14:paraId="219DD410" w14:textId="75E5F6B1" w:rsidR="00940757" w:rsidRDefault="00940757">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_Toc155961437 \h </w:instrText>
      </w:r>
      <w:r>
        <w:fldChar w:fldCharType="separate"/>
      </w:r>
      <w:r>
        <w:t>72</w:t>
      </w:r>
      <w:r>
        <w:fldChar w:fldCharType="end"/>
      </w:r>
    </w:p>
    <w:p w14:paraId="3EDD2635" w14:textId="0128E304" w:rsidR="00940757" w:rsidRDefault="00940757">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_Toc155961438 \h </w:instrText>
      </w:r>
      <w:r>
        <w:fldChar w:fldCharType="separate"/>
      </w:r>
      <w:r>
        <w:t>74</w:t>
      </w:r>
      <w:r>
        <w:fldChar w:fldCharType="end"/>
      </w:r>
    </w:p>
    <w:p w14:paraId="450F822A" w14:textId="76C93B7E" w:rsidR="00940757" w:rsidRDefault="00940757">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_Toc155961439 \h </w:instrText>
      </w:r>
      <w:r>
        <w:fldChar w:fldCharType="separate"/>
      </w:r>
      <w:r>
        <w:t>74</w:t>
      </w:r>
      <w:r>
        <w:fldChar w:fldCharType="end"/>
      </w:r>
    </w:p>
    <w:p w14:paraId="7F0166F6" w14:textId="3AB754ED" w:rsidR="00940757" w:rsidRDefault="00940757">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_Toc155961440 \h </w:instrText>
      </w:r>
      <w:r>
        <w:fldChar w:fldCharType="separate"/>
      </w:r>
      <w:r>
        <w:t>74</w:t>
      </w:r>
      <w:r>
        <w:fldChar w:fldCharType="end"/>
      </w:r>
    </w:p>
    <w:p w14:paraId="73D7E62C" w14:textId="21F9F618" w:rsidR="00940757" w:rsidRDefault="00940757">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_Toc155961441 \h </w:instrText>
      </w:r>
      <w:r>
        <w:fldChar w:fldCharType="separate"/>
      </w:r>
      <w:r>
        <w:t>74</w:t>
      </w:r>
      <w:r>
        <w:fldChar w:fldCharType="end"/>
      </w:r>
    </w:p>
    <w:p w14:paraId="3CA61B19" w14:textId="3C32E601" w:rsidR="00940757" w:rsidRDefault="00940757">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_Toc155961442 \h </w:instrText>
      </w:r>
      <w:r>
        <w:fldChar w:fldCharType="separate"/>
      </w:r>
      <w:r>
        <w:t>81</w:t>
      </w:r>
      <w:r>
        <w:fldChar w:fldCharType="end"/>
      </w:r>
    </w:p>
    <w:p w14:paraId="4B6A6453" w14:textId="614627F5" w:rsidR="00940757" w:rsidRDefault="00940757">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_Toc155961443 \h </w:instrText>
      </w:r>
      <w:r>
        <w:fldChar w:fldCharType="separate"/>
      </w:r>
      <w:r>
        <w:t>95</w:t>
      </w:r>
      <w:r>
        <w:fldChar w:fldCharType="end"/>
      </w:r>
    </w:p>
    <w:p w14:paraId="4B97A09D" w14:textId="3F416DAC" w:rsidR="00940757" w:rsidRDefault="00940757">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_Toc155961444 \h </w:instrText>
      </w:r>
      <w:r>
        <w:fldChar w:fldCharType="separate"/>
      </w:r>
      <w:r>
        <w:t>142</w:t>
      </w:r>
      <w:r>
        <w:fldChar w:fldCharType="end"/>
      </w:r>
    </w:p>
    <w:p w14:paraId="12F9866C" w14:textId="7B235603" w:rsidR="00940757" w:rsidRDefault="00940757">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_Toc155961445 \h </w:instrText>
      </w:r>
      <w:r>
        <w:fldChar w:fldCharType="separate"/>
      </w:r>
      <w:r>
        <w:t>143</w:t>
      </w:r>
      <w:r>
        <w:fldChar w:fldCharType="end"/>
      </w:r>
    </w:p>
    <w:p w14:paraId="09A6997B" w14:textId="6A730450" w:rsidR="00940757" w:rsidRDefault="00940757">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_Toc155961446 \h </w:instrText>
      </w:r>
      <w:r>
        <w:fldChar w:fldCharType="separate"/>
      </w:r>
      <w:r>
        <w:t>147</w:t>
      </w:r>
      <w:r>
        <w:fldChar w:fldCharType="end"/>
      </w:r>
    </w:p>
    <w:p w14:paraId="575AB8A8" w14:textId="5412B1A9" w:rsidR="00940757" w:rsidRDefault="00940757">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_Toc155961447 \h </w:instrText>
      </w:r>
      <w:r>
        <w:fldChar w:fldCharType="separate"/>
      </w:r>
      <w:r>
        <w:t>150</w:t>
      </w:r>
      <w:r>
        <w:fldChar w:fldCharType="end"/>
      </w:r>
    </w:p>
    <w:p w14:paraId="4E6AEEFB" w14:textId="0323190C" w:rsidR="00940757" w:rsidRDefault="00940757">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_Toc155961448 \h </w:instrText>
      </w:r>
      <w:r>
        <w:fldChar w:fldCharType="separate"/>
      </w:r>
      <w:r>
        <w:t>150</w:t>
      </w:r>
      <w:r>
        <w:fldChar w:fldCharType="end"/>
      </w:r>
    </w:p>
    <w:p w14:paraId="775EE6E0" w14:textId="57C449C7" w:rsidR="00940757" w:rsidRDefault="0094075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_Toc155961449 \h </w:instrText>
      </w:r>
      <w:r>
        <w:fldChar w:fldCharType="separate"/>
      </w:r>
      <w:r>
        <w:t>150</w:t>
      </w:r>
      <w:r>
        <w:fldChar w:fldCharType="end"/>
      </w:r>
    </w:p>
    <w:p w14:paraId="0ECC1B76" w14:textId="00626012" w:rsidR="00940757" w:rsidRDefault="00940757">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_Toc155961450 \h </w:instrText>
      </w:r>
      <w:r>
        <w:fldChar w:fldCharType="separate"/>
      </w:r>
      <w:r>
        <w:t>151</w:t>
      </w:r>
      <w:r>
        <w:fldChar w:fldCharType="end"/>
      </w:r>
    </w:p>
    <w:p w14:paraId="24B85EBE" w14:textId="30F8F81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155961241"/>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155961242"/>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155961243"/>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55961244"/>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155961245"/>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155961246"/>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155961247"/>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155961248"/>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155961249"/>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155961250"/>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155961251"/>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155961252"/>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155961253"/>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155961254"/>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155961255"/>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155961256"/>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155961257"/>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155961258"/>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155961259"/>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155961260"/>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155961261"/>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155961262"/>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14530"/>
    <w:bookmarkStart w:id="236" w:name="_MON_1318320815"/>
    <w:bookmarkEnd w:id="235"/>
    <w:bookmarkEnd w:id="236"/>
    <w:bookmarkStart w:id="237" w:name="_MON_1318314392"/>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25.6pt" o:ole="">
            <v:imagedata r:id="rId11" o:title=""/>
          </v:shape>
          <o:OLEObject Type="Embed" ProgID="Word.Picture.8" ShapeID="_x0000_i1025" DrawAspect="Content" ObjectID="_1766595320"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155961263"/>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5pt;height:125.6pt" o:ole="">
            <v:imagedata r:id="rId13" o:title=""/>
          </v:shape>
          <o:OLEObject Type="Embed" ProgID="Word.Picture.8" ShapeID="_x0000_i1026" DrawAspect="Content" ObjectID="_1766595321"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155961264"/>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155961265"/>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155961266"/>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2044"/>
    <w:bookmarkEnd w:id="281"/>
    <w:bookmarkStart w:id="282" w:name="_MON_1318271543"/>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65pt;height:102.15pt" o:ole="">
            <v:imagedata r:id="rId15" o:title=""/>
          </v:shape>
          <o:OLEObject Type="Embed" ProgID="Word.Picture.8" ShapeID="_x0000_i1027" DrawAspect="Content" ObjectID="_1766595322"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155961267"/>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155961268"/>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155961269"/>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155961270"/>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65pt;height:102.15pt" o:ole="">
            <v:imagedata r:id="rId17" o:title=""/>
          </v:shape>
          <o:OLEObject Type="Embed" ProgID="Word.Picture.8" ShapeID="_x0000_i1028" DrawAspect="Content" ObjectID="_1766595323"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155961271"/>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155961272"/>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155961273"/>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155961274"/>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65pt;height:102.15pt" o:ole="">
            <v:imagedata r:id="rId19" o:title=""/>
          </v:shape>
          <o:OLEObject Type="Embed" ProgID="Word.Picture.8" ShapeID="_x0000_i1029" DrawAspect="Content" ObjectID="_1766595324"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155961275"/>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155961276"/>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155961277"/>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155961278"/>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5pt;height:125.6pt" o:ole="">
            <v:imagedata r:id="rId21" o:title=""/>
          </v:shape>
          <o:OLEObject Type="Embed" ProgID="Word.Picture.8" ShapeID="_x0000_i1030" DrawAspect="Content" ObjectID="_1766595325"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155961279"/>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5pt;height:125.6pt" o:ole="">
            <v:imagedata r:id="rId23" o:title=""/>
          </v:shape>
          <o:OLEObject Type="Embed" ProgID="Word.Picture.8" ShapeID="_x0000_i1031" DrawAspect="Content" ObjectID="_1766595326"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155961280"/>
      <w:bookmarkStart w:id="431" w:name="_Toc534903059"/>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0"/>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155961281"/>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155961282"/>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9pt" o:ole="">
            <v:imagedata r:id="rId25" o:title=""/>
          </v:shape>
          <o:OLEObject Type="Embed" ProgID="Word.Picture.8" ShapeID="_x0000_i1032" DrawAspect="Content" ObjectID="_1766595327"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155961283"/>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9pt" o:ole="">
            <v:imagedata r:id="rId27" o:title=""/>
          </v:shape>
          <o:OLEObject Type="Embed" ProgID="Word.Picture.8" ShapeID="_x0000_i1033" DrawAspect="Content" ObjectID="_1766595328"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155961284"/>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155961285"/>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155961286"/>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155961287"/>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9pt" o:ole="">
            <v:imagedata r:id="rId29" o:title=""/>
          </v:shape>
          <o:OLEObject Type="Embed" ProgID="Word.Picture.8" ShapeID="_x0000_i1034" DrawAspect="Content" ObjectID="_1766595329"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155961288"/>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155961289"/>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155961290"/>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155961291"/>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155961292"/>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5pt;height:123.9pt" o:ole="">
            <v:imagedata r:id="rId31" o:title=""/>
          </v:shape>
          <o:OLEObject Type="Embed" ProgID="Word.Picture.8" ShapeID="_x0000_i1035" DrawAspect="Content" ObjectID="_1766595330"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155961293"/>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5pt;height:123.9pt" o:ole="">
            <v:imagedata r:id="rId33" o:title=""/>
          </v:shape>
          <o:OLEObject Type="Embed" ProgID="Word.Picture.8" ShapeID="_x0000_i1036" DrawAspect="Content" ObjectID="_1766595331"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155961294"/>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155961295"/>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155961296"/>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9pt" o:ole="">
            <v:imagedata r:id="rId35" o:title=""/>
          </v:shape>
          <o:OLEObject Type="Embed" ProgID="Word.Picture.8" ShapeID="_x0000_i1037" DrawAspect="Content" ObjectID="_1766595332"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155961297"/>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9pt" o:ole="">
            <v:imagedata r:id="rId37" o:title=""/>
          </v:shape>
          <o:OLEObject Type="Embed" ProgID="Word.Picture.8" ShapeID="_x0000_i1038" DrawAspect="Content" ObjectID="_1766595333"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155961298"/>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155961299"/>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155961300"/>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155961301"/>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9pt" o:ole="">
            <v:imagedata r:id="rId39" o:title=""/>
          </v:shape>
          <o:OLEObject Type="Embed" ProgID="Word.Picture.8" ShapeID="_x0000_i1039" DrawAspect="Content" ObjectID="_1766595334"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155961302"/>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155961303"/>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155961304"/>
      <w:bookmarkEnd w:id="661"/>
      <w:r w:rsidRPr="00707B3F">
        <w:rPr>
          <w:noProof/>
        </w:rPr>
        <w:t>8.3</w:t>
      </w:r>
      <w:r w:rsidRPr="00707B3F">
        <w:rPr>
          <w:noProof/>
        </w:rPr>
        <w:tab/>
        <w:t>Management Procedures</w:t>
      </w:r>
      <w:bookmarkEnd w:id="431"/>
      <w:bookmarkEnd w:id="662"/>
      <w:bookmarkEnd w:id="663"/>
      <w:bookmarkEnd w:id="664"/>
      <w:bookmarkEnd w:id="665"/>
      <w:bookmarkEnd w:id="666"/>
      <w:bookmarkEnd w:id="667"/>
      <w:bookmarkEnd w:id="668"/>
      <w:bookmarkEnd w:id="669"/>
    </w:p>
    <w:p w14:paraId="3ECFF7C7" w14:textId="77777777" w:rsidR="00DF07DA" w:rsidRPr="00707B3F" w:rsidRDefault="00DF07DA" w:rsidP="00DF07DA">
      <w:pPr>
        <w:pStyle w:val="Heading4"/>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155961305"/>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155961306"/>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155961307"/>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008778238"/>
    <w:bookmarkStart w:id="701" w:name="_MON_1254840926"/>
    <w:bookmarkStart w:id="702" w:name="_MON_1256469412"/>
    <w:bookmarkStart w:id="703" w:name="_MON_1256573471"/>
    <w:bookmarkStart w:id="704" w:name="_MON_1256574058"/>
    <w:bookmarkStart w:id="705" w:name="_MON_1318076554"/>
    <w:bookmarkStart w:id="706" w:name="_MON_1318076594"/>
    <w:bookmarkStart w:id="707" w:name="_MON_1318076600"/>
    <w:bookmarkEnd w:id="700"/>
    <w:bookmarkEnd w:id="701"/>
    <w:bookmarkEnd w:id="702"/>
    <w:bookmarkEnd w:id="703"/>
    <w:bookmarkEnd w:id="704"/>
    <w:bookmarkEnd w:id="705"/>
    <w:bookmarkEnd w:id="706"/>
    <w:bookmarkEnd w:id="707"/>
    <w:bookmarkStart w:id="708" w:name="_MON_1005512419"/>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25pt;height:100.45pt" o:ole="" fillcolor="window">
            <v:imagedata r:id="rId41" o:title=""/>
          </v:shape>
          <o:OLEObject Type="Embed" ProgID="Word.Picture.8" ShapeID="_x0000_i1040" DrawAspect="Content" ObjectID="_1766595335"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1.7pt;height:100.45pt" o:ole="" fillcolor="window">
            <v:imagedata r:id="rId43" o:title=""/>
          </v:shape>
          <o:OLEObject Type="Embed" ProgID="Word.Picture.8" ShapeID="_x0000_i1041" DrawAspect="Content" ObjectID="_1766595336"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155961308"/>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155961309"/>
      <w:bookmarkStart w:id="740" w:name="_Toc534903064"/>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39"/>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155961310"/>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155961311"/>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155961312"/>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65pt;height:102.15pt" o:ole="">
            <v:imagedata r:id="rId45" o:title=""/>
          </v:shape>
          <o:OLEObject Type="Embed" ProgID="Word.Picture.8" ShapeID="_x0000_i1042" DrawAspect="Content" ObjectID="_1766595337"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769" w:name="_CR8_4_1_3"/>
      <w:bookmarkStart w:id="770" w:name="_Toc51775954"/>
      <w:bookmarkStart w:id="771" w:name="_Toc56772976"/>
      <w:bookmarkStart w:id="772" w:name="_Toc64447605"/>
      <w:bookmarkStart w:id="773" w:name="_Toc74152261"/>
      <w:bookmarkStart w:id="774" w:name="_Toc88654114"/>
      <w:bookmarkStart w:id="775" w:name="_Toc105612532"/>
      <w:bookmarkStart w:id="776" w:name="_Toc112766897"/>
      <w:bookmarkStart w:id="777" w:name="_Toc155961313"/>
      <w:bookmarkEnd w:id="769"/>
      <w:r w:rsidRPr="00707B3F">
        <w:rPr>
          <w:noProof/>
        </w:rPr>
        <w:t>8.</w:t>
      </w:r>
      <w:r>
        <w:rPr>
          <w:noProof/>
        </w:rPr>
        <w:t>4</w:t>
      </w:r>
      <w:r w:rsidRPr="00707B3F">
        <w:rPr>
          <w:noProof/>
        </w:rPr>
        <w:t>.1.3</w:t>
      </w:r>
      <w:r w:rsidRPr="00707B3F">
        <w:rPr>
          <w:noProof/>
        </w:rPr>
        <w:tab/>
        <w:t>Abnormal Conditions</w:t>
      </w:r>
      <w:bookmarkEnd w:id="770"/>
      <w:bookmarkEnd w:id="771"/>
      <w:bookmarkEnd w:id="772"/>
      <w:bookmarkEnd w:id="773"/>
      <w:bookmarkEnd w:id="774"/>
      <w:bookmarkEnd w:id="775"/>
      <w:bookmarkEnd w:id="776"/>
      <w:bookmarkEnd w:id="777"/>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778" w:name="_CR8_4_2"/>
      <w:bookmarkStart w:id="779" w:name="_Toc534730118"/>
      <w:bookmarkStart w:id="780" w:name="_Toc51775955"/>
      <w:bookmarkStart w:id="781" w:name="_Toc56772977"/>
      <w:bookmarkStart w:id="782" w:name="_Toc64447606"/>
      <w:bookmarkStart w:id="783" w:name="_Toc74152262"/>
      <w:bookmarkStart w:id="784" w:name="_Toc88654115"/>
      <w:bookmarkStart w:id="785" w:name="_Toc105612533"/>
      <w:bookmarkStart w:id="786" w:name="_Toc112766898"/>
      <w:bookmarkStart w:id="787" w:name="_Toc155961314"/>
      <w:bookmarkEnd w:id="778"/>
      <w:r w:rsidRPr="0054226D">
        <w:t>8.</w:t>
      </w:r>
      <w:r>
        <w:t>4</w:t>
      </w:r>
      <w:r w:rsidRPr="0054226D">
        <w:t>.2</w:t>
      </w:r>
      <w:r w:rsidRPr="0054226D">
        <w:tab/>
        <w:t>Assistance Information Feedback</w:t>
      </w:r>
      <w:bookmarkEnd w:id="779"/>
      <w:bookmarkEnd w:id="780"/>
      <w:bookmarkEnd w:id="781"/>
      <w:bookmarkEnd w:id="782"/>
      <w:bookmarkEnd w:id="783"/>
      <w:bookmarkEnd w:id="784"/>
      <w:bookmarkEnd w:id="785"/>
      <w:bookmarkEnd w:id="786"/>
      <w:bookmarkEnd w:id="787"/>
    </w:p>
    <w:p w14:paraId="487C1C65" w14:textId="77777777" w:rsidR="00125019" w:rsidRPr="0054226D" w:rsidRDefault="00125019" w:rsidP="00125019">
      <w:pPr>
        <w:pStyle w:val="Heading4"/>
      </w:pPr>
      <w:bookmarkStart w:id="788" w:name="_CR8_4_2_1"/>
      <w:bookmarkStart w:id="789" w:name="_Toc534730119"/>
      <w:bookmarkStart w:id="790" w:name="_Toc51775956"/>
      <w:bookmarkStart w:id="791" w:name="_Toc56772978"/>
      <w:bookmarkStart w:id="792" w:name="_Toc64447607"/>
      <w:bookmarkStart w:id="793" w:name="_Toc74152263"/>
      <w:bookmarkStart w:id="794" w:name="_Toc88654116"/>
      <w:bookmarkStart w:id="795" w:name="_Toc105612534"/>
      <w:bookmarkStart w:id="796" w:name="_Toc112766899"/>
      <w:bookmarkStart w:id="797" w:name="_Toc155961315"/>
      <w:bookmarkEnd w:id="788"/>
      <w:r w:rsidRPr="0054226D">
        <w:t>8.</w:t>
      </w:r>
      <w:r>
        <w:t>4</w:t>
      </w:r>
      <w:r w:rsidRPr="0054226D">
        <w:t>.2.1</w:t>
      </w:r>
      <w:r w:rsidRPr="0054226D">
        <w:tab/>
        <w:t>General</w:t>
      </w:r>
      <w:bookmarkEnd w:id="789"/>
      <w:bookmarkEnd w:id="790"/>
      <w:bookmarkEnd w:id="791"/>
      <w:bookmarkEnd w:id="792"/>
      <w:bookmarkEnd w:id="793"/>
      <w:bookmarkEnd w:id="794"/>
      <w:bookmarkEnd w:id="795"/>
      <w:bookmarkEnd w:id="796"/>
      <w:bookmarkEnd w:id="797"/>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98" w:name="_CR8_4_2_2"/>
      <w:bookmarkStart w:id="799" w:name="_Toc534730120"/>
      <w:bookmarkStart w:id="800" w:name="_Toc51775957"/>
      <w:bookmarkStart w:id="801" w:name="_Toc56772979"/>
      <w:bookmarkStart w:id="802" w:name="_Toc64447608"/>
      <w:bookmarkStart w:id="803" w:name="_Toc74152264"/>
      <w:bookmarkStart w:id="804" w:name="_Toc88654117"/>
      <w:bookmarkStart w:id="805" w:name="_Toc105612535"/>
      <w:bookmarkStart w:id="806" w:name="_Toc112766900"/>
      <w:bookmarkStart w:id="807" w:name="_Toc155961316"/>
      <w:bookmarkEnd w:id="798"/>
      <w:r w:rsidRPr="0054226D">
        <w:t>8.</w:t>
      </w:r>
      <w:r>
        <w:t>4</w:t>
      </w:r>
      <w:r w:rsidRPr="0054226D">
        <w:t>.2.2</w:t>
      </w:r>
      <w:r w:rsidRPr="0054226D">
        <w:tab/>
        <w:t>Successful Operation</w:t>
      </w:r>
      <w:bookmarkEnd w:id="799"/>
      <w:bookmarkEnd w:id="800"/>
      <w:bookmarkEnd w:id="801"/>
      <w:bookmarkEnd w:id="802"/>
      <w:bookmarkEnd w:id="803"/>
      <w:bookmarkEnd w:id="804"/>
      <w:bookmarkEnd w:id="805"/>
      <w:bookmarkEnd w:id="806"/>
      <w:bookmarkEnd w:id="80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65pt;height:102.15pt" o:ole="">
            <v:imagedata r:id="rId47" o:title=""/>
          </v:shape>
          <o:OLEObject Type="Embed" ProgID="Word.Picture.8" ShapeID="_x0000_i1043" DrawAspect="Content" ObjectID="_1766595338" r:id="rId48"/>
        </w:object>
      </w:r>
    </w:p>
    <w:p w14:paraId="57C5BE25" w14:textId="77777777" w:rsidR="00125019" w:rsidRPr="0054226D" w:rsidRDefault="00125019" w:rsidP="00125019">
      <w:pPr>
        <w:pStyle w:val="TF"/>
        <w:rPr>
          <w:lang w:eastAsia="zh-CN"/>
        </w:rPr>
      </w:pPr>
      <w:bookmarkStart w:id="808" w:name="_CRFigure8_4_2_21"/>
      <w:r w:rsidRPr="0054226D">
        <w:t xml:space="preserve">Figure </w:t>
      </w:r>
      <w:bookmarkEnd w:id="808"/>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10" w:name="_CR8_4_2_3"/>
      <w:bookmarkStart w:id="811" w:name="_Toc534730121"/>
      <w:bookmarkStart w:id="812" w:name="_Toc51775958"/>
      <w:bookmarkStart w:id="813" w:name="_Toc56772980"/>
      <w:bookmarkStart w:id="814" w:name="_Toc64447609"/>
      <w:bookmarkStart w:id="815" w:name="_Toc74152265"/>
      <w:bookmarkStart w:id="816" w:name="_Toc88654118"/>
      <w:bookmarkStart w:id="817" w:name="_Toc105612536"/>
      <w:bookmarkStart w:id="818" w:name="_Toc112766901"/>
      <w:bookmarkStart w:id="819" w:name="_Toc155961317"/>
      <w:bookmarkEnd w:id="809"/>
      <w:bookmarkEnd w:id="810"/>
      <w:r w:rsidRPr="0054226D">
        <w:t>8.</w:t>
      </w:r>
      <w:r>
        <w:t>4</w:t>
      </w:r>
      <w:r w:rsidRPr="0054226D">
        <w:t>.2.3</w:t>
      </w:r>
      <w:r w:rsidRPr="0054226D">
        <w:tab/>
        <w:t>Abnormal Conditions</w:t>
      </w:r>
      <w:bookmarkEnd w:id="811"/>
      <w:bookmarkEnd w:id="812"/>
      <w:bookmarkEnd w:id="813"/>
      <w:bookmarkEnd w:id="814"/>
      <w:bookmarkEnd w:id="815"/>
      <w:bookmarkEnd w:id="816"/>
      <w:bookmarkEnd w:id="817"/>
      <w:bookmarkEnd w:id="818"/>
      <w:bookmarkEnd w:id="819"/>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20" w:name="_CR8_5"/>
      <w:bookmarkStart w:id="821" w:name="_Toc51775959"/>
      <w:bookmarkStart w:id="822" w:name="_Toc56772981"/>
      <w:bookmarkStart w:id="823" w:name="_Toc64447610"/>
      <w:bookmarkStart w:id="824" w:name="_Toc74152266"/>
      <w:bookmarkStart w:id="825" w:name="_Toc88654119"/>
      <w:bookmarkStart w:id="826" w:name="_Toc105612537"/>
      <w:bookmarkStart w:id="827" w:name="_Toc112766902"/>
      <w:bookmarkStart w:id="828" w:name="_Toc155961318"/>
      <w:bookmarkEnd w:id="820"/>
      <w:r w:rsidRPr="002571EA">
        <w:t>8.</w:t>
      </w:r>
      <w:r>
        <w:t>5</w:t>
      </w:r>
      <w:r w:rsidRPr="002571EA">
        <w:tab/>
        <w:t xml:space="preserve">Measurement </w:t>
      </w:r>
      <w:r>
        <w:rPr>
          <w:lang w:eastAsia="zh-CN"/>
        </w:rPr>
        <w:t>Information Transfer</w:t>
      </w:r>
      <w:bookmarkEnd w:id="821"/>
      <w:bookmarkEnd w:id="822"/>
      <w:bookmarkEnd w:id="823"/>
      <w:bookmarkEnd w:id="824"/>
      <w:bookmarkEnd w:id="825"/>
      <w:bookmarkEnd w:id="826"/>
      <w:bookmarkEnd w:id="827"/>
      <w:bookmarkEnd w:id="828"/>
    </w:p>
    <w:p w14:paraId="1FB4EC11" w14:textId="77777777" w:rsidR="00125019" w:rsidRPr="002571EA" w:rsidRDefault="00125019" w:rsidP="00125019">
      <w:pPr>
        <w:pStyle w:val="Heading3"/>
      </w:pPr>
      <w:bookmarkStart w:id="829" w:name="_CR8_5_1"/>
      <w:bookmarkStart w:id="830" w:name="_Toc478159723"/>
      <w:bookmarkStart w:id="831" w:name="_Toc51775960"/>
      <w:bookmarkStart w:id="832" w:name="_Toc56772982"/>
      <w:bookmarkStart w:id="833" w:name="_Toc64447611"/>
      <w:bookmarkStart w:id="834" w:name="_Toc74152267"/>
      <w:bookmarkStart w:id="835" w:name="_Toc88654120"/>
      <w:bookmarkStart w:id="836" w:name="_Toc105612538"/>
      <w:bookmarkStart w:id="837" w:name="_Toc112766903"/>
      <w:bookmarkStart w:id="838" w:name="_Toc155961319"/>
      <w:bookmarkEnd w:id="829"/>
      <w:r w:rsidRPr="002571EA">
        <w:t>8.</w:t>
      </w:r>
      <w:r>
        <w:t>5</w:t>
      </w:r>
      <w:r w:rsidRPr="002571EA">
        <w:t>.1</w:t>
      </w:r>
      <w:r w:rsidRPr="002571EA">
        <w:tab/>
        <w:t>Measurement</w:t>
      </w:r>
      <w:bookmarkEnd w:id="830"/>
      <w:bookmarkEnd w:id="831"/>
      <w:bookmarkEnd w:id="832"/>
      <w:bookmarkEnd w:id="833"/>
      <w:bookmarkEnd w:id="834"/>
      <w:bookmarkEnd w:id="835"/>
      <w:bookmarkEnd w:id="836"/>
      <w:bookmarkEnd w:id="837"/>
      <w:bookmarkEnd w:id="838"/>
    </w:p>
    <w:p w14:paraId="7AD11A5E" w14:textId="77777777" w:rsidR="00125019" w:rsidRPr="002571EA" w:rsidRDefault="00125019" w:rsidP="00125019">
      <w:pPr>
        <w:pStyle w:val="Heading4"/>
      </w:pPr>
      <w:bookmarkStart w:id="839" w:name="_CR8_5_1_1"/>
      <w:bookmarkStart w:id="840" w:name="_Toc478159724"/>
      <w:bookmarkStart w:id="841" w:name="_Toc51775961"/>
      <w:bookmarkStart w:id="842" w:name="_Toc56772983"/>
      <w:bookmarkStart w:id="843" w:name="_Toc64447612"/>
      <w:bookmarkStart w:id="844" w:name="_Toc74152268"/>
      <w:bookmarkStart w:id="845" w:name="_Toc88654121"/>
      <w:bookmarkStart w:id="846" w:name="_Toc105612539"/>
      <w:bookmarkStart w:id="847" w:name="_Toc112766904"/>
      <w:bookmarkStart w:id="848" w:name="_Toc155961320"/>
      <w:bookmarkEnd w:id="839"/>
      <w:r w:rsidRPr="002571EA">
        <w:t>8.</w:t>
      </w:r>
      <w:r>
        <w:t>5</w:t>
      </w:r>
      <w:r w:rsidRPr="002571EA">
        <w:t>.1.1</w:t>
      </w:r>
      <w:r w:rsidRPr="002571EA">
        <w:tab/>
        <w:t>General</w:t>
      </w:r>
      <w:bookmarkEnd w:id="840"/>
      <w:bookmarkEnd w:id="841"/>
      <w:bookmarkEnd w:id="842"/>
      <w:bookmarkEnd w:id="843"/>
      <w:bookmarkEnd w:id="844"/>
      <w:bookmarkEnd w:id="845"/>
      <w:bookmarkEnd w:id="846"/>
      <w:bookmarkEnd w:id="847"/>
      <w:bookmarkEnd w:id="848"/>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9" w:name="_CR8_5_1_2"/>
      <w:bookmarkStart w:id="850" w:name="_Toc478159725"/>
      <w:bookmarkStart w:id="851" w:name="_Toc51775962"/>
      <w:bookmarkStart w:id="852" w:name="_Toc56772984"/>
      <w:bookmarkStart w:id="853" w:name="_Toc64447613"/>
      <w:bookmarkStart w:id="854" w:name="_Toc74152269"/>
      <w:bookmarkStart w:id="855" w:name="_Toc88654122"/>
      <w:bookmarkStart w:id="856" w:name="_Toc105612540"/>
      <w:bookmarkStart w:id="857" w:name="_Toc112766905"/>
      <w:bookmarkStart w:id="858" w:name="_Toc155961321"/>
      <w:bookmarkEnd w:id="849"/>
      <w:r w:rsidRPr="002571EA">
        <w:lastRenderedPageBreak/>
        <w:t>8.</w:t>
      </w:r>
      <w:r>
        <w:t>5</w:t>
      </w:r>
      <w:r w:rsidRPr="002571EA">
        <w:t>.1.2</w:t>
      </w:r>
      <w:r w:rsidRPr="002571EA">
        <w:tab/>
        <w:t>Successful Operation</w:t>
      </w:r>
      <w:bookmarkEnd w:id="850"/>
      <w:bookmarkEnd w:id="851"/>
      <w:bookmarkEnd w:id="852"/>
      <w:bookmarkEnd w:id="853"/>
      <w:bookmarkEnd w:id="854"/>
      <w:bookmarkEnd w:id="855"/>
      <w:bookmarkEnd w:id="856"/>
      <w:bookmarkEnd w:id="857"/>
      <w:bookmarkEnd w:id="858"/>
    </w:p>
    <w:bookmarkStart w:id="859" w:name="_MON_1397978406"/>
    <w:bookmarkEnd w:id="859"/>
    <w:p w14:paraId="07BA1100" w14:textId="77777777" w:rsidR="00125019" w:rsidRPr="002571EA" w:rsidRDefault="00125019" w:rsidP="00125019">
      <w:pPr>
        <w:pStyle w:val="TH"/>
      </w:pPr>
      <w:r w:rsidRPr="002571EA">
        <w:object w:dxaOrig="6768" w:dyaOrig="2655" w14:anchorId="0742F2D6">
          <v:shape id="_x0000_i1044" type="#_x0000_t75" style="width:321.5pt;height:123.9pt" o:ole="">
            <v:imagedata r:id="rId49" o:title=""/>
          </v:shape>
          <o:OLEObject Type="Embed" ProgID="Word.Picture.8" ShapeID="_x0000_i1044" DrawAspect="Content" ObjectID="_1766595339" r:id="rId50"/>
        </w:object>
      </w:r>
    </w:p>
    <w:p w14:paraId="082AE054" w14:textId="77777777" w:rsidR="00125019" w:rsidRPr="002571EA" w:rsidRDefault="00125019" w:rsidP="00125019">
      <w:pPr>
        <w:pStyle w:val="TF"/>
      </w:pPr>
      <w:bookmarkStart w:id="860" w:name="_CRFigure8_5_1_2_1"/>
      <w:r w:rsidRPr="002571EA">
        <w:t xml:space="preserve">Figure </w:t>
      </w:r>
      <w:bookmarkEnd w:id="860"/>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61" w:name="_Toc478159726"/>
      <w:bookmarkStart w:id="862"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6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64" w:name="_Toc64447614"/>
      <w:bookmarkStart w:id="865"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66" w:name="_CR8_5_1_3"/>
      <w:bookmarkStart w:id="867" w:name="_Toc88654123"/>
      <w:bookmarkStart w:id="868" w:name="_Toc105612541"/>
      <w:bookmarkStart w:id="869" w:name="_Toc112766906"/>
      <w:bookmarkStart w:id="870" w:name="_Toc155961322"/>
      <w:bookmarkEnd w:id="866"/>
      <w:r w:rsidRPr="002571EA">
        <w:t>8.</w:t>
      </w:r>
      <w:r>
        <w:t>5</w:t>
      </w:r>
      <w:r w:rsidRPr="002571EA">
        <w:t>.1.3</w:t>
      </w:r>
      <w:r w:rsidRPr="002571EA">
        <w:tab/>
        <w:t>Unsuccessful Operation</w:t>
      </w:r>
      <w:bookmarkEnd w:id="861"/>
      <w:bookmarkEnd w:id="862"/>
      <w:bookmarkEnd w:id="863"/>
      <w:bookmarkEnd w:id="864"/>
      <w:bookmarkEnd w:id="865"/>
      <w:bookmarkEnd w:id="867"/>
      <w:bookmarkEnd w:id="868"/>
      <w:bookmarkEnd w:id="869"/>
      <w:bookmarkEnd w:id="870"/>
    </w:p>
    <w:bookmarkStart w:id="871" w:name="_MON_1397979636"/>
    <w:bookmarkEnd w:id="871"/>
    <w:p w14:paraId="267F5877" w14:textId="77777777" w:rsidR="00125019" w:rsidRPr="002571EA" w:rsidRDefault="00125019" w:rsidP="00125019">
      <w:pPr>
        <w:pStyle w:val="TH"/>
      </w:pPr>
      <w:r w:rsidRPr="002571EA">
        <w:object w:dxaOrig="6768" w:dyaOrig="2655" w14:anchorId="2E6AB477">
          <v:shape id="_x0000_i1045" type="#_x0000_t75" style="width:321.5pt;height:123.9pt" o:ole="">
            <v:imagedata r:id="rId51" o:title=""/>
          </v:shape>
          <o:OLEObject Type="Embed" ProgID="Word.Picture.8" ShapeID="_x0000_i1045" DrawAspect="Content" ObjectID="_1766595340" r:id="rId52"/>
        </w:object>
      </w:r>
    </w:p>
    <w:p w14:paraId="7E718799" w14:textId="77777777" w:rsidR="00125019" w:rsidRPr="002571EA" w:rsidRDefault="00125019" w:rsidP="00125019">
      <w:pPr>
        <w:pStyle w:val="TF"/>
      </w:pPr>
      <w:bookmarkStart w:id="872" w:name="_CRFigure8_5_1_3_1"/>
      <w:r w:rsidRPr="002571EA">
        <w:t xml:space="preserve">Figure </w:t>
      </w:r>
      <w:bookmarkEnd w:id="872"/>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73" w:name="_CR8_5_1_4"/>
      <w:bookmarkStart w:id="874" w:name="_Toc478159727"/>
      <w:bookmarkStart w:id="875" w:name="_Toc51775964"/>
      <w:bookmarkStart w:id="876" w:name="_Toc56772986"/>
      <w:bookmarkStart w:id="877" w:name="_Toc64447615"/>
      <w:bookmarkStart w:id="878" w:name="_Toc74152271"/>
      <w:bookmarkStart w:id="879" w:name="_Toc88654124"/>
      <w:bookmarkStart w:id="880" w:name="_Toc105612542"/>
      <w:bookmarkStart w:id="881" w:name="_Toc112766907"/>
      <w:bookmarkStart w:id="882" w:name="_Toc155961323"/>
      <w:bookmarkEnd w:id="873"/>
      <w:r w:rsidRPr="002571EA">
        <w:t>8.</w:t>
      </w:r>
      <w:r>
        <w:t>5</w:t>
      </w:r>
      <w:r w:rsidRPr="002571EA">
        <w:t>.1.4</w:t>
      </w:r>
      <w:r w:rsidRPr="002571EA">
        <w:tab/>
        <w:t>Abnormal Conditions</w:t>
      </w:r>
      <w:bookmarkEnd w:id="874"/>
      <w:bookmarkEnd w:id="875"/>
      <w:bookmarkEnd w:id="876"/>
      <w:bookmarkEnd w:id="877"/>
      <w:bookmarkEnd w:id="878"/>
      <w:bookmarkEnd w:id="879"/>
      <w:bookmarkEnd w:id="880"/>
      <w:bookmarkEnd w:id="881"/>
      <w:bookmarkEnd w:id="88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83" w:name="_CR8_5_2"/>
      <w:bookmarkStart w:id="884" w:name="_Toc51775965"/>
      <w:bookmarkStart w:id="885" w:name="_Toc56772987"/>
      <w:bookmarkStart w:id="886" w:name="_Toc64447616"/>
      <w:bookmarkStart w:id="887" w:name="_Toc74152272"/>
      <w:bookmarkStart w:id="888" w:name="_Toc88654125"/>
      <w:bookmarkStart w:id="889" w:name="_Toc105612543"/>
      <w:bookmarkStart w:id="890" w:name="_Toc112766908"/>
      <w:bookmarkStart w:id="891" w:name="_Toc155961324"/>
      <w:bookmarkStart w:id="892" w:name="_Toc478159728"/>
      <w:bookmarkEnd w:id="883"/>
      <w:r w:rsidRPr="002571EA">
        <w:t>8.</w:t>
      </w:r>
      <w:r>
        <w:t>5</w:t>
      </w:r>
      <w:r w:rsidRPr="002571EA">
        <w:t>.</w:t>
      </w:r>
      <w:r>
        <w:t>2</w:t>
      </w:r>
      <w:r w:rsidRPr="002571EA">
        <w:tab/>
        <w:t>Measurement</w:t>
      </w:r>
      <w:r>
        <w:t xml:space="preserve"> Report</w:t>
      </w:r>
      <w:bookmarkEnd w:id="884"/>
      <w:bookmarkEnd w:id="885"/>
      <w:bookmarkEnd w:id="886"/>
      <w:bookmarkEnd w:id="887"/>
      <w:bookmarkEnd w:id="888"/>
      <w:bookmarkEnd w:id="889"/>
      <w:bookmarkEnd w:id="890"/>
      <w:bookmarkEnd w:id="891"/>
    </w:p>
    <w:p w14:paraId="4253B45F" w14:textId="77777777" w:rsidR="00125019" w:rsidRPr="002571EA" w:rsidRDefault="00125019" w:rsidP="00125019">
      <w:pPr>
        <w:pStyle w:val="Heading4"/>
      </w:pPr>
      <w:bookmarkStart w:id="893" w:name="_CR8_5_2_1"/>
      <w:bookmarkStart w:id="894" w:name="_Toc51775966"/>
      <w:bookmarkStart w:id="895" w:name="_Toc56772988"/>
      <w:bookmarkStart w:id="896" w:name="_Toc64447617"/>
      <w:bookmarkStart w:id="897" w:name="_Toc74152273"/>
      <w:bookmarkStart w:id="898" w:name="_Toc88654126"/>
      <w:bookmarkStart w:id="899" w:name="_Toc105612544"/>
      <w:bookmarkStart w:id="900" w:name="_Toc112766909"/>
      <w:bookmarkStart w:id="901" w:name="_Toc155961325"/>
      <w:bookmarkEnd w:id="893"/>
      <w:r w:rsidRPr="002571EA">
        <w:t>8.</w:t>
      </w:r>
      <w:r>
        <w:t>5</w:t>
      </w:r>
      <w:r w:rsidRPr="002571EA">
        <w:t>.</w:t>
      </w:r>
      <w:r>
        <w:t>2</w:t>
      </w:r>
      <w:r w:rsidRPr="002571EA">
        <w:t>.1</w:t>
      </w:r>
      <w:r w:rsidRPr="002571EA">
        <w:tab/>
        <w:t>General</w:t>
      </w:r>
      <w:bookmarkEnd w:id="894"/>
      <w:bookmarkEnd w:id="895"/>
      <w:bookmarkEnd w:id="896"/>
      <w:bookmarkEnd w:id="897"/>
      <w:bookmarkEnd w:id="898"/>
      <w:bookmarkEnd w:id="899"/>
      <w:bookmarkEnd w:id="900"/>
      <w:bookmarkEnd w:id="901"/>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902" w:name="_CR8_5_2_2"/>
      <w:bookmarkStart w:id="903" w:name="_Toc51775967"/>
      <w:bookmarkStart w:id="904" w:name="_Toc56772989"/>
      <w:bookmarkStart w:id="905" w:name="_Toc64447618"/>
      <w:bookmarkStart w:id="906" w:name="_Toc74152274"/>
      <w:bookmarkStart w:id="907" w:name="_Toc88654127"/>
      <w:bookmarkStart w:id="908" w:name="_Toc105612545"/>
      <w:bookmarkStart w:id="909" w:name="_Toc112766910"/>
      <w:bookmarkStart w:id="910" w:name="_Toc155961326"/>
      <w:bookmarkEnd w:id="902"/>
      <w:r w:rsidRPr="002571EA">
        <w:t>8.</w:t>
      </w:r>
      <w:r>
        <w:t>5</w:t>
      </w:r>
      <w:r w:rsidRPr="002571EA">
        <w:t>.</w:t>
      </w:r>
      <w:r>
        <w:t>2</w:t>
      </w:r>
      <w:r w:rsidRPr="002571EA">
        <w:t>.2</w:t>
      </w:r>
      <w:r w:rsidRPr="002571EA">
        <w:tab/>
        <w:t>Successful Operation</w:t>
      </w:r>
      <w:bookmarkEnd w:id="903"/>
      <w:bookmarkEnd w:id="904"/>
      <w:bookmarkEnd w:id="905"/>
      <w:bookmarkEnd w:id="906"/>
      <w:bookmarkEnd w:id="907"/>
      <w:bookmarkEnd w:id="908"/>
      <w:bookmarkEnd w:id="909"/>
      <w:bookmarkEnd w:id="910"/>
    </w:p>
    <w:bookmarkStart w:id="911" w:name="_MON_1634549011"/>
    <w:bookmarkEnd w:id="911"/>
    <w:p w14:paraId="197E83F8" w14:textId="77777777" w:rsidR="00125019" w:rsidRPr="002571EA" w:rsidRDefault="00125019" w:rsidP="00125019">
      <w:pPr>
        <w:pStyle w:val="TH"/>
      </w:pPr>
      <w:r w:rsidRPr="00707B3F">
        <w:rPr>
          <w:noProof/>
        </w:rPr>
        <w:object w:dxaOrig="6597" w:dyaOrig="2130" w14:anchorId="4E99FFF6">
          <v:shape id="_x0000_i1046" type="#_x0000_t75" style="width:315.65pt;height:102.15pt" o:ole="">
            <v:imagedata r:id="rId53" o:title=""/>
          </v:shape>
          <o:OLEObject Type="Embed" ProgID="Word.Picture.8" ShapeID="_x0000_i1046" DrawAspect="Content" ObjectID="_1766595341" r:id="rId54"/>
        </w:object>
      </w:r>
    </w:p>
    <w:p w14:paraId="25997AA4" w14:textId="07413231" w:rsidR="00125019" w:rsidRPr="002571EA" w:rsidRDefault="00125019" w:rsidP="00125019">
      <w:pPr>
        <w:pStyle w:val="TF"/>
      </w:pPr>
      <w:bookmarkStart w:id="912" w:name="_CRFigure8_5_2_2_1"/>
      <w:r w:rsidRPr="002571EA">
        <w:t xml:space="preserve">Figure </w:t>
      </w:r>
      <w:bookmarkEnd w:id="912"/>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13" w:name="_CR8_5_3"/>
      <w:bookmarkStart w:id="914" w:name="_Toc51775968"/>
      <w:bookmarkStart w:id="915" w:name="_Toc56772990"/>
      <w:bookmarkStart w:id="916" w:name="_Toc64447619"/>
      <w:bookmarkStart w:id="917" w:name="_Toc74152275"/>
      <w:bookmarkStart w:id="918" w:name="_Toc88654128"/>
      <w:bookmarkStart w:id="919" w:name="_Toc105612546"/>
      <w:bookmarkStart w:id="920" w:name="_Toc112766911"/>
      <w:bookmarkStart w:id="921" w:name="_Toc155961327"/>
      <w:bookmarkEnd w:id="913"/>
      <w:r w:rsidRPr="002571EA">
        <w:t>8.</w:t>
      </w:r>
      <w:r>
        <w:t>5</w:t>
      </w:r>
      <w:r w:rsidRPr="002571EA">
        <w:t>.</w:t>
      </w:r>
      <w:r>
        <w:t>3</w:t>
      </w:r>
      <w:r w:rsidRPr="002571EA">
        <w:tab/>
        <w:t>Measurement Update</w:t>
      </w:r>
      <w:bookmarkEnd w:id="892"/>
      <w:bookmarkEnd w:id="914"/>
      <w:bookmarkEnd w:id="915"/>
      <w:bookmarkEnd w:id="916"/>
      <w:bookmarkEnd w:id="917"/>
      <w:bookmarkEnd w:id="918"/>
      <w:bookmarkEnd w:id="919"/>
      <w:bookmarkEnd w:id="920"/>
      <w:bookmarkEnd w:id="921"/>
    </w:p>
    <w:p w14:paraId="6CB9F2E0" w14:textId="77777777" w:rsidR="00125019" w:rsidRPr="002571EA" w:rsidRDefault="00125019" w:rsidP="00125019">
      <w:pPr>
        <w:pStyle w:val="Heading4"/>
      </w:pPr>
      <w:bookmarkStart w:id="922" w:name="_CR8_5_3_1"/>
      <w:bookmarkStart w:id="923" w:name="_Toc478159729"/>
      <w:bookmarkStart w:id="924" w:name="_Toc51775969"/>
      <w:bookmarkStart w:id="925" w:name="_Toc56772991"/>
      <w:bookmarkStart w:id="926" w:name="_Toc64447620"/>
      <w:bookmarkStart w:id="927" w:name="_Toc74152276"/>
      <w:bookmarkStart w:id="928" w:name="_Toc88654129"/>
      <w:bookmarkStart w:id="929" w:name="_Toc105612547"/>
      <w:bookmarkStart w:id="930" w:name="_Toc112766912"/>
      <w:bookmarkStart w:id="931" w:name="_Toc155961328"/>
      <w:bookmarkEnd w:id="922"/>
      <w:r w:rsidRPr="002571EA">
        <w:t>8.</w:t>
      </w:r>
      <w:r>
        <w:t>5</w:t>
      </w:r>
      <w:r w:rsidRPr="002571EA">
        <w:t>.</w:t>
      </w:r>
      <w:r>
        <w:t>3</w:t>
      </w:r>
      <w:r w:rsidRPr="002571EA">
        <w:t>.1</w:t>
      </w:r>
      <w:r w:rsidRPr="002571EA">
        <w:tab/>
        <w:t>General</w:t>
      </w:r>
      <w:bookmarkEnd w:id="923"/>
      <w:bookmarkEnd w:id="924"/>
      <w:bookmarkEnd w:id="925"/>
      <w:bookmarkEnd w:id="926"/>
      <w:bookmarkEnd w:id="927"/>
      <w:bookmarkEnd w:id="928"/>
      <w:bookmarkEnd w:id="929"/>
      <w:bookmarkEnd w:id="930"/>
      <w:bookmarkEnd w:id="93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32" w:name="_CR8_5_3_2"/>
      <w:bookmarkStart w:id="933" w:name="_Toc478159730"/>
      <w:bookmarkStart w:id="934" w:name="_Toc51775970"/>
      <w:bookmarkStart w:id="935" w:name="_Toc56772992"/>
      <w:bookmarkStart w:id="936" w:name="_Toc64447621"/>
      <w:bookmarkStart w:id="937" w:name="_Toc74152277"/>
      <w:bookmarkStart w:id="938" w:name="_Toc88654130"/>
      <w:bookmarkStart w:id="939" w:name="_Toc105612548"/>
      <w:bookmarkStart w:id="940" w:name="_Toc112766913"/>
      <w:bookmarkStart w:id="941" w:name="_Toc155961329"/>
      <w:bookmarkEnd w:id="932"/>
      <w:r w:rsidRPr="002571EA">
        <w:t>8.</w:t>
      </w:r>
      <w:r>
        <w:t>5</w:t>
      </w:r>
      <w:r w:rsidRPr="002571EA">
        <w:t>.</w:t>
      </w:r>
      <w:r>
        <w:t>3</w:t>
      </w:r>
      <w:r w:rsidRPr="002571EA">
        <w:t>.2</w:t>
      </w:r>
      <w:r w:rsidRPr="002571EA">
        <w:tab/>
        <w:t>Successful Operation</w:t>
      </w:r>
      <w:bookmarkEnd w:id="933"/>
      <w:bookmarkEnd w:id="934"/>
      <w:bookmarkEnd w:id="935"/>
      <w:bookmarkEnd w:id="936"/>
      <w:bookmarkEnd w:id="937"/>
      <w:bookmarkEnd w:id="938"/>
      <w:bookmarkEnd w:id="939"/>
      <w:bookmarkEnd w:id="940"/>
      <w:bookmarkEnd w:id="941"/>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65pt;height:102.15pt" o:ole="">
            <v:imagedata r:id="rId55" o:title=""/>
          </v:shape>
          <o:OLEObject Type="Embed" ProgID="Word.Picture.8" ShapeID="_x0000_i1047" DrawAspect="Content" ObjectID="_1766595342" r:id="rId56"/>
        </w:object>
      </w:r>
    </w:p>
    <w:p w14:paraId="35758228" w14:textId="77777777" w:rsidR="00125019" w:rsidRPr="002571EA" w:rsidRDefault="00125019" w:rsidP="00125019">
      <w:pPr>
        <w:pStyle w:val="TF"/>
        <w:rPr>
          <w:rFonts w:eastAsia="MS Mincho"/>
        </w:rPr>
      </w:pPr>
      <w:bookmarkStart w:id="942" w:name="_CRFigure8_5_3_2_1"/>
      <w:r w:rsidRPr="002571EA">
        <w:t xml:space="preserve">Figure </w:t>
      </w:r>
      <w:bookmarkEnd w:id="942"/>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43" w:name="_CR8_5_3_3"/>
      <w:bookmarkStart w:id="944" w:name="_Toc478159731"/>
      <w:bookmarkStart w:id="945" w:name="_Toc51775971"/>
      <w:bookmarkStart w:id="946" w:name="_Toc56772993"/>
      <w:bookmarkStart w:id="947" w:name="_Toc64447622"/>
      <w:bookmarkStart w:id="948" w:name="_Toc74152278"/>
      <w:bookmarkStart w:id="949" w:name="_Toc88654131"/>
      <w:bookmarkStart w:id="950" w:name="_Toc105612549"/>
      <w:bookmarkStart w:id="951" w:name="_Toc112766914"/>
      <w:bookmarkStart w:id="952" w:name="_Toc155961330"/>
      <w:bookmarkEnd w:id="943"/>
      <w:r w:rsidRPr="002571EA">
        <w:lastRenderedPageBreak/>
        <w:t>8.</w:t>
      </w:r>
      <w:r>
        <w:t>5</w:t>
      </w:r>
      <w:r w:rsidRPr="002571EA">
        <w:t>.</w:t>
      </w:r>
      <w:r>
        <w:t>3</w:t>
      </w:r>
      <w:r w:rsidRPr="002571EA">
        <w:t>.3</w:t>
      </w:r>
      <w:r w:rsidRPr="002571EA">
        <w:tab/>
        <w:t>Unsuccessful Operation</w:t>
      </w:r>
      <w:bookmarkEnd w:id="944"/>
      <w:bookmarkEnd w:id="945"/>
      <w:bookmarkEnd w:id="946"/>
      <w:bookmarkEnd w:id="947"/>
      <w:bookmarkEnd w:id="948"/>
      <w:bookmarkEnd w:id="949"/>
      <w:bookmarkEnd w:id="950"/>
      <w:bookmarkEnd w:id="951"/>
      <w:bookmarkEnd w:id="952"/>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53" w:name="_CR8_5_3_4"/>
      <w:bookmarkStart w:id="954" w:name="_Toc478159732"/>
      <w:bookmarkStart w:id="955" w:name="_Toc51775972"/>
      <w:bookmarkStart w:id="956" w:name="_Toc56772994"/>
      <w:bookmarkStart w:id="957" w:name="_Toc64447623"/>
      <w:bookmarkStart w:id="958" w:name="_Toc74152279"/>
      <w:bookmarkStart w:id="959" w:name="_Toc88654132"/>
      <w:bookmarkStart w:id="960" w:name="_Toc105612550"/>
      <w:bookmarkStart w:id="961" w:name="_Toc112766915"/>
      <w:bookmarkStart w:id="962" w:name="_Toc155961331"/>
      <w:bookmarkEnd w:id="953"/>
      <w:r w:rsidRPr="002571EA">
        <w:t>8.</w:t>
      </w:r>
      <w:r>
        <w:t>5</w:t>
      </w:r>
      <w:r w:rsidRPr="002571EA">
        <w:t>.</w:t>
      </w:r>
      <w:r>
        <w:t>3</w:t>
      </w:r>
      <w:r w:rsidRPr="002571EA">
        <w:t>.4</w:t>
      </w:r>
      <w:r w:rsidRPr="002571EA">
        <w:tab/>
        <w:t>Abnormal Conditions</w:t>
      </w:r>
      <w:bookmarkEnd w:id="954"/>
      <w:bookmarkEnd w:id="955"/>
      <w:bookmarkEnd w:id="956"/>
      <w:bookmarkEnd w:id="957"/>
      <w:bookmarkEnd w:id="958"/>
      <w:bookmarkEnd w:id="959"/>
      <w:bookmarkEnd w:id="960"/>
      <w:bookmarkEnd w:id="961"/>
      <w:bookmarkEnd w:id="962"/>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63" w:name="_CR8_5_4"/>
      <w:bookmarkStart w:id="964" w:name="_Toc478159733"/>
      <w:bookmarkStart w:id="965" w:name="_Toc51775973"/>
      <w:bookmarkStart w:id="966" w:name="_Toc56772995"/>
      <w:bookmarkStart w:id="967" w:name="_Toc64447624"/>
      <w:bookmarkStart w:id="968" w:name="_Toc74152280"/>
      <w:bookmarkStart w:id="969" w:name="_Toc88654133"/>
      <w:bookmarkStart w:id="970" w:name="_Toc105612551"/>
      <w:bookmarkStart w:id="971" w:name="_Toc112766916"/>
      <w:bookmarkStart w:id="972" w:name="_Toc155961332"/>
      <w:bookmarkEnd w:id="963"/>
      <w:r w:rsidRPr="002571EA">
        <w:t>8.</w:t>
      </w:r>
      <w:r>
        <w:t>5</w:t>
      </w:r>
      <w:r w:rsidRPr="002571EA">
        <w:t>.</w:t>
      </w:r>
      <w:r>
        <w:t>4</w:t>
      </w:r>
      <w:r w:rsidRPr="002571EA">
        <w:tab/>
        <w:t>Measurement Abort</w:t>
      </w:r>
      <w:bookmarkEnd w:id="964"/>
      <w:bookmarkEnd w:id="965"/>
      <w:bookmarkEnd w:id="966"/>
      <w:bookmarkEnd w:id="967"/>
      <w:bookmarkEnd w:id="968"/>
      <w:bookmarkEnd w:id="969"/>
      <w:bookmarkEnd w:id="970"/>
      <w:bookmarkEnd w:id="971"/>
      <w:bookmarkEnd w:id="972"/>
    </w:p>
    <w:p w14:paraId="2446227B" w14:textId="77777777" w:rsidR="00125019" w:rsidRPr="002571EA" w:rsidRDefault="00125019" w:rsidP="00125019">
      <w:pPr>
        <w:pStyle w:val="Heading4"/>
      </w:pPr>
      <w:bookmarkStart w:id="973" w:name="_CR8_5_4_1"/>
      <w:bookmarkStart w:id="974" w:name="_Toc478159734"/>
      <w:bookmarkStart w:id="975" w:name="_Toc51775974"/>
      <w:bookmarkStart w:id="976" w:name="_Toc56772996"/>
      <w:bookmarkStart w:id="977" w:name="_Toc64447625"/>
      <w:bookmarkStart w:id="978" w:name="_Toc74152281"/>
      <w:bookmarkStart w:id="979" w:name="_Toc88654134"/>
      <w:bookmarkStart w:id="980" w:name="_Toc105612552"/>
      <w:bookmarkStart w:id="981" w:name="_Toc112766917"/>
      <w:bookmarkStart w:id="982" w:name="_Toc155961333"/>
      <w:bookmarkEnd w:id="973"/>
      <w:r w:rsidRPr="002571EA">
        <w:t>8.</w:t>
      </w:r>
      <w:r>
        <w:t>5</w:t>
      </w:r>
      <w:r w:rsidRPr="002571EA">
        <w:t>.</w:t>
      </w:r>
      <w:r>
        <w:t>4</w:t>
      </w:r>
      <w:r w:rsidRPr="002571EA">
        <w:t>.1</w:t>
      </w:r>
      <w:r w:rsidRPr="002571EA">
        <w:tab/>
        <w:t>General</w:t>
      </w:r>
      <w:bookmarkEnd w:id="974"/>
      <w:bookmarkEnd w:id="975"/>
      <w:bookmarkEnd w:id="976"/>
      <w:bookmarkEnd w:id="977"/>
      <w:bookmarkEnd w:id="978"/>
      <w:bookmarkEnd w:id="979"/>
      <w:bookmarkEnd w:id="980"/>
      <w:bookmarkEnd w:id="981"/>
      <w:bookmarkEnd w:id="982"/>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83" w:name="_CR8_5_4_2"/>
      <w:bookmarkStart w:id="984" w:name="_Toc478159735"/>
      <w:bookmarkStart w:id="985" w:name="_Toc51775975"/>
      <w:bookmarkStart w:id="986" w:name="_Toc56772997"/>
      <w:bookmarkStart w:id="987" w:name="_Toc64447626"/>
      <w:bookmarkStart w:id="988" w:name="_Toc74152282"/>
      <w:bookmarkStart w:id="989" w:name="_Toc88654135"/>
      <w:bookmarkStart w:id="990" w:name="_Toc105612553"/>
      <w:bookmarkStart w:id="991" w:name="_Toc112766918"/>
      <w:bookmarkStart w:id="992" w:name="_Toc155961334"/>
      <w:bookmarkEnd w:id="983"/>
      <w:r w:rsidRPr="002571EA">
        <w:t>8.</w:t>
      </w:r>
      <w:r>
        <w:t>5</w:t>
      </w:r>
      <w:r w:rsidRPr="002571EA">
        <w:t>.</w:t>
      </w:r>
      <w:r>
        <w:t>4</w:t>
      </w:r>
      <w:r w:rsidRPr="002571EA">
        <w:t>.2</w:t>
      </w:r>
      <w:r w:rsidRPr="002571EA">
        <w:tab/>
        <w:t>Successful Operation</w:t>
      </w:r>
      <w:bookmarkEnd w:id="984"/>
      <w:bookmarkEnd w:id="985"/>
      <w:bookmarkEnd w:id="986"/>
      <w:bookmarkEnd w:id="987"/>
      <w:bookmarkEnd w:id="988"/>
      <w:bookmarkEnd w:id="989"/>
      <w:bookmarkEnd w:id="990"/>
      <w:bookmarkEnd w:id="991"/>
      <w:bookmarkEnd w:id="992"/>
    </w:p>
    <w:bookmarkStart w:id="993" w:name="_MON_1634548733"/>
    <w:bookmarkEnd w:id="993"/>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65pt;height:102.15pt" o:ole="">
            <v:imagedata r:id="rId57" o:title=""/>
          </v:shape>
          <o:OLEObject Type="Embed" ProgID="Word.Picture.8" ShapeID="_x0000_i1048" DrawAspect="Content" ObjectID="_1766595343" r:id="rId58"/>
        </w:object>
      </w:r>
    </w:p>
    <w:p w14:paraId="0694A2AC" w14:textId="77777777" w:rsidR="00125019" w:rsidRPr="002571EA" w:rsidRDefault="00125019" w:rsidP="00125019">
      <w:pPr>
        <w:pStyle w:val="TF"/>
        <w:rPr>
          <w:rFonts w:eastAsia="MS Mincho"/>
        </w:rPr>
      </w:pPr>
      <w:bookmarkStart w:id="994" w:name="_CRFigure8_5_4_2_1"/>
      <w:r w:rsidRPr="002571EA">
        <w:t xml:space="preserve">Figure </w:t>
      </w:r>
      <w:bookmarkEnd w:id="994"/>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95" w:name="_CR8_5_4_3"/>
      <w:bookmarkStart w:id="996" w:name="_Toc478159736"/>
      <w:bookmarkStart w:id="997" w:name="_Toc51775976"/>
      <w:bookmarkStart w:id="998" w:name="_Toc56772998"/>
      <w:bookmarkStart w:id="999" w:name="_Toc64447627"/>
      <w:bookmarkStart w:id="1000" w:name="_Toc74152283"/>
      <w:bookmarkStart w:id="1001" w:name="_Toc88654136"/>
      <w:bookmarkStart w:id="1002" w:name="_Toc105612554"/>
      <w:bookmarkStart w:id="1003" w:name="_Toc112766919"/>
      <w:bookmarkStart w:id="1004" w:name="_Toc155961335"/>
      <w:bookmarkEnd w:id="995"/>
      <w:r w:rsidRPr="002571EA">
        <w:t>8.</w:t>
      </w:r>
      <w:r>
        <w:t>5</w:t>
      </w:r>
      <w:r w:rsidRPr="002571EA">
        <w:t>.</w:t>
      </w:r>
      <w:r>
        <w:t>4</w:t>
      </w:r>
      <w:r w:rsidRPr="002571EA">
        <w:t>.3</w:t>
      </w:r>
      <w:r w:rsidRPr="002571EA">
        <w:tab/>
        <w:t>Unsuccessful Operation</w:t>
      </w:r>
      <w:bookmarkEnd w:id="996"/>
      <w:bookmarkEnd w:id="997"/>
      <w:bookmarkEnd w:id="998"/>
      <w:bookmarkEnd w:id="999"/>
      <w:bookmarkEnd w:id="1000"/>
      <w:bookmarkEnd w:id="1001"/>
      <w:bookmarkEnd w:id="1002"/>
      <w:bookmarkEnd w:id="1003"/>
      <w:bookmarkEnd w:id="1004"/>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1005" w:name="_CR8_5_4_4"/>
      <w:bookmarkStart w:id="1006" w:name="_Toc478159737"/>
      <w:bookmarkStart w:id="1007" w:name="_Toc51775977"/>
      <w:bookmarkStart w:id="1008" w:name="_Toc56772999"/>
      <w:bookmarkStart w:id="1009" w:name="_Toc64447628"/>
      <w:bookmarkStart w:id="1010" w:name="_Toc74152284"/>
      <w:bookmarkStart w:id="1011" w:name="_Toc88654137"/>
      <w:bookmarkStart w:id="1012" w:name="_Toc105612555"/>
      <w:bookmarkStart w:id="1013" w:name="_Toc112766920"/>
      <w:bookmarkStart w:id="1014" w:name="_Toc155961336"/>
      <w:bookmarkEnd w:id="1005"/>
      <w:r w:rsidRPr="002571EA">
        <w:t>8.</w:t>
      </w:r>
      <w:r>
        <w:t>5</w:t>
      </w:r>
      <w:r w:rsidRPr="002571EA">
        <w:t>.</w:t>
      </w:r>
      <w:r>
        <w:t>4</w:t>
      </w:r>
      <w:r w:rsidRPr="002571EA">
        <w:t>.4</w:t>
      </w:r>
      <w:r w:rsidRPr="002571EA">
        <w:tab/>
        <w:t>Abnormal Conditions</w:t>
      </w:r>
      <w:bookmarkEnd w:id="1006"/>
      <w:bookmarkEnd w:id="1007"/>
      <w:bookmarkEnd w:id="1008"/>
      <w:bookmarkEnd w:id="1009"/>
      <w:bookmarkEnd w:id="1010"/>
      <w:bookmarkEnd w:id="1011"/>
      <w:bookmarkEnd w:id="1012"/>
      <w:bookmarkEnd w:id="1013"/>
      <w:bookmarkEnd w:id="101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15" w:name="_CR8_5_5"/>
      <w:bookmarkStart w:id="1016" w:name="_Toc51775978"/>
      <w:bookmarkStart w:id="1017" w:name="_Toc56773000"/>
      <w:bookmarkStart w:id="1018" w:name="_Toc64447629"/>
      <w:bookmarkStart w:id="1019" w:name="_Toc74152285"/>
      <w:bookmarkStart w:id="1020" w:name="_Toc88654138"/>
      <w:bookmarkStart w:id="1021" w:name="_Toc105612556"/>
      <w:bookmarkStart w:id="1022" w:name="_Toc112766921"/>
      <w:bookmarkStart w:id="1023" w:name="_Toc155961337"/>
      <w:bookmarkEnd w:id="1015"/>
      <w:r w:rsidRPr="002571EA">
        <w:t>8.</w:t>
      </w:r>
      <w:r>
        <w:t>5</w:t>
      </w:r>
      <w:r w:rsidRPr="002571EA">
        <w:t>.</w:t>
      </w:r>
      <w:r>
        <w:t>5</w:t>
      </w:r>
      <w:r w:rsidRPr="002571EA">
        <w:tab/>
        <w:t>Measurement</w:t>
      </w:r>
      <w:r>
        <w:t xml:space="preserve"> Failure Indication</w:t>
      </w:r>
      <w:bookmarkEnd w:id="1016"/>
      <w:bookmarkEnd w:id="1017"/>
      <w:bookmarkEnd w:id="1018"/>
      <w:bookmarkEnd w:id="1019"/>
      <w:bookmarkEnd w:id="1020"/>
      <w:bookmarkEnd w:id="1021"/>
      <w:bookmarkEnd w:id="1022"/>
      <w:bookmarkEnd w:id="1023"/>
    </w:p>
    <w:p w14:paraId="22E5BD81" w14:textId="77777777" w:rsidR="00125019" w:rsidRPr="002571EA" w:rsidRDefault="00125019" w:rsidP="00125019">
      <w:pPr>
        <w:pStyle w:val="Heading4"/>
      </w:pPr>
      <w:bookmarkStart w:id="1024" w:name="_CR8_5_5_1"/>
      <w:bookmarkStart w:id="1025" w:name="_Toc51775979"/>
      <w:bookmarkStart w:id="1026" w:name="_Toc56773001"/>
      <w:bookmarkStart w:id="1027" w:name="_Toc64447630"/>
      <w:bookmarkStart w:id="1028" w:name="_Toc74152286"/>
      <w:bookmarkStart w:id="1029" w:name="_Toc88654139"/>
      <w:bookmarkStart w:id="1030" w:name="_Toc105612557"/>
      <w:bookmarkStart w:id="1031" w:name="_Toc112766922"/>
      <w:bookmarkStart w:id="1032" w:name="_Toc155961338"/>
      <w:bookmarkEnd w:id="1024"/>
      <w:r w:rsidRPr="002571EA">
        <w:t>8.</w:t>
      </w:r>
      <w:r>
        <w:t>5</w:t>
      </w:r>
      <w:r w:rsidRPr="002571EA">
        <w:t>.</w:t>
      </w:r>
      <w:r>
        <w:t>5</w:t>
      </w:r>
      <w:r w:rsidRPr="002571EA">
        <w:t>.1</w:t>
      </w:r>
      <w:r w:rsidRPr="002571EA">
        <w:tab/>
        <w:t>General</w:t>
      </w:r>
      <w:bookmarkEnd w:id="1025"/>
      <w:bookmarkEnd w:id="1026"/>
      <w:bookmarkEnd w:id="1027"/>
      <w:bookmarkEnd w:id="1028"/>
      <w:bookmarkEnd w:id="1029"/>
      <w:bookmarkEnd w:id="1030"/>
      <w:bookmarkEnd w:id="1031"/>
      <w:bookmarkEnd w:id="1032"/>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33" w:name="_CR8_5_5_2"/>
      <w:bookmarkStart w:id="1034" w:name="_Toc51775980"/>
      <w:bookmarkStart w:id="1035" w:name="_Toc56773002"/>
      <w:bookmarkStart w:id="1036" w:name="_Toc64447631"/>
      <w:bookmarkStart w:id="1037" w:name="_Toc74152287"/>
      <w:bookmarkStart w:id="1038" w:name="_Toc88654140"/>
      <w:bookmarkStart w:id="1039" w:name="_Toc105612558"/>
      <w:bookmarkStart w:id="1040" w:name="_Toc112766923"/>
      <w:bookmarkStart w:id="1041" w:name="_Toc155961339"/>
      <w:bookmarkEnd w:id="1033"/>
      <w:r w:rsidRPr="002571EA">
        <w:lastRenderedPageBreak/>
        <w:t>8.</w:t>
      </w:r>
      <w:r>
        <w:t>5</w:t>
      </w:r>
      <w:r w:rsidRPr="002571EA">
        <w:t>.</w:t>
      </w:r>
      <w:r>
        <w:t>5</w:t>
      </w:r>
      <w:r w:rsidRPr="002571EA">
        <w:t>.2</w:t>
      </w:r>
      <w:r w:rsidRPr="002571EA">
        <w:tab/>
        <w:t>Successful Operation</w:t>
      </w:r>
      <w:bookmarkEnd w:id="1034"/>
      <w:bookmarkEnd w:id="1035"/>
      <w:bookmarkEnd w:id="1036"/>
      <w:bookmarkEnd w:id="1037"/>
      <w:bookmarkEnd w:id="1038"/>
      <w:bookmarkEnd w:id="1039"/>
      <w:bookmarkEnd w:id="1040"/>
      <w:bookmarkEnd w:id="1041"/>
    </w:p>
    <w:bookmarkStart w:id="1042" w:name="_MON_1634550742"/>
    <w:bookmarkEnd w:id="1042"/>
    <w:p w14:paraId="129DA354" w14:textId="77777777" w:rsidR="00125019" w:rsidRPr="002571EA" w:rsidRDefault="00125019" w:rsidP="00125019">
      <w:pPr>
        <w:pStyle w:val="TH"/>
      </w:pPr>
      <w:r w:rsidRPr="00707B3F">
        <w:rPr>
          <w:noProof/>
        </w:rPr>
        <w:object w:dxaOrig="6597" w:dyaOrig="2130" w14:anchorId="04E7C740">
          <v:shape id="_x0000_i1049" type="#_x0000_t75" style="width:315.65pt;height:102.15pt" o:ole="">
            <v:imagedata r:id="rId59" o:title=""/>
          </v:shape>
          <o:OLEObject Type="Embed" ProgID="Word.Picture.8" ShapeID="_x0000_i1049" DrawAspect="Content" ObjectID="_1766595344" r:id="rId60"/>
        </w:object>
      </w:r>
    </w:p>
    <w:p w14:paraId="448F86C3" w14:textId="77777777" w:rsidR="00125019" w:rsidRPr="002571EA" w:rsidRDefault="00125019" w:rsidP="00125019">
      <w:pPr>
        <w:pStyle w:val="TF"/>
      </w:pPr>
      <w:bookmarkStart w:id="1043" w:name="_CRFigure8_5_5_2_1"/>
      <w:r w:rsidRPr="002571EA">
        <w:t xml:space="preserve">Figure </w:t>
      </w:r>
      <w:bookmarkEnd w:id="1043"/>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44" w:name="_CR9"/>
      <w:bookmarkStart w:id="1045" w:name="_Toc51775981"/>
      <w:bookmarkStart w:id="1046" w:name="_Toc56773003"/>
      <w:bookmarkStart w:id="1047" w:name="_Toc64447632"/>
      <w:bookmarkStart w:id="1048" w:name="_Toc74152288"/>
      <w:bookmarkStart w:id="1049" w:name="_Toc88654141"/>
      <w:bookmarkStart w:id="1050" w:name="_Toc105612559"/>
      <w:bookmarkStart w:id="1051" w:name="_Toc112766924"/>
      <w:bookmarkStart w:id="1052" w:name="_Toc155961340"/>
      <w:bookmarkEnd w:id="1044"/>
      <w:r w:rsidRPr="00707B3F">
        <w:rPr>
          <w:noProof/>
        </w:rPr>
        <w:t>9</w:t>
      </w:r>
      <w:r w:rsidRPr="00707B3F">
        <w:rPr>
          <w:noProof/>
        </w:rPr>
        <w:tab/>
        <w:t>Elements for NRPPa Communication</w:t>
      </w:r>
      <w:bookmarkEnd w:id="740"/>
      <w:bookmarkEnd w:id="1045"/>
      <w:bookmarkEnd w:id="1046"/>
      <w:bookmarkEnd w:id="1047"/>
      <w:bookmarkEnd w:id="1048"/>
      <w:bookmarkEnd w:id="1049"/>
      <w:bookmarkEnd w:id="1050"/>
      <w:bookmarkEnd w:id="1051"/>
      <w:bookmarkEnd w:id="1052"/>
    </w:p>
    <w:p w14:paraId="010F502E" w14:textId="77777777" w:rsidR="00FC46E8" w:rsidRPr="00707B3F" w:rsidRDefault="00FC46E8" w:rsidP="00FC46E8">
      <w:pPr>
        <w:pStyle w:val="Heading2"/>
        <w:rPr>
          <w:noProof/>
        </w:rPr>
      </w:pPr>
      <w:bookmarkStart w:id="1053" w:name="_CR9_0"/>
      <w:bookmarkStart w:id="1054" w:name="_Toc534903065"/>
      <w:bookmarkStart w:id="1055" w:name="_Toc51775982"/>
      <w:bookmarkStart w:id="1056" w:name="_Toc56773004"/>
      <w:bookmarkStart w:id="1057" w:name="_Toc64447633"/>
      <w:bookmarkStart w:id="1058" w:name="_Toc74152289"/>
      <w:bookmarkStart w:id="1059" w:name="_Toc88654142"/>
      <w:bookmarkStart w:id="1060" w:name="_Toc105612560"/>
      <w:bookmarkStart w:id="1061" w:name="_Toc112766925"/>
      <w:bookmarkStart w:id="1062" w:name="_Toc155961341"/>
      <w:bookmarkEnd w:id="1053"/>
      <w:r w:rsidRPr="00707B3F">
        <w:rPr>
          <w:noProof/>
        </w:rPr>
        <w:t>9.0</w:t>
      </w:r>
      <w:r w:rsidRPr="00707B3F">
        <w:rPr>
          <w:noProof/>
        </w:rPr>
        <w:tab/>
        <w:t>General</w:t>
      </w:r>
      <w:bookmarkEnd w:id="1054"/>
      <w:bookmarkEnd w:id="1055"/>
      <w:bookmarkEnd w:id="1056"/>
      <w:bookmarkEnd w:id="1057"/>
      <w:bookmarkEnd w:id="1058"/>
      <w:bookmarkEnd w:id="1059"/>
      <w:bookmarkEnd w:id="1060"/>
      <w:bookmarkEnd w:id="1061"/>
      <w:bookmarkEnd w:id="1062"/>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63" w:name="_CR9_1"/>
      <w:bookmarkStart w:id="1064" w:name="_Toc534903066"/>
      <w:bookmarkStart w:id="1065" w:name="_Toc51775983"/>
      <w:bookmarkStart w:id="1066" w:name="_Toc56773005"/>
      <w:bookmarkStart w:id="1067" w:name="_Toc64447634"/>
      <w:bookmarkStart w:id="1068" w:name="_Toc74152290"/>
      <w:bookmarkStart w:id="1069" w:name="_Toc88654143"/>
      <w:bookmarkStart w:id="1070" w:name="_Toc105612561"/>
      <w:bookmarkStart w:id="1071" w:name="_Toc112766926"/>
      <w:bookmarkStart w:id="1072" w:name="_Toc155961342"/>
      <w:bookmarkEnd w:id="1063"/>
      <w:r w:rsidRPr="00707B3F">
        <w:rPr>
          <w:noProof/>
        </w:rPr>
        <w:t>9.1</w:t>
      </w:r>
      <w:r w:rsidRPr="00707B3F">
        <w:rPr>
          <w:noProof/>
        </w:rPr>
        <w:tab/>
        <w:t>Message Functional Definition and Content</w:t>
      </w:r>
      <w:bookmarkEnd w:id="1064"/>
      <w:bookmarkEnd w:id="1065"/>
      <w:bookmarkEnd w:id="1066"/>
      <w:bookmarkEnd w:id="1067"/>
      <w:bookmarkEnd w:id="1068"/>
      <w:bookmarkEnd w:id="1069"/>
      <w:bookmarkEnd w:id="1070"/>
      <w:bookmarkEnd w:id="1071"/>
      <w:bookmarkEnd w:id="1072"/>
    </w:p>
    <w:p w14:paraId="7E16733C" w14:textId="77777777" w:rsidR="00FC46E8" w:rsidRPr="00707B3F" w:rsidRDefault="00FC46E8" w:rsidP="00FC46E8">
      <w:pPr>
        <w:pStyle w:val="Heading3"/>
        <w:rPr>
          <w:noProof/>
        </w:rPr>
      </w:pPr>
      <w:bookmarkStart w:id="1073" w:name="_CR9_1_1"/>
      <w:bookmarkStart w:id="1074" w:name="_Toc534903067"/>
      <w:bookmarkStart w:id="1075" w:name="_Toc51775984"/>
      <w:bookmarkStart w:id="1076" w:name="_Toc56773006"/>
      <w:bookmarkStart w:id="1077" w:name="_Toc64447635"/>
      <w:bookmarkStart w:id="1078" w:name="_Toc74152291"/>
      <w:bookmarkStart w:id="1079" w:name="_Toc88654144"/>
      <w:bookmarkStart w:id="1080" w:name="_Toc105612562"/>
      <w:bookmarkStart w:id="1081" w:name="_Toc112766927"/>
      <w:bookmarkStart w:id="1082" w:name="_Toc155961343"/>
      <w:bookmarkEnd w:id="1073"/>
      <w:r w:rsidRPr="00707B3F">
        <w:rPr>
          <w:noProof/>
        </w:rPr>
        <w:t>9.1.1</w:t>
      </w:r>
      <w:r w:rsidRPr="00707B3F">
        <w:rPr>
          <w:noProof/>
        </w:rPr>
        <w:tab/>
        <w:t>Messages for Location Information Transfer Procedures</w:t>
      </w:r>
      <w:bookmarkEnd w:id="1074"/>
      <w:bookmarkEnd w:id="1075"/>
      <w:bookmarkEnd w:id="1076"/>
      <w:bookmarkEnd w:id="1077"/>
      <w:bookmarkEnd w:id="1078"/>
      <w:bookmarkEnd w:id="1079"/>
      <w:bookmarkEnd w:id="1080"/>
      <w:bookmarkEnd w:id="1081"/>
      <w:bookmarkEnd w:id="1082"/>
    </w:p>
    <w:p w14:paraId="3E4FD33C" w14:textId="77777777" w:rsidR="00104B83" w:rsidRPr="00707B3F" w:rsidRDefault="00104B83" w:rsidP="00104B83">
      <w:pPr>
        <w:pStyle w:val="Heading4"/>
        <w:rPr>
          <w:noProof/>
        </w:rPr>
      </w:pPr>
      <w:bookmarkStart w:id="1083" w:name="_CR9_1_1_1"/>
      <w:bookmarkStart w:id="1084" w:name="_Toc534903068"/>
      <w:bookmarkStart w:id="1085" w:name="_Toc51775985"/>
      <w:bookmarkStart w:id="1086" w:name="_Toc56773007"/>
      <w:bookmarkStart w:id="1087" w:name="_Toc64447636"/>
      <w:bookmarkStart w:id="1088" w:name="_Toc74152292"/>
      <w:bookmarkStart w:id="1089" w:name="_Toc88654145"/>
      <w:bookmarkStart w:id="1090" w:name="_Toc105612563"/>
      <w:bookmarkStart w:id="1091" w:name="_Toc112766928"/>
      <w:bookmarkStart w:id="1092" w:name="_Toc155961344"/>
      <w:bookmarkEnd w:id="1083"/>
      <w:r w:rsidRPr="00707B3F">
        <w:rPr>
          <w:noProof/>
        </w:rPr>
        <w:t>9.1.1.1</w:t>
      </w:r>
      <w:r w:rsidRPr="00707B3F">
        <w:rPr>
          <w:noProof/>
        </w:rPr>
        <w:tab/>
        <w:t>E-CID MEASUREMENT INITIATION REQUEST</w:t>
      </w:r>
      <w:bookmarkEnd w:id="1084"/>
      <w:bookmarkEnd w:id="1085"/>
      <w:bookmarkEnd w:id="1086"/>
      <w:bookmarkEnd w:id="1087"/>
      <w:bookmarkEnd w:id="1088"/>
      <w:bookmarkEnd w:id="1089"/>
      <w:bookmarkEnd w:id="1090"/>
      <w:bookmarkEnd w:id="1091"/>
      <w:bookmarkEnd w:id="1092"/>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93" w:name="_CR9_1_1_2"/>
      <w:bookmarkStart w:id="1094" w:name="_Toc534903069"/>
      <w:bookmarkStart w:id="1095" w:name="_Toc51775986"/>
      <w:bookmarkStart w:id="1096" w:name="_Toc56773008"/>
      <w:bookmarkStart w:id="1097" w:name="_Toc64447637"/>
      <w:bookmarkStart w:id="1098" w:name="_Toc74152293"/>
      <w:bookmarkStart w:id="1099" w:name="_Toc88654146"/>
      <w:bookmarkStart w:id="1100" w:name="_Toc105612564"/>
      <w:bookmarkStart w:id="1101" w:name="_Toc112766929"/>
      <w:bookmarkStart w:id="1102" w:name="_Toc155961345"/>
      <w:bookmarkEnd w:id="1093"/>
      <w:r w:rsidRPr="00707B3F">
        <w:rPr>
          <w:noProof/>
        </w:rPr>
        <w:t>9.1.1.2</w:t>
      </w:r>
      <w:r w:rsidRPr="00707B3F">
        <w:rPr>
          <w:noProof/>
        </w:rPr>
        <w:tab/>
        <w:t>E-CID MEASUREMENT INITIATION RESPONSE</w:t>
      </w:r>
      <w:bookmarkEnd w:id="1094"/>
      <w:bookmarkEnd w:id="1095"/>
      <w:bookmarkEnd w:id="1096"/>
      <w:bookmarkEnd w:id="1097"/>
      <w:bookmarkEnd w:id="1098"/>
      <w:bookmarkEnd w:id="1099"/>
      <w:bookmarkEnd w:id="1100"/>
      <w:bookmarkEnd w:id="1101"/>
      <w:bookmarkEnd w:id="1102"/>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103" w:name="_CR9_1_1_3"/>
      <w:bookmarkStart w:id="1104" w:name="_Toc534903070"/>
      <w:bookmarkStart w:id="1105" w:name="_Toc51775987"/>
      <w:bookmarkStart w:id="1106" w:name="_Toc56773009"/>
      <w:bookmarkStart w:id="1107" w:name="_Toc64447638"/>
      <w:bookmarkStart w:id="1108" w:name="_Toc74152294"/>
      <w:bookmarkStart w:id="1109" w:name="_Toc88654147"/>
      <w:bookmarkStart w:id="1110" w:name="_Toc105612565"/>
      <w:bookmarkStart w:id="1111" w:name="_Toc112766930"/>
      <w:bookmarkStart w:id="1112" w:name="_Toc155961346"/>
      <w:bookmarkEnd w:id="1103"/>
      <w:r w:rsidRPr="00707B3F">
        <w:rPr>
          <w:noProof/>
        </w:rPr>
        <w:t>9.1.1.3</w:t>
      </w:r>
      <w:r w:rsidRPr="00707B3F">
        <w:rPr>
          <w:noProof/>
        </w:rPr>
        <w:tab/>
        <w:t>E-CID MEASUREMENT INITIATION FAILURE</w:t>
      </w:r>
      <w:bookmarkEnd w:id="1104"/>
      <w:bookmarkEnd w:id="1105"/>
      <w:bookmarkEnd w:id="1106"/>
      <w:bookmarkEnd w:id="1107"/>
      <w:bookmarkEnd w:id="1108"/>
      <w:bookmarkEnd w:id="1109"/>
      <w:bookmarkEnd w:id="1110"/>
      <w:bookmarkEnd w:id="1111"/>
      <w:bookmarkEnd w:id="1112"/>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13" w:name="_CR9_1_1_4"/>
      <w:bookmarkStart w:id="1114" w:name="_Toc534903071"/>
      <w:bookmarkStart w:id="1115" w:name="_Toc51775988"/>
      <w:bookmarkStart w:id="1116" w:name="_Toc56773010"/>
      <w:bookmarkStart w:id="1117" w:name="_Toc64447639"/>
      <w:bookmarkStart w:id="1118" w:name="_Toc74152295"/>
      <w:bookmarkStart w:id="1119" w:name="_Toc88654148"/>
      <w:bookmarkStart w:id="1120" w:name="_Toc105612566"/>
      <w:bookmarkStart w:id="1121" w:name="_Toc112766931"/>
      <w:bookmarkStart w:id="1122" w:name="_Toc155961347"/>
      <w:bookmarkEnd w:id="1113"/>
      <w:r w:rsidRPr="00707B3F">
        <w:rPr>
          <w:noProof/>
        </w:rPr>
        <w:t>9.1.1.4</w:t>
      </w:r>
      <w:r w:rsidRPr="00707B3F">
        <w:rPr>
          <w:noProof/>
        </w:rPr>
        <w:tab/>
        <w:t>E-CID MEASUREMENT FAILURE INDICATION</w:t>
      </w:r>
      <w:bookmarkEnd w:id="1114"/>
      <w:bookmarkEnd w:id="1115"/>
      <w:bookmarkEnd w:id="1116"/>
      <w:bookmarkEnd w:id="1117"/>
      <w:bookmarkEnd w:id="1118"/>
      <w:bookmarkEnd w:id="1119"/>
      <w:bookmarkEnd w:id="1120"/>
      <w:bookmarkEnd w:id="1121"/>
      <w:bookmarkEnd w:id="1122"/>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23" w:name="_CR9_1_1_5"/>
      <w:bookmarkStart w:id="1124" w:name="_Toc534903072"/>
      <w:bookmarkStart w:id="1125" w:name="_Toc51775989"/>
      <w:bookmarkStart w:id="1126" w:name="_Toc56773011"/>
      <w:bookmarkStart w:id="1127" w:name="_Toc64447640"/>
      <w:bookmarkStart w:id="1128" w:name="_Toc74152296"/>
      <w:bookmarkStart w:id="1129" w:name="_Toc88654149"/>
      <w:bookmarkStart w:id="1130" w:name="_Toc105612567"/>
      <w:bookmarkStart w:id="1131" w:name="_Toc112766932"/>
      <w:bookmarkStart w:id="1132" w:name="_Toc155961348"/>
      <w:bookmarkEnd w:id="1123"/>
      <w:r w:rsidRPr="00707B3F">
        <w:rPr>
          <w:noProof/>
        </w:rPr>
        <w:t>9.1.1.5</w:t>
      </w:r>
      <w:r w:rsidRPr="00707B3F">
        <w:rPr>
          <w:noProof/>
        </w:rPr>
        <w:tab/>
        <w:t>E-CID MEASUREMENT REPORT</w:t>
      </w:r>
      <w:bookmarkEnd w:id="1124"/>
      <w:bookmarkEnd w:id="1125"/>
      <w:bookmarkEnd w:id="1126"/>
      <w:bookmarkEnd w:id="1127"/>
      <w:bookmarkEnd w:id="1128"/>
      <w:bookmarkEnd w:id="1129"/>
      <w:bookmarkEnd w:id="1130"/>
      <w:bookmarkEnd w:id="1131"/>
      <w:bookmarkEnd w:id="1132"/>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33" w:name="_CR9_1_1_6"/>
      <w:bookmarkStart w:id="1134" w:name="_Toc534903073"/>
      <w:bookmarkStart w:id="1135" w:name="_Toc51775990"/>
      <w:bookmarkStart w:id="1136" w:name="_Toc56773012"/>
      <w:bookmarkStart w:id="1137" w:name="_Toc64447641"/>
      <w:bookmarkStart w:id="1138" w:name="_Toc74152297"/>
      <w:bookmarkStart w:id="1139" w:name="_Toc88654150"/>
      <w:bookmarkStart w:id="1140" w:name="_Toc105612568"/>
      <w:bookmarkStart w:id="1141" w:name="_Toc112766933"/>
      <w:bookmarkStart w:id="1142" w:name="_Toc155961349"/>
      <w:bookmarkEnd w:id="1133"/>
      <w:r w:rsidRPr="00707B3F">
        <w:rPr>
          <w:noProof/>
        </w:rPr>
        <w:t>9.1.1.6</w:t>
      </w:r>
      <w:r w:rsidRPr="00707B3F">
        <w:rPr>
          <w:noProof/>
        </w:rPr>
        <w:tab/>
        <w:t>E-CID MEASUREMENT TERMINATION COMMAND</w:t>
      </w:r>
      <w:bookmarkEnd w:id="1134"/>
      <w:bookmarkEnd w:id="1135"/>
      <w:bookmarkEnd w:id="1136"/>
      <w:bookmarkEnd w:id="1137"/>
      <w:bookmarkEnd w:id="1138"/>
      <w:bookmarkEnd w:id="1139"/>
      <w:bookmarkEnd w:id="1140"/>
      <w:bookmarkEnd w:id="1141"/>
      <w:bookmarkEnd w:id="1142"/>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43" w:name="_CR9_1_1_7"/>
      <w:bookmarkStart w:id="1144" w:name="_Toc534903074"/>
      <w:bookmarkStart w:id="1145" w:name="_Toc51775991"/>
      <w:bookmarkStart w:id="1146" w:name="_Toc56773013"/>
      <w:bookmarkStart w:id="1147" w:name="_Toc64447642"/>
      <w:bookmarkStart w:id="1148" w:name="_Toc74152298"/>
      <w:bookmarkStart w:id="1149" w:name="_Toc88654151"/>
      <w:bookmarkStart w:id="1150" w:name="_Toc105612569"/>
      <w:bookmarkStart w:id="1151" w:name="_Toc112766934"/>
      <w:bookmarkStart w:id="1152" w:name="_Toc155961350"/>
      <w:bookmarkEnd w:id="1143"/>
      <w:r w:rsidRPr="00707B3F">
        <w:rPr>
          <w:noProof/>
        </w:rPr>
        <w:t>9.1.1.7</w:t>
      </w:r>
      <w:r w:rsidRPr="00707B3F">
        <w:rPr>
          <w:noProof/>
        </w:rPr>
        <w:tab/>
        <w:t>OTDOA INFORMATION REQUEST</w:t>
      </w:r>
      <w:bookmarkEnd w:id="1144"/>
      <w:bookmarkEnd w:id="1145"/>
      <w:bookmarkEnd w:id="1146"/>
      <w:bookmarkEnd w:id="1147"/>
      <w:bookmarkEnd w:id="1148"/>
      <w:bookmarkEnd w:id="1149"/>
      <w:bookmarkEnd w:id="1150"/>
      <w:bookmarkEnd w:id="1151"/>
      <w:bookmarkEnd w:id="1152"/>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w:t>
            </w:r>
            <w:r w:rsidRPr="00707B3F">
              <w:rPr>
                <w:noProof/>
                <w:lang w:eastAsia="ja-JP"/>
              </w:rPr>
              <w:lastRenderedPageBreak/>
              <w:t>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53" w:name="_CR9_1_1_8"/>
      <w:bookmarkStart w:id="1154" w:name="_Toc534903075"/>
      <w:bookmarkStart w:id="1155" w:name="_Toc51775992"/>
      <w:bookmarkStart w:id="1156" w:name="_Toc56773014"/>
      <w:bookmarkStart w:id="1157" w:name="_Toc64447643"/>
      <w:bookmarkStart w:id="1158" w:name="_Toc74152299"/>
      <w:bookmarkStart w:id="1159" w:name="_Toc88654152"/>
      <w:bookmarkStart w:id="1160" w:name="_Toc105612570"/>
      <w:bookmarkStart w:id="1161" w:name="_Toc112766935"/>
      <w:bookmarkStart w:id="1162" w:name="_Toc155961351"/>
      <w:bookmarkEnd w:id="1153"/>
      <w:r w:rsidRPr="00707B3F">
        <w:rPr>
          <w:noProof/>
        </w:rPr>
        <w:t>9.1.1.8</w:t>
      </w:r>
      <w:r w:rsidRPr="00707B3F">
        <w:rPr>
          <w:noProof/>
        </w:rPr>
        <w:tab/>
        <w:t>OTDOA INFORMATION RESPONSE</w:t>
      </w:r>
      <w:bookmarkEnd w:id="1154"/>
      <w:bookmarkEnd w:id="1155"/>
      <w:bookmarkEnd w:id="1156"/>
      <w:bookmarkEnd w:id="1157"/>
      <w:bookmarkEnd w:id="1158"/>
      <w:bookmarkEnd w:id="1159"/>
      <w:bookmarkEnd w:id="1160"/>
      <w:bookmarkEnd w:id="1161"/>
      <w:bookmarkEnd w:id="1162"/>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63" w:name="_CR9_1_1_9"/>
      <w:bookmarkStart w:id="1164" w:name="_Toc534903076"/>
      <w:bookmarkStart w:id="1165" w:name="_Toc51775993"/>
      <w:bookmarkStart w:id="1166" w:name="_Toc56773015"/>
      <w:bookmarkStart w:id="1167" w:name="_Toc64447644"/>
      <w:bookmarkStart w:id="1168" w:name="_Toc74152300"/>
      <w:bookmarkStart w:id="1169" w:name="_Toc88654153"/>
      <w:bookmarkStart w:id="1170" w:name="_Toc105612571"/>
      <w:bookmarkStart w:id="1171" w:name="_Toc112766936"/>
      <w:bookmarkStart w:id="1172" w:name="_Toc155961352"/>
      <w:bookmarkEnd w:id="1163"/>
      <w:r w:rsidRPr="00707B3F">
        <w:rPr>
          <w:noProof/>
        </w:rPr>
        <w:t>9.1.1.9</w:t>
      </w:r>
      <w:r w:rsidRPr="00707B3F">
        <w:rPr>
          <w:noProof/>
        </w:rPr>
        <w:tab/>
        <w:t>OTDOA INFORMATION FAILURE</w:t>
      </w:r>
      <w:bookmarkEnd w:id="1164"/>
      <w:bookmarkEnd w:id="1165"/>
      <w:bookmarkEnd w:id="1166"/>
      <w:bookmarkEnd w:id="1167"/>
      <w:bookmarkEnd w:id="1168"/>
      <w:bookmarkEnd w:id="1169"/>
      <w:bookmarkEnd w:id="1170"/>
      <w:bookmarkEnd w:id="1171"/>
      <w:bookmarkEnd w:id="1172"/>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73" w:name="_CR9_1_1_10"/>
      <w:bookmarkStart w:id="1174" w:name="_Toc51775994"/>
      <w:bookmarkStart w:id="1175" w:name="_Toc56773016"/>
      <w:bookmarkStart w:id="1176" w:name="_Toc64447645"/>
      <w:bookmarkStart w:id="1177" w:name="_Toc74152301"/>
      <w:bookmarkStart w:id="1178" w:name="_Toc88654154"/>
      <w:bookmarkStart w:id="1179" w:name="_Toc105612572"/>
      <w:bookmarkStart w:id="1180" w:name="_Toc112766937"/>
      <w:bookmarkStart w:id="1181" w:name="_Toc155961353"/>
      <w:bookmarkStart w:id="1182" w:name="_Toc534903077"/>
      <w:bookmarkEnd w:id="1173"/>
      <w:r w:rsidRPr="00707B3F">
        <w:rPr>
          <w:noProof/>
        </w:rPr>
        <w:t>9.1.1.</w:t>
      </w:r>
      <w:r>
        <w:rPr>
          <w:noProof/>
        </w:rPr>
        <w:t>10</w:t>
      </w:r>
      <w:r w:rsidRPr="00707B3F">
        <w:rPr>
          <w:noProof/>
        </w:rPr>
        <w:tab/>
      </w:r>
      <w:r>
        <w:rPr>
          <w:noProof/>
        </w:rPr>
        <w:t>POSITIONING</w:t>
      </w:r>
      <w:r w:rsidRPr="00707B3F">
        <w:rPr>
          <w:noProof/>
        </w:rPr>
        <w:t xml:space="preserve"> INFORMATION REQUEST</w:t>
      </w:r>
      <w:bookmarkEnd w:id="1174"/>
      <w:bookmarkEnd w:id="1175"/>
      <w:bookmarkEnd w:id="1176"/>
      <w:bookmarkEnd w:id="1177"/>
      <w:bookmarkEnd w:id="1178"/>
      <w:bookmarkEnd w:id="1179"/>
      <w:bookmarkEnd w:id="1180"/>
      <w:bookmarkEnd w:id="1181"/>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83" w:name="_CR9_1_1_11"/>
      <w:bookmarkStart w:id="1184" w:name="_Toc51775995"/>
      <w:bookmarkStart w:id="1185" w:name="_Toc56773017"/>
      <w:bookmarkStart w:id="1186" w:name="_Toc64447646"/>
      <w:bookmarkStart w:id="1187" w:name="_Toc74152302"/>
      <w:bookmarkStart w:id="1188" w:name="_Toc88654155"/>
      <w:bookmarkStart w:id="1189" w:name="_Toc105612573"/>
      <w:bookmarkStart w:id="1190" w:name="_Toc112766938"/>
      <w:bookmarkStart w:id="1191" w:name="_Toc155961354"/>
      <w:bookmarkEnd w:id="1183"/>
      <w:r w:rsidRPr="00707B3F">
        <w:rPr>
          <w:noProof/>
        </w:rPr>
        <w:t>9.1.1.</w:t>
      </w:r>
      <w:r>
        <w:rPr>
          <w:noProof/>
        </w:rPr>
        <w:t>11</w:t>
      </w:r>
      <w:r w:rsidRPr="00707B3F">
        <w:rPr>
          <w:noProof/>
        </w:rPr>
        <w:tab/>
      </w:r>
      <w:r>
        <w:rPr>
          <w:noProof/>
        </w:rPr>
        <w:t>POSITIONING</w:t>
      </w:r>
      <w:r w:rsidRPr="00707B3F">
        <w:rPr>
          <w:noProof/>
        </w:rPr>
        <w:t xml:space="preserve"> INFORMATION RESPONSE</w:t>
      </w:r>
      <w:bookmarkEnd w:id="1184"/>
      <w:bookmarkEnd w:id="1185"/>
      <w:bookmarkEnd w:id="1186"/>
      <w:bookmarkEnd w:id="1187"/>
      <w:bookmarkEnd w:id="1188"/>
      <w:bookmarkEnd w:id="1189"/>
      <w:bookmarkEnd w:id="1190"/>
      <w:bookmarkEnd w:id="1191"/>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92" w:name="_Hlk50141307"/>
            <w:r>
              <w:rPr>
                <w:noProof/>
              </w:rPr>
              <w:t>SRS Configuration</w:t>
            </w:r>
            <w:bookmarkEnd w:id="1192"/>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93" w:name="_CR9_1_1_12"/>
      <w:bookmarkStart w:id="1194" w:name="_Toc51775996"/>
      <w:bookmarkStart w:id="1195" w:name="_Toc56773018"/>
      <w:bookmarkStart w:id="1196" w:name="_Toc64447647"/>
      <w:bookmarkStart w:id="1197" w:name="_Toc74152303"/>
      <w:bookmarkStart w:id="1198" w:name="_Toc88654156"/>
      <w:bookmarkStart w:id="1199" w:name="_Toc105612574"/>
      <w:bookmarkStart w:id="1200" w:name="_Toc112766939"/>
      <w:bookmarkStart w:id="1201" w:name="_Toc155961355"/>
      <w:bookmarkEnd w:id="1193"/>
      <w:r w:rsidRPr="00707B3F">
        <w:rPr>
          <w:noProof/>
        </w:rPr>
        <w:t>9.1.1.</w:t>
      </w:r>
      <w:r>
        <w:rPr>
          <w:noProof/>
        </w:rPr>
        <w:t>12</w:t>
      </w:r>
      <w:r w:rsidRPr="00707B3F">
        <w:rPr>
          <w:noProof/>
        </w:rPr>
        <w:tab/>
      </w:r>
      <w:r>
        <w:rPr>
          <w:noProof/>
        </w:rPr>
        <w:t>POSITIONING</w:t>
      </w:r>
      <w:r w:rsidRPr="00707B3F">
        <w:rPr>
          <w:noProof/>
        </w:rPr>
        <w:t xml:space="preserve"> INFORMATION FAILURE</w:t>
      </w:r>
      <w:bookmarkEnd w:id="1194"/>
      <w:bookmarkEnd w:id="1195"/>
      <w:bookmarkEnd w:id="1196"/>
      <w:bookmarkEnd w:id="1197"/>
      <w:bookmarkEnd w:id="1198"/>
      <w:bookmarkEnd w:id="1199"/>
      <w:bookmarkEnd w:id="1200"/>
      <w:bookmarkEnd w:id="1201"/>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202" w:name="_CR9_1_1_13"/>
      <w:bookmarkStart w:id="1203" w:name="_Toc51775997"/>
      <w:bookmarkStart w:id="1204" w:name="_Toc56773019"/>
      <w:bookmarkStart w:id="1205" w:name="_Toc64447648"/>
      <w:bookmarkStart w:id="1206" w:name="_Toc74152304"/>
      <w:bookmarkStart w:id="1207" w:name="_Toc88654157"/>
      <w:bookmarkStart w:id="1208" w:name="_Toc105612575"/>
      <w:bookmarkStart w:id="1209" w:name="_Toc112766940"/>
      <w:bookmarkStart w:id="1210" w:name="_Toc155961356"/>
      <w:bookmarkEnd w:id="120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03"/>
      <w:bookmarkEnd w:id="1204"/>
      <w:bookmarkEnd w:id="1205"/>
      <w:bookmarkEnd w:id="1206"/>
      <w:bookmarkEnd w:id="1207"/>
      <w:bookmarkEnd w:id="1208"/>
      <w:bookmarkEnd w:id="1209"/>
      <w:bookmarkEnd w:id="1210"/>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11" w:name="_CR9_1_1_14"/>
      <w:bookmarkStart w:id="1212" w:name="_Toc51775998"/>
      <w:bookmarkStart w:id="1213" w:name="_Toc56773020"/>
      <w:bookmarkStart w:id="1214" w:name="_Toc64447649"/>
      <w:bookmarkStart w:id="1215" w:name="_Toc74152305"/>
      <w:bookmarkStart w:id="1216" w:name="_Toc88654158"/>
      <w:bookmarkStart w:id="1217" w:name="_Toc105612576"/>
      <w:bookmarkStart w:id="1218" w:name="_Toc112766941"/>
      <w:bookmarkStart w:id="1219" w:name="_Toc155961357"/>
      <w:bookmarkEnd w:id="121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12"/>
      <w:bookmarkEnd w:id="1213"/>
      <w:bookmarkEnd w:id="1214"/>
      <w:bookmarkEnd w:id="1215"/>
      <w:bookmarkEnd w:id="1216"/>
      <w:bookmarkEnd w:id="1217"/>
      <w:bookmarkEnd w:id="1218"/>
      <w:bookmarkEnd w:id="1219"/>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20" w:name="_CR9_1_1_15"/>
      <w:bookmarkStart w:id="1221" w:name="_Toc51775999"/>
      <w:bookmarkStart w:id="1222" w:name="_Toc56773021"/>
      <w:bookmarkStart w:id="1223" w:name="_Toc64447650"/>
      <w:bookmarkStart w:id="1224" w:name="_Toc74152306"/>
      <w:bookmarkStart w:id="1225" w:name="_Toc88654159"/>
      <w:bookmarkStart w:id="1226" w:name="_Toc105612577"/>
      <w:bookmarkStart w:id="1227" w:name="_Toc112766942"/>
      <w:bookmarkStart w:id="1228" w:name="_Toc155961358"/>
      <w:bookmarkEnd w:id="122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21"/>
      <w:bookmarkEnd w:id="1222"/>
      <w:bookmarkEnd w:id="1223"/>
      <w:bookmarkEnd w:id="1224"/>
      <w:bookmarkEnd w:id="1225"/>
      <w:bookmarkEnd w:id="1226"/>
      <w:bookmarkEnd w:id="1227"/>
      <w:bookmarkEnd w:id="1228"/>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9" w:name="_CR9_1_1_16"/>
      <w:bookmarkStart w:id="1230" w:name="_Toc51776000"/>
      <w:bookmarkStart w:id="1231" w:name="_Toc56773022"/>
      <w:bookmarkStart w:id="1232" w:name="_Toc64447651"/>
      <w:bookmarkStart w:id="1233" w:name="_Toc74152307"/>
      <w:bookmarkStart w:id="1234" w:name="_Toc88654160"/>
      <w:bookmarkStart w:id="1235" w:name="_Toc105612578"/>
      <w:bookmarkStart w:id="1236" w:name="_Toc112766943"/>
      <w:bookmarkStart w:id="1237" w:name="_Toc155961359"/>
      <w:bookmarkEnd w:id="1229"/>
      <w:r w:rsidRPr="00707B3F">
        <w:rPr>
          <w:noProof/>
        </w:rPr>
        <w:t>9.1.</w:t>
      </w:r>
      <w:r>
        <w:rPr>
          <w:noProof/>
        </w:rPr>
        <w:t>1</w:t>
      </w:r>
      <w:r w:rsidRPr="00707B3F">
        <w:rPr>
          <w:noProof/>
        </w:rPr>
        <w:t>.</w:t>
      </w:r>
      <w:r>
        <w:rPr>
          <w:noProof/>
        </w:rPr>
        <w:t>16</w:t>
      </w:r>
      <w:r w:rsidRPr="00707B3F">
        <w:rPr>
          <w:noProof/>
        </w:rPr>
        <w:tab/>
      </w:r>
      <w:r>
        <w:rPr>
          <w:noProof/>
        </w:rPr>
        <w:t>TRP INFORMATION FAILURE</w:t>
      </w:r>
      <w:bookmarkEnd w:id="1230"/>
      <w:bookmarkEnd w:id="1231"/>
      <w:bookmarkEnd w:id="1232"/>
      <w:bookmarkEnd w:id="1233"/>
      <w:bookmarkEnd w:id="1234"/>
      <w:bookmarkEnd w:id="1235"/>
      <w:bookmarkEnd w:id="1236"/>
      <w:bookmarkEnd w:id="1237"/>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lastRenderedPageBreak/>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38" w:name="_CR9_1_1_17"/>
      <w:bookmarkStart w:id="1239" w:name="_Toc51776001"/>
      <w:bookmarkStart w:id="1240" w:name="_Toc56773023"/>
      <w:bookmarkStart w:id="1241" w:name="_Toc64447652"/>
      <w:bookmarkStart w:id="1242" w:name="_Toc74152308"/>
      <w:bookmarkStart w:id="1243" w:name="_Toc88654161"/>
      <w:bookmarkStart w:id="1244" w:name="_Toc105612579"/>
      <w:bookmarkStart w:id="1245" w:name="_Toc112766944"/>
      <w:bookmarkStart w:id="1246" w:name="_Toc155961360"/>
      <w:bookmarkEnd w:id="123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9"/>
      <w:bookmarkEnd w:id="1240"/>
      <w:bookmarkEnd w:id="1241"/>
      <w:bookmarkEnd w:id="1242"/>
      <w:bookmarkEnd w:id="1243"/>
      <w:bookmarkEnd w:id="1244"/>
      <w:bookmarkEnd w:id="1245"/>
      <w:bookmarkEnd w:id="1246"/>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47" w:name="_CR9_1_1_18"/>
      <w:bookmarkStart w:id="1248" w:name="_Toc51776002"/>
      <w:bookmarkStart w:id="1249" w:name="_Toc56773024"/>
      <w:bookmarkStart w:id="1250" w:name="_Toc64447653"/>
      <w:bookmarkStart w:id="1251" w:name="_Toc74152309"/>
      <w:bookmarkStart w:id="1252" w:name="_Toc88654162"/>
      <w:bookmarkStart w:id="1253" w:name="_Toc105612580"/>
      <w:bookmarkStart w:id="1254" w:name="_Toc112766945"/>
      <w:bookmarkStart w:id="1255" w:name="_Toc155961361"/>
      <w:bookmarkEnd w:id="124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48"/>
      <w:bookmarkEnd w:id="1249"/>
      <w:bookmarkEnd w:id="1250"/>
      <w:bookmarkEnd w:id="1251"/>
      <w:bookmarkEnd w:id="1252"/>
      <w:bookmarkEnd w:id="1253"/>
      <w:bookmarkEnd w:id="1254"/>
      <w:bookmarkEnd w:id="1255"/>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56" w:name="_CR9_1_1_19"/>
      <w:bookmarkStart w:id="1257" w:name="_Toc51776003"/>
      <w:bookmarkStart w:id="1258" w:name="_Toc56773025"/>
      <w:bookmarkStart w:id="1259" w:name="_Toc64447654"/>
      <w:bookmarkStart w:id="1260" w:name="_Toc74152310"/>
      <w:bookmarkStart w:id="1261" w:name="_Toc88654163"/>
      <w:bookmarkStart w:id="1262" w:name="_Toc105612581"/>
      <w:bookmarkStart w:id="1263" w:name="_Toc112766946"/>
      <w:bookmarkStart w:id="1264" w:name="_Toc155961362"/>
      <w:bookmarkEnd w:id="125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57"/>
      <w:bookmarkEnd w:id="1258"/>
      <w:bookmarkEnd w:id="1259"/>
      <w:bookmarkEnd w:id="1260"/>
      <w:bookmarkEnd w:id="1261"/>
      <w:bookmarkEnd w:id="1262"/>
      <w:bookmarkEnd w:id="1263"/>
      <w:bookmarkEnd w:id="1264"/>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lastRenderedPageBreak/>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65" w:name="_CR9_1_1_20"/>
      <w:bookmarkStart w:id="1266" w:name="_Toc51776004"/>
      <w:bookmarkStart w:id="1267" w:name="_Toc56773026"/>
      <w:bookmarkStart w:id="1268" w:name="_Toc64447655"/>
      <w:bookmarkStart w:id="1269" w:name="_Toc74152311"/>
      <w:bookmarkStart w:id="1270" w:name="_Toc88654164"/>
      <w:bookmarkStart w:id="1271" w:name="_Toc105612582"/>
      <w:bookmarkStart w:id="1272" w:name="_Toc112766947"/>
      <w:bookmarkStart w:id="1273" w:name="_Toc155961363"/>
      <w:bookmarkEnd w:id="1265"/>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66"/>
      <w:bookmarkEnd w:id="1267"/>
      <w:bookmarkEnd w:id="1268"/>
      <w:bookmarkEnd w:id="1269"/>
      <w:bookmarkEnd w:id="1270"/>
      <w:bookmarkEnd w:id="1271"/>
      <w:bookmarkEnd w:id="1272"/>
      <w:bookmarkEnd w:id="1273"/>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74" w:name="_CR9_1_2"/>
      <w:bookmarkStart w:id="1275" w:name="_Toc51776005"/>
      <w:bookmarkStart w:id="1276" w:name="_Toc56773027"/>
      <w:bookmarkStart w:id="1277" w:name="_Toc64447656"/>
      <w:bookmarkStart w:id="1278" w:name="_Toc74152312"/>
      <w:bookmarkStart w:id="1279" w:name="_Toc88654165"/>
      <w:bookmarkStart w:id="1280" w:name="_Toc105612583"/>
      <w:bookmarkStart w:id="1281" w:name="_Toc112766948"/>
      <w:bookmarkStart w:id="1282" w:name="_Toc155961364"/>
      <w:bookmarkEnd w:id="1274"/>
      <w:r w:rsidRPr="00707B3F">
        <w:rPr>
          <w:noProof/>
        </w:rPr>
        <w:t>9.1.2</w:t>
      </w:r>
      <w:r w:rsidRPr="00707B3F">
        <w:rPr>
          <w:noProof/>
        </w:rPr>
        <w:tab/>
        <w:t>Messages for Management Procedures</w:t>
      </w:r>
      <w:bookmarkEnd w:id="1182"/>
      <w:bookmarkEnd w:id="1275"/>
      <w:bookmarkEnd w:id="1276"/>
      <w:bookmarkEnd w:id="1277"/>
      <w:bookmarkEnd w:id="1278"/>
      <w:bookmarkEnd w:id="1279"/>
      <w:bookmarkEnd w:id="1280"/>
      <w:bookmarkEnd w:id="1281"/>
      <w:bookmarkEnd w:id="1282"/>
    </w:p>
    <w:p w14:paraId="55F247F6" w14:textId="77777777" w:rsidR="00FC46E8" w:rsidRPr="00707B3F" w:rsidRDefault="00FC46E8" w:rsidP="00CC4CFD">
      <w:pPr>
        <w:pStyle w:val="Heading4"/>
        <w:keepNext w:val="0"/>
        <w:keepLines w:val="0"/>
        <w:widowControl w:val="0"/>
        <w:rPr>
          <w:noProof/>
        </w:rPr>
      </w:pPr>
      <w:bookmarkStart w:id="1283" w:name="_CR9_1_2_1"/>
      <w:bookmarkStart w:id="1284" w:name="_Toc534903078"/>
      <w:bookmarkStart w:id="1285" w:name="_Toc51776006"/>
      <w:bookmarkStart w:id="1286" w:name="_Toc56773028"/>
      <w:bookmarkStart w:id="1287" w:name="_Toc64447657"/>
      <w:bookmarkStart w:id="1288" w:name="_Toc74152313"/>
      <w:bookmarkStart w:id="1289" w:name="_Toc88654166"/>
      <w:bookmarkStart w:id="1290" w:name="_Toc105612584"/>
      <w:bookmarkStart w:id="1291" w:name="_Toc112766949"/>
      <w:bookmarkStart w:id="1292" w:name="_Toc155961365"/>
      <w:bookmarkEnd w:id="1283"/>
      <w:r w:rsidRPr="00707B3F">
        <w:rPr>
          <w:noProof/>
        </w:rPr>
        <w:t>9.1.2.1</w:t>
      </w:r>
      <w:r w:rsidRPr="00707B3F">
        <w:rPr>
          <w:noProof/>
        </w:rPr>
        <w:tab/>
        <w:t>ERROR INDICATION</w:t>
      </w:r>
      <w:bookmarkEnd w:id="1284"/>
      <w:bookmarkEnd w:id="1285"/>
      <w:bookmarkEnd w:id="1286"/>
      <w:bookmarkEnd w:id="1287"/>
      <w:bookmarkEnd w:id="1288"/>
      <w:bookmarkEnd w:id="1289"/>
      <w:bookmarkEnd w:id="1290"/>
      <w:bookmarkEnd w:id="1291"/>
      <w:bookmarkEnd w:id="1292"/>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93" w:name="_CR9_1_3"/>
      <w:bookmarkStart w:id="1294" w:name="_Toc534730141"/>
      <w:bookmarkStart w:id="1295" w:name="_Toc51776007"/>
      <w:bookmarkStart w:id="1296" w:name="_Toc56773029"/>
      <w:bookmarkStart w:id="1297" w:name="_Toc64447658"/>
      <w:bookmarkStart w:id="1298" w:name="_Toc74152314"/>
      <w:bookmarkStart w:id="1299" w:name="_Toc88654167"/>
      <w:bookmarkStart w:id="1300" w:name="_Toc105612585"/>
      <w:bookmarkStart w:id="1301" w:name="_Toc112766950"/>
      <w:bookmarkStart w:id="1302" w:name="_Toc155961366"/>
      <w:bookmarkStart w:id="1303" w:name="_Toc534903079"/>
      <w:bookmarkEnd w:id="1293"/>
      <w:r w:rsidRPr="0054226D">
        <w:t>9.1.</w:t>
      </w:r>
      <w:r>
        <w:t>3</w:t>
      </w:r>
      <w:r w:rsidRPr="0054226D">
        <w:tab/>
        <w:t>Messages for Assistance Information Transfer Procedures</w:t>
      </w:r>
      <w:bookmarkEnd w:id="1294"/>
      <w:bookmarkEnd w:id="1295"/>
      <w:bookmarkEnd w:id="1296"/>
      <w:bookmarkEnd w:id="1297"/>
      <w:bookmarkEnd w:id="1298"/>
      <w:bookmarkEnd w:id="1299"/>
      <w:bookmarkEnd w:id="1300"/>
      <w:bookmarkEnd w:id="1301"/>
      <w:bookmarkEnd w:id="1302"/>
    </w:p>
    <w:p w14:paraId="0C7B99C1" w14:textId="77777777" w:rsidR="00073A17" w:rsidRPr="0054226D" w:rsidRDefault="00073A17" w:rsidP="00CC4CFD">
      <w:pPr>
        <w:pStyle w:val="Heading4"/>
        <w:keepNext w:val="0"/>
        <w:keepLines w:val="0"/>
        <w:widowControl w:val="0"/>
      </w:pPr>
      <w:bookmarkStart w:id="1304" w:name="_CR9_1_3_1"/>
      <w:bookmarkStart w:id="1305" w:name="_Toc534730142"/>
      <w:bookmarkStart w:id="1306" w:name="_Toc51776008"/>
      <w:bookmarkStart w:id="1307" w:name="_Toc56773030"/>
      <w:bookmarkStart w:id="1308" w:name="_Toc64447659"/>
      <w:bookmarkStart w:id="1309" w:name="_Toc74152315"/>
      <w:bookmarkStart w:id="1310" w:name="_Toc88654168"/>
      <w:bookmarkStart w:id="1311" w:name="_Toc105612586"/>
      <w:bookmarkStart w:id="1312" w:name="_Toc112766951"/>
      <w:bookmarkStart w:id="1313" w:name="_Toc155961367"/>
      <w:bookmarkEnd w:id="1304"/>
      <w:r w:rsidRPr="0054226D">
        <w:t>9.1.</w:t>
      </w:r>
      <w:r>
        <w:t>3</w:t>
      </w:r>
      <w:r w:rsidRPr="0054226D">
        <w:t>.1</w:t>
      </w:r>
      <w:r w:rsidRPr="0054226D">
        <w:tab/>
        <w:t>ASSISTANCE INFORMATION CONTROL</w:t>
      </w:r>
      <w:bookmarkEnd w:id="1305"/>
      <w:bookmarkEnd w:id="1306"/>
      <w:bookmarkEnd w:id="1307"/>
      <w:bookmarkEnd w:id="1308"/>
      <w:bookmarkEnd w:id="1309"/>
      <w:bookmarkEnd w:id="1310"/>
      <w:bookmarkEnd w:id="1311"/>
      <w:bookmarkEnd w:id="1312"/>
      <w:bookmarkEnd w:id="1313"/>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lastRenderedPageBreak/>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CC4CFD">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14" w:name="_CR9_1_3_2"/>
      <w:bookmarkStart w:id="1315" w:name="_Toc534730143"/>
      <w:bookmarkStart w:id="1316" w:name="_Toc51776009"/>
      <w:bookmarkStart w:id="1317" w:name="_Toc56773031"/>
      <w:bookmarkStart w:id="1318" w:name="_Toc64447660"/>
      <w:bookmarkStart w:id="1319" w:name="_Toc74152316"/>
      <w:bookmarkStart w:id="1320" w:name="_Toc88654169"/>
      <w:bookmarkStart w:id="1321" w:name="_Toc105612587"/>
      <w:bookmarkStart w:id="1322" w:name="_Toc112766952"/>
      <w:bookmarkStart w:id="1323" w:name="_Toc155961368"/>
      <w:bookmarkEnd w:id="1314"/>
      <w:r w:rsidRPr="0054226D">
        <w:t>9.1.</w:t>
      </w:r>
      <w:r>
        <w:t>3</w:t>
      </w:r>
      <w:r w:rsidRPr="0054226D">
        <w:t>.2</w:t>
      </w:r>
      <w:r w:rsidRPr="0054226D">
        <w:tab/>
        <w:t>ASSISTANCE INFORMATION FEEDBACK</w:t>
      </w:r>
      <w:bookmarkEnd w:id="1315"/>
      <w:bookmarkEnd w:id="1316"/>
      <w:bookmarkEnd w:id="1317"/>
      <w:bookmarkEnd w:id="1318"/>
      <w:bookmarkEnd w:id="1319"/>
      <w:bookmarkEnd w:id="1320"/>
      <w:bookmarkEnd w:id="1321"/>
      <w:bookmarkEnd w:id="1322"/>
      <w:bookmarkEnd w:id="1323"/>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24" w:name="_CR9_1_4"/>
      <w:bookmarkStart w:id="1325" w:name="_Toc51776010"/>
      <w:bookmarkStart w:id="1326" w:name="_Toc56773032"/>
      <w:bookmarkStart w:id="1327" w:name="_Toc64447661"/>
      <w:bookmarkStart w:id="1328" w:name="_Toc74152317"/>
      <w:bookmarkStart w:id="1329" w:name="_Toc88654170"/>
      <w:bookmarkStart w:id="1330" w:name="_Toc105612588"/>
      <w:bookmarkStart w:id="1331" w:name="_Toc112766953"/>
      <w:bookmarkStart w:id="1332" w:name="_Toc155961369"/>
      <w:bookmarkEnd w:id="132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25"/>
      <w:bookmarkEnd w:id="1326"/>
      <w:bookmarkEnd w:id="1327"/>
      <w:bookmarkEnd w:id="1328"/>
      <w:bookmarkEnd w:id="1329"/>
      <w:bookmarkEnd w:id="1330"/>
      <w:bookmarkEnd w:id="1331"/>
      <w:bookmarkEnd w:id="1332"/>
    </w:p>
    <w:p w14:paraId="7B528DA3" w14:textId="77777777" w:rsidR="00073A17" w:rsidRPr="00707B3F" w:rsidRDefault="00073A17" w:rsidP="00CC4CFD">
      <w:pPr>
        <w:pStyle w:val="Heading4"/>
        <w:keepNext w:val="0"/>
        <w:keepLines w:val="0"/>
        <w:widowControl w:val="0"/>
        <w:rPr>
          <w:noProof/>
        </w:rPr>
      </w:pPr>
      <w:bookmarkStart w:id="1333" w:name="_CR9_1_4_1"/>
      <w:bookmarkStart w:id="1334" w:name="_Toc51776011"/>
      <w:bookmarkStart w:id="1335" w:name="_Toc56773033"/>
      <w:bookmarkStart w:id="1336" w:name="_Toc64447662"/>
      <w:bookmarkStart w:id="1337" w:name="_Toc74152318"/>
      <w:bookmarkStart w:id="1338" w:name="_Toc88654171"/>
      <w:bookmarkStart w:id="1339" w:name="_Toc105612589"/>
      <w:bookmarkStart w:id="1340" w:name="_Toc112766954"/>
      <w:bookmarkStart w:id="1341" w:name="_Toc155961370"/>
      <w:bookmarkEnd w:id="1333"/>
      <w:r w:rsidRPr="00707B3F">
        <w:rPr>
          <w:noProof/>
        </w:rPr>
        <w:t>9.1.</w:t>
      </w:r>
      <w:r>
        <w:rPr>
          <w:noProof/>
        </w:rPr>
        <w:t>4</w:t>
      </w:r>
      <w:r w:rsidRPr="00707B3F">
        <w:rPr>
          <w:noProof/>
        </w:rPr>
        <w:t>.</w:t>
      </w:r>
      <w:r>
        <w:rPr>
          <w:noProof/>
        </w:rPr>
        <w:t>1</w:t>
      </w:r>
      <w:r w:rsidRPr="00707B3F">
        <w:rPr>
          <w:noProof/>
        </w:rPr>
        <w:tab/>
      </w:r>
      <w:r>
        <w:rPr>
          <w:noProof/>
        </w:rPr>
        <w:t>MEASUREMENT REQUEST</w:t>
      </w:r>
      <w:bookmarkEnd w:id="1334"/>
      <w:bookmarkEnd w:id="1335"/>
      <w:bookmarkEnd w:id="1336"/>
      <w:bookmarkEnd w:id="1337"/>
      <w:bookmarkEnd w:id="1338"/>
      <w:bookmarkEnd w:id="1339"/>
      <w:bookmarkEnd w:id="1340"/>
      <w:bookmarkEnd w:id="1341"/>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w:t>
            </w:r>
            <w:r>
              <w:rPr>
                <w:bCs/>
              </w:rPr>
              <w:lastRenderedPageBreak/>
              <w:t>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 xml:space="preserve">ENUMERATED (120ms, 240ms, 480ms, 640ms, </w:t>
            </w:r>
            <w:r w:rsidRPr="003D7B83">
              <w:rPr>
                <w:noProof/>
                <w:lang w:val="sv-SE"/>
              </w:rPr>
              <w:lastRenderedPageBreak/>
              <w:t>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lastRenderedPageBreak/>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 xml:space="preserve">1024ms, </w:t>
            </w:r>
            <w:r w:rsidR="00437212" w:rsidRPr="007D55E2">
              <w:rPr>
                <w:rFonts w:eastAsia="SimSun"/>
                <w:noProof/>
                <w:lang w:val="sv-SE"/>
              </w:rPr>
              <w:lastRenderedPageBreak/>
              <w:t>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lastRenderedPageBreak/>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42" w:name="OLE_LINK17"/>
            <w:r w:rsidRPr="002A1C8D">
              <w:t>System Frame Number</w:t>
            </w:r>
            <w:bookmarkEnd w:id="1342"/>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43" w:name="_CR9_1_4_2"/>
      <w:bookmarkStart w:id="1344" w:name="_Toc51776012"/>
      <w:bookmarkStart w:id="1345" w:name="_Toc56773034"/>
      <w:bookmarkStart w:id="1346" w:name="_Toc64447663"/>
      <w:bookmarkStart w:id="1347" w:name="_Toc74152319"/>
      <w:bookmarkStart w:id="1348" w:name="_Toc88654172"/>
      <w:bookmarkStart w:id="1349" w:name="_Toc105612590"/>
      <w:bookmarkStart w:id="1350" w:name="_Toc112766955"/>
      <w:bookmarkStart w:id="1351" w:name="_Toc155961371"/>
      <w:bookmarkEnd w:id="1343"/>
      <w:r w:rsidRPr="00707B3F">
        <w:rPr>
          <w:noProof/>
        </w:rPr>
        <w:lastRenderedPageBreak/>
        <w:t>9.1.</w:t>
      </w:r>
      <w:r>
        <w:rPr>
          <w:noProof/>
        </w:rPr>
        <w:t>4</w:t>
      </w:r>
      <w:r w:rsidRPr="00707B3F">
        <w:rPr>
          <w:noProof/>
        </w:rPr>
        <w:t>.</w:t>
      </w:r>
      <w:r>
        <w:rPr>
          <w:noProof/>
        </w:rPr>
        <w:t>2</w:t>
      </w:r>
      <w:r w:rsidRPr="00707B3F">
        <w:rPr>
          <w:noProof/>
        </w:rPr>
        <w:tab/>
      </w:r>
      <w:r>
        <w:rPr>
          <w:noProof/>
        </w:rPr>
        <w:t>MEASUREMENT RESPONSE</w:t>
      </w:r>
      <w:bookmarkEnd w:id="1344"/>
      <w:bookmarkEnd w:id="1345"/>
      <w:bookmarkEnd w:id="1346"/>
      <w:bookmarkEnd w:id="1347"/>
      <w:bookmarkEnd w:id="1348"/>
      <w:bookmarkEnd w:id="1349"/>
      <w:bookmarkEnd w:id="1350"/>
      <w:bookmarkEnd w:id="1351"/>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52" w:name="_CR9_1_4_3"/>
      <w:bookmarkStart w:id="1353" w:name="_Toc51776013"/>
      <w:bookmarkStart w:id="1354" w:name="_Toc56773035"/>
      <w:bookmarkStart w:id="1355" w:name="_Toc64447664"/>
      <w:bookmarkStart w:id="1356" w:name="_Toc74152320"/>
      <w:bookmarkStart w:id="1357" w:name="_Toc88654173"/>
      <w:bookmarkStart w:id="1358" w:name="_Toc105612591"/>
      <w:bookmarkStart w:id="1359" w:name="_Toc112766956"/>
      <w:bookmarkStart w:id="1360" w:name="_Toc155961372"/>
      <w:bookmarkEnd w:id="1352"/>
      <w:r w:rsidRPr="00707B3F">
        <w:rPr>
          <w:noProof/>
        </w:rPr>
        <w:t>9.1.</w:t>
      </w:r>
      <w:r>
        <w:rPr>
          <w:noProof/>
        </w:rPr>
        <w:t>4</w:t>
      </w:r>
      <w:r w:rsidRPr="00707B3F">
        <w:rPr>
          <w:noProof/>
        </w:rPr>
        <w:t>.</w:t>
      </w:r>
      <w:r>
        <w:rPr>
          <w:noProof/>
        </w:rPr>
        <w:t>3</w:t>
      </w:r>
      <w:r w:rsidRPr="00707B3F">
        <w:rPr>
          <w:noProof/>
        </w:rPr>
        <w:tab/>
      </w:r>
      <w:r>
        <w:rPr>
          <w:noProof/>
        </w:rPr>
        <w:t>MEASUREMENT FAILURE</w:t>
      </w:r>
      <w:bookmarkEnd w:id="1353"/>
      <w:bookmarkEnd w:id="1354"/>
      <w:bookmarkEnd w:id="1355"/>
      <w:bookmarkEnd w:id="1356"/>
      <w:bookmarkEnd w:id="1357"/>
      <w:bookmarkEnd w:id="1358"/>
      <w:bookmarkEnd w:id="1359"/>
      <w:bookmarkEnd w:id="1360"/>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61" w:name="_CR9_1_4_4"/>
      <w:bookmarkStart w:id="1362" w:name="_Toc51776014"/>
      <w:bookmarkStart w:id="1363" w:name="_Toc56773036"/>
      <w:bookmarkStart w:id="1364" w:name="_Toc64447665"/>
      <w:bookmarkStart w:id="1365" w:name="_Toc74152321"/>
      <w:bookmarkStart w:id="1366" w:name="_Toc88654174"/>
      <w:bookmarkStart w:id="1367" w:name="_Toc105612592"/>
      <w:bookmarkStart w:id="1368" w:name="_Toc112766957"/>
      <w:bookmarkStart w:id="1369" w:name="_Toc155961373"/>
      <w:bookmarkEnd w:id="1361"/>
      <w:r w:rsidRPr="00707B3F">
        <w:rPr>
          <w:noProof/>
        </w:rPr>
        <w:t>9.1.</w:t>
      </w:r>
      <w:r>
        <w:rPr>
          <w:noProof/>
        </w:rPr>
        <w:t>4</w:t>
      </w:r>
      <w:r w:rsidRPr="00707B3F">
        <w:rPr>
          <w:noProof/>
        </w:rPr>
        <w:t>.</w:t>
      </w:r>
      <w:r>
        <w:rPr>
          <w:noProof/>
        </w:rPr>
        <w:t>4</w:t>
      </w:r>
      <w:r w:rsidRPr="00707B3F">
        <w:rPr>
          <w:noProof/>
        </w:rPr>
        <w:tab/>
      </w:r>
      <w:r>
        <w:rPr>
          <w:noProof/>
        </w:rPr>
        <w:t>MEASUREMENT REPORT</w:t>
      </w:r>
      <w:bookmarkEnd w:id="1362"/>
      <w:bookmarkEnd w:id="1363"/>
      <w:bookmarkEnd w:id="1364"/>
      <w:bookmarkEnd w:id="1365"/>
      <w:bookmarkEnd w:id="1366"/>
      <w:bookmarkEnd w:id="1367"/>
      <w:bookmarkEnd w:id="1368"/>
      <w:bookmarkEnd w:id="1369"/>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lastRenderedPageBreak/>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70" w:name="_CR9_1_4_5"/>
      <w:bookmarkStart w:id="1371" w:name="_Toc51776015"/>
      <w:bookmarkStart w:id="1372" w:name="_Toc56773037"/>
      <w:bookmarkStart w:id="1373" w:name="_Toc64447666"/>
      <w:bookmarkStart w:id="1374" w:name="_Toc74152322"/>
      <w:bookmarkStart w:id="1375" w:name="_Toc88654175"/>
      <w:bookmarkStart w:id="1376" w:name="_Toc105612593"/>
      <w:bookmarkStart w:id="1377" w:name="_Toc112766958"/>
      <w:bookmarkStart w:id="1378" w:name="_Toc155961374"/>
      <w:bookmarkEnd w:id="1370"/>
      <w:r w:rsidRPr="00707B3F">
        <w:rPr>
          <w:noProof/>
        </w:rPr>
        <w:t>9.1.</w:t>
      </w:r>
      <w:r>
        <w:rPr>
          <w:noProof/>
        </w:rPr>
        <w:t>4</w:t>
      </w:r>
      <w:r w:rsidRPr="00707B3F">
        <w:rPr>
          <w:noProof/>
        </w:rPr>
        <w:t>.</w:t>
      </w:r>
      <w:r>
        <w:rPr>
          <w:noProof/>
        </w:rPr>
        <w:t>5</w:t>
      </w:r>
      <w:r w:rsidRPr="00707B3F">
        <w:rPr>
          <w:noProof/>
        </w:rPr>
        <w:tab/>
      </w:r>
      <w:r>
        <w:rPr>
          <w:noProof/>
        </w:rPr>
        <w:t>MEASUREMENT UPDATE</w:t>
      </w:r>
      <w:bookmarkEnd w:id="1371"/>
      <w:bookmarkEnd w:id="1372"/>
      <w:bookmarkEnd w:id="1373"/>
      <w:bookmarkEnd w:id="1374"/>
      <w:bookmarkEnd w:id="1375"/>
      <w:bookmarkEnd w:id="1376"/>
      <w:bookmarkEnd w:id="1377"/>
      <w:bookmarkEnd w:id="1378"/>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9" w:name="_CR9_1_4_6"/>
      <w:bookmarkStart w:id="1380" w:name="_Toc51776016"/>
      <w:bookmarkStart w:id="1381" w:name="_Toc56773038"/>
      <w:bookmarkStart w:id="1382" w:name="_Toc64447667"/>
      <w:bookmarkStart w:id="1383" w:name="_Toc74152323"/>
      <w:bookmarkStart w:id="1384" w:name="_Toc88654176"/>
      <w:bookmarkStart w:id="1385" w:name="_Toc105612594"/>
      <w:bookmarkStart w:id="1386" w:name="_Toc112766959"/>
      <w:bookmarkStart w:id="1387" w:name="_Toc155961375"/>
      <w:bookmarkEnd w:id="1379"/>
      <w:r w:rsidRPr="00707B3F">
        <w:rPr>
          <w:noProof/>
        </w:rPr>
        <w:t>9.1.</w:t>
      </w:r>
      <w:r>
        <w:rPr>
          <w:noProof/>
        </w:rPr>
        <w:t>4</w:t>
      </w:r>
      <w:r w:rsidRPr="00707B3F">
        <w:rPr>
          <w:noProof/>
        </w:rPr>
        <w:t>.</w:t>
      </w:r>
      <w:r>
        <w:rPr>
          <w:noProof/>
        </w:rPr>
        <w:t>6</w:t>
      </w:r>
      <w:r w:rsidRPr="00707B3F">
        <w:rPr>
          <w:noProof/>
        </w:rPr>
        <w:tab/>
      </w:r>
      <w:r>
        <w:rPr>
          <w:noProof/>
        </w:rPr>
        <w:t>MEASUREMENT ABORT</w:t>
      </w:r>
      <w:bookmarkEnd w:id="1380"/>
      <w:bookmarkEnd w:id="1381"/>
      <w:bookmarkEnd w:id="1382"/>
      <w:bookmarkEnd w:id="1383"/>
      <w:bookmarkEnd w:id="1384"/>
      <w:bookmarkEnd w:id="1385"/>
      <w:bookmarkEnd w:id="1386"/>
      <w:bookmarkEnd w:id="1387"/>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88" w:name="_CR9_1_4_7"/>
      <w:bookmarkStart w:id="1389" w:name="_Toc51776017"/>
      <w:bookmarkStart w:id="1390" w:name="_Toc56773039"/>
      <w:bookmarkStart w:id="1391" w:name="_Toc64447668"/>
      <w:bookmarkStart w:id="1392" w:name="_Toc74152324"/>
      <w:bookmarkStart w:id="1393" w:name="_Toc88654177"/>
      <w:bookmarkStart w:id="1394" w:name="_Toc105612595"/>
      <w:bookmarkStart w:id="1395" w:name="_Toc112766960"/>
      <w:bookmarkStart w:id="1396" w:name="_Toc155961376"/>
      <w:bookmarkEnd w:id="138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9"/>
      <w:bookmarkEnd w:id="1390"/>
      <w:bookmarkEnd w:id="1391"/>
      <w:bookmarkEnd w:id="1392"/>
      <w:bookmarkEnd w:id="1393"/>
      <w:bookmarkEnd w:id="1394"/>
      <w:bookmarkEnd w:id="1395"/>
      <w:bookmarkEnd w:id="1396"/>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 xml:space="preserve">INTEGER </w:t>
            </w:r>
            <w:r w:rsidRPr="00707B3F">
              <w:rPr>
                <w:noProof/>
              </w:rPr>
              <w:lastRenderedPageBreak/>
              <w:t>(1..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97" w:name="_CR9_2"/>
      <w:bookmarkStart w:id="1398" w:name="_Toc51776018"/>
      <w:bookmarkStart w:id="1399" w:name="_Toc56773040"/>
      <w:bookmarkStart w:id="1400" w:name="_Toc64447669"/>
      <w:bookmarkStart w:id="1401" w:name="_Toc74152325"/>
      <w:bookmarkStart w:id="1402" w:name="_Toc88654178"/>
      <w:bookmarkStart w:id="1403" w:name="_Toc105612596"/>
      <w:bookmarkStart w:id="1404" w:name="_Toc112766961"/>
      <w:bookmarkStart w:id="1405" w:name="_Toc155961377"/>
      <w:bookmarkEnd w:id="1397"/>
      <w:r w:rsidRPr="00707B3F">
        <w:rPr>
          <w:noProof/>
        </w:rPr>
        <w:t>9.2</w:t>
      </w:r>
      <w:r w:rsidRPr="00707B3F">
        <w:rPr>
          <w:noProof/>
        </w:rPr>
        <w:tab/>
        <w:t>Information Element definitions</w:t>
      </w:r>
      <w:bookmarkEnd w:id="1303"/>
      <w:bookmarkEnd w:id="1398"/>
      <w:bookmarkEnd w:id="1399"/>
      <w:bookmarkEnd w:id="1400"/>
      <w:bookmarkEnd w:id="1401"/>
      <w:bookmarkEnd w:id="1402"/>
      <w:bookmarkEnd w:id="1403"/>
      <w:bookmarkEnd w:id="1404"/>
      <w:bookmarkEnd w:id="1405"/>
    </w:p>
    <w:p w14:paraId="1BEA1C1E" w14:textId="77777777" w:rsidR="00FC46E8" w:rsidRPr="00707B3F" w:rsidRDefault="00FC46E8" w:rsidP="00CC4CFD">
      <w:pPr>
        <w:pStyle w:val="Heading3"/>
        <w:keepNext w:val="0"/>
        <w:keepLines w:val="0"/>
        <w:widowControl w:val="0"/>
        <w:rPr>
          <w:noProof/>
        </w:rPr>
      </w:pPr>
      <w:bookmarkStart w:id="1406" w:name="_CR9_2_0"/>
      <w:bookmarkStart w:id="1407" w:name="_Toc534903080"/>
      <w:bookmarkStart w:id="1408" w:name="_Toc51776019"/>
      <w:bookmarkStart w:id="1409" w:name="_Toc56773041"/>
      <w:bookmarkStart w:id="1410" w:name="_Toc64447670"/>
      <w:bookmarkStart w:id="1411" w:name="_Toc74152326"/>
      <w:bookmarkStart w:id="1412" w:name="_Toc88654179"/>
      <w:bookmarkStart w:id="1413" w:name="_Toc105612597"/>
      <w:bookmarkStart w:id="1414" w:name="_Toc112766962"/>
      <w:bookmarkStart w:id="1415" w:name="_Toc155961378"/>
      <w:bookmarkEnd w:id="1406"/>
      <w:r w:rsidRPr="00707B3F">
        <w:rPr>
          <w:noProof/>
        </w:rPr>
        <w:t>9.2.0</w:t>
      </w:r>
      <w:r w:rsidRPr="00707B3F">
        <w:rPr>
          <w:noProof/>
        </w:rPr>
        <w:tab/>
        <w:t>General</w:t>
      </w:r>
      <w:bookmarkEnd w:id="1407"/>
      <w:bookmarkEnd w:id="1408"/>
      <w:bookmarkEnd w:id="1409"/>
      <w:bookmarkEnd w:id="1410"/>
      <w:bookmarkEnd w:id="1411"/>
      <w:bookmarkEnd w:id="1412"/>
      <w:bookmarkEnd w:id="1413"/>
      <w:bookmarkEnd w:id="1414"/>
      <w:bookmarkEnd w:id="1415"/>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16" w:name="_CR9_2_1"/>
      <w:bookmarkStart w:id="1417" w:name="_Toc534903081"/>
      <w:bookmarkStart w:id="1418" w:name="_Toc51776020"/>
      <w:bookmarkStart w:id="1419" w:name="_Toc56773042"/>
      <w:bookmarkStart w:id="1420" w:name="_Toc64447671"/>
      <w:bookmarkStart w:id="1421" w:name="_Toc74152327"/>
      <w:bookmarkStart w:id="1422" w:name="_Toc88654180"/>
      <w:bookmarkStart w:id="1423" w:name="_Toc105612598"/>
      <w:bookmarkStart w:id="1424" w:name="_Toc112766963"/>
      <w:bookmarkStart w:id="1425" w:name="_Toc155961379"/>
      <w:bookmarkEnd w:id="1416"/>
      <w:r w:rsidRPr="00707B3F">
        <w:rPr>
          <w:noProof/>
        </w:rPr>
        <w:t>9.2.1</w:t>
      </w:r>
      <w:r w:rsidRPr="00707B3F">
        <w:rPr>
          <w:noProof/>
        </w:rPr>
        <w:tab/>
        <w:t>Cause</w:t>
      </w:r>
      <w:bookmarkEnd w:id="1417"/>
      <w:bookmarkEnd w:id="1418"/>
      <w:bookmarkEnd w:id="1419"/>
      <w:bookmarkEnd w:id="1420"/>
      <w:bookmarkEnd w:id="1421"/>
      <w:bookmarkEnd w:id="1422"/>
      <w:bookmarkEnd w:id="1423"/>
      <w:bookmarkEnd w:id="1424"/>
      <w:bookmarkEnd w:id="1425"/>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lastRenderedPageBreak/>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26" w:name="_CR9_2_2"/>
      <w:bookmarkStart w:id="1427" w:name="_Toc534903082"/>
      <w:bookmarkStart w:id="1428" w:name="_Toc51776021"/>
      <w:bookmarkStart w:id="1429" w:name="_Toc56773043"/>
      <w:bookmarkStart w:id="1430" w:name="_Toc64447672"/>
      <w:bookmarkStart w:id="1431" w:name="_Toc74152328"/>
      <w:bookmarkStart w:id="1432" w:name="_Toc88654181"/>
      <w:bookmarkStart w:id="1433" w:name="_Toc105612599"/>
      <w:bookmarkStart w:id="1434" w:name="_Toc112766964"/>
      <w:bookmarkStart w:id="1435" w:name="_Toc155961380"/>
      <w:bookmarkEnd w:id="1426"/>
      <w:r w:rsidRPr="00707B3F">
        <w:rPr>
          <w:noProof/>
        </w:rPr>
        <w:t>9.2.2</w:t>
      </w:r>
      <w:r w:rsidRPr="00707B3F">
        <w:rPr>
          <w:noProof/>
        </w:rPr>
        <w:tab/>
        <w:t>Criticality Diagnostics</w:t>
      </w:r>
      <w:bookmarkEnd w:id="1427"/>
      <w:bookmarkEnd w:id="1428"/>
      <w:bookmarkEnd w:id="1429"/>
      <w:bookmarkEnd w:id="1430"/>
      <w:bookmarkEnd w:id="1431"/>
      <w:bookmarkEnd w:id="1432"/>
      <w:bookmarkEnd w:id="1433"/>
      <w:bookmarkEnd w:id="1434"/>
      <w:bookmarkEnd w:id="1435"/>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INTEGER </w:t>
            </w:r>
            <w:r w:rsidRPr="00707B3F">
              <w:rPr>
                <w:noProof/>
                <w:snapToGrid w:val="0"/>
              </w:rPr>
              <w:lastRenderedPageBreak/>
              <w:t>(0..65535)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lastRenderedPageBreak/>
              <w:t>The IE I</w:t>
            </w:r>
            <w:r w:rsidRPr="00707B3F">
              <w:rPr>
                <w:rFonts w:eastAsia="MS Mincho"/>
                <w:noProof/>
                <w:snapToGrid w:val="0"/>
              </w:rPr>
              <w:t>D</w:t>
            </w:r>
            <w:r w:rsidRPr="00707B3F">
              <w:rPr>
                <w:noProof/>
                <w:snapToGrid w:val="0"/>
              </w:rPr>
              <w:t xml:space="preserve"> of the not understood </w:t>
            </w:r>
            <w:r w:rsidRPr="00707B3F">
              <w:rPr>
                <w:noProof/>
                <w:snapToGrid w:val="0"/>
              </w:rPr>
              <w:lastRenderedPageBreak/>
              <w:t>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lastRenderedPageBreak/>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36" w:name="_CR9_2_3"/>
      <w:bookmarkStart w:id="1437" w:name="_Toc534903083"/>
      <w:bookmarkStart w:id="1438" w:name="_Toc51776022"/>
      <w:bookmarkStart w:id="1439" w:name="_Toc56773044"/>
      <w:bookmarkStart w:id="1440" w:name="_Toc64447673"/>
      <w:bookmarkStart w:id="1441" w:name="_Toc74152329"/>
      <w:bookmarkStart w:id="1442" w:name="_Toc88654182"/>
      <w:bookmarkStart w:id="1443" w:name="_Toc105612600"/>
      <w:bookmarkStart w:id="1444" w:name="_Toc112766965"/>
      <w:bookmarkStart w:id="1445" w:name="_Toc155961381"/>
      <w:bookmarkEnd w:id="1436"/>
      <w:r w:rsidRPr="00707B3F">
        <w:rPr>
          <w:noProof/>
        </w:rPr>
        <w:t>9.2.3</w:t>
      </w:r>
      <w:r w:rsidRPr="00707B3F">
        <w:rPr>
          <w:noProof/>
        </w:rPr>
        <w:tab/>
        <w:t>Message Type</w:t>
      </w:r>
      <w:bookmarkEnd w:id="1437"/>
      <w:bookmarkEnd w:id="1438"/>
      <w:bookmarkEnd w:id="1439"/>
      <w:bookmarkEnd w:id="1440"/>
      <w:bookmarkEnd w:id="1441"/>
      <w:bookmarkEnd w:id="1442"/>
      <w:bookmarkEnd w:id="1443"/>
      <w:bookmarkEnd w:id="1444"/>
      <w:bookmarkEnd w:id="1445"/>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46" w:name="_CR9_2_4"/>
      <w:bookmarkStart w:id="1447" w:name="_Toc534903084"/>
      <w:bookmarkStart w:id="1448" w:name="_Toc51776023"/>
      <w:bookmarkStart w:id="1449" w:name="_Toc56773045"/>
      <w:bookmarkStart w:id="1450" w:name="_Toc64447674"/>
      <w:bookmarkStart w:id="1451" w:name="_Toc74152330"/>
      <w:bookmarkStart w:id="1452" w:name="_Toc88654183"/>
      <w:bookmarkStart w:id="1453" w:name="_Toc105612601"/>
      <w:bookmarkStart w:id="1454" w:name="_Toc112766966"/>
      <w:bookmarkStart w:id="1455" w:name="_Toc155961382"/>
      <w:bookmarkEnd w:id="1446"/>
      <w:r w:rsidRPr="00707B3F">
        <w:rPr>
          <w:noProof/>
        </w:rPr>
        <w:t>9.2.4</w:t>
      </w:r>
      <w:r w:rsidRPr="00707B3F">
        <w:rPr>
          <w:noProof/>
        </w:rPr>
        <w:tab/>
        <w:t>NRPPa Transaction ID</w:t>
      </w:r>
      <w:bookmarkEnd w:id="1447"/>
      <w:bookmarkEnd w:id="1448"/>
      <w:bookmarkEnd w:id="1449"/>
      <w:bookmarkEnd w:id="1450"/>
      <w:bookmarkEnd w:id="1451"/>
      <w:bookmarkEnd w:id="1452"/>
      <w:bookmarkEnd w:id="1453"/>
      <w:bookmarkEnd w:id="1454"/>
      <w:bookmarkEnd w:id="1455"/>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56" w:name="_CR9_2_5"/>
      <w:bookmarkStart w:id="1457" w:name="_Toc534903085"/>
      <w:bookmarkStart w:id="1458" w:name="_Toc51776024"/>
      <w:bookmarkStart w:id="1459" w:name="_Toc56773046"/>
      <w:bookmarkStart w:id="1460" w:name="_Toc64447675"/>
      <w:bookmarkStart w:id="1461" w:name="_Toc74152331"/>
      <w:bookmarkStart w:id="1462" w:name="_Toc88654184"/>
      <w:bookmarkStart w:id="1463" w:name="_Toc105612602"/>
      <w:bookmarkStart w:id="1464" w:name="_Toc112766967"/>
      <w:bookmarkStart w:id="1465" w:name="_Toc155961383"/>
      <w:bookmarkEnd w:id="1456"/>
      <w:r w:rsidRPr="00707B3F">
        <w:rPr>
          <w:noProof/>
        </w:rPr>
        <w:t>9.2.5</w:t>
      </w:r>
      <w:r w:rsidRPr="00707B3F">
        <w:rPr>
          <w:noProof/>
        </w:rPr>
        <w:tab/>
        <w:t>E-CID Measurement Result</w:t>
      </w:r>
      <w:bookmarkEnd w:id="1457"/>
      <w:bookmarkEnd w:id="1458"/>
      <w:bookmarkEnd w:id="1459"/>
      <w:bookmarkEnd w:id="1460"/>
      <w:bookmarkEnd w:id="1461"/>
      <w:bookmarkEnd w:id="1462"/>
      <w:bookmarkEnd w:id="1463"/>
      <w:bookmarkEnd w:id="1464"/>
      <w:bookmarkEnd w:id="1465"/>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 xml:space="preserve">Geographical </w:t>
            </w:r>
            <w:r w:rsidRPr="00FF5905">
              <w:rPr>
                <w:i/>
                <w:lang w:val="en-US" w:eastAsia="zh-CN" w:bidi="he-IL"/>
              </w:rPr>
              <w:lastRenderedPageBreak/>
              <w:t>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lastRenderedPageBreak/>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 xml:space="preserve">SS-RSRP measurement aggregated at cell </w:t>
            </w:r>
            <w:r>
              <w:rPr>
                <w:bCs/>
                <w:noProof/>
                <w:lang w:eastAsia="zh-CN"/>
              </w:rPr>
              <w:lastRenderedPageBreak/>
              <w:t>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 xml:space="preserve">CSI-RSRQ measurement </w:t>
            </w:r>
            <w:r>
              <w:rPr>
                <w:bCs/>
                <w:noProof/>
                <w:lang w:eastAsia="zh-CN"/>
              </w:rPr>
              <w:lastRenderedPageBreak/>
              <w:t>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lastRenderedPageBreak/>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66" w:name="_CR9_2_6"/>
      <w:bookmarkStart w:id="1467" w:name="_Toc534903086"/>
      <w:bookmarkStart w:id="1468" w:name="_Toc51776025"/>
      <w:bookmarkStart w:id="1469" w:name="_Toc56773047"/>
      <w:bookmarkStart w:id="1470" w:name="_Toc64447676"/>
      <w:bookmarkStart w:id="1471" w:name="_Toc74152332"/>
      <w:bookmarkStart w:id="1472" w:name="_Toc88654185"/>
      <w:bookmarkStart w:id="1473" w:name="_Toc105612603"/>
      <w:bookmarkStart w:id="1474" w:name="_Toc112766968"/>
      <w:bookmarkStart w:id="1475" w:name="_Toc155961384"/>
      <w:bookmarkEnd w:id="1466"/>
      <w:r w:rsidRPr="00707B3F">
        <w:rPr>
          <w:noProof/>
        </w:rPr>
        <w:t>9.2.6</w:t>
      </w:r>
      <w:r w:rsidRPr="00707B3F">
        <w:rPr>
          <w:noProof/>
        </w:rPr>
        <w:tab/>
        <w:t>NG-RAN CGI</w:t>
      </w:r>
      <w:bookmarkEnd w:id="1467"/>
      <w:bookmarkEnd w:id="1468"/>
      <w:bookmarkEnd w:id="1469"/>
      <w:bookmarkEnd w:id="1470"/>
      <w:bookmarkEnd w:id="1471"/>
      <w:bookmarkEnd w:id="1472"/>
      <w:bookmarkEnd w:id="1473"/>
      <w:bookmarkEnd w:id="1474"/>
      <w:bookmarkEnd w:id="1475"/>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76" w:name="_CR9_2_7"/>
      <w:bookmarkStart w:id="1477" w:name="_Toc534903087"/>
      <w:bookmarkStart w:id="1478" w:name="_Toc51776026"/>
      <w:bookmarkStart w:id="1479" w:name="_Toc56773048"/>
      <w:bookmarkStart w:id="1480" w:name="_Toc64447677"/>
      <w:bookmarkStart w:id="1481" w:name="_Toc74152333"/>
      <w:bookmarkStart w:id="1482" w:name="_Toc88654186"/>
      <w:bookmarkStart w:id="1483" w:name="_Toc105612604"/>
      <w:bookmarkStart w:id="1484" w:name="_Toc112766969"/>
      <w:bookmarkStart w:id="1485" w:name="_Toc155961385"/>
      <w:bookmarkEnd w:id="1476"/>
      <w:r w:rsidRPr="00707B3F">
        <w:rPr>
          <w:noProof/>
        </w:rPr>
        <w:t>9.2.7</w:t>
      </w:r>
      <w:r w:rsidRPr="00707B3F">
        <w:rPr>
          <w:noProof/>
        </w:rPr>
        <w:tab/>
        <w:t>CGI EUTRA</w:t>
      </w:r>
      <w:bookmarkEnd w:id="1477"/>
      <w:bookmarkEnd w:id="1478"/>
      <w:bookmarkEnd w:id="1479"/>
      <w:bookmarkEnd w:id="1480"/>
      <w:bookmarkEnd w:id="1481"/>
      <w:bookmarkEnd w:id="1482"/>
      <w:bookmarkEnd w:id="1483"/>
      <w:bookmarkEnd w:id="1484"/>
      <w:bookmarkEnd w:id="1485"/>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86" w:name="_CR9_2_8"/>
      <w:bookmarkStart w:id="1487" w:name="_Toc534903088"/>
      <w:bookmarkStart w:id="1488" w:name="_Toc51776027"/>
      <w:bookmarkStart w:id="1489" w:name="_Toc56773049"/>
      <w:bookmarkStart w:id="1490" w:name="_Toc64447678"/>
      <w:bookmarkStart w:id="1491" w:name="_Toc74152334"/>
      <w:bookmarkStart w:id="1492" w:name="_Toc88654187"/>
      <w:bookmarkStart w:id="1493" w:name="_Toc105612605"/>
      <w:bookmarkStart w:id="1494" w:name="_Toc112766970"/>
      <w:bookmarkStart w:id="1495" w:name="_Toc155961386"/>
      <w:bookmarkEnd w:id="1486"/>
      <w:r w:rsidRPr="00707B3F">
        <w:rPr>
          <w:noProof/>
        </w:rPr>
        <w:t>9.2.8</w:t>
      </w:r>
      <w:r w:rsidRPr="00707B3F">
        <w:rPr>
          <w:noProof/>
        </w:rPr>
        <w:tab/>
        <w:t>PLMN Identity</w:t>
      </w:r>
      <w:bookmarkEnd w:id="1487"/>
      <w:bookmarkEnd w:id="1488"/>
      <w:bookmarkEnd w:id="1489"/>
      <w:bookmarkEnd w:id="1490"/>
      <w:bookmarkEnd w:id="1491"/>
      <w:bookmarkEnd w:id="1492"/>
      <w:bookmarkEnd w:id="1493"/>
      <w:bookmarkEnd w:id="1494"/>
      <w:bookmarkEnd w:id="1495"/>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 xml:space="preserve">OCTET STRING </w:t>
            </w:r>
            <w:r w:rsidRPr="00707B3F">
              <w:rPr>
                <w:rFonts w:cs="Arial"/>
                <w:noProof/>
                <w:lang w:eastAsia="ja-JP"/>
              </w:rPr>
              <w:lastRenderedPageBreak/>
              <w:t>(SIZE(3))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lastRenderedPageBreak/>
              <w:t xml:space="preserve">Digits 0 to 9 encoded 0000 to </w:t>
            </w:r>
            <w:r w:rsidRPr="00707B3F">
              <w:rPr>
                <w:rFonts w:cs="Arial"/>
                <w:noProof/>
                <w:lang w:eastAsia="ja-JP"/>
              </w:rPr>
              <w:lastRenderedPageBreak/>
              <w:t>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96" w:name="_CR9_2_9"/>
      <w:bookmarkStart w:id="1497" w:name="_Toc51776028"/>
      <w:bookmarkStart w:id="1498" w:name="_Toc56773050"/>
      <w:bookmarkStart w:id="1499" w:name="_Toc64447679"/>
      <w:bookmarkStart w:id="1500" w:name="_Toc74152335"/>
      <w:bookmarkStart w:id="1501" w:name="_Toc88654188"/>
      <w:bookmarkStart w:id="1502" w:name="_Toc105612606"/>
      <w:bookmarkStart w:id="1503" w:name="_Toc112766971"/>
      <w:bookmarkStart w:id="1504" w:name="_Toc155961387"/>
      <w:bookmarkStart w:id="1505" w:name="_Toc534903089"/>
      <w:bookmarkEnd w:id="1496"/>
      <w:r w:rsidRPr="00B93B75">
        <w:rPr>
          <w:rFonts w:eastAsia="MS Mincho"/>
        </w:rPr>
        <w:t>9.2.</w:t>
      </w:r>
      <w:r>
        <w:rPr>
          <w:rFonts w:eastAsia="MS Mincho"/>
        </w:rPr>
        <w:t>9</w:t>
      </w:r>
      <w:r w:rsidRPr="00B93B75">
        <w:rPr>
          <w:rFonts w:eastAsia="MS Mincho"/>
        </w:rPr>
        <w:tab/>
        <w:t>NR CGI</w:t>
      </w:r>
      <w:bookmarkEnd w:id="1497"/>
      <w:bookmarkEnd w:id="1498"/>
      <w:bookmarkEnd w:id="1499"/>
      <w:bookmarkEnd w:id="1500"/>
      <w:bookmarkEnd w:id="1501"/>
      <w:bookmarkEnd w:id="1502"/>
      <w:bookmarkEnd w:id="1503"/>
      <w:bookmarkEnd w:id="1504"/>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506" w:name="_CR9_2_10"/>
      <w:bookmarkStart w:id="1507" w:name="_Toc51776029"/>
      <w:bookmarkStart w:id="1508" w:name="_Toc56773051"/>
      <w:bookmarkStart w:id="1509" w:name="_Toc64447680"/>
      <w:bookmarkStart w:id="1510" w:name="_Toc74152336"/>
      <w:bookmarkStart w:id="1511" w:name="_Toc88654189"/>
      <w:bookmarkStart w:id="1512" w:name="_Toc105612607"/>
      <w:bookmarkStart w:id="1513" w:name="_Toc112766972"/>
      <w:bookmarkStart w:id="1514" w:name="_Toc155961388"/>
      <w:bookmarkEnd w:id="1506"/>
      <w:r w:rsidRPr="00707B3F">
        <w:rPr>
          <w:noProof/>
        </w:rPr>
        <w:t>9.2.10</w:t>
      </w:r>
      <w:r w:rsidRPr="00707B3F">
        <w:rPr>
          <w:noProof/>
        </w:rPr>
        <w:tab/>
        <w:t>NG-RAN Access Point Position</w:t>
      </w:r>
      <w:bookmarkEnd w:id="1505"/>
      <w:bookmarkEnd w:id="1507"/>
      <w:bookmarkEnd w:id="1508"/>
      <w:bookmarkEnd w:id="1509"/>
      <w:bookmarkEnd w:id="1510"/>
      <w:bookmarkEnd w:id="1511"/>
      <w:bookmarkEnd w:id="1512"/>
      <w:bookmarkEnd w:id="1513"/>
      <w:bookmarkEnd w:id="1514"/>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w:t>
            </w:r>
            <w:r w:rsidRPr="00707B3F">
              <w:rPr>
                <w:noProof/>
              </w:rPr>
              <w:lastRenderedPageBreak/>
              <w:t xml:space="preserve">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lastRenderedPageBreak/>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15" w:name="_CR9_2_11"/>
      <w:bookmarkStart w:id="1516" w:name="_Toc534903090"/>
      <w:bookmarkStart w:id="1517" w:name="_Toc51776030"/>
      <w:bookmarkStart w:id="1518" w:name="_Toc56773052"/>
      <w:bookmarkStart w:id="1519" w:name="_Toc64447681"/>
      <w:bookmarkStart w:id="1520" w:name="_Toc74152337"/>
      <w:bookmarkStart w:id="1521" w:name="_Toc88654190"/>
      <w:bookmarkStart w:id="1522" w:name="_Toc105612608"/>
      <w:bookmarkStart w:id="1523" w:name="_Toc112766973"/>
      <w:bookmarkStart w:id="1524" w:name="_Toc155961389"/>
      <w:bookmarkEnd w:id="1515"/>
      <w:r w:rsidRPr="00707B3F">
        <w:rPr>
          <w:noProof/>
        </w:rPr>
        <w:t>9.2.11</w:t>
      </w:r>
      <w:r w:rsidRPr="00707B3F">
        <w:rPr>
          <w:noProof/>
        </w:rPr>
        <w:tab/>
        <w:t>TAC</w:t>
      </w:r>
      <w:bookmarkEnd w:id="1516"/>
      <w:bookmarkEnd w:id="1517"/>
      <w:bookmarkEnd w:id="1518"/>
      <w:bookmarkEnd w:id="1519"/>
      <w:bookmarkEnd w:id="1520"/>
      <w:bookmarkEnd w:id="1521"/>
      <w:bookmarkEnd w:id="1522"/>
      <w:bookmarkEnd w:id="1523"/>
      <w:bookmarkEnd w:id="1524"/>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25" w:name="_CR9_2_12"/>
      <w:bookmarkStart w:id="1526" w:name="_Toc534903091"/>
      <w:bookmarkStart w:id="1527" w:name="_Toc51776031"/>
      <w:bookmarkStart w:id="1528" w:name="_Toc56773053"/>
      <w:bookmarkStart w:id="1529" w:name="_Toc64447682"/>
      <w:bookmarkStart w:id="1530" w:name="_Toc74152338"/>
      <w:bookmarkStart w:id="1531" w:name="_Toc88654191"/>
      <w:bookmarkStart w:id="1532" w:name="_Toc105612609"/>
      <w:bookmarkStart w:id="1533" w:name="_Toc112766974"/>
      <w:bookmarkStart w:id="1534" w:name="_Toc155961390"/>
      <w:bookmarkEnd w:id="1525"/>
      <w:r w:rsidRPr="00707B3F">
        <w:rPr>
          <w:noProof/>
          <w:lang w:eastAsia="zh-CN"/>
        </w:rPr>
        <w:t>9.2.12</w:t>
      </w:r>
      <w:r w:rsidRPr="00707B3F">
        <w:rPr>
          <w:noProof/>
          <w:lang w:eastAsia="zh-CN"/>
        </w:rPr>
        <w:tab/>
        <w:t>Cell Portion ID</w:t>
      </w:r>
      <w:bookmarkEnd w:id="1526"/>
      <w:bookmarkEnd w:id="1527"/>
      <w:bookmarkEnd w:id="1528"/>
      <w:bookmarkEnd w:id="1529"/>
      <w:bookmarkEnd w:id="1530"/>
      <w:bookmarkEnd w:id="1531"/>
      <w:bookmarkEnd w:id="1532"/>
      <w:bookmarkEnd w:id="1533"/>
      <w:bookmarkEnd w:id="1534"/>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35" w:name="_CR9_2_13"/>
      <w:bookmarkStart w:id="1536" w:name="_Toc534903092"/>
      <w:bookmarkStart w:id="1537" w:name="_Toc51776032"/>
      <w:bookmarkStart w:id="1538" w:name="_Toc56773054"/>
      <w:bookmarkStart w:id="1539" w:name="_Toc64447683"/>
      <w:bookmarkStart w:id="1540" w:name="_Toc74152339"/>
      <w:bookmarkStart w:id="1541" w:name="_Toc88654192"/>
      <w:bookmarkStart w:id="1542" w:name="_Toc105612610"/>
      <w:bookmarkStart w:id="1543" w:name="_Toc112766975"/>
      <w:bookmarkStart w:id="1544" w:name="_Toc155961391"/>
      <w:bookmarkEnd w:id="1535"/>
      <w:r w:rsidRPr="00707B3F">
        <w:rPr>
          <w:noProof/>
        </w:rPr>
        <w:t>9.2.13</w:t>
      </w:r>
      <w:r w:rsidRPr="00707B3F">
        <w:rPr>
          <w:noProof/>
        </w:rPr>
        <w:tab/>
      </w:r>
      <w:r w:rsidR="00A46763" w:rsidRPr="00707B3F">
        <w:rPr>
          <w:noProof/>
        </w:rPr>
        <w:t>Other</w:t>
      </w:r>
      <w:r w:rsidRPr="00707B3F">
        <w:rPr>
          <w:noProof/>
        </w:rPr>
        <w:t>-RAT Measurement Result</w:t>
      </w:r>
      <w:bookmarkEnd w:id="1536"/>
      <w:bookmarkEnd w:id="1537"/>
      <w:bookmarkEnd w:id="1538"/>
      <w:bookmarkEnd w:id="1539"/>
      <w:bookmarkEnd w:id="1540"/>
      <w:bookmarkEnd w:id="1541"/>
      <w:bookmarkEnd w:id="1542"/>
      <w:bookmarkEnd w:id="1543"/>
      <w:bookmarkEnd w:id="1544"/>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 xml:space="preserve">&gt;&gt;&gt;&gt;Physical CellId UTRA </w:t>
            </w:r>
            <w:r w:rsidRPr="00707B3F">
              <w:rPr>
                <w:noProof/>
              </w:rPr>
              <w:lastRenderedPageBreak/>
              <w:t>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lastRenderedPageBreak/>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w:t>
            </w:r>
            <w:r w:rsidRPr="00707B3F">
              <w:rPr>
                <w:noProof/>
              </w:rPr>
              <w:lastRenderedPageBreak/>
              <w:t xml:space="preserve">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lastRenderedPageBreak/>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45" w:name="_CR9_2_14"/>
      <w:bookmarkStart w:id="1546" w:name="_Toc534903093"/>
      <w:bookmarkStart w:id="1547" w:name="_Toc51776033"/>
      <w:bookmarkStart w:id="1548" w:name="_Toc56773055"/>
      <w:bookmarkStart w:id="1549" w:name="_Toc64447684"/>
      <w:bookmarkStart w:id="1550" w:name="_Toc74152340"/>
      <w:bookmarkStart w:id="1551" w:name="_Toc88654193"/>
      <w:bookmarkStart w:id="1552" w:name="_Toc105612611"/>
      <w:bookmarkStart w:id="1553" w:name="_Toc112766976"/>
      <w:bookmarkStart w:id="1554" w:name="_Toc155961392"/>
      <w:bookmarkEnd w:id="1545"/>
      <w:r w:rsidRPr="00707B3F">
        <w:rPr>
          <w:noProof/>
        </w:rPr>
        <w:t>9.2.14</w:t>
      </w:r>
      <w:r w:rsidRPr="00707B3F">
        <w:rPr>
          <w:noProof/>
        </w:rPr>
        <w:tab/>
        <w:t>WLAN Measurement Result</w:t>
      </w:r>
      <w:bookmarkEnd w:id="1546"/>
      <w:bookmarkEnd w:id="1547"/>
      <w:bookmarkEnd w:id="1548"/>
      <w:bookmarkEnd w:id="1549"/>
      <w:bookmarkEnd w:id="1550"/>
      <w:bookmarkEnd w:id="1551"/>
      <w:bookmarkEnd w:id="1552"/>
      <w:bookmarkEnd w:id="1553"/>
      <w:bookmarkEnd w:id="1554"/>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55" w:name="_CR9_2_15"/>
      <w:bookmarkStart w:id="1556" w:name="_Toc534903094"/>
      <w:bookmarkStart w:id="1557" w:name="_Toc51776034"/>
      <w:bookmarkStart w:id="1558" w:name="_Toc56773056"/>
      <w:bookmarkStart w:id="1559" w:name="_Toc64447685"/>
      <w:bookmarkStart w:id="1560" w:name="_Toc74152341"/>
      <w:bookmarkStart w:id="1561" w:name="_Toc88654194"/>
      <w:bookmarkStart w:id="1562" w:name="_Toc105612612"/>
      <w:bookmarkStart w:id="1563" w:name="_Toc112766977"/>
      <w:bookmarkStart w:id="1564" w:name="_Toc155961393"/>
      <w:bookmarkEnd w:id="1555"/>
      <w:r w:rsidRPr="00707B3F">
        <w:rPr>
          <w:noProof/>
        </w:rPr>
        <w:t>9.2.15</w:t>
      </w:r>
      <w:r w:rsidRPr="00707B3F">
        <w:rPr>
          <w:noProof/>
        </w:rPr>
        <w:tab/>
        <w:t>OTDOA Cell Information</w:t>
      </w:r>
      <w:bookmarkEnd w:id="1556"/>
      <w:bookmarkEnd w:id="1557"/>
      <w:bookmarkEnd w:id="1558"/>
      <w:bookmarkEnd w:id="1559"/>
      <w:bookmarkEnd w:id="1560"/>
      <w:bookmarkEnd w:id="1561"/>
      <w:bookmarkEnd w:id="1562"/>
      <w:bookmarkEnd w:id="1563"/>
      <w:bookmarkEnd w:id="1564"/>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 xml:space="preserve">INTEGER </w:t>
            </w:r>
            <w:r w:rsidRPr="00707B3F">
              <w:rPr>
                <w:noProof/>
              </w:rPr>
              <w:lastRenderedPageBreak/>
              <w:t>(0..503,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lastRenderedPageBreak/>
              <w:t xml:space="preserve">Physical Cell ID of </w:t>
            </w:r>
            <w:r w:rsidRPr="00707B3F">
              <w:rPr>
                <w:noProof/>
              </w:rPr>
              <w:lastRenderedPageBreak/>
              <w:t>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configuration of positioning reference signals </w:t>
            </w:r>
            <w:r w:rsidRPr="00707B3F">
              <w:rPr>
                <w:rFonts w:cs="Arial"/>
                <w:noProof/>
                <w:szCs w:val="18"/>
              </w:rPr>
              <w:lastRenderedPageBreak/>
              <w:t>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 xml:space="preserve">Time in seconds relative to 00:00:00 on 1 January 1900 (calculated as continuous time without leap seconds and traceable to a common time reference) where binary encoding of the integer part is in the first 32 bits and binary encoding of the fraction part in the </w:t>
            </w:r>
            <w:r w:rsidRPr="00707B3F">
              <w:rPr>
                <w:rFonts w:cs="Arial"/>
                <w:noProof/>
                <w:szCs w:val="18"/>
              </w:rPr>
              <w:lastRenderedPageBreak/>
              <w:t>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65" w:name="_CR9_2_16"/>
      <w:bookmarkStart w:id="1566" w:name="_Toc534903095"/>
      <w:bookmarkStart w:id="1567" w:name="_Toc51776035"/>
      <w:bookmarkStart w:id="1568" w:name="_Toc56773057"/>
      <w:bookmarkStart w:id="1569" w:name="_Toc64447686"/>
      <w:bookmarkStart w:id="1570" w:name="_Toc74152342"/>
      <w:bookmarkStart w:id="1571" w:name="_Toc88654195"/>
      <w:bookmarkStart w:id="1572" w:name="_Toc105612613"/>
      <w:bookmarkStart w:id="1573" w:name="_Toc112766978"/>
      <w:bookmarkStart w:id="1574" w:name="_Toc155961394"/>
      <w:bookmarkEnd w:id="1565"/>
      <w:r w:rsidRPr="00707B3F">
        <w:rPr>
          <w:noProof/>
        </w:rPr>
        <w:t>9.2.16</w:t>
      </w:r>
      <w:r w:rsidRPr="00707B3F">
        <w:rPr>
          <w:noProof/>
        </w:rPr>
        <w:tab/>
        <w:t xml:space="preserve">PRS Muting Configuration </w:t>
      </w:r>
      <w:r w:rsidR="00EF7E83" w:rsidRPr="00707B3F">
        <w:rPr>
          <w:noProof/>
        </w:rPr>
        <w:t>EUTRA</w:t>
      </w:r>
      <w:bookmarkEnd w:id="1566"/>
      <w:bookmarkEnd w:id="1567"/>
      <w:bookmarkEnd w:id="1568"/>
      <w:bookmarkEnd w:id="1569"/>
      <w:bookmarkEnd w:id="1570"/>
      <w:bookmarkEnd w:id="1571"/>
      <w:bookmarkEnd w:id="1572"/>
      <w:bookmarkEnd w:id="1573"/>
      <w:bookmarkEnd w:id="1574"/>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75" w:name="_CR9_2_17"/>
      <w:bookmarkStart w:id="1576" w:name="_Toc534903096"/>
      <w:bookmarkStart w:id="1577" w:name="_Toc51776036"/>
      <w:bookmarkStart w:id="1578" w:name="_Toc56773058"/>
      <w:bookmarkStart w:id="1579" w:name="_Toc64447687"/>
      <w:bookmarkStart w:id="1580" w:name="_Toc74152343"/>
      <w:bookmarkStart w:id="1581" w:name="_Toc88654196"/>
      <w:bookmarkStart w:id="1582" w:name="_Toc105612614"/>
      <w:bookmarkStart w:id="1583" w:name="_Toc112766979"/>
      <w:bookmarkStart w:id="1584" w:name="_Toc155961395"/>
      <w:bookmarkEnd w:id="1575"/>
      <w:r w:rsidRPr="00707B3F">
        <w:rPr>
          <w:noProof/>
        </w:rPr>
        <w:t>9.2.17</w:t>
      </w:r>
      <w:r w:rsidRPr="00707B3F">
        <w:rPr>
          <w:noProof/>
        </w:rPr>
        <w:tab/>
        <w:t xml:space="preserve">PRS Frequency Hopping Configuration </w:t>
      </w:r>
      <w:r w:rsidR="00D7644C" w:rsidRPr="00707B3F">
        <w:rPr>
          <w:noProof/>
        </w:rPr>
        <w:t>EUTRA</w:t>
      </w:r>
      <w:bookmarkEnd w:id="1576"/>
      <w:bookmarkEnd w:id="1577"/>
      <w:bookmarkEnd w:id="1578"/>
      <w:bookmarkEnd w:id="1579"/>
      <w:bookmarkEnd w:id="1580"/>
      <w:bookmarkEnd w:id="1581"/>
      <w:bookmarkEnd w:id="1582"/>
      <w:bookmarkEnd w:id="1583"/>
      <w:bookmarkEnd w:id="1584"/>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85" w:name="_CR9_2_18"/>
      <w:bookmarkStart w:id="1586" w:name="_Toc534903097"/>
      <w:bookmarkStart w:id="1587" w:name="_Toc51776037"/>
      <w:bookmarkStart w:id="1588" w:name="_Toc56773059"/>
      <w:bookmarkStart w:id="1589" w:name="_Toc64447688"/>
      <w:bookmarkStart w:id="1590" w:name="_Toc74152344"/>
      <w:bookmarkStart w:id="1591" w:name="_Toc88654197"/>
      <w:bookmarkStart w:id="1592" w:name="_Toc105612615"/>
      <w:bookmarkStart w:id="1593" w:name="_Toc112766980"/>
      <w:bookmarkStart w:id="1594" w:name="_Toc155961396"/>
      <w:bookmarkEnd w:id="1585"/>
      <w:r>
        <w:lastRenderedPageBreak/>
        <w:t>9.2.18</w:t>
      </w:r>
      <w:r w:rsidRPr="001E4F1C">
        <w:tab/>
      </w:r>
      <w:r>
        <w:rPr>
          <w:lang w:eastAsia="zh-CN"/>
        </w:rPr>
        <w:t>TDD Configuration EUTRA</w:t>
      </w:r>
      <w:bookmarkEnd w:id="1586"/>
      <w:bookmarkEnd w:id="1587"/>
      <w:bookmarkEnd w:id="1588"/>
      <w:bookmarkEnd w:id="1589"/>
      <w:bookmarkEnd w:id="1590"/>
      <w:bookmarkEnd w:id="1591"/>
      <w:bookmarkEnd w:id="1592"/>
      <w:bookmarkEnd w:id="1593"/>
      <w:bookmarkEnd w:id="1594"/>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95" w:name="_Toc534730164"/>
    </w:p>
    <w:p w14:paraId="73719225" w14:textId="77777777" w:rsidR="00D422B7" w:rsidRPr="0054226D" w:rsidRDefault="00D422B7" w:rsidP="00CC4CFD">
      <w:pPr>
        <w:pStyle w:val="Heading3"/>
        <w:keepNext w:val="0"/>
        <w:keepLines w:val="0"/>
        <w:widowControl w:val="0"/>
        <w:rPr>
          <w:lang w:eastAsia="zh-CN"/>
        </w:rPr>
      </w:pPr>
      <w:bookmarkStart w:id="1596" w:name="_CR9_2_19"/>
      <w:bookmarkStart w:id="1597" w:name="_Toc51776038"/>
      <w:bookmarkStart w:id="1598" w:name="_Toc56773060"/>
      <w:bookmarkStart w:id="1599" w:name="_Toc64447689"/>
      <w:bookmarkStart w:id="1600" w:name="_Toc74152345"/>
      <w:bookmarkStart w:id="1601" w:name="_Toc88654198"/>
      <w:bookmarkStart w:id="1602" w:name="_Toc105612616"/>
      <w:bookmarkStart w:id="1603" w:name="_Toc112766981"/>
      <w:bookmarkStart w:id="1604" w:name="_Toc155961397"/>
      <w:bookmarkEnd w:id="1596"/>
      <w:r w:rsidRPr="0054226D">
        <w:rPr>
          <w:lang w:eastAsia="zh-CN"/>
        </w:rPr>
        <w:t>9.2.</w:t>
      </w:r>
      <w:r>
        <w:rPr>
          <w:lang w:eastAsia="zh-CN"/>
        </w:rPr>
        <w:t>19</w:t>
      </w:r>
      <w:r w:rsidRPr="0054226D">
        <w:rPr>
          <w:lang w:eastAsia="zh-CN"/>
        </w:rPr>
        <w:tab/>
        <w:t>Assistance Information</w:t>
      </w:r>
      <w:bookmarkEnd w:id="1595"/>
      <w:bookmarkEnd w:id="1597"/>
      <w:bookmarkEnd w:id="1598"/>
      <w:bookmarkEnd w:id="1599"/>
      <w:bookmarkEnd w:id="1600"/>
      <w:bookmarkEnd w:id="1601"/>
      <w:bookmarkEnd w:id="1602"/>
      <w:bookmarkEnd w:id="1603"/>
      <w:bookmarkEnd w:id="1604"/>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605" w:name="_CR9_2_20"/>
      <w:bookmarkStart w:id="1606" w:name="_Toc534730165"/>
      <w:bookmarkStart w:id="1607" w:name="_Toc51776039"/>
      <w:bookmarkStart w:id="1608" w:name="_Toc56773061"/>
      <w:bookmarkStart w:id="1609" w:name="_Toc64447690"/>
      <w:bookmarkStart w:id="1610" w:name="_Toc74152346"/>
      <w:bookmarkStart w:id="1611" w:name="_Toc88654199"/>
      <w:bookmarkStart w:id="1612" w:name="_Toc105612617"/>
      <w:bookmarkStart w:id="1613" w:name="_Toc112766982"/>
      <w:bookmarkStart w:id="1614" w:name="_Toc155961398"/>
      <w:bookmarkEnd w:id="1605"/>
      <w:r w:rsidRPr="0054226D">
        <w:rPr>
          <w:lang w:eastAsia="zh-CN"/>
        </w:rPr>
        <w:t>9.2.</w:t>
      </w:r>
      <w:r>
        <w:rPr>
          <w:lang w:eastAsia="zh-CN"/>
        </w:rPr>
        <w:t>20</w:t>
      </w:r>
      <w:r w:rsidRPr="0054226D">
        <w:rPr>
          <w:lang w:eastAsia="zh-CN"/>
        </w:rPr>
        <w:tab/>
        <w:t>PosSIB Segments</w:t>
      </w:r>
      <w:bookmarkEnd w:id="1606"/>
      <w:bookmarkEnd w:id="1607"/>
      <w:bookmarkEnd w:id="1608"/>
      <w:bookmarkEnd w:id="1609"/>
      <w:bookmarkEnd w:id="1610"/>
      <w:bookmarkEnd w:id="1611"/>
      <w:bookmarkEnd w:id="1612"/>
      <w:bookmarkEnd w:id="1613"/>
      <w:bookmarkEnd w:id="1614"/>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15" w:name="_CR9_2_21"/>
      <w:bookmarkStart w:id="1616" w:name="_Toc534730166"/>
      <w:bookmarkStart w:id="1617" w:name="_Toc51776040"/>
      <w:bookmarkStart w:id="1618" w:name="_Toc56773062"/>
      <w:bookmarkStart w:id="1619" w:name="_Toc64447691"/>
      <w:bookmarkStart w:id="1620" w:name="_Toc74152347"/>
      <w:bookmarkStart w:id="1621" w:name="_Toc88654200"/>
      <w:bookmarkStart w:id="1622" w:name="_Toc105612618"/>
      <w:bookmarkStart w:id="1623" w:name="_Toc112766983"/>
      <w:bookmarkStart w:id="1624" w:name="_Toc155961399"/>
      <w:bookmarkEnd w:id="1615"/>
      <w:r w:rsidRPr="0054226D">
        <w:rPr>
          <w:lang w:eastAsia="zh-CN"/>
        </w:rPr>
        <w:t>9.2.</w:t>
      </w:r>
      <w:r>
        <w:rPr>
          <w:lang w:eastAsia="zh-CN"/>
        </w:rPr>
        <w:t>21</w:t>
      </w:r>
      <w:r w:rsidRPr="0054226D">
        <w:rPr>
          <w:lang w:eastAsia="zh-CN"/>
        </w:rPr>
        <w:tab/>
        <w:t>Assistance Information Meta Data</w:t>
      </w:r>
      <w:bookmarkEnd w:id="1616"/>
      <w:bookmarkEnd w:id="1617"/>
      <w:bookmarkEnd w:id="1618"/>
      <w:bookmarkEnd w:id="1619"/>
      <w:bookmarkEnd w:id="1620"/>
      <w:bookmarkEnd w:id="1621"/>
      <w:bookmarkEnd w:id="1622"/>
      <w:bookmarkEnd w:id="1623"/>
      <w:bookmarkEnd w:id="1624"/>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25" w:name="_CR9_2_22"/>
      <w:bookmarkStart w:id="1626" w:name="_Toc534730167"/>
      <w:bookmarkStart w:id="1627" w:name="_Toc51776041"/>
      <w:bookmarkStart w:id="1628" w:name="_Toc56773063"/>
      <w:bookmarkStart w:id="1629" w:name="_Toc64447692"/>
      <w:bookmarkStart w:id="1630" w:name="_Toc74152348"/>
      <w:bookmarkStart w:id="1631" w:name="_Toc88654201"/>
      <w:bookmarkStart w:id="1632" w:name="_Toc105612619"/>
      <w:bookmarkStart w:id="1633" w:name="_Toc112766984"/>
      <w:bookmarkStart w:id="1634" w:name="_Toc155961400"/>
      <w:bookmarkEnd w:id="1625"/>
      <w:r w:rsidRPr="0054226D">
        <w:rPr>
          <w:lang w:eastAsia="zh-CN"/>
        </w:rPr>
        <w:t>9.2.</w:t>
      </w:r>
      <w:r>
        <w:rPr>
          <w:lang w:eastAsia="zh-CN"/>
        </w:rPr>
        <w:t>22</w:t>
      </w:r>
      <w:r w:rsidRPr="0054226D">
        <w:rPr>
          <w:lang w:eastAsia="zh-CN"/>
        </w:rPr>
        <w:tab/>
      </w:r>
      <w:bookmarkStart w:id="1635" w:name="_Hlk8920296"/>
      <w:r w:rsidRPr="0054226D">
        <w:rPr>
          <w:lang w:eastAsia="zh-CN"/>
        </w:rPr>
        <w:t>Positioning SIB Type</w:t>
      </w:r>
      <w:bookmarkEnd w:id="1626"/>
      <w:bookmarkEnd w:id="1627"/>
      <w:bookmarkEnd w:id="1628"/>
      <w:bookmarkEnd w:id="1629"/>
      <w:bookmarkEnd w:id="1630"/>
      <w:bookmarkEnd w:id="1631"/>
      <w:bookmarkEnd w:id="1632"/>
      <w:bookmarkEnd w:id="1633"/>
      <w:bookmarkEnd w:id="1634"/>
      <w:bookmarkEnd w:id="1635"/>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36" w:name="_CR9_2_23"/>
      <w:bookmarkStart w:id="1637" w:name="_Toc534730168"/>
      <w:bookmarkStart w:id="1638" w:name="_Toc51776042"/>
      <w:bookmarkStart w:id="1639" w:name="_Toc56773064"/>
      <w:bookmarkStart w:id="1640" w:name="_Toc64447693"/>
      <w:bookmarkStart w:id="1641" w:name="_Toc74152349"/>
      <w:bookmarkStart w:id="1642" w:name="_Toc88654202"/>
      <w:bookmarkStart w:id="1643" w:name="_Toc105612620"/>
      <w:bookmarkStart w:id="1644" w:name="_Toc112766985"/>
      <w:bookmarkStart w:id="1645" w:name="_Toc155961401"/>
      <w:bookmarkEnd w:id="1636"/>
      <w:r w:rsidRPr="0054226D">
        <w:rPr>
          <w:lang w:eastAsia="zh-CN"/>
        </w:rPr>
        <w:t>9.2.</w:t>
      </w:r>
      <w:r>
        <w:rPr>
          <w:lang w:eastAsia="zh-CN"/>
        </w:rPr>
        <w:t>23</w:t>
      </w:r>
      <w:r w:rsidRPr="0054226D">
        <w:rPr>
          <w:lang w:eastAsia="zh-CN"/>
        </w:rPr>
        <w:tab/>
        <w:t>Assistance Information Failure List</w:t>
      </w:r>
      <w:bookmarkEnd w:id="1637"/>
      <w:bookmarkEnd w:id="1638"/>
      <w:bookmarkEnd w:id="1639"/>
      <w:bookmarkEnd w:id="1640"/>
      <w:bookmarkEnd w:id="1641"/>
      <w:bookmarkEnd w:id="1642"/>
      <w:bookmarkEnd w:id="1643"/>
      <w:bookmarkEnd w:id="1644"/>
      <w:bookmarkEnd w:id="1645"/>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46" w:name="_CR9_2_24"/>
      <w:bookmarkStart w:id="1647" w:name="_Toc51776043"/>
      <w:bookmarkStart w:id="1648" w:name="_Toc56773065"/>
      <w:bookmarkStart w:id="1649" w:name="_Toc64447694"/>
      <w:bookmarkStart w:id="1650" w:name="_Toc74152350"/>
      <w:bookmarkStart w:id="1651" w:name="_Toc88654203"/>
      <w:bookmarkStart w:id="1652" w:name="_Toc105612621"/>
      <w:bookmarkStart w:id="1653" w:name="_Toc112766986"/>
      <w:bookmarkStart w:id="1654" w:name="_Toc155961402"/>
      <w:bookmarkEnd w:id="1646"/>
      <w:r w:rsidRPr="002571EA">
        <w:t>9.2.</w:t>
      </w:r>
      <w:r>
        <w:t>24</w:t>
      </w:r>
      <w:r w:rsidRPr="002571EA">
        <w:tab/>
      </w:r>
      <w:r>
        <w:t>TRP ID</w:t>
      </w:r>
      <w:bookmarkEnd w:id="1647"/>
      <w:bookmarkEnd w:id="1648"/>
      <w:bookmarkEnd w:id="1649"/>
      <w:bookmarkEnd w:id="1650"/>
      <w:bookmarkEnd w:id="1651"/>
      <w:bookmarkEnd w:id="1652"/>
      <w:bookmarkEnd w:id="1653"/>
      <w:bookmarkEnd w:id="1654"/>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55" w:name="_CR9_2_25"/>
      <w:bookmarkStart w:id="1656" w:name="_Toc51776044"/>
      <w:bookmarkStart w:id="1657" w:name="_Toc56773066"/>
      <w:bookmarkStart w:id="1658" w:name="_Toc64447695"/>
      <w:bookmarkStart w:id="1659" w:name="_Toc74152351"/>
      <w:bookmarkStart w:id="1660" w:name="_Toc88654204"/>
      <w:bookmarkStart w:id="1661" w:name="_Toc105612622"/>
      <w:bookmarkStart w:id="1662" w:name="_Toc112766987"/>
      <w:bookmarkStart w:id="1663" w:name="_Toc155961403"/>
      <w:bookmarkEnd w:id="1655"/>
      <w:r w:rsidRPr="002571EA">
        <w:t>9.2.</w:t>
      </w:r>
      <w:r>
        <w:t>25</w:t>
      </w:r>
      <w:r w:rsidRPr="002571EA">
        <w:tab/>
      </w:r>
      <w:r>
        <w:t>TRP Information</w:t>
      </w:r>
      <w:bookmarkEnd w:id="1656"/>
      <w:bookmarkEnd w:id="1657"/>
      <w:bookmarkEnd w:id="1658"/>
      <w:bookmarkEnd w:id="1659"/>
      <w:bookmarkEnd w:id="1660"/>
      <w:bookmarkEnd w:id="1661"/>
      <w:bookmarkEnd w:id="1662"/>
      <w:bookmarkEnd w:id="1663"/>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lastRenderedPageBreak/>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64" w:name="_Toc20953850"/>
      <w:bookmarkStart w:id="1665"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66" w:name="_Toc478159770"/>
      <w:bookmarkEnd w:id="1664"/>
      <w:bookmarkEnd w:id="1665"/>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66"/>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67" w:name="_CR9_2_27"/>
      <w:bookmarkStart w:id="1668" w:name="_Toc51776045"/>
      <w:bookmarkStart w:id="1669" w:name="_Toc56773067"/>
      <w:bookmarkStart w:id="1670" w:name="_Toc64447696"/>
      <w:bookmarkStart w:id="1671" w:name="_Toc74152352"/>
      <w:bookmarkStart w:id="1672" w:name="_Toc88654205"/>
      <w:bookmarkStart w:id="1673" w:name="_Toc105612623"/>
      <w:bookmarkStart w:id="1674" w:name="_Toc112766988"/>
      <w:bookmarkStart w:id="1675" w:name="_Toc155961404"/>
      <w:bookmarkEnd w:id="1667"/>
      <w:r w:rsidRPr="0054226D">
        <w:t>9.2.</w:t>
      </w:r>
      <w:r>
        <w:t>27</w:t>
      </w:r>
      <w:r w:rsidRPr="0054226D">
        <w:tab/>
        <w:t xml:space="preserve">Requested SRS </w:t>
      </w:r>
      <w:r>
        <w:t>Transmission Characteristics</w:t>
      </w:r>
      <w:bookmarkEnd w:id="1668"/>
      <w:bookmarkEnd w:id="1669"/>
      <w:bookmarkEnd w:id="1670"/>
      <w:bookmarkEnd w:id="1671"/>
      <w:bookmarkEnd w:id="1672"/>
      <w:bookmarkEnd w:id="1673"/>
      <w:bookmarkEnd w:id="1674"/>
      <w:bookmarkEnd w:id="1675"/>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432E6C" w:rsidRPr="0054226D" w14:paraId="57007549" w14:textId="77777777" w:rsidTr="007E2E58">
        <w:tc>
          <w:tcPr>
            <w:tcW w:w="2161" w:type="dxa"/>
          </w:tcPr>
          <w:p w14:paraId="20FEBEF0" w14:textId="77777777" w:rsidR="00432E6C" w:rsidRPr="00121B57" w:rsidRDefault="00432E6C" w:rsidP="00CC4CFD">
            <w:pPr>
              <w:pStyle w:val="TAL"/>
              <w:keepNext w:val="0"/>
              <w:keepLines w:val="0"/>
              <w:widowControl w:val="0"/>
              <w:ind w:left="142"/>
            </w:pPr>
            <w:r w:rsidRPr="00121B57">
              <w:t>&gt;FR1</w:t>
            </w:r>
          </w:p>
        </w:tc>
        <w:tc>
          <w:tcPr>
            <w:tcW w:w="1080" w:type="dxa"/>
          </w:tcPr>
          <w:p w14:paraId="67EFCDE2" w14:textId="77777777" w:rsidR="00432E6C" w:rsidRPr="00121B57" w:rsidRDefault="00432E6C" w:rsidP="00CC4CFD">
            <w:pPr>
              <w:pStyle w:val="TAL"/>
              <w:keepNext w:val="0"/>
              <w:keepLines w:val="0"/>
              <w:widowControl w:val="0"/>
            </w:pPr>
          </w:p>
        </w:tc>
        <w:tc>
          <w:tcPr>
            <w:tcW w:w="1080" w:type="dxa"/>
          </w:tcPr>
          <w:p w14:paraId="75BA48FD" w14:textId="77777777" w:rsidR="00432E6C" w:rsidRPr="00121B57" w:rsidRDefault="00432E6C" w:rsidP="00CC4CFD">
            <w:pPr>
              <w:pStyle w:val="TAL"/>
              <w:keepNext w:val="0"/>
              <w:keepLines w:val="0"/>
              <w:widowControl w:val="0"/>
            </w:pPr>
          </w:p>
        </w:tc>
        <w:tc>
          <w:tcPr>
            <w:tcW w:w="1512" w:type="dxa"/>
          </w:tcPr>
          <w:p w14:paraId="068F15B6" w14:textId="77777777" w:rsidR="00432E6C" w:rsidRPr="00121B57" w:rsidRDefault="00432E6C" w:rsidP="00CC4CFD">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28" w:type="dxa"/>
          </w:tcPr>
          <w:p w14:paraId="3A40AE13"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5E62E944" w14:textId="77777777" w:rsidR="00432E6C" w:rsidRPr="00121B57" w:rsidRDefault="00432E6C" w:rsidP="00CC4CFD">
            <w:pPr>
              <w:pStyle w:val="TAC"/>
              <w:keepNext w:val="0"/>
              <w:keepLines w:val="0"/>
              <w:widowControl w:val="0"/>
              <w:rPr>
                <w:rFonts w:eastAsia="SimSun"/>
                <w:lang w:eastAsia="zh-CN"/>
              </w:rPr>
            </w:pPr>
          </w:p>
        </w:tc>
        <w:tc>
          <w:tcPr>
            <w:tcW w:w="1080" w:type="dxa"/>
          </w:tcPr>
          <w:p w14:paraId="139BB1CB" w14:textId="77777777" w:rsidR="00432E6C" w:rsidRPr="00121B57" w:rsidRDefault="00432E6C" w:rsidP="00CC4CFD">
            <w:pPr>
              <w:pStyle w:val="TAC"/>
              <w:keepNext w:val="0"/>
              <w:keepLines w:val="0"/>
              <w:widowControl w:val="0"/>
              <w:rPr>
                <w:rFonts w:eastAsia="SimSun"/>
                <w:lang w:eastAsia="zh-CN"/>
              </w:rPr>
            </w:pPr>
          </w:p>
        </w:tc>
      </w:tr>
      <w:tr w:rsidR="00432E6C" w:rsidRPr="0054226D" w14:paraId="11FC410D" w14:textId="77777777" w:rsidTr="007E2E58">
        <w:tc>
          <w:tcPr>
            <w:tcW w:w="2161" w:type="dxa"/>
          </w:tcPr>
          <w:p w14:paraId="47A068BB" w14:textId="77777777" w:rsidR="00432E6C" w:rsidRPr="00121B57" w:rsidRDefault="00432E6C" w:rsidP="00CC4CFD">
            <w:pPr>
              <w:pStyle w:val="TAL"/>
              <w:keepNext w:val="0"/>
              <w:keepLines w:val="0"/>
              <w:widowControl w:val="0"/>
              <w:ind w:left="142"/>
            </w:pPr>
            <w:r w:rsidRPr="00121B57">
              <w:t>&gt;FR2</w:t>
            </w:r>
          </w:p>
        </w:tc>
        <w:tc>
          <w:tcPr>
            <w:tcW w:w="1080" w:type="dxa"/>
          </w:tcPr>
          <w:p w14:paraId="6FDEA765" w14:textId="77777777" w:rsidR="00432E6C" w:rsidRPr="00121B57" w:rsidRDefault="00432E6C" w:rsidP="00CC4CFD">
            <w:pPr>
              <w:pStyle w:val="TAL"/>
              <w:keepNext w:val="0"/>
              <w:keepLines w:val="0"/>
              <w:widowControl w:val="0"/>
            </w:pPr>
          </w:p>
        </w:tc>
        <w:tc>
          <w:tcPr>
            <w:tcW w:w="1080" w:type="dxa"/>
          </w:tcPr>
          <w:p w14:paraId="4BC8C93F" w14:textId="77777777" w:rsidR="00432E6C" w:rsidRPr="00121B57" w:rsidRDefault="00432E6C" w:rsidP="00CC4CFD">
            <w:pPr>
              <w:pStyle w:val="TAL"/>
              <w:keepNext w:val="0"/>
              <w:keepLines w:val="0"/>
              <w:widowControl w:val="0"/>
            </w:pPr>
          </w:p>
        </w:tc>
        <w:tc>
          <w:tcPr>
            <w:tcW w:w="1512" w:type="dxa"/>
          </w:tcPr>
          <w:p w14:paraId="70DD63F4" w14:textId="77777777" w:rsidR="00432E6C" w:rsidRPr="00121B57" w:rsidRDefault="00432E6C" w:rsidP="00CC4CFD">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437E2664" w14:textId="77777777" w:rsidR="00432E6C" w:rsidRPr="00121B57" w:rsidRDefault="00432E6C" w:rsidP="00CC4CFD">
            <w:pPr>
              <w:pStyle w:val="TAC"/>
              <w:keepNext w:val="0"/>
              <w:keepLines w:val="0"/>
              <w:widowControl w:val="0"/>
              <w:rPr>
                <w:rFonts w:eastAsia="SimSun"/>
                <w:lang w:eastAsia="zh-CN"/>
              </w:rPr>
            </w:pPr>
          </w:p>
        </w:tc>
        <w:tc>
          <w:tcPr>
            <w:tcW w:w="1080" w:type="dxa"/>
          </w:tcPr>
          <w:p w14:paraId="5993B10E" w14:textId="77777777" w:rsidR="00432E6C" w:rsidRPr="00121B57" w:rsidRDefault="00432E6C" w:rsidP="00CC4CFD">
            <w:pPr>
              <w:pStyle w:val="TAC"/>
              <w:keepNext w:val="0"/>
              <w:keepLines w:val="0"/>
              <w:widowControl w:val="0"/>
              <w:rPr>
                <w:rFonts w:eastAsia="SimSun"/>
                <w:lang w:eastAsia="zh-CN"/>
              </w:rPr>
            </w:pPr>
          </w:p>
        </w:tc>
      </w:tr>
      <w:tr w:rsidR="00432E6C" w:rsidRPr="0054226D" w14:paraId="74163ECF" w14:textId="77777777" w:rsidTr="007E2E58">
        <w:tc>
          <w:tcPr>
            <w:tcW w:w="2161" w:type="dxa"/>
          </w:tcPr>
          <w:p w14:paraId="155856D5" w14:textId="77777777" w:rsidR="00432E6C" w:rsidRPr="00121B57" w:rsidRDefault="00432E6C" w:rsidP="00CC4CFD">
            <w:pPr>
              <w:pStyle w:val="TAL"/>
              <w:keepNext w:val="0"/>
              <w:keepLines w:val="0"/>
              <w:widowControl w:val="0"/>
            </w:pPr>
            <w:r w:rsidRPr="00755A7C">
              <w:rPr>
                <w:b/>
                <w:bCs/>
                <w:szCs w:val="18"/>
              </w:rPr>
              <w:lastRenderedPageBreak/>
              <w:t>SRS Resource Set</w:t>
            </w:r>
            <w:r>
              <w:rPr>
                <w:b/>
                <w:bCs/>
                <w:szCs w:val="18"/>
              </w:rPr>
              <w:t xml:space="preserve"> List</w:t>
            </w:r>
          </w:p>
        </w:tc>
        <w:tc>
          <w:tcPr>
            <w:tcW w:w="1080" w:type="dxa"/>
          </w:tcPr>
          <w:p w14:paraId="7907EB50" w14:textId="77777777" w:rsidR="00432E6C" w:rsidRPr="00121B57" w:rsidRDefault="00432E6C" w:rsidP="00CC4CFD">
            <w:pPr>
              <w:pStyle w:val="TAL"/>
              <w:keepNext w:val="0"/>
              <w:keepLines w:val="0"/>
              <w:widowControl w:val="0"/>
            </w:pPr>
          </w:p>
        </w:tc>
        <w:tc>
          <w:tcPr>
            <w:tcW w:w="1080" w:type="dxa"/>
          </w:tcPr>
          <w:p w14:paraId="3FDB5645" w14:textId="77777777" w:rsidR="00432E6C" w:rsidRPr="00121B57" w:rsidRDefault="00432E6C" w:rsidP="00CC4CFD">
            <w:pPr>
              <w:pStyle w:val="TAL"/>
              <w:keepNext w:val="0"/>
              <w:keepLines w:val="0"/>
              <w:widowControl w:val="0"/>
            </w:pPr>
            <w:r w:rsidRPr="00EA5FA7">
              <w:rPr>
                <w:rFonts w:cs="Arial"/>
                <w:i/>
                <w:szCs w:val="18"/>
                <w:lang w:eastAsia="ja-JP"/>
              </w:rPr>
              <w:t>0.. 1</w:t>
            </w:r>
          </w:p>
        </w:tc>
        <w:tc>
          <w:tcPr>
            <w:tcW w:w="1512" w:type="dxa"/>
          </w:tcPr>
          <w:p w14:paraId="5C8978CB" w14:textId="77777777" w:rsidR="00432E6C" w:rsidRPr="00121B57" w:rsidRDefault="00432E6C" w:rsidP="00CC4CFD">
            <w:pPr>
              <w:pStyle w:val="TAL"/>
              <w:keepNext w:val="0"/>
              <w:keepLines w:val="0"/>
              <w:widowControl w:val="0"/>
            </w:pPr>
          </w:p>
        </w:tc>
        <w:tc>
          <w:tcPr>
            <w:tcW w:w="1728" w:type="dxa"/>
          </w:tcPr>
          <w:p w14:paraId="20EBFAE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1804829A" w14:textId="77777777" w:rsidR="00432E6C" w:rsidRPr="00121B57" w:rsidRDefault="00432E6C" w:rsidP="00CC4CFD">
            <w:pPr>
              <w:pStyle w:val="TAC"/>
              <w:keepNext w:val="0"/>
              <w:keepLines w:val="0"/>
              <w:widowControl w:val="0"/>
              <w:rPr>
                <w:rFonts w:eastAsia="SimSun"/>
                <w:lang w:eastAsia="zh-CN"/>
              </w:rPr>
            </w:pPr>
          </w:p>
        </w:tc>
        <w:tc>
          <w:tcPr>
            <w:tcW w:w="1080" w:type="dxa"/>
          </w:tcPr>
          <w:p w14:paraId="001300E7" w14:textId="77777777" w:rsidR="00432E6C" w:rsidRPr="00121B57" w:rsidRDefault="00432E6C" w:rsidP="00CC4CFD">
            <w:pPr>
              <w:pStyle w:val="TAC"/>
              <w:keepNext w:val="0"/>
              <w:keepLines w:val="0"/>
              <w:widowControl w:val="0"/>
              <w:rPr>
                <w:rFonts w:eastAsia="SimSun"/>
                <w:lang w:eastAsia="zh-CN"/>
              </w:rPr>
            </w:pPr>
          </w:p>
        </w:tc>
      </w:tr>
      <w:tr w:rsidR="00432E6C" w:rsidRPr="0054226D" w14:paraId="28CC8B73" w14:textId="77777777" w:rsidTr="007E2E58">
        <w:tc>
          <w:tcPr>
            <w:tcW w:w="2161" w:type="dxa"/>
          </w:tcPr>
          <w:p w14:paraId="14748171" w14:textId="77777777" w:rsidR="00432E6C" w:rsidRPr="00115D3E" w:rsidRDefault="00432E6C" w:rsidP="00CC4CFD">
            <w:pPr>
              <w:pStyle w:val="TAL"/>
              <w:keepNext w:val="0"/>
              <w:keepLines w:val="0"/>
              <w:widowControl w:val="0"/>
              <w:ind w:left="142"/>
              <w:rPr>
                <w:b/>
                <w:bCs/>
              </w:rPr>
            </w:pPr>
            <w:r w:rsidRPr="00AF2D8F">
              <w:rPr>
                <w:b/>
                <w:bCs/>
              </w:rPr>
              <w:t>&gt;SRS Resource Set Item</w:t>
            </w:r>
          </w:p>
        </w:tc>
        <w:tc>
          <w:tcPr>
            <w:tcW w:w="1080" w:type="dxa"/>
          </w:tcPr>
          <w:p w14:paraId="54967F13" w14:textId="77777777" w:rsidR="00432E6C" w:rsidRPr="00121B57" w:rsidRDefault="00432E6C" w:rsidP="00CC4CFD">
            <w:pPr>
              <w:pStyle w:val="TAL"/>
              <w:keepNext w:val="0"/>
              <w:keepLines w:val="0"/>
              <w:widowControl w:val="0"/>
            </w:pPr>
          </w:p>
        </w:tc>
        <w:tc>
          <w:tcPr>
            <w:tcW w:w="1080" w:type="dxa"/>
          </w:tcPr>
          <w:p w14:paraId="2C95F07E" w14:textId="77777777" w:rsidR="00432E6C" w:rsidRPr="00755A7C" w:rsidRDefault="00432E6C" w:rsidP="00CC4CFD">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432E6C" w:rsidRPr="00121B57" w:rsidRDefault="00432E6C" w:rsidP="00CC4CFD">
            <w:pPr>
              <w:pStyle w:val="TAL"/>
              <w:keepNext w:val="0"/>
              <w:keepLines w:val="0"/>
              <w:widowControl w:val="0"/>
            </w:pPr>
          </w:p>
        </w:tc>
        <w:tc>
          <w:tcPr>
            <w:tcW w:w="1728" w:type="dxa"/>
          </w:tcPr>
          <w:p w14:paraId="6D3A5005"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11CB0B2" w14:textId="77777777" w:rsidR="00432E6C" w:rsidRPr="00121B57" w:rsidRDefault="00432E6C" w:rsidP="00CC4CFD">
            <w:pPr>
              <w:pStyle w:val="TAC"/>
              <w:keepNext w:val="0"/>
              <w:keepLines w:val="0"/>
              <w:widowControl w:val="0"/>
              <w:rPr>
                <w:rFonts w:eastAsia="SimSun"/>
                <w:lang w:eastAsia="zh-CN"/>
              </w:rPr>
            </w:pPr>
          </w:p>
        </w:tc>
        <w:tc>
          <w:tcPr>
            <w:tcW w:w="1080" w:type="dxa"/>
          </w:tcPr>
          <w:p w14:paraId="74B3979E" w14:textId="77777777" w:rsidR="00432E6C" w:rsidRPr="00121B57" w:rsidRDefault="00432E6C" w:rsidP="00CC4CFD">
            <w:pPr>
              <w:pStyle w:val="TAC"/>
              <w:keepNext w:val="0"/>
              <w:keepLines w:val="0"/>
              <w:widowControl w:val="0"/>
              <w:rPr>
                <w:rFonts w:eastAsia="SimSun"/>
                <w:lang w:eastAsia="zh-CN"/>
              </w:rPr>
            </w:pPr>
          </w:p>
        </w:tc>
      </w:tr>
      <w:tr w:rsidR="00432E6C" w:rsidRPr="0054226D" w14:paraId="36526684" w14:textId="77777777" w:rsidTr="007E2E58">
        <w:tc>
          <w:tcPr>
            <w:tcW w:w="2161" w:type="dxa"/>
          </w:tcPr>
          <w:p w14:paraId="4A0E88C7"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432E6C" w:rsidRPr="00121B57" w:rsidRDefault="00432E6C" w:rsidP="00CC4CFD">
            <w:pPr>
              <w:pStyle w:val="TAL"/>
              <w:keepNext w:val="0"/>
              <w:keepLines w:val="0"/>
              <w:widowControl w:val="0"/>
            </w:pPr>
            <w:r w:rsidRPr="00121B57">
              <w:rPr>
                <w:szCs w:val="18"/>
              </w:rPr>
              <w:t>O</w:t>
            </w:r>
          </w:p>
        </w:tc>
        <w:tc>
          <w:tcPr>
            <w:tcW w:w="1080" w:type="dxa"/>
          </w:tcPr>
          <w:p w14:paraId="276C8835" w14:textId="77777777" w:rsidR="00432E6C" w:rsidRPr="00121B57" w:rsidRDefault="00432E6C" w:rsidP="00CC4CFD">
            <w:pPr>
              <w:pStyle w:val="TAL"/>
              <w:keepNext w:val="0"/>
              <w:keepLines w:val="0"/>
              <w:widowControl w:val="0"/>
            </w:pPr>
          </w:p>
        </w:tc>
        <w:tc>
          <w:tcPr>
            <w:tcW w:w="1512" w:type="dxa"/>
          </w:tcPr>
          <w:p w14:paraId="09B212A7" w14:textId="77777777" w:rsidR="00432E6C" w:rsidRPr="00121B57" w:rsidRDefault="00432E6C" w:rsidP="00CC4CFD">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432E6C" w:rsidRPr="00121B57" w:rsidRDefault="00432E6C" w:rsidP="00CC4CFD">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432E6C" w:rsidRPr="00121B57" w:rsidRDefault="00432E6C" w:rsidP="00CC4CFD">
            <w:pPr>
              <w:pStyle w:val="TAC"/>
              <w:keepNext w:val="0"/>
              <w:keepLines w:val="0"/>
              <w:widowControl w:val="0"/>
              <w:rPr>
                <w:szCs w:val="18"/>
              </w:rPr>
            </w:pPr>
          </w:p>
        </w:tc>
        <w:tc>
          <w:tcPr>
            <w:tcW w:w="1080" w:type="dxa"/>
          </w:tcPr>
          <w:p w14:paraId="67475345" w14:textId="77777777" w:rsidR="00432E6C" w:rsidRPr="00121B57" w:rsidRDefault="00432E6C" w:rsidP="00CC4CFD">
            <w:pPr>
              <w:pStyle w:val="TAC"/>
              <w:keepNext w:val="0"/>
              <w:keepLines w:val="0"/>
              <w:widowControl w:val="0"/>
              <w:rPr>
                <w:szCs w:val="18"/>
              </w:rPr>
            </w:pPr>
          </w:p>
        </w:tc>
      </w:tr>
      <w:tr w:rsidR="00432E6C" w:rsidRPr="0054226D" w14:paraId="486AD7E8" w14:textId="77777777" w:rsidTr="007E2E58">
        <w:tc>
          <w:tcPr>
            <w:tcW w:w="2161" w:type="dxa"/>
          </w:tcPr>
          <w:p w14:paraId="1233B7BD" w14:textId="77777777" w:rsidR="00432E6C" w:rsidRPr="004C7327" w:rsidRDefault="00432E6C" w:rsidP="00CC4CFD">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432E6C" w:rsidRPr="00121B57" w:rsidRDefault="00432E6C" w:rsidP="00CC4CFD">
            <w:pPr>
              <w:pStyle w:val="TAL"/>
              <w:keepNext w:val="0"/>
              <w:keepLines w:val="0"/>
              <w:widowControl w:val="0"/>
              <w:rPr>
                <w:szCs w:val="18"/>
              </w:rPr>
            </w:pPr>
          </w:p>
        </w:tc>
        <w:tc>
          <w:tcPr>
            <w:tcW w:w="1080" w:type="dxa"/>
          </w:tcPr>
          <w:p w14:paraId="11CF4AAD" w14:textId="77777777" w:rsidR="00432E6C" w:rsidRPr="00121B57" w:rsidRDefault="00432E6C" w:rsidP="00CC4CFD">
            <w:pPr>
              <w:pStyle w:val="TAL"/>
              <w:keepNext w:val="0"/>
              <w:keepLines w:val="0"/>
              <w:widowControl w:val="0"/>
            </w:pPr>
            <w:r w:rsidRPr="00EA5FA7">
              <w:rPr>
                <w:rFonts w:cs="Arial"/>
                <w:i/>
                <w:szCs w:val="18"/>
                <w:lang w:eastAsia="ja-JP"/>
              </w:rPr>
              <w:t>0.. 1</w:t>
            </w:r>
          </w:p>
        </w:tc>
        <w:tc>
          <w:tcPr>
            <w:tcW w:w="1512" w:type="dxa"/>
          </w:tcPr>
          <w:p w14:paraId="5870780F" w14:textId="77777777" w:rsidR="00432E6C" w:rsidRPr="00121B57" w:rsidRDefault="00432E6C" w:rsidP="00CC4CFD">
            <w:pPr>
              <w:pStyle w:val="TAL"/>
              <w:keepNext w:val="0"/>
              <w:keepLines w:val="0"/>
              <w:widowControl w:val="0"/>
              <w:rPr>
                <w:szCs w:val="18"/>
              </w:rPr>
            </w:pPr>
          </w:p>
        </w:tc>
        <w:tc>
          <w:tcPr>
            <w:tcW w:w="1728" w:type="dxa"/>
          </w:tcPr>
          <w:p w14:paraId="6DBAAD8A" w14:textId="77777777" w:rsidR="00432E6C" w:rsidRPr="00121B57" w:rsidRDefault="00432E6C" w:rsidP="00CC4CFD">
            <w:pPr>
              <w:pStyle w:val="TAL"/>
              <w:keepNext w:val="0"/>
              <w:keepLines w:val="0"/>
              <w:widowControl w:val="0"/>
              <w:rPr>
                <w:szCs w:val="18"/>
              </w:rPr>
            </w:pPr>
          </w:p>
        </w:tc>
        <w:tc>
          <w:tcPr>
            <w:tcW w:w="1080" w:type="dxa"/>
          </w:tcPr>
          <w:p w14:paraId="2DA07C06" w14:textId="77777777" w:rsidR="00432E6C" w:rsidRPr="00121B57" w:rsidRDefault="00432E6C" w:rsidP="00CC4CFD">
            <w:pPr>
              <w:pStyle w:val="TAC"/>
              <w:keepNext w:val="0"/>
              <w:keepLines w:val="0"/>
              <w:widowControl w:val="0"/>
              <w:rPr>
                <w:szCs w:val="18"/>
              </w:rPr>
            </w:pPr>
          </w:p>
        </w:tc>
        <w:tc>
          <w:tcPr>
            <w:tcW w:w="1080" w:type="dxa"/>
          </w:tcPr>
          <w:p w14:paraId="00C2B372" w14:textId="77777777" w:rsidR="00432E6C" w:rsidRPr="00121B57" w:rsidRDefault="00432E6C" w:rsidP="00CC4CFD">
            <w:pPr>
              <w:pStyle w:val="TAC"/>
              <w:keepNext w:val="0"/>
              <w:keepLines w:val="0"/>
              <w:widowControl w:val="0"/>
              <w:rPr>
                <w:szCs w:val="18"/>
              </w:rPr>
            </w:pPr>
          </w:p>
        </w:tc>
      </w:tr>
      <w:tr w:rsidR="00432E6C" w:rsidRPr="0054226D" w14:paraId="391EC6D1" w14:textId="77777777" w:rsidTr="007E2E58">
        <w:tc>
          <w:tcPr>
            <w:tcW w:w="2161" w:type="dxa"/>
          </w:tcPr>
          <w:p w14:paraId="45E9C1AA" w14:textId="77777777" w:rsidR="00432E6C" w:rsidRPr="004C7327" w:rsidRDefault="00432E6C" w:rsidP="00CC4CFD">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432E6C" w:rsidRPr="00121B57" w:rsidRDefault="00432E6C" w:rsidP="00CC4CFD">
            <w:pPr>
              <w:pStyle w:val="TAL"/>
              <w:keepNext w:val="0"/>
              <w:keepLines w:val="0"/>
              <w:widowControl w:val="0"/>
              <w:rPr>
                <w:szCs w:val="18"/>
              </w:rPr>
            </w:pPr>
          </w:p>
        </w:tc>
        <w:tc>
          <w:tcPr>
            <w:tcW w:w="1080" w:type="dxa"/>
          </w:tcPr>
          <w:p w14:paraId="1E36BCF7" w14:textId="77777777" w:rsidR="00432E6C" w:rsidRPr="00D219C3" w:rsidRDefault="00432E6C" w:rsidP="00CC4CFD">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432E6C" w:rsidRPr="00121B57" w:rsidRDefault="00432E6C" w:rsidP="00CC4CFD">
            <w:pPr>
              <w:pStyle w:val="TAL"/>
              <w:keepNext w:val="0"/>
              <w:keepLines w:val="0"/>
              <w:widowControl w:val="0"/>
              <w:rPr>
                <w:szCs w:val="18"/>
              </w:rPr>
            </w:pPr>
          </w:p>
        </w:tc>
        <w:tc>
          <w:tcPr>
            <w:tcW w:w="1728" w:type="dxa"/>
          </w:tcPr>
          <w:p w14:paraId="453BC118" w14:textId="77777777" w:rsidR="00432E6C" w:rsidRPr="00121B57" w:rsidRDefault="00432E6C" w:rsidP="00CC4CFD">
            <w:pPr>
              <w:pStyle w:val="TAL"/>
              <w:keepNext w:val="0"/>
              <w:keepLines w:val="0"/>
              <w:widowControl w:val="0"/>
              <w:rPr>
                <w:szCs w:val="18"/>
              </w:rPr>
            </w:pPr>
          </w:p>
        </w:tc>
        <w:tc>
          <w:tcPr>
            <w:tcW w:w="1080" w:type="dxa"/>
          </w:tcPr>
          <w:p w14:paraId="206B9D7F" w14:textId="77777777" w:rsidR="00432E6C" w:rsidRPr="00121B57" w:rsidRDefault="00432E6C" w:rsidP="00CC4CFD">
            <w:pPr>
              <w:pStyle w:val="TAC"/>
              <w:keepNext w:val="0"/>
              <w:keepLines w:val="0"/>
              <w:widowControl w:val="0"/>
              <w:rPr>
                <w:szCs w:val="18"/>
              </w:rPr>
            </w:pPr>
          </w:p>
        </w:tc>
        <w:tc>
          <w:tcPr>
            <w:tcW w:w="1080" w:type="dxa"/>
          </w:tcPr>
          <w:p w14:paraId="5B85DA91" w14:textId="77777777" w:rsidR="00432E6C" w:rsidRPr="00121B57" w:rsidRDefault="00432E6C" w:rsidP="00CC4CFD">
            <w:pPr>
              <w:pStyle w:val="TAC"/>
              <w:keepNext w:val="0"/>
              <w:keepLines w:val="0"/>
              <w:widowControl w:val="0"/>
              <w:rPr>
                <w:szCs w:val="18"/>
              </w:rPr>
            </w:pPr>
          </w:p>
        </w:tc>
      </w:tr>
      <w:tr w:rsidR="00432E6C" w:rsidRPr="0054226D" w14:paraId="7BA2D789" w14:textId="77777777" w:rsidTr="007E2E58">
        <w:tc>
          <w:tcPr>
            <w:tcW w:w="2161" w:type="dxa"/>
          </w:tcPr>
          <w:p w14:paraId="6CBE071B" w14:textId="77777777" w:rsidR="00432E6C" w:rsidRPr="00121B57" w:rsidRDefault="00432E6C" w:rsidP="00CC4CFD">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432E6C" w:rsidRPr="00121B57" w:rsidRDefault="00432E6C" w:rsidP="00CC4CFD">
            <w:pPr>
              <w:pStyle w:val="TAL"/>
              <w:keepNext w:val="0"/>
              <w:keepLines w:val="0"/>
              <w:widowControl w:val="0"/>
              <w:rPr>
                <w:szCs w:val="18"/>
              </w:rPr>
            </w:pPr>
            <w:r>
              <w:rPr>
                <w:szCs w:val="18"/>
              </w:rPr>
              <w:t>M</w:t>
            </w:r>
          </w:p>
        </w:tc>
        <w:tc>
          <w:tcPr>
            <w:tcW w:w="1080" w:type="dxa"/>
          </w:tcPr>
          <w:p w14:paraId="5ADB7D10" w14:textId="77777777" w:rsidR="00432E6C" w:rsidRPr="00121B57" w:rsidRDefault="00432E6C" w:rsidP="00CC4CFD">
            <w:pPr>
              <w:pStyle w:val="TAL"/>
              <w:keepNext w:val="0"/>
              <w:keepLines w:val="0"/>
              <w:widowControl w:val="0"/>
            </w:pPr>
          </w:p>
        </w:tc>
        <w:tc>
          <w:tcPr>
            <w:tcW w:w="1512" w:type="dxa"/>
          </w:tcPr>
          <w:p w14:paraId="3159B9D0" w14:textId="77777777" w:rsidR="00432E6C" w:rsidRPr="00121B57" w:rsidRDefault="00432E6C" w:rsidP="00CC4CFD">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432E6C" w:rsidRPr="00121B57" w:rsidRDefault="00432E6C" w:rsidP="00CC4CFD">
            <w:pPr>
              <w:pStyle w:val="TAL"/>
              <w:keepNext w:val="0"/>
              <w:keepLines w:val="0"/>
              <w:widowControl w:val="0"/>
              <w:rPr>
                <w:szCs w:val="18"/>
              </w:rPr>
            </w:pPr>
            <w:r w:rsidRPr="00B37BB8">
              <w:rPr>
                <w:szCs w:val="18"/>
              </w:rPr>
              <w:t>Milli-seconds</w:t>
            </w:r>
          </w:p>
        </w:tc>
        <w:tc>
          <w:tcPr>
            <w:tcW w:w="1080" w:type="dxa"/>
          </w:tcPr>
          <w:p w14:paraId="0352FBF6" w14:textId="77777777" w:rsidR="00432E6C" w:rsidRPr="00B37BB8" w:rsidRDefault="00432E6C" w:rsidP="00CC4CFD">
            <w:pPr>
              <w:pStyle w:val="TAC"/>
              <w:keepNext w:val="0"/>
              <w:keepLines w:val="0"/>
              <w:widowControl w:val="0"/>
              <w:rPr>
                <w:szCs w:val="18"/>
              </w:rPr>
            </w:pPr>
          </w:p>
        </w:tc>
        <w:tc>
          <w:tcPr>
            <w:tcW w:w="1080" w:type="dxa"/>
          </w:tcPr>
          <w:p w14:paraId="2198BD4C" w14:textId="77777777" w:rsidR="00432E6C" w:rsidRPr="00B37BB8" w:rsidRDefault="00432E6C" w:rsidP="00CC4CFD">
            <w:pPr>
              <w:pStyle w:val="TAC"/>
              <w:keepNext w:val="0"/>
              <w:keepLines w:val="0"/>
              <w:widowControl w:val="0"/>
              <w:rPr>
                <w:szCs w:val="18"/>
              </w:rPr>
            </w:pPr>
          </w:p>
        </w:tc>
      </w:tr>
      <w:tr w:rsidR="00432E6C" w:rsidRPr="0054226D" w14:paraId="36ABD88E" w14:textId="77777777" w:rsidTr="007E2E58">
        <w:tc>
          <w:tcPr>
            <w:tcW w:w="2161" w:type="dxa"/>
          </w:tcPr>
          <w:p w14:paraId="3133AC30"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432E6C" w:rsidRPr="00121B57" w:rsidRDefault="00432E6C" w:rsidP="00CC4CFD">
            <w:pPr>
              <w:pStyle w:val="TAL"/>
              <w:keepNext w:val="0"/>
              <w:keepLines w:val="0"/>
              <w:widowControl w:val="0"/>
              <w:rPr>
                <w:szCs w:val="18"/>
              </w:rPr>
            </w:pPr>
            <w:r w:rsidRPr="00121B57">
              <w:rPr>
                <w:rFonts w:hint="eastAsia"/>
                <w:lang w:eastAsia="zh-CN"/>
              </w:rPr>
              <w:t>O</w:t>
            </w:r>
          </w:p>
        </w:tc>
        <w:tc>
          <w:tcPr>
            <w:tcW w:w="1080" w:type="dxa"/>
          </w:tcPr>
          <w:p w14:paraId="0752F7AD" w14:textId="77777777" w:rsidR="00432E6C" w:rsidRPr="00121B57" w:rsidRDefault="00432E6C" w:rsidP="00CC4CFD">
            <w:pPr>
              <w:pStyle w:val="TAL"/>
              <w:keepNext w:val="0"/>
              <w:keepLines w:val="0"/>
              <w:widowControl w:val="0"/>
            </w:pPr>
          </w:p>
        </w:tc>
        <w:tc>
          <w:tcPr>
            <w:tcW w:w="1512" w:type="dxa"/>
          </w:tcPr>
          <w:p w14:paraId="14F44F30" w14:textId="77777777" w:rsidR="00432E6C" w:rsidRPr="00121B57" w:rsidRDefault="00432E6C" w:rsidP="00CC4CFD">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432E6C" w:rsidRPr="00121B57" w:rsidRDefault="00426287" w:rsidP="00CC4CFD">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432E6C" w:rsidRPr="00121B57" w:rsidRDefault="00432E6C" w:rsidP="00CC4CFD">
            <w:pPr>
              <w:pStyle w:val="TAC"/>
              <w:keepNext w:val="0"/>
              <w:keepLines w:val="0"/>
              <w:widowControl w:val="0"/>
              <w:rPr>
                <w:szCs w:val="18"/>
              </w:rPr>
            </w:pPr>
          </w:p>
        </w:tc>
        <w:tc>
          <w:tcPr>
            <w:tcW w:w="1080" w:type="dxa"/>
          </w:tcPr>
          <w:p w14:paraId="396A1B73" w14:textId="77777777" w:rsidR="00432E6C" w:rsidRPr="00121B57" w:rsidRDefault="00432E6C" w:rsidP="00CC4CFD">
            <w:pPr>
              <w:pStyle w:val="TAC"/>
              <w:keepNext w:val="0"/>
              <w:keepLines w:val="0"/>
              <w:widowControl w:val="0"/>
              <w:rPr>
                <w:szCs w:val="18"/>
              </w:rPr>
            </w:pPr>
          </w:p>
        </w:tc>
      </w:tr>
      <w:tr w:rsidR="00432E6C" w:rsidRPr="0054226D" w14:paraId="1BBFE7CE" w14:textId="77777777" w:rsidTr="007E2E58">
        <w:tc>
          <w:tcPr>
            <w:tcW w:w="2161" w:type="dxa"/>
          </w:tcPr>
          <w:p w14:paraId="799F87E3" w14:textId="77777777" w:rsidR="00432E6C" w:rsidRPr="004C7327" w:rsidRDefault="00432E6C" w:rsidP="00CC4CFD">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432E6C" w:rsidRPr="00121B57" w:rsidRDefault="00432E6C" w:rsidP="00CC4CFD">
            <w:pPr>
              <w:pStyle w:val="TAL"/>
              <w:keepNext w:val="0"/>
              <w:keepLines w:val="0"/>
              <w:widowControl w:val="0"/>
              <w:rPr>
                <w:lang w:eastAsia="zh-CN"/>
              </w:rPr>
            </w:pPr>
            <w:r w:rsidRPr="00121B57">
              <w:t>O</w:t>
            </w:r>
          </w:p>
        </w:tc>
        <w:tc>
          <w:tcPr>
            <w:tcW w:w="1080" w:type="dxa"/>
          </w:tcPr>
          <w:p w14:paraId="755FB20A" w14:textId="77777777" w:rsidR="00432E6C" w:rsidRPr="00121B57" w:rsidRDefault="00432E6C" w:rsidP="00CC4CFD">
            <w:pPr>
              <w:pStyle w:val="TAL"/>
              <w:keepNext w:val="0"/>
              <w:keepLines w:val="0"/>
              <w:widowControl w:val="0"/>
            </w:pPr>
          </w:p>
        </w:tc>
        <w:tc>
          <w:tcPr>
            <w:tcW w:w="1512" w:type="dxa"/>
          </w:tcPr>
          <w:p w14:paraId="733E135B" w14:textId="77777777" w:rsidR="00432E6C" w:rsidRPr="00121B57" w:rsidRDefault="00432E6C" w:rsidP="00CC4CFD">
            <w:pPr>
              <w:pStyle w:val="TAL"/>
              <w:keepNext w:val="0"/>
              <w:keepLines w:val="0"/>
              <w:widowControl w:val="0"/>
              <w:rPr>
                <w:noProof/>
                <w:lang w:eastAsia="zh-CN"/>
              </w:rPr>
            </w:pPr>
            <w:r w:rsidRPr="00121B57">
              <w:t>9.2.</w:t>
            </w:r>
            <w:r>
              <w:t>53</w:t>
            </w:r>
          </w:p>
        </w:tc>
        <w:tc>
          <w:tcPr>
            <w:tcW w:w="1728" w:type="dxa"/>
          </w:tcPr>
          <w:p w14:paraId="2F796F4A" w14:textId="77777777" w:rsidR="00432E6C" w:rsidRPr="00121B57" w:rsidRDefault="00432E6C" w:rsidP="00CC4CFD">
            <w:pPr>
              <w:pStyle w:val="TAL"/>
              <w:keepNext w:val="0"/>
              <w:keepLines w:val="0"/>
              <w:widowControl w:val="0"/>
              <w:rPr>
                <w:szCs w:val="18"/>
              </w:rPr>
            </w:pPr>
          </w:p>
        </w:tc>
        <w:tc>
          <w:tcPr>
            <w:tcW w:w="1080" w:type="dxa"/>
          </w:tcPr>
          <w:p w14:paraId="60AF2CA4" w14:textId="77777777" w:rsidR="00432E6C" w:rsidRPr="00121B57" w:rsidRDefault="00432E6C" w:rsidP="00CC4CFD">
            <w:pPr>
              <w:pStyle w:val="TAC"/>
              <w:keepNext w:val="0"/>
              <w:keepLines w:val="0"/>
              <w:widowControl w:val="0"/>
              <w:rPr>
                <w:szCs w:val="18"/>
              </w:rPr>
            </w:pPr>
          </w:p>
        </w:tc>
        <w:tc>
          <w:tcPr>
            <w:tcW w:w="1080" w:type="dxa"/>
          </w:tcPr>
          <w:p w14:paraId="3B5089B6" w14:textId="77777777" w:rsidR="00432E6C" w:rsidRPr="00121B57" w:rsidRDefault="00432E6C" w:rsidP="00CC4CFD">
            <w:pPr>
              <w:pStyle w:val="TAC"/>
              <w:keepNext w:val="0"/>
              <w:keepLines w:val="0"/>
              <w:widowControl w:val="0"/>
              <w:rPr>
                <w:szCs w:val="18"/>
              </w:rPr>
            </w:pPr>
          </w:p>
        </w:tc>
      </w:tr>
      <w:tr w:rsidR="00426287" w:rsidRPr="0054226D" w14:paraId="302BE707" w14:textId="77777777" w:rsidTr="007E2E58">
        <w:tc>
          <w:tcPr>
            <w:tcW w:w="2161" w:type="dxa"/>
          </w:tcPr>
          <w:p w14:paraId="2C2C97C3" w14:textId="77777777" w:rsidR="00426287" w:rsidRPr="004C7327" w:rsidRDefault="00426287" w:rsidP="00CC4CFD">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426287" w:rsidRPr="00121B57" w:rsidRDefault="00426287" w:rsidP="00CC4CFD">
            <w:pPr>
              <w:pStyle w:val="TAL"/>
              <w:keepNext w:val="0"/>
              <w:keepLines w:val="0"/>
              <w:widowControl w:val="0"/>
            </w:pPr>
            <w:r>
              <w:rPr>
                <w:rFonts w:hint="eastAsia"/>
                <w:lang w:eastAsia="zh-CN"/>
              </w:rPr>
              <w:t>O</w:t>
            </w:r>
          </w:p>
        </w:tc>
        <w:tc>
          <w:tcPr>
            <w:tcW w:w="1080" w:type="dxa"/>
          </w:tcPr>
          <w:p w14:paraId="7B0F0416" w14:textId="77777777" w:rsidR="00426287" w:rsidRPr="00121B57" w:rsidRDefault="00426287" w:rsidP="00CC4CFD">
            <w:pPr>
              <w:pStyle w:val="TAL"/>
              <w:keepNext w:val="0"/>
              <w:keepLines w:val="0"/>
              <w:widowControl w:val="0"/>
            </w:pPr>
          </w:p>
        </w:tc>
        <w:tc>
          <w:tcPr>
            <w:tcW w:w="1512" w:type="dxa"/>
          </w:tcPr>
          <w:p w14:paraId="0A1CC5BE" w14:textId="77777777" w:rsidR="00426287" w:rsidRPr="00121B57" w:rsidRDefault="00426287" w:rsidP="00CC4CFD">
            <w:pPr>
              <w:pStyle w:val="TAL"/>
              <w:keepNext w:val="0"/>
              <w:keepLines w:val="0"/>
              <w:widowControl w:val="0"/>
            </w:pPr>
            <w:r>
              <w:rPr>
                <w:rFonts w:hint="eastAsia"/>
                <w:lang w:eastAsia="zh-CN"/>
              </w:rPr>
              <w:t>9</w:t>
            </w:r>
            <w:r>
              <w:rPr>
                <w:lang w:eastAsia="zh-CN"/>
              </w:rPr>
              <w:t>.2.60</w:t>
            </w:r>
          </w:p>
        </w:tc>
        <w:tc>
          <w:tcPr>
            <w:tcW w:w="1728" w:type="dxa"/>
          </w:tcPr>
          <w:p w14:paraId="0CDAC658" w14:textId="77777777" w:rsidR="00426287" w:rsidRPr="00121B57" w:rsidRDefault="00426287" w:rsidP="00CC4CFD">
            <w:pPr>
              <w:pStyle w:val="TAL"/>
              <w:keepNext w:val="0"/>
              <w:keepLines w:val="0"/>
              <w:widowControl w:val="0"/>
              <w:rPr>
                <w:szCs w:val="18"/>
              </w:rPr>
            </w:pPr>
          </w:p>
        </w:tc>
        <w:tc>
          <w:tcPr>
            <w:tcW w:w="1080" w:type="dxa"/>
          </w:tcPr>
          <w:p w14:paraId="3FF7D9E9" w14:textId="77777777" w:rsidR="00426287" w:rsidRPr="00121B57" w:rsidRDefault="00426287" w:rsidP="00CC4CFD">
            <w:pPr>
              <w:pStyle w:val="TAC"/>
              <w:keepNext w:val="0"/>
              <w:keepLines w:val="0"/>
              <w:widowControl w:val="0"/>
              <w:rPr>
                <w:szCs w:val="18"/>
              </w:rPr>
            </w:pPr>
          </w:p>
        </w:tc>
        <w:tc>
          <w:tcPr>
            <w:tcW w:w="1080" w:type="dxa"/>
          </w:tcPr>
          <w:p w14:paraId="226FA579" w14:textId="77777777" w:rsidR="00426287" w:rsidRPr="00121B57" w:rsidRDefault="00426287" w:rsidP="00CC4CFD">
            <w:pPr>
              <w:pStyle w:val="TAC"/>
              <w:keepNext w:val="0"/>
              <w:keepLines w:val="0"/>
              <w:widowControl w:val="0"/>
              <w:rPr>
                <w:szCs w:val="18"/>
              </w:rPr>
            </w:pPr>
          </w:p>
        </w:tc>
      </w:tr>
      <w:tr w:rsidR="00432E6C" w:rsidRPr="0054226D" w14:paraId="7C71B249" w14:textId="77777777" w:rsidTr="007E2E58">
        <w:tc>
          <w:tcPr>
            <w:tcW w:w="2161" w:type="dxa"/>
          </w:tcPr>
          <w:p w14:paraId="1F4AC9BE" w14:textId="77777777" w:rsidR="00432E6C" w:rsidRPr="00121B57" w:rsidRDefault="00432E6C" w:rsidP="00CC4CFD">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432E6C" w:rsidRPr="00121B57" w:rsidRDefault="00432E6C" w:rsidP="00CC4CFD">
            <w:pPr>
              <w:pStyle w:val="TAL"/>
              <w:keepNext w:val="0"/>
              <w:keepLines w:val="0"/>
              <w:widowControl w:val="0"/>
              <w:rPr>
                <w:lang w:eastAsia="zh-CN"/>
              </w:rPr>
            </w:pPr>
            <w:r w:rsidRPr="00121B57">
              <w:t>O</w:t>
            </w:r>
          </w:p>
        </w:tc>
        <w:tc>
          <w:tcPr>
            <w:tcW w:w="1080" w:type="dxa"/>
          </w:tcPr>
          <w:p w14:paraId="56381BF8" w14:textId="77777777" w:rsidR="00432E6C" w:rsidRPr="00121B57" w:rsidRDefault="00432E6C" w:rsidP="00CC4CFD">
            <w:pPr>
              <w:pStyle w:val="TAL"/>
              <w:keepNext w:val="0"/>
              <w:keepLines w:val="0"/>
              <w:widowControl w:val="0"/>
            </w:pPr>
          </w:p>
        </w:tc>
        <w:tc>
          <w:tcPr>
            <w:tcW w:w="1512" w:type="dxa"/>
          </w:tcPr>
          <w:p w14:paraId="4195EDD5" w14:textId="77777777" w:rsidR="00432E6C" w:rsidRPr="00121B57" w:rsidRDefault="00432E6C" w:rsidP="00CC4CFD">
            <w:pPr>
              <w:pStyle w:val="TAL"/>
              <w:keepNext w:val="0"/>
              <w:keepLines w:val="0"/>
              <w:widowControl w:val="0"/>
              <w:rPr>
                <w:noProof/>
                <w:lang w:eastAsia="zh-CN"/>
              </w:rPr>
            </w:pPr>
            <w:r w:rsidRPr="00121B57">
              <w:t>9.2.</w:t>
            </w:r>
            <w:r>
              <w:t>54</w:t>
            </w:r>
          </w:p>
        </w:tc>
        <w:tc>
          <w:tcPr>
            <w:tcW w:w="1728" w:type="dxa"/>
          </w:tcPr>
          <w:p w14:paraId="2FD1DE12" w14:textId="77777777" w:rsidR="00432E6C" w:rsidRPr="00121B57" w:rsidRDefault="00432E6C" w:rsidP="00CC4CFD">
            <w:pPr>
              <w:pStyle w:val="TAL"/>
              <w:keepNext w:val="0"/>
              <w:keepLines w:val="0"/>
              <w:widowControl w:val="0"/>
              <w:rPr>
                <w:szCs w:val="18"/>
              </w:rPr>
            </w:pPr>
          </w:p>
        </w:tc>
        <w:tc>
          <w:tcPr>
            <w:tcW w:w="1080" w:type="dxa"/>
          </w:tcPr>
          <w:p w14:paraId="21411C47" w14:textId="77777777" w:rsidR="00432E6C" w:rsidRPr="00121B57" w:rsidRDefault="00432E6C" w:rsidP="00CC4CFD">
            <w:pPr>
              <w:pStyle w:val="TAC"/>
              <w:keepNext w:val="0"/>
              <w:keepLines w:val="0"/>
              <w:widowControl w:val="0"/>
              <w:rPr>
                <w:szCs w:val="18"/>
              </w:rPr>
            </w:pPr>
          </w:p>
        </w:tc>
        <w:tc>
          <w:tcPr>
            <w:tcW w:w="1080" w:type="dxa"/>
          </w:tcPr>
          <w:p w14:paraId="59E68B0F" w14:textId="77777777" w:rsidR="00432E6C" w:rsidRPr="00121B57" w:rsidRDefault="00432E6C" w:rsidP="00CC4CFD">
            <w:pPr>
              <w:pStyle w:val="TAC"/>
              <w:keepNext w:val="0"/>
              <w:keepLines w:val="0"/>
              <w:widowControl w:val="0"/>
              <w:rPr>
                <w:szCs w:val="18"/>
              </w:rPr>
            </w:pPr>
          </w:p>
        </w:tc>
      </w:tr>
      <w:tr w:rsidR="00432E6C" w:rsidRPr="0054226D" w14:paraId="7EE10828" w14:textId="77777777" w:rsidTr="007E2E58">
        <w:tc>
          <w:tcPr>
            <w:tcW w:w="2161" w:type="dxa"/>
          </w:tcPr>
          <w:p w14:paraId="30D193AE" w14:textId="77777777" w:rsidR="00432E6C" w:rsidRPr="00121B57" w:rsidRDefault="00432E6C" w:rsidP="00CC4CFD">
            <w:pPr>
              <w:pStyle w:val="TAL"/>
              <w:keepNext w:val="0"/>
              <w:keepLines w:val="0"/>
              <w:widowControl w:val="0"/>
            </w:pPr>
            <w:r w:rsidRPr="00A01747">
              <w:rPr>
                <w:lang w:eastAsia="zh-CN"/>
              </w:rPr>
              <w:t>SRS Frequency</w:t>
            </w:r>
          </w:p>
        </w:tc>
        <w:tc>
          <w:tcPr>
            <w:tcW w:w="1080" w:type="dxa"/>
          </w:tcPr>
          <w:p w14:paraId="731B491C" w14:textId="77777777" w:rsidR="00432E6C" w:rsidRPr="00121B57" w:rsidRDefault="00432E6C" w:rsidP="00CC4CFD">
            <w:pPr>
              <w:pStyle w:val="TAL"/>
              <w:keepNext w:val="0"/>
              <w:keepLines w:val="0"/>
              <w:widowControl w:val="0"/>
            </w:pPr>
            <w:r w:rsidRPr="00A01747">
              <w:rPr>
                <w:lang w:eastAsia="zh-CN"/>
              </w:rPr>
              <w:t>O</w:t>
            </w:r>
          </w:p>
        </w:tc>
        <w:tc>
          <w:tcPr>
            <w:tcW w:w="1080" w:type="dxa"/>
          </w:tcPr>
          <w:p w14:paraId="78D09B46" w14:textId="77777777" w:rsidR="00432E6C" w:rsidRPr="00121B57" w:rsidRDefault="00432E6C" w:rsidP="00CC4CFD">
            <w:pPr>
              <w:pStyle w:val="TAL"/>
              <w:keepNext w:val="0"/>
              <w:keepLines w:val="0"/>
              <w:widowControl w:val="0"/>
            </w:pPr>
          </w:p>
        </w:tc>
        <w:tc>
          <w:tcPr>
            <w:tcW w:w="1512" w:type="dxa"/>
          </w:tcPr>
          <w:p w14:paraId="75E1C00B" w14:textId="77777777" w:rsidR="00432E6C" w:rsidRPr="00121B57" w:rsidRDefault="00432E6C" w:rsidP="00CC4CFD">
            <w:pPr>
              <w:pStyle w:val="TAL"/>
              <w:keepNext w:val="0"/>
              <w:keepLines w:val="0"/>
              <w:widowControl w:val="0"/>
            </w:pPr>
            <w:r w:rsidRPr="00A01747">
              <w:t>INTEGER(0..3279165)</w:t>
            </w:r>
          </w:p>
        </w:tc>
        <w:tc>
          <w:tcPr>
            <w:tcW w:w="1728" w:type="dxa"/>
          </w:tcPr>
          <w:p w14:paraId="70914A53" w14:textId="77777777" w:rsidR="00432E6C" w:rsidRDefault="00432E6C" w:rsidP="00CC4CFD">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432E6C" w:rsidRPr="00121B57" w:rsidRDefault="00432E6C" w:rsidP="00CC4CFD">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432E6C" w:rsidRPr="00121B57" w:rsidRDefault="00432E6C" w:rsidP="00CC4CFD">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432E6C" w:rsidRPr="00121B57" w:rsidRDefault="00432E6C" w:rsidP="00CC4CFD">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76" w:name="_CR9_2_28"/>
      <w:bookmarkStart w:id="1677" w:name="_Toc534730156"/>
      <w:bookmarkStart w:id="1678" w:name="_Toc51776046"/>
      <w:bookmarkStart w:id="1679" w:name="_Toc56773068"/>
      <w:bookmarkStart w:id="1680" w:name="_Toc64447697"/>
      <w:bookmarkStart w:id="1681" w:name="_Toc74152353"/>
      <w:bookmarkStart w:id="1682" w:name="_Toc88654206"/>
      <w:bookmarkStart w:id="1683" w:name="_Toc105612624"/>
      <w:bookmarkStart w:id="1684" w:name="_Toc112766989"/>
      <w:bookmarkStart w:id="1685" w:name="_Toc155961405"/>
      <w:bookmarkEnd w:id="1676"/>
      <w:r w:rsidRPr="0054226D">
        <w:t>9.2.</w:t>
      </w:r>
      <w:r>
        <w:t>28</w:t>
      </w:r>
      <w:r w:rsidRPr="0054226D">
        <w:tab/>
      </w:r>
      <w:bookmarkEnd w:id="1677"/>
      <w:r>
        <w:t>SRS Configuration</w:t>
      </w:r>
      <w:bookmarkEnd w:id="1678"/>
      <w:bookmarkEnd w:id="1679"/>
      <w:bookmarkEnd w:id="1680"/>
      <w:bookmarkEnd w:id="1681"/>
      <w:bookmarkEnd w:id="1682"/>
      <w:bookmarkEnd w:id="1683"/>
      <w:bookmarkEnd w:id="1684"/>
      <w:bookmarkEnd w:id="1685"/>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w:t>
            </w:r>
            <w:r w:rsidRPr="004D3F29">
              <w:rPr>
                <w:rFonts w:eastAsia="Malgun Gothic"/>
                <w:i/>
                <w:iCs/>
                <w:lang w:eastAsia="zh-CN"/>
              </w:rPr>
              <w:lastRenderedPageBreak/>
              <w:t>-Carriers&gt;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86" w:name="_CR9_2_29"/>
      <w:bookmarkStart w:id="1687" w:name="_Toc51776047"/>
      <w:bookmarkStart w:id="1688" w:name="_Toc56773069"/>
      <w:bookmarkStart w:id="1689" w:name="_Toc64447698"/>
      <w:bookmarkStart w:id="1690" w:name="_Toc74152354"/>
      <w:bookmarkStart w:id="1691" w:name="_Toc88654207"/>
      <w:bookmarkStart w:id="1692" w:name="_Toc105612625"/>
      <w:bookmarkStart w:id="1693" w:name="_Toc112766990"/>
      <w:bookmarkStart w:id="1694" w:name="_Toc155961406"/>
      <w:bookmarkEnd w:id="1686"/>
      <w:r w:rsidRPr="002A1C8D">
        <w:t>9.2.</w:t>
      </w:r>
      <w:r>
        <w:t>29</w:t>
      </w:r>
      <w:r w:rsidRPr="002A1C8D">
        <w:tab/>
        <w:t>SRS Resource</w:t>
      </w:r>
      <w:bookmarkEnd w:id="1687"/>
      <w:bookmarkEnd w:id="1688"/>
      <w:bookmarkEnd w:id="1689"/>
      <w:bookmarkEnd w:id="1690"/>
      <w:bookmarkEnd w:id="1691"/>
      <w:bookmarkEnd w:id="1692"/>
      <w:bookmarkEnd w:id="1693"/>
      <w:bookmarkEnd w:id="1694"/>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lastRenderedPageBreak/>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695" w:name="_CR9_2_30"/>
      <w:bookmarkStart w:id="1696" w:name="_Toc51776048"/>
      <w:bookmarkStart w:id="1697" w:name="_Toc56773070"/>
      <w:bookmarkStart w:id="1698" w:name="_Toc64447699"/>
      <w:bookmarkStart w:id="1699" w:name="_Toc74152355"/>
      <w:bookmarkStart w:id="1700" w:name="_Toc88654208"/>
      <w:bookmarkStart w:id="1701" w:name="_Toc105612626"/>
      <w:bookmarkStart w:id="1702" w:name="_Toc112766991"/>
      <w:bookmarkStart w:id="1703" w:name="_Toc155961407"/>
      <w:bookmarkEnd w:id="1695"/>
      <w:r w:rsidRPr="002A1C8D">
        <w:t>9.2.</w:t>
      </w:r>
      <w:r>
        <w:t>30</w:t>
      </w:r>
      <w:r w:rsidRPr="002A1C8D">
        <w:tab/>
        <w:t>Positioning SRS Resource</w:t>
      </w:r>
      <w:bookmarkEnd w:id="1696"/>
      <w:bookmarkEnd w:id="1697"/>
      <w:bookmarkEnd w:id="1698"/>
      <w:bookmarkEnd w:id="1699"/>
      <w:bookmarkEnd w:id="1700"/>
      <w:bookmarkEnd w:id="1701"/>
      <w:bookmarkEnd w:id="1702"/>
      <w:bookmarkEnd w:id="1703"/>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 xml:space="preserve">Transmission </w:t>
            </w:r>
            <w:r w:rsidRPr="002A1C8D">
              <w:rPr>
                <w:i/>
                <w:lang w:eastAsia="zh-CN"/>
              </w:rPr>
              <w:lastRenderedPageBreak/>
              <w:t>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lastRenderedPageBreak/>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704" w:name="_CR9_2_31"/>
      <w:bookmarkStart w:id="1705" w:name="_Toc47618339"/>
      <w:bookmarkStart w:id="1706" w:name="_Toc47618675"/>
      <w:bookmarkStart w:id="1707" w:name="_Toc47618870"/>
      <w:bookmarkStart w:id="1708" w:name="_Toc47620093"/>
      <w:bookmarkStart w:id="1709" w:name="_Toc51776049"/>
      <w:bookmarkStart w:id="1710" w:name="_Toc56773071"/>
      <w:bookmarkStart w:id="1711" w:name="_Toc64447700"/>
      <w:bookmarkStart w:id="1712" w:name="_Toc74152356"/>
      <w:bookmarkStart w:id="1713" w:name="_Toc88654209"/>
      <w:bookmarkStart w:id="1714" w:name="_Toc105612627"/>
      <w:bookmarkStart w:id="1715" w:name="_Toc112766992"/>
      <w:bookmarkStart w:id="1716" w:name="_Toc155961408"/>
      <w:bookmarkEnd w:id="1704"/>
      <w:r w:rsidRPr="00504F3B">
        <w:t>9.2.</w:t>
      </w:r>
      <w:r>
        <w:t>31</w:t>
      </w:r>
      <w:r w:rsidRPr="00504F3B">
        <w:tab/>
        <w:t>SRS Resource Set</w:t>
      </w:r>
      <w:bookmarkEnd w:id="1705"/>
      <w:bookmarkEnd w:id="1706"/>
      <w:bookmarkEnd w:id="1707"/>
      <w:bookmarkEnd w:id="1708"/>
      <w:bookmarkEnd w:id="1709"/>
      <w:bookmarkEnd w:id="1710"/>
      <w:bookmarkEnd w:id="1711"/>
      <w:bookmarkEnd w:id="1712"/>
      <w:bookmarkEnd w:id="1713"/>
      <w:bookmarkEnd w:id="1714"/>
      <w:bookmarkEnd w:id="1715"/>
      <w:bookmarkEnd w:id="1716"/>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17" w:name="_CR9_2_32"/>
      <w:bookmarkStart w:id="1718" w:name="_Toc47618340"/>
      <w:bookmarkStart w:id="1719" w:name="_Toc47618676"/>
      <w:bookmarkStart w:id="1720" w:name="_Toc47618871"/>
      <w:bookmarkStart w:id="1721" w:name="_Toc47620094"/>
      <w:bookmarkStart w:id="1722" w:name="_Toc51776050"/>
      <w:bookmarkStart w:id="1723" w:name="_Toc56773072"/>
      <w:bookmarkStart w:id="1724" w:name="_Toc64447701"/>
      <w:bookmarkStart w:id="1725" w:name="_Toc74152357"/>
      <w:bookmarkStart w:id="1726" w:name="_Toc88654210"/>
      <w:bookmarkStart w:id="1727" w:name="_Toc105612628"/>
      <w:bookmarkStart w:id="1728" w:name="_Toc112766993"/>
      <w:bookmarkStart w:id="1729" w:name="_Toc155961409"/>
      <w:bookmarkEnd w:id="1717"/>
      <w:r w:rsidRPr="00504F3B">
        <w:t>9.2.</w:t>
      </w:r>
      <w:r>
        <w:t>32</w:t>
      </w:r>
      <w:r w:rsidRPr="00504F3B">
        <w:tab/>
      </w:r>
      <w:bookmarkStart w:id="1730" w:name="_Hlk50054856"/>
      <w:r w:rsidRPr="00504F3B">
        <w:t>Positioning SRS Resource Set</w:t>
      </w:r>
      <w:bookmarkEnd w:id="1718"/>
      <w:bookmarkEnd w:id="1719"/>
      <w:bookmarkEnd w:id="1720"/>
      <w:bookmarkEnd w:id="1721"/>
      <w:bookmarkEnd w:id="1722"/>
      <w:bookmarkEnd w:id="1723"/>
      <w:bookmarkEnd w:id="1724"/>
      <w:bookmarkEnd w:id="1725"/>
      <w:bookmarkEnd w:id="1726"/>
      <w:bookmarkEnd w:id="1727"/>
      <w:bookmarkEnd w:id="1728"/>
      <w:bookmarkEnd w:id="1729"/>
    </w:p>
    <w:bookmarkEnd w:id="1730"/>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31" w:name="_CR9_2_33"/>
      <w:bookmarkStart w:id="1732" w:name="_Toc51776051"/>
      <w:bookmarkStart w:id="1733" w:name="_Toc56773073"/>
      <w:bookmarkStart w:id="1734" w:name="_Toc64447702"/>
      <w:bookmarkStart w:id="1735" w:name="_Toc74152358"/>
      <w:bookmarkStart w:id="1736" w:name="_Toc88654211"/>
      <w:bookmarkStart w:id="1737" w:name="_Toc105612629"/>
      <w:bookmarkStart w:id="1738" w:name="_Toc112766994"/>
      <w:bookmarkStart w:id="1739" w:name="_Toc155961410"/>
      <w:bookmarkEnd w:id="1731"/>
      <w:r w:rsidRPr="004151EA">
        <w:lastRenderedPageBreak/>
        <w:t>9.2.</w:t>
      </w:r>
      <w:r>
        <w:t>33</w:t>
      </w:r>
      <w:r w:rsidRPr="004151EA">
        <w:tab/>
        <w:t>SRS Resource Set ID</w:t>
      </w:r>
      <w:bookmarkEnd w:id="1732"/>
      <w:bookmarkEnd w:id="1733"/>
      <w:bookmarkEnd w:id="1734"/>
      <w:bookmarkEnd w:id="1735"/>
      <w:bookmarkEnd w:id="1736"/>
      <w:bookmarkEnd w:id="1737"/>
      <w:bookmarkEnd w:id="1738"/>
      <w:bookmarkEnd w:id="1739"/>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40" w:name="_CR9_2_34"/>
      <w:bookmarkStart w:id="1741" w:name="_Toc51776052"/>
      <w:bookmarkStart w:id="1742" w:name="_Toc56773074"/>
      <w:bookmarkStart w:id="1743" w:name="_Toc64447703"/>
      <w:bookmarkStart w:id="1744" w:name="_Toc74152359"/>
      <w:bookmarkStart w:id="1745" w:name="_Toc88654212"/>
      <w:bookmarkStart w:id="1746" w:name="_Toc105612630"/>
      <w:bookmarkStart w:id="1747" w:name="_Toc112766995"/>
      <w:bookmarkStart w:id="1748" w:name="_Toc155961411"/>
      <w:bookmarkEnd w:id="1740"/>
      <w:r w:rsidRPr="004151EA">
        <w:t>9.2.</w:t>
      </w:r>
      <w:r>
        <w:t>34</w:t>
      </w:r>
      <w:r w:rsidRPr="004151EA">
        <w:tab/>
        <w:t>Spatial Relation</w:t>
      </w:r>
      <w:r>
        <w:t xml:space="preserve"> Information</w:t>
      </w:r>
      <w:bookmarkEnd w:id="1741"/>
      <w:bookmarkEnd w:id="1742"/>
      <w:bookmarkEnd w:id="1743"/>
      <w:bookmarkEnd w:id="1744"/>
      <w:bookmarkEnd w:id="1745"/>
      <w:bookmarkEnd w:id="1746"/>
      <w:bookmarkEnd w:id="1747"/>
      <w:bookmarkEnd w:id="1748"/>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9" w:name="_Hlk50141396"/>
      <w:r w:rsidRPr="004151EA">
        <w:t xml:space="preserve">for transmission </w:t>
      </w:r>
      <w:r>
        <w:t>o</w:t>
      </w:r>
      <w:r w:rsidRPr="004151EA">
        <w:t>f UL SRS by a UE</w:t>
      </w:r>
      <w:bookmarkEnd w:id="1749"/>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50" w:name="_CR9_2_35"/>
      <w:bookmarkStart w:id="1751" w:name="_Toc51776053"/>
      <w:bookmarkStart w:id="1752" w:name="_Toc56773075"/>
      <w:bookmarkStart w:id="1753" w:name="_Toc64447704"/>
      <w:bookmarkStart w:id="1754" w:name="_Toc74152360"/>
      <w:bookmarkStart w:id="1755" w:name="_Toc88654213"/>
      <w:bookmarkStart w:id="1756" w:name="_Toc105612631"/>
      <w:bookmarkStart w:id="1757" w:name="_Toc112766996"/>
      <w:bookmarkStart w:id="1758" w:name="_Toc155961412"/>
      <w:bookmarkEnd w:id="1750"/>
      <w:r w:rsidRPr="004151EA">
        <w:t>9.2.</w:t>
      </w:r>
      <w:r>
        <w:t>35</w:t>
      </w:r>
      <w:r w:rsidRPr="004151EA">
        <w:tab/>
        <w:t>SRS Resource Trigger</w:t>
      </w:r>
      <w:bookmarkEnd w:id="1751"/>
      <w:bookmarkEnd w:id="1752"/>
      <w:bookmarkEnd w:id="1753"/>
      <w:bookmarkEnd w:id="1754"/>
      <w:bookmarkEnd w:id="1755"/>
      <w:bookmarkEnd w:id="1756"/>
      <w:bookmarkEnd w:id="1757"/>
      <w:bookmarkEnd w:id="1758"/>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9" w:name="_CR9_2_36"/>
      <w:bookmarkStart w:id="1760" w:name="_Toc51776054"/>
      <w:bookmarkStart w:id="1761" w:name="_Toc56773076"/>
      <w:bookmarkStart w:id="1762" w:name="_Toc64447705"/>
      <w:bookmarkStart w:id="1763" w:name="_Toc74152361"/>
      <w:bookmarkStart w:id="1764" w:name="_Toc88654214"/>
      <w:bookmarkStart w:id="1765" w:name="_Toc105612632"/>
      <w:bookmarkStart w:id="1766" w:name="_Toc112766997"/>
      <w:bookmarkStart w:id="1767" w:name="_Toc155961413"/>
      <w:bookmarkEnd w:id="1759"/>
      <w:r w:rsidRPr="004151EA">
        <w:t>9.2.</w:t>
      </w:r>
      <w:r>
        <w:t>36</w:t>
      </w:r>
      <w:r w:rsidRPr="004151EA">
        <w:tab/>
      </w:r>
      <w:bookmarkEnd w:id="1760"/>
      <w:bookmarkEnd w:id="1761"/>
      <w:bookmarkEnd w:id="1762"/>
      <w:r w:rsidR="00F776F1" w:rsidRPr="00C9396D">
        <w:t>Relative Time 1900</w:t>
      </w:r>
      <w:bookmarkEnd w:id="1763"/>
      <w:bookmarkEnd w:id="1764"/>
      <w:bookmarkEnd w:id="1765"/>
      <w:bookmarkEnd w:id="1766"/>
      <w:bookmarkEnd w:id="1767"/>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lastRenderedPageBreak/>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68" w:name="_CR9_2_37"/>
      <w:bookmarkStart w:id="1769" w:name="_Toc51776055"/>
      <w:bookmarkStart w:id="1770" w:name="_Toc56773077"/>
      <w:bookmarkStart w:id="1771" w:name="_Toc64447706"/>
      <w:bookmarkStart w:id="1772" w:name="_Toc74152362"/>
      <w:bookmarkStart w:id="1773" w:name="_Toc88654215"/>
      <w:bookmarkStart w:id="1774" w:name="_Toc105612633"/>
      <w:bookmarkStart w:id="1775" w:name="_Toc112766998"/>
      <w:bookmarkStart w:id="1776" w:name="_Toc155961414"/>
      <w:bookmarkEnd w:id="1768"/>
      <w:r w:rsidRPr="003D7EB6">
        <w:t>9.2.</w:t>
      </w:r>
      <w:r>
        <w:t>37</w:t>
      </w:r>
      <w:r w:rsidRPr="003D7EB6">
        <w:tab/>
      </w:r>
      <w:r w:rsidR="004A2BD1" w:rsidRPr="00E17648">
        <w:t xml:space="preserve">TRP </w:t>
      </w:r>
      <w:r w:rsidRPr="003D7EB6">
        <w:t>Measurement Result</w:t>
      </w:r>
      <w:bookmarkEnd w:id="1769"/>
      <w:bookmarkEnd w:id="1770"/>
      <w:bookmarkEnd w:id="1771"/>
      <w:bookmarkEnd w:id="1772"/>
      <w:bookmarkEnd w:id="1773"/>
      <w:bookmarkEnd w:id="1774"/>
      <w:bookmarkEnd w:id="1775"/>
      <w:bookmarkEnd w:id="1776"/>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77" w:name="_CR9_2_38"/>
      <w:bookmarkStart w:id="1778" w:name="_Toc51776056"/>
      <w:bookmarkStart w:id="1779" w:name="_Toc56773078"/>
      <w:bookmarkStart w:id="1780" w:name="_Toc64447707"/>
      <w:bookmarkStart w:id="1781" w:name="_Toc74152363"/>
      <w:bookmarkStart w:id="1782" w:name="_Toc88654216"/>
      <w:bookmarkStart w:id="1783" w:name="_Toc105612634"/>
      <w:bookmarkStart w:id="1784" w:name="_Toc112766999"/>
      <w:bookmarkStart w:id="1785" w:name="_Toc155961415"/>
      <w:bookmarkEnd w:id="1777"/>
      <w:r w:rsidRPr="003D7EB6">
        <w:t>9.2.</w:t>
      </w:r>
      <w:r>
        <w:t>38</w:t>
      </w:r>
      <w:r w:rsidRPr="003D7EB6">
        <w:tab/>
        <w:t>UL Angle of Arrival</w:t>
      </w:r>
      <w:bookmarkEnd w:id="1778"/>
      <w:bookmarkEnd w:id="1779"/>
      <w:bookmarkEnd w:id="1780"/>
      <w:bookmarkEnd w:id="1781"/>
      <w:bookmarkEnd w:id="1782"/>
      <w:bookmarkEnd w:id="1783"/>
      <w:bookmarkEnd w:id="1784"/>
      <w:bookmarkEnd w:id="1785"/>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86" w:name="_CR9_2_39"/>
      <w:bookmarkStart w:id="1787" w:name="_Toc51776057"/>
      <w:bookmarkStart w:id="1788" w:name="_Toc56773079"/>
      <w:bookmarkStart w:id="1789" w:name="_Toc64447708"/>
      <w:bookmarkStart w:id="1790" w:name="_Toc74152364"/>
      <w:bookmarkStart w:id="1791" w:name="_Toc88654217"/>
      <w:bookmarkStart w:id="1792" w:name="_Toc105612635"/>
      <w:bookmarkStart w:id="1793" w:name="_Toc112767000"/>
      <w:bookmarkStart w:id="1794" w:name="_Toc155961416"/>
      <w:bookmarkEnd w:id="1786"/>
      <w:r w:rsidRPr="0054226D">
        <w:t>9.2.</w:t>
      </w:r>
      <w:r>
        <w:t>39</w:t>
      </w:r>
      <w:r w:rsidRPr="0054226D">
        <w:tab/>
      </w:r>
      <w:r>
        <w:t>UL RTOA Measurement</w:t>
      </w:r>
      <w:bookmarkEnd w:id="1787"/>
      <w:bookmarkEnd w:id="1788"/>
      <w:bookmarkEnd w:id="1789"/>
      <w:bookmarkEnd w:id="1790"/>
      <w:bookmarkEnd w:id="1791"/>
      <w:bookmarkEnd w:id="1792"/>
      <w:bookmarkEnd w:id="1793"/>
      <w:bookmarkEnd w:id="1794"/>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lastRenderedPageBreak/>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95" w:name="_CR9_2_40"/>
      <w:bookmarkStart w:id="1796" w:name="_Toc51776058"/>
      <w:bookmarkStart w:id="1797" w:name="_Toc56773080"/>
      <w:bookmarkStart w:id="1798" w:name="_Toc64447709"/>
      <w:bookmarkStart w:id="1799" w:name="_Toc74152365"/>
      <w:bookmarkStart w:id="1800" w:name="_Toc88654218"/>
      <w:bookmarkStart w:id="1801" w:name="_Toc105612636"/>
      <w:bookmarkStart w:id="1802" w:name="_Toc112767001"/>
      <w:bookmarkStart w:id="1803" w:name="_Toc155961417"/>
      <w:bookmarkEnd w:id="1795"/>
      <w:r w:rsidRPr="00895C7E">
        <w:t>9.2.</w:t>
      </w:r>
      <w:r>
        <w:t>40</w:t>
      </w:r>
      <w:r w:rsidRPr="00895C7E">
        <w:tab/>
        <w:t>gNB Rx-Tx Time Difference</w:t>
      </w:r>
      <w:bookmarkEnd w:id="1796"/>
      <w:bookmarkEnd w:id="1797"/>
      <w:bookmarkEnd w:id="1798"/>
      <w:bookmarkEnd w:id="1799"/>
      <w:bookmarkEnd w:id="1800"/>
      <w:bookmarkEnd w:id="1801"/>
      <w:bookmarkEnd w:id="1802"/>
      <w:bookmarkEnd w:id="1803"/>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804" w:name="_CR9_2_41"/>
      <w:bookmarkStart w:id="1805" w:name="_Toc51776059"/>
      <w:bookmarkStart w:id="1806" w:name="_Toc56773081"/>
      <w:bookmarkStart w:id="1807" w:name="_Toc64447710"/>
      <w:bookmarkStart w:id="1808" w:name="_Toc74152366"/>
      <w:bookmarkStart w:id="1809" w:name="_Toc88654219"/>
      <w:bookmarkStart w:id="1810" w:name="_Toc105612637"/>
      <w:bookmarkStart w:id="1811" w:name="_Toc112767002"/>
      <w:bookmarkStart w:id="1812" w:name="_Toc155961418"/>
      <w:bookmarkEnd w:id="1804"/>
      <w:r w:rsidRPr="00895C7E">
        <w:t>9.2.</w:t>
      </w:r>
      <w:r>
        <w:t>41</w:t>
      </w:r>
      <w:r w:rsidRPr="00895C7E">
        <w:tab/>
        <w:t>Additional Path List</w:t>
      </w:r>
      <w:bookmarkEnd w:id="1805"/>
      <w:bookmarkEnd w:id="1806"/>
      <w:bookmarkEnd w:id="1807"/>
      <w:bookmarkEnd w:id="1808"/>
      <w:bookmarkEnd w:id="1809"/>
      <w:bookmarkEnd w:id="1810"/>
      <w:bookmarkEnd w:id="1811"/>
      <w:bookmarkEnd w:id="1812"/>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13" w:name="_CR9_2_42"/>
      <w:bookmarkStart w:id="1814" w:name="_Toc51776060"/>
      <w:bookmarkStart w:id="1815" w:name="_Toc56773082"/>
      <w:bookmarkStart w:id="1816" w:name="_Toc64447711"/>
      <w:bookmarkStart w:id="1817" w:name="_Toc74152367"/>
      <w:bookmarkStart w:id="1818" w:name="_Toc88654220"/>
      <w:bookmarkStart w:id="1819" w:name="_Toc105612638"/>
      <w:bookmarkStart w:id="1820" w:name="_Toc112767003"/>
      <w:bookmarkStart w:id="1821" w:name="_Toc155961419"/>
      <w:bookmarkEnd w:id="1813"/>
      <w:r w:rsidRPr="003D7EB6">
        <w:lastRenderedPageBreak/>
        <w:t>9.2.</w:t>
      </w:r>
      <w:r>
        <w:t>42</w:t>
      </w:r>
      <w:r w:rsidRPr="003D7EB6">
        <w:tab/>
        <w:t>Time Stamp</w:t>
      </w:r>
      <w:bookmarkEnd w:id="1814"/>
      <w:bookmarkEnd w:id="1815"/>
      <w:bookmarkEnd w:id="1816"/>
      <w:bookmarkEnd w:id="1817"/>
      <w:bookmarkEnd w:id="1818"/>
      <w:bookmarkEnd w:id="1819"/>
      <w:bookmarkEnd w:id="1820"/>
      <w:bookmarkEnd w:id="1821"/>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22" w:name="_CR9_2_43"/>
      <w:bookmarkStart w:id="1823" w:name="_Toc51776061"/>
      <w:bookmarkStart w:id="1824" w:name="_Toc56773083"/>
      <w:bookmarkStart w:id="1825" w:name="_Toc64447712"/>
      <w:bookmarkStart w:id="1826" w:name="_Toc74152368"/>
      <w:bookmarkStart w:id="1827" w:name="_Toc88654221"/>
      <w:bookmarkStart w:id="1828" w:name="_Toc105612639"/>
      <w:bookmarkStart w:id="1829" w:name="_Toc112767004"/>
      <w:bookmarkStart w:id="1830" w:name="_Toc155961420"/>
      <w:bookmarkEnd w:id="1822"/>
      <w:r w:rsidRPr="003D7EB6">
        <w:t>9.2.</w:t>
      </w:r>
      <w:r>
        <w:t>43</w:t>
      </w:r>
      <w:r w:rsidRPr="003D7EB6">
        <w:tab/>
        <w:t>Measurement Quality</w:t>
      </w:r>
      <w:bookmarkEnd w:id="1823"/>
      <w:bookmarkEnd w:id="1824"/>
      <w:bookmarkEnd w:id="1825"/>
      <w:bookmarkEnd w:id="1826"/>
      <w:bookmarkEnd w:id="1827"/>
      <w:bookmarkEnd w:id="1828"/>
      <w:bookmarkEnd w:id="1829"/>
      <w:bookmarkEnd w:id="1830"/>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31" w:name="_CR9_2_44"/>
      <w:bookmarkStart w:id="1832" w:name="_Toc51776062"/>
      <w:bookmarkStart w:id="1833" w:name="_Toc56773084"/>
      <w:bookmarkStart w:id="1834" w:name="_Toc64447713"/>
      <w:bookmarkStart w:id="1835" w:name="_Toc74152369"/>
      <w:bookmarkStart w:id="1836" w:name="_Toc88654222"/>
      <w:bookmarkStart w:id="1837" w:name="_Toc105612640"/>
      <w:bookmarkStart w:id="1838" w:name="_Toc112767005"/>
      <w:bookmarkStart w:id="1839" w:name="_Toc155961421"/>
      <w:bookmarkEnd w:id="1831"/>
      <w:r w:rsidRPr="002C7C9B">
        <w:t>9.2.</w:t>
      </w:r>
      <w:r>
        <w:t>44</w:t>
      </w:r>
      <w:r w:rsidRPr="002C7C9B">
        <w:tab/>
      </w:r>
      <w:r>
        <w:t>PRS Configuration</w:t>
      </w:r>
      <w:bookmarkEnd w:id="1832"/>
      <w:bookmarkEnd w:id="1833"/>
      <w:bookmarkEnd w:id="1834"/>
      <w:bookmarkEnd w:id="1835"/>
      <w:bookmarkEnd w:id="1836"/>
      <w:bookmarkEnd w:id="1837"/>
      <w:bookmarkEnd w:id="1838"/>
      <w:bookmarkEnd w:id="1839"/>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lastRenderedPageBreak/>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40"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40"/>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41" w:name="_CR9_2_45"/>
      <w:bookmarkStart w:id="1842" w:name="_Toc51776063"/>
      <w:bookmarkStart w:id="1843" w:name="_Toc56773085"/>
      <w:bookmarkStart w:id="1844" w:name="_Toc64447714"/>
      <w:bookmarkStart w:id="1845" w:name="_Toc74152370"/>
      <w:bookmarkStart w:id="1846" w:name="_Toc88654223"/>
      <w:bookmarkStart w:id="1847" w:name="_Toc105612641"/>
      <w:bookmarkStart w:id="1848" w:name="_Toc112767006"/>
      <w:bookmarkStart w:id="1849" w:name="_Toc155961422"/>
      <w:bookmarkEnd w:id="1841"/>
      <w:r w:rsidRPr="002C7C9B">
        <w:t>9.2.</w:t>
      </w:r>
      <w:r>
        <w:t>45</w:t>
      </w:r>
      <w:r w:rsidRPr="002C7C9B">
        <w:tab/>
      </w:r>
      <w:r>
        <w:t>Spatial Direction Information</w:t>
      </w:r>
      <w:bookmarkEnd w:id="1842"/>
      <w:bookmarkEnd w:id="1843"/>
      <w:bookmarkEnd w:id="1844"/>
      <w:bookmarkEnd w:id="1845"/>
      <w:bookmarkEnd w:id="1846"/>
      <w:bookmarkEnd w:id="1847"/>
      <w:bookmarkEnd w:id="1848"/>
      <w:bookmarkEnd w:id="1849"/>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50" w:name="_CR9_2_46"/>
      <w:bookmarkStart w:id="1851" w:name="_Toc51776064"/>
      <w:bookmarkStart w:id="1852" w:name="_Toc56773086"/>
      <w:bookmarkStart w:id="1853" w:name="_Toc64447715"/>
      <w:bookmarkStart w:id="1854" w:name="_Toc74152371"/>
      <w:bookmarkStart w:id="1855" w:name="_Toc88654224"/>
      <w:bookmarkStart w:id="1856" w:name="_Toc105612642"/>
      <w:bookmarkStart w:id="1857" w:name="_Toc112767007"/>
      <w:bookmarkStart w:id="1858" w:name="_Toc155961423"/>
      <w:bookmarkEnd w:id="1850"/>
      <w:r w:rsidRPr="00EA5B02">
        <w:t>9.2.</w:t>
      </w:r>
      <w:r>
        <w:t>46</w:t>
      </w:r>
      <w:r w:rsidRPr="00EA5B02">
        <w:tab/>
        <w:t>Geographical Coordinates</w:t>
      </w:r>
      <w:bookmarkEnd w:id="1851"/>
      <w:bookmarkEnd w:id="1852"/>
      <w:bookmarkEnd w:id="1853"/>
      <w:bookmarkEnd w:id="1854"/>
      <w:bookmarkEnd w:id="1855"/>
      <w:bookmarkEnd w:id="1856"/>
      <w:bookmarkEnd w:id="1857"/>
      <w:bookmarkEnd w:id="1858"/>
      <w:r w:rsidRPr="00EA5B02">
        <w:t xml:space="preserve"> </w:t>
      </w:r>
    </w:p>
    <w:p w14:paraId="3B14C26C" w14:textId="77777777" w:rsidR="00D422B7" w:rsidRPr="00EA5B02" w:rsidRDefault="00D422B7" w:rsidP="00CC4CFD">
      <w:pPr>
        <w:widowControl w:val="0"/>
      </w:pPr>
      <w:r w:rsidRPr="00EA5B02">
        <w:lastRenderedPageBreak/>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9"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9"/>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60" w:name="_CR9_2_47"/>
      <w:bookmarkStart w:id="1861" w:name="_Toc51776065"/>
      <w:bookmarkStart w:id="1862" w:name="_Toc56773087"/>
      <w:bookmarkStart w:id="1863" w:name="_Toc64447716"/>
      <w:bookmarkStart w:id="1864" w:name="_Toc74152372"/>
      <w:bookmarkStart w:id="1865" w:name="_Toc88654225"/>
      <w:bookmarkStart w:id="1866" w:name="_Toc105612643"/>
      <w:bookmarkStart w:id="1867" w:name="_Toc112767008"/>
      <w:bookmarkStart w:id="1868" w:name="_Toc155961424"/>
      <w:bookmarkEnd w:id="1860"/>
      <w:r w:rsidRPr="00EA5B02">
        <w:t>9.2.</w:t>
      </w:r>
      <w:r>
        <w:t>47</w:t>
      </w:r>
      <w:r w:rsidRPr="00EA5B02">
        <w:tab/>
        <w:t>DL-PRS Resource Coordinates</w:t>
      </w:r>
      <w:bookmarkEnd w:id="1861"/>
      <w:bookmarkEnd w:id="1862"/>
      <w:bookmarkEnd w:id="1863"/>
      <w:bookmarkEnd w:id="1864"/>
      <w:bookmarkEnd w:id="1865"/>
      <w:bookmarkEnd w:id="1866"/>
      <w:bookmarkEnd w:id="1867"/>
      <w:bookmarkEnd w:id="1868"/>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lastRenderedPageBreak/>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69" w:name="_CR9_2_48"/>
      <w:bookmarkStart w:id="1870" w:name="_Toc51776066"/>
      <w:bookmarkStart w:id="1871" w:name="_Toc56773088"/>
      <w:bookmarkStart w:id="1872" w:name="_Toc64447717"/>
      <w:bookmarkStart w:id="1873" w:name="_Toc74152373"/>
      <w:bookmarkStart w:id="1874" w:name="_Toc88654226"/>
      <w:bookmarkStart w:id="1875" w:name="_Toc105612644"/>
      <w:bookmarkStart w:id="1876" w:name="_Toc112767009"/>
      <w:bookmarkStart w:id="1877" w:name="_Toc155961425"/>
      <w:bookmarkEnd w:id="1869"/>
      <w:r w:rsidRPr="00EA5B02">
        <w:t>9.2.</w:t>
      </w:r>
      <w:r>
        <w:t>48</w:t>
      </w:r>
      <w:r w:rsidRPr="00EA5B02">
        <w:tab/>
        <w:t xml:space="preserve">Relative </w:t>
      </w:r>
      <w:r>
        <w:t xml:space="preserve">Geodetic </w:t>
      </w:r>
      <w:r w:rsidRPr="00EA5B02">
        <w:t>Location</w:t>
      </w:r>
      <w:bookmarkEnd w:id="1870"/>
      <w:bookmarkEnd w:id="1871"/>
      <w:bookmarkEnd w:id="1872"/>
      <w:bookmarkEnd w:id="1873"/>
      <w:bookmarkEnd w:id="1874"/>
      <w:bookmarkEnd w:id="1875"/>
      <w:bookmarkEnd w:id="1876"/>
      <w:bookmarkEnd w:id="1877"/>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78" w:name="_CR9_2_49"/>
      <w:bookmarkStart w:id="1879" w:name="_Toc51776067"/>
      <w:bookmarkStart w:id="1880" w:name="_Toc56773089"/>
      <w:bookmarkStart w:id="1881" w:name="_Toc64447718"/>
      <w:bookmarkStart w:id="1882" w:name="_Toc74152374"/>
      <w:bookmarkStart w:id="1883" w:name="_Toc88654227"/>
      <w:bookmarkStart w:id="1884" w:name="_Toc105612645"/>
      <w:bookmarkStart w:id="1885" w:name="_Toc112767010"/>
      <w:bookmarkStart w:id="1886" w:name="_Toc155961426"/>
      <w:bookmarkEnd w:id="1878"/>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9"/>
      <w:bookmarkEnd w:id="1880"/>
      <w:bookmarkEnd w:id="1881"/>
      <w:bookmarkEnd w:id="1882"/>
      <w:bookmarkEnd w:id="1883"/>
      <w:bookmarkEnd w:id="1884"/>
      <w:bookmarkEnd w:id="1885"/>
      <w:bookmarkEnd w:id="1886"/>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lastRenderedPageBreak/>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87" w:name="_CR9_2_50"/>
      <w:bookmarkStart w:id="1888" w:name="_Toc51776068"/>
      <w:bookmarkStart w:id="1889" w:name="_Toc56773090"/>
      <w:bookmarkStart w:id="1890" w:name="_Toc64447719"/>
      <w:bookmarkStart w:id="1891" w:name="_Toc74152375"/>
      <w:bookmarkStart w:id="1892" w:name="_Toc88654228"/>
      <w:bookmarkStart w:id="1893" w:name="_Toc105612646"/>
      <w:bookmarkStart w:id="1894" w:name="_Toc112767011"/>
      <w:bookmarkStart w:id="1895" w:name="_Toc155961427"/>
      <w:bookmarkEnd w:id="1887"/>
      <w:r w:rsidRPr="00707B3F">
        <w:rPr>
          <w:noProof/>
        </w:rPr>
        <w:t>9.2.</w:t>
      </w:r>
      <w:r>
        <w:rPr>
          <w:noProof/>
        </w:rPr>
        <w:t>50</w:t>
      </w:r>
      <w:r w:rsidRPr="00707B3F">
        <w:rPr>
          <w:noProof/>
        </w:rPr>
        <w:tab/>
      </w:r>
      <w:r w:rsidRPr="008012C0">
        <w:rPr>
          <w:noProof/>
        </w:rPr>
        <w:t>Relative</w:t>
      </w:r>
      <w:r>
        <w:rPr>
          <w:noProof/>
        </w:rPr>
        <w:t xml:space="preserve"> Cartesian Location</w:t>
      </w:r>
      <w:bookmarkEnd w:id="1888"/>
      <w:bookmarkEnd w:id="1889"/>
      <w:bookmarkEnd w:id="1890"/>
      <w:bookmarkEnd w:id="1891"/>
      <w:bookmarkEnd w:id="1892"/>
      <w:bookmarkEnd w:id="1893"/>
      <w:bookmarkEnd w:id="1894"/>
      <w:bookmarkEnd w:id="1895"/>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96" w:name="_CR9_2_51"/>
      <w:bookmarkStart w:id="1897" w:name="_Toc51776069"/>
      <w:bookmarkStart w:id="1898" w:name="_Toc56773091"/>
      <w:bookmarkStart w:id="1899" w:name="_Toc64447720"/>
      <w:bookmarkStart w:id="1900" w:name="_Toc74152376"/>
      <w:bookmarkStart w:id="1901" w:name="_Toc88654229"/>
      <w:bookmarkStart w:id="1902" w:name="_Toc105612647"/>
      <w:bookmarkStart w:id="1903" w:name="_Toc112767012"/>
      <w:bookmarkStart w:id="1904" w:name="_Toc155961428"/>
      <w:bookmarkEnd w:id="1896"/>
      <w:r w:rsidRPr="00AA6828">
        <w:rPr>
          <w:noProof/>
        </w:rPr>
        <w:t>9.2.</w:t>
      </w:r>
      <w:r>
        <w:rPr>
          <w:noProof/>
        </w:rPr>
        <w:t>51</w:t>
      </w:r>
      <w:r w:rsidRPr="00AA6828">
        <w:rPr>
          <w:noProof/>
        </w:rPr>
        <w:tab/>
        <w:t>Reference Point</w:t>
      </w:r>
      <w:bookmarkEnd w:id="1897"/>
      <w:bookmarkEnd w:id="1898"/>
      <w:bookmarkEnd w:id="1899"/>
      <w:bookmarkEnd w:id="1900"/>
      <w:bookmarkEnd w:id="1901"/>
      <w:bookmarkEnd w:id="1902"/>
      <w:bookmarkEnd w:id="1903"/>
      <w:bookmarkEnd w:id="1904"/>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905" w:name="_CR9_2_52"/>
      <w:bookmarkStart w:id="1906" w:name="_Toc51776070"/>
      <w:bookmarkStart w:id="1907" w:name="_Toc56773092"/>
      <w:bookmarkStart w:id="1908" w:name="_Toc64447721"/>
      <w:bookmarkStart w:id="1909" w:name="_Toc74152377"/>
      <w:bookmarkStart w:id="1910" w:name="_Toc88654230"/>
      <w:bookmarkStart w:id="1911" w:name="_Toc105612648"/>
      <w:bookmarkStart w:id="1912" w:name="_Toc112767013"/>
      <w:bookmarkStart w:id="1913" w:name="_Toc155961429"/>
      <w:bookmarkEnd w:id="1905"/>
      <w:r w:rsidRPr="00AA6828">
        <w:rPr>
          <w:noProof/>
        </w:rPr>
        <w:t>9.2.</w:t>
      </w:r>
      <w:r>
        <w:rPr>
          <w:noProof/>
        </w:rPr>
        <w:t>52</w:t>
      </w:r>
      <w:r w:rsidRPr="00AA6828">
        <w:rPr>
          <w:noProof/>
        </w:rPr>
        <w:tab/>
        <w:t>Location Uncertainty</w:t>
      </w:r>
      <w:bookmarkEnd w:id="1906"/>
      <w:bookmarkEnd w:id="1907"/>
      <w:bookmarkEnd w:id="1908"/>
      <w:bookmarkEnd w:id="1909"/>
      <w:bookmarkEnd w:id="1910"/>
      <w:bookmarkEnd w:id="1911"/>
      <w:bookmarkEnd w:id="1912"/>
      <w:bookmarkEnd w:id="1913"/>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lastRenderedPageBreak/>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14" w:name="_CR9_2_53"/>
      <w:bookmarkStart w:id="1915" w:name="_Toc51776071"/>
      <w:bookmarkStart w:id="1916" w:name="_Toc56773093"/>
      <w:bookmarkStart w:id="1917" w:name="_Toc64447722"/>
      <w:bookmarkStart w:id="1918" w:name="_Toc74152378"/>
      <w:bookmarkStart w:id="1919" w:name="_Toc88654231"/>
      <w:bookmarkStart w:id="1920" w:name="_Toc105612649"/>
      <w:bookmarkStart w:id="1921" w:name="_Toc112767014"/>
      <w:bookmarkStart w:id="1922" w:name="_Toc155961430"/>
      <w:bookmarkEnd w:id="1914"/>
      <w:r w:rsidRPr="00121B57">
        <w:t>9.2.</w:t>
      </w:r>
      <w:r>
        <w:t>53</w:t>
      </w:r>
      <w:r w:rsidRPr="00121B57">
        <w:tab/>
        <w:t>Pathloss Reference Information</w:t>
      </w:r>
      <w:bookmarkEnd w:id="1915"/>
      <w:bookmarkEnd w:id="1916"/>
      <w:bookmarkEnd w:id="1917"/>
      <w:bookmarkEnd w:id="1918"/>
      <w:bookmarkEnd w:id="1919"/>
      <w:bookmarkEnd w:id="1920"/>
      <w:bookmarkEnd w:id="1921"/>
      <w:bookmarkEnd w:id="1922"/>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23" w:name="_CR9_2_54"/>
      <w:bookmarkStart w:id="1924" w:name="_Toc51776072"/>
      <w:bookmarkStart w:id="1925" w:name="_Toc56773094"/>
      <w:bookmarkStart w:id="1926" w:name="_Toc64447723"/>
      <w:bookmarkStart w:id="1927" w:name="_Toc74152379"/>
      <w:bookmarkStart w:id="1928" w:name="_Toc88654232"/>
      <w:bookmarkStart w:id="1929" w:name="_Toc105612650"/>
      <w:bookmarkStart w:id="1930" w:name="_Toc112767015"/>
      <w:bookmarkStart w:id="1931" w:name="_Toc155961431"/>
      <w:bookmarkEnd w:id="1923"/>
      <w:r w:rsidRPr="002C7C9B">
        <w:t>9.2.</w:t>
      </w:r>
      <w:r>
        <w:t>54</w:t>
      </w:r>
      <w:r w:rsidRPr="002C7C9B">
        <w:tab/>
      </w:r>
      <w:r w:rsidRPr="00461A81">
        <w:t>SSB Information</w:t>
      </w:r>
      <w:bookmarkEnd w:id="1924"/>
      <w:bookmarkEnd w:id="1925"/>
      <w:bookmarkEnd w:id="1926"/>
      <w:bookmarkEnd w:id="1927"/>
      <w:bookmarkEnd w:id="1928"/>
      <w:bookmarkEnd w:id="1929"/>
      <w:bookmarkEnd w:id="1930"/>
      <w:bookmarkEnd w:id="1931"/>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32" w:name="_CR9_2_55"/>
      <w:bookmarkStart w:id="1933" w:name="_Toc51776073"/>
      <w:bookmarkStart w:id="1934" w:name="_Toc56773095"/>
      <w:bookmarkStart w:id="1935" w:name="_Toc64447724"/>
      <w:bookmarkStart w:id="1936" w:name="_Toc74152380"/>
      <w:bookmarkStart w:id="1937" w:name="_Toc88654233"/>
      <w:bookmarkStart w:id="1938" w:name="_Toc105612651"/>
      <w:bookmarkStart w:id="1939" w:name="_Toc112767016"/>
      <w:bookmarkStart w:id="1940" w:name="_Toc155961432"/>
      <w:bookmarkEnd w:id="1932"/>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33"/>
      <w:bookmarkEnd w:id="1934"/>
      <w:bookmarkEnd w:id="1935"/>
      <w:bookmarkEnd w:id="1936"/>
      <w:bookmarkEnd w:id="1937"/>
      <w:bookmarkEnd w:id="1938"/>
      <w:bookmarkEnd w:id="1939"/>
      <w:bookmarkEnd w:id="1940"/>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w:t>
            </w:r>
            <w:r w:rsidRPr="00B9146F">
              <w:rPr>
                <w:rFonts w:eastAsia="SimSun"/>
                <w:lang w:eastAsia="zh-CN"/>
              </w:rPr>
              <w:lastRenderedPageBreak/>
              <w:t xml:space="preserve">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41" w:name="_CR9_2_56"/>
      <w:bookmarkStart w:id="1942" w:name="_Toc51776074"/>
      <w:bookmarkStart w:id="1943" w:name="_Toc56773096"/>
      <w:bookmarkStart w:id="1944" w:name="_Toc64447725"/>
      <w:bookmarkStart w:id="1945" w:name="_Toc74152381"/>
      <w:bookmarkStart w:id="1946" w:name="_Toc88654234"/>
      <w:bookmarkStart w:id="1947" w:name="_Toc105612652"/>
      <w:bookmarkStart w:id="1948" w:name="_Toc112767017"/>
      <w:bookmarkStart w:id="1949" w:name="_Toc155961433"/>
      <w:bookmarkEnd w:id="194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42"/>
      <w:bookmarkEnd w:id="1943"/>
      <w:bookmarkEnd w:id="1944"/>
      <w:bookmarkEnd w:id="1945"/>
      <w:bookmarkEnd w:id="1946"/>
      <w:bookmarkEnd w:id="1947"/>
      <w:bookmarkEnd w:id="1948"/>
      <w:bookmarkEnd w:id="1949"/>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50" w:name="_CR9_2_57"/>
      <w:bookmarkStart w:id="1951" w:name="_Toc51776075"/>
      <w:bookmarkStart w:id="1952" w:name="_Toc56773097"/>
      <w:bookmarkStart w:id="1953" w:name="_Toc64447726"/>
      <w:bookmarkStart w:id="1954" w:name="_Toc74152382"/>
      <w:bookmarkStart w:id="1955" w:name="_Toc88654235"/>
      <w:bookmarkStart w:id="1956" w:name="_Toc105612653"/>
      <w:bookmarkStart w:id="1957" w:name="_Toc112767018"/>
      <w:bookmarkStart w:id="1958" w:name="_Toc155961434"/>
      <w:bookmarkEnd w:id="1950"/>
      <w:r w:rsidRPr="00895C7E">
        <w:t>9.2.</w:t>
      </w:r>
      <w:r>
        <w:t>57</w:t>
      </w:r>
      <w:r w:rsidRPr="00895C7E">
        <w:tab/>
      </w:r>
      <w:r w:rsidRPr="002850FA">
        <w:t>Measurement Beam Information</w:t>
      </w:r>
      <w:bookmarkEnd w:id="1951"/>
      <w:bookmarkEnd w:id="1952"/>
      <w:bookmarkEnd w:id="1953"/>
      <w:bookmarkEnd w:id="1954"/>
      <w:bookmarkEnd w:id="1955"/>
      <w:bookmarkEnd w:id="1956"/>
      <w:bookmarkEnd w:id="1957"/>
      <w:bookmarkEnd w:id="1958"/>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9" w:name="_CR9_2_58"/>
      <w:bookmarkStart w:id="1960" w:name="_Toc64447727"/>
      <w:bookmarkStart w:id="1961" w:name="_Toc74152383"/>
      <w:bookmarkStart w:id="1962" w:name="_Toc88654236"/>
      <w:bookmarkStart w:id="1963" w:name="_Toc105612654"/>
      <w:bookmarkStart w:id="1964" w:name="_Toc112767019"/>
      <w:bookmarkStart w:id="1965" w:name="_Toc155961435"/>
      <w:bookmarkEnd w:id="1959"/>
      <w:r w:rsidRPr="00F2292E">
        <w:rPr>
          <w:noProof/>
        </w:rPr>
        <w:t>9.2.</w:t>
      </w:r>
      <w:r>
        <w:rPr>
          <w:noProof/>
        </w:rPr>
        <w:t>58</w:t>
      </w:r>
      <w:r w:rsidRPr="00F2292E">
        <w:rPr>
          <w:noProof/>
        </w:rPr>
        <w:tab/>
        <w:t>NR-PRS Beam Information</w:t>
      </w:r>
      <w:bookmarkEnd w:id="1960"/>
      <w:bookmarkEnd w:id="1961"/>
      <w:bookmarkEnd w:id="1962"/>
      <w:bookmarkEnd w:id="1963"/>
      <w:bookmarkEnd w:id="1964"/>
      <w:bookmarkEnd w:id="1965"/>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66" w:name="_Hlk50063006"/>
            <w:r w:rsidRPr="00D55948">
              <w:rPr>
                <w:i/>
                <w:iCs/>
                <w:noProof/>
                <w:lang w:eastAsia="zh-CN"/>
              </w:rPr>
              <w:t>maxPRS-ResourceSet</w:t>
            </w:r>
            <w:bookmarkEnd w:id="1966"/>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lastRenderedPageBreak/>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67" w:name="_Hlk50063024"/>
            <w:r w:rsidRPr="00D55948">
              <w:rPr>
                <w:i/>
                <w:iCs/>
                <w:noProof/>
                <w:lang w:eastAsia="zh-CN"/>
              </w:rPr>
              <w:t>maxPRS-ResourcesPerSet</w:t>
            </w:r>
            <w:r w:rsidRPr="00D55948" w:rsidDel="00D55948">
              <w:rPr>
                <w:i/>
                <w:iCs/>
                <w:noProof/>
                <w:lang w:eastAsia="zh-CN"/>
              </w:rPr>
              <w:t xml:space="preserve"> </w:t>
            </w:r>
            <w:bookmarkEnd w:id="1967"/>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68" w:name="_CR9_2_59"/>
      <w:bookmarkStart w:id="1969" w:name="_Toc51776076"/>
      <w:bookmarkStart w:id="1970" w:name="_Toc56773098"/>
      <w:bookmarkStart w:id="1971" w:name="_Toc64447728"/>
      <w:bookmarkStart w:id="1972" w:name="_Toc74152384"/>
      <w:bookmarkStart w:id="1973" w:name="_Toc88654237"/>
      <w:bookmarkStart w:id="1974" w:name="_Toc105612655"/>
      <w:bookmarkStart w:id="1975" w:name="_Toc112767020"/>
      <w:bookmarkStart w:id="1976" w:name="_Toc155961436"/>
      <w:bookmarkEnd w:id="1968"/>
      <w:r w:rsidRPr="00F2292E">
        <w:rPr>
          <w:noProof/>
        </w:rPr>
        <w:t>9.2.</w:t>
      </w:r>
      <w:r>
        <w:rPr>
          <w:noProof/>
        </w:rPr>
        <w:t>59</w:t>
      </w:r>
      <w:r w:rsidRPr="00F2292E">
        <w:rPr>
          <w:noProof/>
        </w:rPr>
        <w:tab/>
        <w:t>Positioning Broadcast Cells</w:t>
      </w:r>
      <w:bookmarkEnd w:id="1969"/>
      <w:bookmarkEnd w:id="1970"/>
      <w:bookmarkEnd w:id="1971"/>
      <w:bookmarkEnd w:id="1972"/>
      <w:bookmarkEnd w:id="1973"/>
      <w:bookmarkEnd w:id="1974"/>
      <w:bookmarkEnd w:id="1975"/>
      <w:bookmarkEnd w:id="1976"/>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77" w:name="_CR9_2_60"/>
      <w:bookmarkStart w:id="1978" w:name="_Toc88654238"/>
      <w:bookmarkStart w:id="1979" w:name="_Toc105612656"/>
      <w:bookmarkStart w:id="1980" w:name="_Toc112767021"/>
      <w:bookmarkStart w:id="1981" w:name="_Toc155961437"/>
      <w:bookmarkEnd w:id="1977"/>
      <w:r w:rsidRPr="004151EA">
        <w:t>9.2.</w:t>
      </w:r>
      <w:r>
        <w:t>60</w:t>
      </w:r>
      <w:r w:rsidRPr="004151EA">
        <w:tab/>
        <w:t>Spatial Relation</w:t>
      </w:r>
      <w:r>
        <w:t xml:space="preserve"> Information per SRS Resource</w:t>
      </w:r>
      <w:bookmarkEnd w:id="1978"/>
      <w:bookmarkEnd w:id="1979"/>
      <w:bookmarkEnd w:id="1980"/>
      <w:bookmarkEnd w:id="1981"/>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w:t>
            </w:r>
            <w:r>
              <w:rPr>
                <w:rFonts w:eastAsia="Malgun Gothic"/>
                <w:b/>
                <w:bCs/>
                <w:noProof/>
                <w:lang w:eastAsia="zh-CN"/>
              </w:rPr>
              <w:lastRenderedPageBreak/>
              <w:t xml:space="preserve">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82" w:name="_CR9_3"/>
      <w:bookmarkStart w:id="1983" w:name="_Toc534903098"/>
      <w:bookmarkStart w:id="1984" w:name="_Toc51776077"/>
      <w:bookmarkStart w:id="1985" w:name="_Toc56773099"/>
      <w:bookmarkStart w:id="1986" w:name="_Toc64447729"/>
      <w:bookmarkStart w:id="1987" w:name="_Toc74152385"/>
      <w:bookmarkStart w:id="1988" w:name="_Toc88654239"/>
      <w:bookmarkStart w:id="1989" w:name="_Toc105612657"/>
      <w:bookmarkStart w:id="1990" w:name="_Toc112767022"/>
      <w:bookmarkStart w:id="1991" w:name="_Toc155961438"/>
      <w:bookmarkEnd w:id="1982"/>
      <w:r w:rsidRPr="00707B3F">
        <w:rPr>
          <w:noProof/>
        </w:rPr>
        <w:lastRenderedPageBreak/>
        <w:t>9.3</w:t>
      </w:r>
      <w:r w:rsidRPr="00707B3F">
        <w:rPr>
          <w:noProof/>
        </w:rPr>
        <w:tab/>
        <w:t>Message and Information Element Abstract Syntax (with ASN.1)</w:t>
      </w:r>
      <w:bookmarkEnd w:id="1983"/>
      <w:bookmarkEnd w:id="1984"/>
      <w:bookmarkEnd w:id="1985"/>
      <w:bookmarkEnd w:id="1986"/>
      <w:bookmarkEnd w:id="1987"/>
      <w:bookmarkEnd w:id="1988"/>
      <w:bookmarkEnd w:id="1989"/>
      <w:bookmarkEnd w:id="1990"/>
      <w:bookmarkEnd w:id="1991"/>
    </w:p>
    <w:p w14:paraId="52766C8D" w14:textId="77777777" w:rsidR="002F45B2" w:rsidRPr="00707B3F" w:rsidRDefault="002F45B2" w:rsidP="002F45B2">
      <w:pPr>
        <w:pStyle w:val="Heading3"/>
        <w:rPr>
          <w:noProof/>
        </w:rPr>
      </w:pPr>
      <w:bookmarkStart w:id="1992" w:name="_CR9_3_1"/>
      <w:bookmarkStart w:id="1993" w:name="_Toc534903099"/>
      <w:bookmarkStart w:id="1994" w:name="_Toc51776078"/>
      <w:bookmarkStart w:id="1995" w:name="_Toc56773100"/>
      <w:bookmarkStart w:id="1996" w:name="_Toc64447730"/>
      <w:bookmarkStart w:id="1997" w:name="_Toc74152386"/>
      <w:bookmarkStart w:id="1998" w:name="_Toc88654240"/>
      <w:bookmarkStart w:id="1999" w:name="_Toc105612658"/>
      <w:bookmarkStart w:id="2000" w:name="_Toc112767023"/>
      <w:bookmarkStart w:id="2001" w:name="_Toc155961439"/>
      <w:bookmarkEnd w:id="1992"/>
      <w:r w:rsidRPr="00707B3F">
        <w:rPr>
          <w:noProof/>
        </w:rPr>
        <w:t>9.3.1</w:t>
      </w:r>
      <w:r w:rsidRPr="00707B3F">
        <w:rPr>
          <w:noProof/>
        </w:rPr>
        <w:tab/>
        <w:t>General</w:t>
      </w:r>
      <w:bookmarkEnd w:id="1993"/>
      <w:bookmarkEnd w:id="1994"/>
      <w:bookmarkEnd w:id="1995"/>
      <w:bookmarkEnd w:id="1996"/>
      <w:bookmarkEnd w:id="1997"/>
      <w:bookmarkEnd w:id="1998"/>
      <w:bookmarkEnd w:id="1999"/>
      <w:bookmarkEnd w:id="2000"/>
      <w:bookmarkEnd w:id="2001"/>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2002" w:name="_CR9_3_2"/>
      <w:bookmarkStart w:id="2003" w:name="_Toc534903100"/>
      <w:bookmarkStart w:id="2004" w:name="_Toc51776079"/>
      <w:bookmarkStart w:id="2005" w:name="_Toc56773101"/>
      <w:bookmarkStart w:id="2006" w:name="_Toc64447731"/>
      <w:bookmarkStart w:id="2007" w:name="_Toc74152387"/>
      <w:bookmarkStart w:id="2008" w:name="_Toc88654241"/>
      <w:bookmarkStart w:id="2009" w:name="_Toc105612659"/>
      <w:bookmarkStart w:id="2010" w:name="_Toc112767024"/>
      <w:bookmarkStart w:id="2011" w:name="_Toc155961440"/>
      <w:bookmarkEnd w:id="2002"/>
      <w:r w:rsidRPr="00707B3F">
        <w:rPr>
          <w:noProof/>
        </w:rPr>
        <w:t>9.3.2</w:t>
      </w:r>
      <w:r w:rsidRPr="00707B3F">
        <w:rPr>
          <w:noProof/>
        </w:rPr>
        <w:tab/>
        <w:t>Usage of Private Message Mechanism for Non-standard Use</w:t>
      </w:r>
      <w:bookmarkEnd w:id="2003"/>
      <w:bookmarkEnd w:id="2004"/>
      <w:bookmarkEnd w:id="2005"/>
      <w:bookmarkEnd w:id="2006"/>
      <w:bookmarkEnd w:id="2007"/>
      <w:bookmarkEnd w:id="2008"/>
      <w:bookmarkEnd w:id="2009"/>
      <w:bookmarkEnd w:id="2010"/>
      <w:bookmarkEnd w:id="2011"/>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12" w:name="_CR9_3_3"/>
      <w:bookmarkStart w:id="2013" w:name="_Toc534903101"/>
      <w:bookmarkStart w:id="2014" w:name="_Toc51776080"/>
      <w:bookmarkStart w:id="2015" w:name="_Toc56773102"/>
      <w:bookmarkStart w:id="2016" w:name="_Toc64447732"/>
      <w:bookmarkStart w:id="2017" w:name="_Toc74152388"/>
      <w:bookmarkStart w:id="2018" w:name="_Toc88654242"/>
      <w:bookmarkStart w:id="2019" w:name="_Toc105612660"/>
      <w:bookmarkStart w:id="2020" w:name="_Toc112767025"/>
      <w:bookmarkStart w:id="2021" w:name="_Toc155961441"/>
      <w:bookmarkStart w:id="2022" w:name="_Hlk506316968"/>
      <w:bookmarkEnd w:id="2012"/>
      <w:r w:rsidRPr="00707B3F">
        <w:rPr>
          <w:noProof/>
        </w:rPr>
        <w:t>9.3.3</w:t>
      </w:r>
      <w:r w:rsidRPr="00707B3F">
        <w:rPr>
          <w:noProof/>
        </w:rPr>
        <w:tab/>
        <w:t>Elementary Procedure Definitions</w:t>
      </w:r>
      <w:bookmarkEnd w:id="2013"/>
      <w:bookmarkEnd w:id="2014"/>
      <w:bookmarkEnd w:id="2015"/>
      <w:bookmarkEnd w:id="2016"/>
      <w:bookmarkEnd w:id="2017"/>
      <w:bookmarkEnd w:id="2018"/>
      <w:bookmarkEnd w:id="2019"/>
      <w:bookmarkEnd w:id="2020"/>
      <w:bookmarkEnd w:id="2021"/>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lastRenderedPageBreak/>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23"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23"/>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lastRenderedPageBreak/>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24"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24"/>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lastRenderedPageBreak/>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lastRenderedPageBreak/>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25" w:name="_Hlk50049819"/>
      <w:bookmarkStart w:id="2026"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25"/>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26"/>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27" w:name="_CR9_3_4"/>
      <w:bookmarkStart w:id="2028" w:name="_Toc534903102"/>
      <w:bookmarkStart w:id="2029" w:name="_Toc51776081"/>
      <w:bookmarkStart w:id="2030" w:name="_Toc56773103"/>
      <w:bookmarkStart w:id="2031" w:name="_Toc64447733"/>
      <w:bookmarkStart w:id="2032" w:name="_Toc74152389"/>
      <w:bookmarkStart w:id="2033" w:name="_Toc88654243"/>
      <w:bookmarkStart w:id="2034" w:name="_Toc105612661"/>
      <w:bookmarkStart w:id="2035" w:name="_Toc112767026"/>
      <w:bookmarkStart w:id="2036" w:name="_Toc155961442"/>
      <w:bookmarkStart w:id="2037" w:name="_Hlk506316534"/>
      <w:bookmarkEnd w:id="2022"/>
      <w:bookmarkEnd w:id="2027"/>
      <w:r w:rsidRPr="00707B3F">
        <w:rPr>
          <w:noProof/>
        </w:rPr>
        <w:t>9.3.4</w:t>
      </w:r>
      <w:r w:rsidRPr="00707B3F">
        <w:rPr>
          <w:noProof/>
        </w:rPr>
        <w:tab/>
        <w:t>PDU Definitions</w:t>
      </w:r>
      <w:bookmarkEnd w:id="2028"/>
      <w:bookmarkEnd w:id="2029"/>
      <w:bookmarkEnd w:id="2030"/>
      <w:bookmarkEnd w:id="2031"/>
      <w:bookmarkEnd w:id="2032"/>
      <w:bookmarkEnd w:id="2033"/>
      <w:bookmarkEnd w:id="2034"/>
      <w:bookmarkEnd w:id="2035"/>
      <w:bookmarkEnd w:id="2036"/>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38" w:name="_Hlk50049841"/>
      <w:r>
        <w:tab/>
        <w:t>UE-</w:t>
      </w:r>
      <w:r w:rsidRPr="00707B3F">
        <w:rPr>
          <w:snapToGrid w:val="0"/>
        </w:rPr>
        <w:t>Measurement-</w:t>
      </w:r>
      <w:r>
        <w:rPr>
          <w:snapToGrid w:val="0"/>
        </w:rPr>
        <w:t>ID,</w:t>
      </w:r>
    </w:p>
    <w:bookmarkEnd w:id="2038"/>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9"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lastRenderedPageBreak/>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40"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040"/>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9"/>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41" w:name="_Hlk50049923"/>
      <w:r w:rsidRPr="00435B28">
        <w:rPr>
          <w:snapToGrid w:val="0"/>
        </w:rPr>
        <w:tab/>
      </w:r>
      <w:r w:rsidRPr="00707B3F">
        <w:rPr>
          <w:snapToGrid w:val="0"/>
        </w:rPr>
        <w:t>id-LMF-Measurement-ID,</w:t>
      </w:r>
    </w:p>
    <w:bookmarkEnd w:id="2041"/>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42" w:name="_Hlk50049941"/>
      <w:r>
        <w:rPr>
          <w:snapToGrid w:val="0"/>
        </w:rPr>
        <w:tab/>
      </w:r>
      <w:r w:rsidRPr="00707B3F">
        <w:rPr>
          <w:snapToGrid w:val="0"/>
        </w:rPr>
        <w:t>id-RAN-Measurement-ID,</w:t>
      </w:r>
    </w:p>
    <w:bookmarkEnd w:id="2042"/>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43"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lastRenderedPageBreak/>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4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43"/>
    <w:bookmarkEnd w:id="2044"/>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3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45" w:name="_Hlk50049977"/>
      <w:r w:rsidR="00DF3BE4">
        <w:rPr>
          <w:snapToGrid w:val="0"/>
        </w:rPr>
        <w:t>UE-</w:t>
      </w:r>
      <w:bookmarkEnd w:id="204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lastRenderedPageBreak/>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46" w:name="_Hlk50049986"/>
      <w:r w:rsidR="00DF3BE4">
        <w:rPr>
          <w:snapToGrid w:val="0"/>
        </w:rPr>
        <w:t>UE-</w:t>
      </w:r>
      <w:bookmarkEnd w:id="204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lastRenderedPageBreak/>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lastRenderedPageBreak/>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lastRenderedPageBreak/>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47"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47"/>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lastRenderedPageBreak/>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48" w:name="_Hlk50051047"/>
      <w:bookmarkStart w:id="2049"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lastRenderedPageBreak/>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50" w:name="_Hlk49878632"/>
      <w:r w:rsidRPr="00707B3F">
        <w:rPr>
          <w:snapToGrid w:val="0"/>
        </w:rPr>
        <w:t>SFNInitialisationTime</w:t>
      </w:r>
      <w:bookmarkEnd w:id="205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51"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51"/>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5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lastRenderedPageBreak/>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53" w:name="_Hlk40090605"/>
      <w:r>
        <w:rPr>
          <w:snapToGrid w:val="0"/>
        </w:rPr>
        <w:t xml:space="preserve">TRP-MeasurementResponseList </w:t>
      </w:r>
      <w:bookmarkEnd w:id="205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lastRenderedPageBreak/>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54" w:name="_Hlk40942744"/>
      <w:r w:rsidRPr="000A1ADC">
        <w:rPr>
          <w:snapToGrid w:val="0"/>
        </w:rPr>
        <w:t>id-TRP-MeasurementRe</w:t>
      </w:r>
      <w:r>
        <w:rPr>
          <w:snapToGrid w:val="0"/>
        </w:rPr>
        <w:t>port</w:t>
      </w:r>
      <w:r w:rsidRPr="000A1ADC">
        <w:rPr>
          <w:snapToGrid w:val="0"/>
        </w:rPr>
        <w:t>List</w:t>
      </w:r>
      <w:bookmarkEnd w:id="205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lastRenderedPageBreak/>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5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lastRenderedPageBreak/>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lastRenderedPageBreak/>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lastRenderedPageBreak/>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5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55"/>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48"/>
    <w:p w14:paraId="42224E78" w14:textId="77777777" w:rsidR="00125019" w:rsidRPr="00EA5FA7" w:rsidRDefault="00125019" w:rsidP="00125019">
      <w:pPr>
        <w:pStyle w:val="PL"/>
        <w:rPr>
          <w:noProof w:val="0"/>
        </w:rPr>
      </w:pPr>
    </w:p>
    <w:bookmarkEnd w:id="2049"/>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56" w:name="_CR9_3_5"/>
      <w:bookmarkStart w:id="2057" w:name="_Toc534903103"/>
      <w:bookmarkStart w:id="2058" w:name="_Toc51776082"/>
      <w:bookmarkStart w:id="2059" w:name="_Toc56773104"/>
      <w:bookmarkStart w:id="2060" w:name="_Toc64447734"/>
      <w:bookmarkStart w:id="2061" w:name="_Toc74152390"/>
      <w:bookmarkStart w:id="2062" w:name="_Toc88654244"/>
      <w:bookmarkStart w:id="2063" w:name="_Toc105612662"/>
      <w:bookmarkStart w:id="2064" w:name="_Toc112767027"/>
      <w:bookmarkStart w:id="2065" w:name="_Toc155961443"/>
      <w:bookmarkEnd w:id="2056"/>
      <w:r w:rsidRPr="00707B3F">
        <w:rPr>
          <w:noProof/>
        </w:rPr>
        <w:t>9.3.5</w:t>
      </w:r>
      <w:r w:rsidRPr="00707B3F">
        <w:rPr>
          <w:noProof/>
        </w:rPr>
        <w:tab/>
        <w:t>Information Element definitions</w:t>
      </w:r>
      <w:bookmarkEnd w:id="2057"/>
      <w:bookmarkEnd w:id="2058"/>
      <w:bookmarkEnd w:id="2059"/>
      <w:bookmarkEnd w:id="2060"/>
      <w:bookmarkEnd w:id="2061"/>
      <w:bookmarkEnd w:id="2062"/>
      <w:bookmarkEnd w:id="2063"/>
      <w:bookmarkEnd w:id="2064"/>
      <w:bookmarkEnd w:id="2065"/>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66" w:name="_Hlk50146160"/>
      <w:bookmarkStart w:id="2067"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lastRenderedPageBreak/>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066"/>
    <w:bookmarkEnd w:id="2067"/>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68" w:name="_Hlk50051846"/>
      <w:bookmarkStart w:id="2069"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70"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68"/>
      <w:bookmarkEnd w:id="2069"/>
      <w:bookmarkEnd w:id="2070"/>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lastRenderedPageBreak/>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7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71"/>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72" w:name="_Hlk50051885"/>
      <w:r w:rsidRPr="00435B28">
        <w:rPr>
          <w:snapToGrid w:val="0"/>
        </w:rPr>
        <w:t>BandwidthSRS ::= CHOICE {</w:t>
      </w:r>
    </w:p>
    <w:p w14:paraId="2E288374" w14:textId="77777777"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72"/>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73"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73"/>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lastRenderedPageBreak/>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74"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74"/>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75" w:name="_Hlk50146299"/>
      <w:bookmarkStart w:id="2076" w:name="_Hlk50051947"/>
      <w:bookmarkStart w:id="2077"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lastRenderedPageBreak/>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75"/>
    </w:p>
    <w:bookmarkEnd w:id="2076"/>
    <w:bookmarkEnd w:id="2077"/>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78" w:name="_Hlk515361362"/>
      <w:r w:rsidRPr="00707B3F">
        <w:rPr>
          <w:snapToGrid w:val="0"/>
        </w:rPr>
        <w:t>E-CID-MeasurementResult</w:t>
      </w:r>
      <w:bookmarkEnd w:id="2078"/>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79"/>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80"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lastRenderedPageBreak/>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80"/>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81" w:name="_Hlk54256117"/>
      <w:bookmarkStart w:id="2082"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81"/>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lastRenderedPageBreak/>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82"/>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83" w:name="_Hlk50649220"/>
      <w:r w:rsidRPr="00707B3F">
        <w:rPr>
          <w:snapToGrid w:val="0"/>
        </w:rPr>
        <w:t>Measurement-ID ::= INTEGER (1..</w:t>
      </w:r>
      <w:r w:rsidR="004652C4" w:rsidRPr="00FF5905">
        <w:rPr>
          <w:snapToGrid w:val="0"/>
        </w:rPr>
        <w:t xml:space="preserve"> </w:t>
      </w:r>
      <w:bookmarkStart w:id="2084"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84"/>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85"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85"/>
    <w:p w14:paraId="2644DC3F" w14:textId="77777777" w:rsidR="00322D9F" w:rsidRPr="00707B3F" w:rsidRDefault="00322D9F" w:rsidP="00322D9F">
      <w:pPr>
        <w:pStyle w:val="PL"/>
        <w:spacing w:line="0" w:lineRule="atLeast"/>
        <w:rPr>
          <w:snapToGrid w:val="0"/>
        </w:rPr>
      </w:pPr>
    </w:p>
    <w:bookmarkEnd w:id="2083"/>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lastRenderedPageBreak/>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lastRenderedPageBreak/>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86" w:name="_Hlk50052691"/>
      <w:bookmarkStart w:id="2087"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86"/>
      <w:bookmarkEnd w:id="2087"/>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lastRenderedPageBreak/>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88" w:name="_Hlk50146483"/>
      <w:bookmarkStart w:id="2089" w:name="_Hlk50052708"/>
      <w:r w:rsidRPr="00435B28">
        <w:rPr>
          <w:snapToGrid w:val="0"/>
        </w:rPr>
        <w:t>NR-ARFCN ::= INTEGER (0..3279165)</w:t>
      </w:r>
      <w:bookmarkEnd w:id="2088"/>
    </w:p>
    <w:bookmarkEnd w:id="2089"/>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90" w:name="_Hlk50052720"/>
      <w:bookmarkStart w:id="2091"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90"/>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91"/>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92" w:name="_Hlk50146512"/>
      <w:bookmarkStart w:id="2093"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092"/>
    <w:p w14:paraId="6B80F908" w14:textId="77777777" w:rsidR="004652C4" w:rsidRPr="00707B3F" w:rsidRDefault="004652C4" w:rsidP="004652C4">
      <w:pPr>
        <w:pStyle w:val="PL"/>
        <w:spacing w:line="0" w:lineRule="atLeast"/>
        <w:rPr>
          <w:snapToGrid w:val="0"/>
        </w:rPr>
      </w:pPr>
    </w:p>
    <w:bookmarkEnd w:id="2093"/>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94" w:name="_Hlk515353772"/>
      <w:r w:rsidRPr="00707B3F">
        <w:rPr>
          <w:snapToGrid w:val="0"/>
        </w:rPr>
        <w:t>NumberOfDlFrames-Extended</w:t>
      </w:r>
      <w:bookmarkEnd w:id="2094"/>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lastRenderedPageBreak/>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lastRenderedPageBreak/>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095" w:name="_Hlk50146563"/>
      <w:bookmarkStart w:id="2096"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095"/>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96"/>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097"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097"/>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098"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lastRenderedPageBreak/>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lastRenderedPageBreak/>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98"/>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lastRenderedPageBreak/>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lastRenderedPageBreak/>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9"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100" w:name="_Hlk54252960"/>
      <w:r w:rsidR="00994195" w:rsidRPr="00E17648">
        <w:rPr>
          <w:snapToGrid w:val="0"/>
        </w:rPr>
        <w:t>PRSResource-QCLSourceSSB</w:t>
      </w:r>
      <w:bookmarkEnd w:id="2100"/>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101"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101"/>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lastRenderedPageBreak/>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102"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099"/>
    <w:bookmarkEnd w:id="2102"/>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103" w:name="_Hlk42766901"/>
    </w:p>
    <w:p w14:paraId="46B0FA18" w14:textId="77777777" w:rsidR="004652C4" w:rsidRDefault="004652C4" w:rsidP="004652C4">
      <w:pPr>
        <w:pStyle w:val="PL"/>
        <w:spacing w:line="0" w:lineRule="atLeast"/>
        <w:rPr>
          <w:snapToGrid w:val="0"/>
        </w:rPr>
      </w:pPr>
      <w:bookmarkStart w:id="2104"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105" w:name="_Hlk42707279"/>
      <w:r>
        <w:rPr>
          <w:snapToGrid w:val="0"/>
        </w:rPr>
        <w:t>ReferenceSignal-ExtensionIE</w:t>
      </w:r>
      <w:bookmarkEnd w:id="2105"/>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lastRenderedPageBreak/>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103"/>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104"/>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106" w:name="_Hlk515361576"/>
      <w:r w:rsidRPr="00707B3F">
        <w:rPr>
          <w:snapToGrid w:val="0"/>
        </w:rPr>
        <w:t>RequestedSRSTransmissionCharacteristics</w:t>
      </w:r>
      <w:bookmarkEnd w:id="2106"/>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107"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107"/>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lastRenderedPageBreak/>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lastRenderedPageBreak/>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lastRenderedPageBreak/>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lastRenderedPageBreak/>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108" w:name="_Hlk50146741"/>
      <w:bookmarkStart w:id="2109"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108"/>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9"/>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1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10"/>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lastRenderedPageBreak/>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11"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11"/>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12" w:name="_Hlk50146796"/>
      <w:bookmarkStart w:id="2113"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14"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lastRenderedPageBreak/>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lastRenderedPageBreak/>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14"/>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lastRenderedPageBreak/>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12"/>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13"/>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15" w:name="_Hlk50053121"/>
      <w:bookmarkStart w:id="2116"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15"/>
    </w:p>
    <w:bookmarkEnd w:id="2116"/>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17"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lastRenderedPageBreak/>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18" w:name="_Hlk50054026"/>
      <w:r w:rsidRPr="000F19F9">
        <w:rPr>
          <w:noProof w:val="0"/>
          <w:snapToGrid w:val="0"/>
        </w:rPr>
        <w:t>TrpMeasurementQuality</w:t>
      </w:r>
      <w:bookmarkEnd w:id="211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lastRenderedPageBreak/>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lastRenderedPageBreak/>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lastRenderedPageBreak/>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17"/>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lastRenderedPageBreak/>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9" w:name="_Hlk50053198"/>
      <w:bookmarkStart w:id="212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9"/>
    </w:p>
    <w:bookmarkEnd w:id="2120"/>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21"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21"/>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lastRenderedPageBreak/>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22" w:name="_CR9_3_6"/>
      <w:bookmarkStart w:id="2123" w:name="_Toc534903104"/>
      <w:bookmarkStart w:id="2124" w:name="_Toc51776083"/>
      <w:bookmarkStart w:id="2125" w:name="_Toc56773105"/>
      <w:bookmarkStart w:id="2126" w:name="_Toc64447735"/>
      <w:bookmarkStart w:id="2127" w:name="_Toc74152391"/>
      <w:bookmarkStart w:id="2128" w:name="_Toc88654245"/>
      <w:bookmarkStart w:id="2129" w:name="_Toc105612663"/>
      <w:bookmarkStart w:id="2130" w:name="_Toc112767028"/>
      <w:bookmarkStart w:id="2131" w:name="_Toc155961444"/>
      <w:bookmarkEnd w:id="2122"/>
      <w:r w:rsidRPr="00707B3F">
        <w:rPr>
          <w:noProof/>
        </w:rPr>
        <w:t>9.3.6</w:t>
      </w:r>
      <w:r w:rsidRPr="00707B3F">
        <w:rPr>
          <w:noProof/>
        </w:rPr>
        <w:tab/>
        <w:t>Common definitions</w:t>
      </w:r>
      <w:bookmarkEnd w:id="2123"/>
      <w:bookmarkEnd w:id="2124"/>
      <w:bookmarkEnd w:id="2125"/>
      <w:bookmarkEnd w:id="2126"/>
      <w:bookmarkEnd w:id="2127"/>
      <w:bookmarkEnd w:id="2128"/>
      <w:bookmarkEnd w:id="2129"/>
      <w:bookmarkEnd w:id="2130"/>
      <w:bookmarkEnd w:id="2131"/>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lastRenderedPageBreak/>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32" w:name="_CR9_3_7"/>
      <w:bookmarkStart w:id="2133" w:name="_Toc534903105"/>
      <w:bookmarkStart w:id="2134" w:name="_Toc51776084"/>
      <w:bookmarkStart w:id="2135" w:name="_Toc56773106"/>
      <w:bookmarkStart w:id="2136" w:name="_Toc64447736"/>
      <w:bookmarkStart w:id="2137" w:name="_Toc74152392"/>
      <w:bookmarkStart w:id="2138" w:name="_Toc88654246"/>
      <w:bookmarkStart w:id="2139" w:name="_Toc105612664"/>
      <w:bookmarkStart w:id="2140" w:name="_Toc112767029"/>
      <w:bookmarkStart w:id="2141" w:name="_Toc155961445"/>
      <w:bookmarkStart w:id="2142" w:name="_Hlk506316802"/>
      <w:bookmarkEnd w:id="2132"/>
      <w:r w:rsidRPr="00707B3F">
        <w:rPr>
          <w:noProof/>
        </w:rPr>
        <w:t>9.3.7</w:t>
      </w:r>
      <w:r w:rsidRPr="00707B3F">
        <w:rPr>
          <w:noProof/>
        </w:rPr>
        <w:tab/>
        <w:t>Constant definitions</w:t>
      </w:r>
      <w:bookmarkEnd w:id="2133"/>
      <w:bookmarkEnd w:id="2134"/>
      <w:bookmarkEnd w:id="2135"/>
      <w:bookmarkEnd w:id="2136"/>
      <w:bookmarkEnd w:id="2137"/>
      <w:bookmarkEnd w:id="2138"/>
      <w:bookmarkEnd w:id="2139"/>
      <w:bookmarkEnd w:id="2140"/>
      <w:bookmarkEnd w:id="214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4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4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4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4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4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4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46" w:name="_Hlk50147438"/>
      <w:bookmarkStart w:id="214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46"/>
    </w:p>
    <w:bookmarkEnd w:id="214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4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4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9" w:name="_Hlk50053376"/>
      <w:bookmarkStart w:id="215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lastRenderedPageBreak/>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5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5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5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5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54" w:name="_Hlk50064167"/>
      <w:r w:rsidRPr="00112909">
        <w:rPr>
          <w:snapToGrid w:val="0"/>
          <w:lang w:val="sv-SE"/>
        </w:rPr>
        <w:t>maxnoSRS-PosResourcePerSet</w:t>
      </w:r>
      <w:bookmarkEnd w:id="215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5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50"/>
    <w:p w14:paraId="56D4812E" w14:textId="77777777" w:rsidR="004652C4" w:rsidRPr="00FF5905" w:rsidRDefault="004652C4" w:rsidP="004652C4">
      <w:pPr>
        <w:pStyle w:val="PL"/>
        <w:spacing w:line="0" w:lineRule="atLeast"/>
        <w:rPr>
          <w:snapToGrid w:val="0"/>
          <w:lang w:val="sv-SE"/>
        </w:rPr>
      </w:pPr>
    </w:p>
    <w:bookmarkEnd w:id="215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lastRenderedPageBreak/>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55" w:name="_Hlk515611030"/>
      <w:r w:rsidRPr="00E15EEC">
        <w:rPr>
          <w:noProof w:val="0"/>
          <w:snapToGrid w:val="0"/>
          <w:lang w:val="it-IT"/>
        </w:rPr>
        <w:t>id-AssistanceInformationFailureList</w:t>
      </w:r>
      <w:bookmarkEnd w:id="215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56" w:name="_Hlk42766383"/>
      <w:r w:rsidRPr="00FF5905">
        <w:rPr>
          <w:snapToGrid w:val="0"/>
        </w:rPr>
        <w:t xml:space="preserve">ProtocolIE-ID ::= </w:t>
      </w:r>
      <w:bookmarkEnd w:id="215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57" w:name="_CR9_3_8"/>
      <w:bookmarkStart w:id="2158" w:name="_Toc534903106"/>
      <w:bookmarkStart w:id="2159" w:name="_Toc51776085"/>
      <w:bookmarkStart w:id="2160" w:name="_Toc56773107"/>
      <w:bookmarkStart w:id="2161" w:name="_Toc64447737"/>
      <w:bookmarkStart w:id="2162" w:name="_Toc74152393"/>
      <w:bookmarkStart w:id="2163" w:name="_Toc88654247"/>
      <w:bookmarkStart w:id="2164" w:name="_Toc105612665"/>
      <w:bookmarkStart w:id="2165" w:name="_Toc112767030"/>
      <w:bookmarkStart w:id="2166" w:name="_Toc155961446"/>
      <w:bookmarkEnd w:id="2142"/>
      <w:bookmarkEnd w:id="2157"/>
      <w:r w:rsidRPr="00707B3F">
        <w:rPr>
          <w:noProof/>
        </w:rPr>
        <w:lastRenderedPageBreak/>
        <w:t>9.3.8</w:t>
      </w:r>
      <w:r w:rsidRPr="00707B3F">
        <w:rPr>
          <w:noProof/>
        </w:rPr>
        <w:tab/>
        <w:t>Container definitions</w:t>
      </w:r>
      <w:bookmarkEnd w:id="2158"/>
      <w:bookmarkEnd w:id="2159"/>
      <w:bookmarkEnd w:id="2160"/>
      <w:bookmarkEnd w:id="2161"/>
      <w:bookmarkEnd w:id="2162"/>
      <w:bookmarkEnd w:id="2163"/>
      <w:bookmarkEnd w:id="2164"/>
      <w:bookmarkEnd w:id="2165"/>
      <w:bookmarkEnd w:id="2166"/>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lastRenderedPageBreak/>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67" w:name="_CR9_4"/>
      <w:bookmarkStart w:id="2168" w:name="_Toc534903107"/>
      <w:bookmarkStart w:id="2169" w:name="_Toc51776086"/>
      <w:bookmarkStart w:id="2170" w:name="_Toc56773108"/>
      <w:bookmarkStart w:id="2171" w:name="_Toc64447738"/>
      <w:bookmarkStart w:id="2172" w:name="_Toc74152394"/>
      <w:bookmarkStart w:id="2173" w:name="_Toc88654248"/>
      <w:bookmarkStart w:id="2174" w:name="_Toc105612666"/>
      <w:bookmarkStart w:id="2175" w:name="_Toc112767031"/>
      <w:bookmarkStart w:id="2176" w:name="_Toc155961447"/>
      <w:bookmarkEnd w:id="2167"/>
      <w:r w:rsidRPr="00707B3F">
        <w:rPr>
          <w:noProof/>
        </w:rPr>
        <w:lastRenderedPageBreak/>
        <w:t>9.4</w:t>
      </w:r>
      <w:r w:rsidRPr="00707B3F">
        <w:rPr>
          <w:noProof/>
        </w:rPr>
        <w:tab/>
        <w:t>Message transfer syntax</w:t>
      </w:r>
      <w:bookmarkEnd w:id="2168"/>
      <w:bookmarkEnd w:id="2169"/>
      <w:bookmarkEnd w:id="2170"/>
      <w:bookmarkEnd w:id="2171"/>
      <w:bookmarkEnd w:id="2172"/>
      <w:bookmarkEnd w:id="2173"/>
      <w:bookmarkEnd w:id="2174"/>
      <w:bookmarkEnd w:id="2175"/>
      <w:bookmarkEnd w:id="2176"/>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77" w:name="_CR9_5"/>
      <w:bookmarkStart w:id="2178" w:name="_Toc534903108"/>
      <w:bookmarkStart w:id="2179" w:name="_Toc51776087"/>
      <w:bookmarkStart w:id="2180" w:name="_Toc56773109"/>
      <w:bookmarkStart w:id="2181" w:name="_Toc64447739"/>
      <w:bookmarkStart w:id="2182" w:name="_Toc74152395"/>
      <w:bookmarkStart w:id="2183" w:name="_Toc88654249"/>
      <w:bookmarkStart w:id="2184" w:name="_Toc105612667"/>
      <w:bookmarkStart w:id="2185" w:name="_Toc112767032"/>
      <w:bookmarkStart w:id="2186" w:name="_Toc155961448"/>
      <w:bookmarkEnd w:id="2177"/>
      <w:r w:rsidRPr="00707B3F">
        <w:rPr>
          <w:noProof/>
        </w:rPr>
        <w:t>9.5</w:t>
      </w:r>
      <w:r w:rsidRPr="00707B3F">
        <w:rPr>
          <w:noProof/>
        </w:rPr>
        <w:tab/>
        <w:t>Timers</w:t>
      </w:r>
      <w:bookmarkEnd w:id="2178"/>
      <w:bookmarkEnd w:id="2179"/>
      <w:bookmarkEnd w:id="2180"/>
      <w:bookmarkEnd w:id="2181"/>
      <w:bookmarkEnd w:id="2182"/>
      <w:bookmarkEnd w:id="2183"/>
      <w:bookmarkEnd w:id="2184"/>
      <w:bookmarkEnd w:id="2185"/>
      <w:bookmarkEnd w:id="2186"/>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87" w:name="_CR10"/>
      <w:bookmarkStart w:id="2188" w:name="_Toc534903109"/>
      <w:bookmarkStart w:id="2189" w:name="_Toc51776088"/>
      <w:bookmarkStart w:id="2190" w:name="_Toc56773110"/>
      <w:bookmarkStart w:id="2191" w:name="_Toc64447740"/>
      <w:bookmarkStart w:id="2192" w:name="_Toc74152396"/>
      <w:bookmarkStart w:id="2193" w:name="_Toc88654250"/>
      <w:bookmarkStart w:id="2194" w:name="_Toc105612668"/>
      <w:bookmarkStart w:id="2195" w:name="_Toc112767033"/>
      <w:bookmarkStart w:id="2196" w:name="_Toc155961449"/>
      <w:bookmarkEnd w:id="2187"/>
      <w:r w:rsidRPr="00707B3F">
        <w:rPr>
          <w:noProof/>
        </w:rPr>
        <w:t>10</w:t>
      </w:r>
      <w:r w:rsidRPr="00707B3F">
        <w:rPr>
          <w:noProof/>
        </w:rPr>
        <w:tab/>
        <w:t>Handling of unknown, unforeseen and erroneous protocol data</w:t>
      </w:r>
      <w:bookmarkEnd w:id="2188"/>
      <w:bookmarkEnd w:id="2189"/>
      <w:bookmarkEnd w:id="2190"/>
      <w:bookmarkEnd w:id="2191"/>
      <w:bookmarkEnd w:id="2192"/>
      <w:bookmarkEnd w:id="2193"/>
      <w:bookmarkEnd w:id="2194"/>
      <w:bookmarkEnd w:id="2195"/>
      <w:bookmarkEnd w:id="2196"/>
    </w:p>
    <w:p w14:paraId="25EE7F9A" w14:textId="77777777" w:rsidR="005C602C" w:rsidRPr="0054226D" w:rsidRDefault="005C602C" w:rsidP="005C602C">
      <w:bookmarkStart w:id="2197"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98" w:name="_CRAnnexAinformative"/>
      <w:bookmarkEnd w:id="2198"/>
      <w:r w:rsidRPr="00707B3F">
        <w:rPr>
          <w:noProof/>
        </w:rPr>
        <w:br w:type="page"/>
      </w:r>
      <w:bookmarkStart w:id="2199" w:name="_Toc534903110"/>
      <w:bookmarkStart w:id="2200" w:name="_Toc51776089"/>
      <w:bookmarkStart w:id="2201" w:name="_Toc56773111"/>
      <w:bookmarkStart w:id="2202" w:name="_Toc64447741"/>
      <w:bookmarkStart w:id="2203" w:name="_Toc74152397"/>
      <w:bookmarkStart w:id="2204" w:name="_Toc88654251"/>
      <w:bookmarkStart w:id="2205" w:name="_Toc105612669"/>
      <w:bookmarkStart w:id="2206" w:name="_Toc112767034"/>
      <w:bookmarkStart w:id="2207" w:name="_Toc155961450"/>
      <w:bookmarkEnd w:id="2197"/>
      <w:r w:rsidR="00E81BD2" w:rsidRPr="00707B3F">
        <w:rPr>
          <w:noProof/>
        </w:rPr>
        <w:lastRenderedPageBreak/>
        <w:t>Annex A (informative):</w:t>
      </w:r>
      <w:r w:rsidR="00E81BD2" w:rsidRPr="00707B3F">
        <w:rPr>
          <w:noProof/>
        </w:rPr>
        <w:br/>
        <w:t>Change history</w:t>
      </w:r>
      <w:bookmarkEnd w:id="2199"/>
      <w:bookmarkEnd w:id="2200"/>
      <w:bookmarkEnd w:id="2201"/>
      <w:bookmarkEnd w:id="2202"/>
      <w:bookmarkEnd w:id="2203"/>
      <w:bookmarkEnd w:id="2204"/>
      <w:bookmarkEnd w:id="2205"/>
      <w:bookmarkEnd w:id="2206"/>
      <w:bookmarkEnd w:id="220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889"/>
        <w:gridCol w:w="982"/>
        <w:gridCol w:w="518"/>
        <w:gridCol w:w="420"/>
        <w:gridCol w:w="420"/>
        <w:gridCol w:w="4903"/>
        <w:gridCol w:w="703"/>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C16307">
        <w:trPr>
          <w:tblHeader/>
        </w:trPr>
        <w:tc>
          <w:tcPr>
            <w:tcW w:w="411"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5"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CC4CFD">
        <w:tc>
          <w:tcPr>
            <w:tcW w:w="411"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5"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CC4CFD">
        <w:tc>
          <w:tcPr>
            <w:tcW w:w="411"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5"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CC4CFD">
        <w:tc>
          <w:tcPr>
            <w:tcW w:w="411"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5"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CC4CFD">
        <w:tc>
          <w:tcPr>
            <w:tcW w:w="411"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5"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CC4CFD">
        <w:tc>
          <w:tcPr>
            <w:tcW w:w="411"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5"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CC4CFD">
        <w:tc>
          <w:tcPr>
            <w:tcW w:w="411"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5"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CC4CFD">
        <w:tc>
          <w:tcPr>
            <w:tcW w:w="411"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5"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CC4CFD">
        <w:tc>
          <w:tcPr>
            <w:tcW w:w="411"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5"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CC4CFD">
        <w:tc>
          <w:tcPr>
            <w:tcW w:w="411"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5"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CC4CFD">
        <w:tc>
          <w:tcPr>
            <w:tcW w:w="411"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5"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CC4CFD">
        <w:tc>
          <w:tcPr>
            <w:tcW w:w="411"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5"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CC4CFD">
        <w:tc>
          <w:tcPr>
            <w:tcW w:w="411"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5"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CC4CFD">
        <w:tc>
          <w:tcPr>
            <w:tcW w:w="411"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5"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CC4CFD">
        <w:tc>
          <w:tcPr>
            <w:tcW w:w="411"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5"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CC4CFD">
        <w:tc>
          <w:tcPr>
            <w:tcW w:w="411"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5"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CC4CFD">
        <w:tc>
          <w:tcPr>
            <w:tcW w:w="411"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5"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CC4CFD">
        <w:tc>
          <w:tcPr>
            <w:tcW w:w="411"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5"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CC4CFD">
        <w:tc>
          <w:tcPr>
            <w:tcW w:w="411"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5"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CC4CFD">
        <w:tc>
          <w:tcPr>
            <w:tcW w:w="411"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5"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CC4CFD">
        <w:tc>
          <w:tcPr>
            <w:tcW w:w="411"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5"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CC4CFD">
        <w:tc>
          <w:tcPr>
            <w:tcW w:w="411"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5"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CC4CFD">
        <w:tc>
          <w:tcPr>
            <w:tcW w:w="411"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5"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CC4CFD">
        <w:tc>
          <w:tcPr>
            <w:tcW w:w="411"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5"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CC4CFD">
        <w:tc>
          <w:tcPr>
            <w:tcW w:w="411"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5"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CC4CFD">
        <w:tc>
          <w:tcPr>
            <w:tcW w:w="411"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5"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CC4CFD">
        <w:tc>
          <w:tcPr>
            <w:tcW w:w="411"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5"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CC4CFD">
        <w:tc>
          <w:tcPr>
            <w:tcW w:w="411"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5"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CC4CFD">
        <w:tc>
          <w:tcPr>
            <w:tcW w:w="411"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5"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CC4CFD">
        <w:tc>
          <w:tcPr>
            <w:tcW w:w="411"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5"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CC4CFD">
        <w:tc>
          <w:tcPr>
            <w:tcW w:w="411"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5"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CC4CFD">
        <w:tc>
          <w:tcPr>
            <w:tcW w:w="411"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5"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CC4CFD">
        <w:tc>
          <w:tcPr>
            <w:tcW w:w="411"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5"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5"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CC4CFD">
        <w:tc>
          <w:tcPr>
            <w:tcW w:w="411"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lastRenderedPageBreak/>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5"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A3169" w14:textId="77777777" w:rsidR="00197623" w:rsidRDefault="00197623">
      <w:r>
        <w:separator/>
      </w:r>
    </w:p>
  </w:endnote>
  <w:endnote w:type="continuationSeparator" w:id="0">
    <w:p w14:paraId="114A94D7" w14:textId="77777777" w:rsidR="00197623" w:rsidRDefault="0019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1FCB4" w14:textId="77777777" w:rsidR="00197623" w:rsidRDefault="00197623">
      <w:r>
        <w:separator/>
      </w:r>
    </w:p>
  </w:footnote>
  <w:footnote w:type="continuationSeparator" w:id="0">
    <w:p w14:paraId="53E756A3" w14:textId="77777777" w:rsidR="00197623" w:rsidRDefault="00197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FC7E6" w14:textId="60937C2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307">
      <w:rPr>
        <w:rFonts w:ascii="Arial" w:hAnsi="Arial" w:cs="Arial"/>
        <w:b/>
        <w:noProof/>
        <w:sz w:val="18"/>
        <w:szCs w:val="18"/>
      </w:rPr>
      <w:t>3GPP TS 38.455 V16.13.0 (2023-12)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201B6CDD"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307">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07F7" w14:textId="46CC76D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307">
      <w:rPr>
        <w:rFonts w:ascii="Arial" w:hAnsi="Arial" w:cs="Arial"/>
        <w:b/>
        <w:noProof/>
        <w:sz w:val="18"/>
        <w:szCs w:val="18"/>
      </w:rPr>
      <w:t>3GPP TS 38.455 V16.13.0 (2023-12)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6DA96C21"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307">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CE7"/>
    <w:rsid w:val="00031EBC"/>
    <w:rsid w:val="00032181"/>
    <w:rsid w:val="00033397"/>
    <w:rsid w:val="000338B1"/>
    <w:rsid w:val="00040095"/>
    <w:rsid w:val="00041B47"/>
    <w:rsid w:val="0004401F"/>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864"/>
    <w:rsid w:val="00196F9F"/>
    <w:rsid w:val="00197623"/>
    <w:rsid w:val="00197E63"/>
    <w:rsid w:val="001A178B"/>
    <w:rsid w:val="001A61A8"/>
    <w:rsid w:val="001A7285"/>
    <w:rsid w:val="001B2953"/>
    <w:rsid w:val="001B3816"/>
    <w:rsid w:val="001B61C7"/>
    <w:rsid w:val="001C6991"/>
    <w:rsid w:val="001C6DF9"/>
    <w:rsid w:val="001D02C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4D43"/>
    <w:rsid w:val="003A5DBB"/>
    <w:rsid w:val="003A719D"/>
    <w:rsid w:val="003B6AC0"/>
    <w:rsid w:val="003B77FD"/>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F0CE9"/>
    <w:rsid w:val="007F1E4B"/>
    <w:rsid w:val="007F4B59"/>
    <w:rsid w:val="008028A4"/>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63370"/>
    <w:rsid w:val="0096607E"/>
    <w:rsid w:val="00970F8A"/>
    <w:rsid w:val="009727C2"/>
    <w:rsid w:val="00986AF1"/>
    <w:rsid w:val="00987EDC"/>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32F35"/>
    <w:rsid w:val="00C33079"/>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F4B00"/>
    <w:rsid w:val="00D00CB7"/>
    <w:rsid w:val="00D02E6F"/>
    <w:rsid w:val="00D060F2"/>
    <w:rsid w:val="00D12E00"/>
    <w:rsid w:val="00D219C3"/>
    <w:rsid w:val="00D275D7"/>
    <w:rsid w:val="00D3226B"/>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152</Pages>
  <Words>37067</Words>
  <Characters>211285</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247857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MCC-final</cp:lastModifiedBy>
  <cp:revision>20</cp:revision>
  <dcterms:created xsi:type="dcterms:W3CDTF">2023-04-02T11:21:00Z</dcterms:created>
  <dcterms:modified xsi:type="dcterms:W3CDTF">2024-01-12T19:08:00Z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