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376D876D"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CD1097">
        <w:t>17</w:t>
      </w:r>
      <w:r w:rsidR="00455EB7" w:rsidRPr="00FD0425">
        <w:t>.0</w:t>
      </w:r>
      <w:r w:rsidRPr="00FD0425">
        <w:t xml:space="preserve"> </w:t>
      </w:r>
      <w:r w:rsidRPr="00FD0425">
        <w:rPr>
          <w:sz w:val="32"/>
        </w:rPr>
        <w:t>(</w:t>
      </w:r>
      <w:r w:rsidR="00CD1097" w:rsidRPr="00FD0425">
        <w:rPr>
          <w:sz w:val="32"/>
        </w:rPr>
        <w:t>20</w:t>
      </w:r>
      <w:r w:rsidR="00CD1097">
        <w:rPr>
          <w:sz w:val="32"/>
        </w:rPr>
        <w:t>24</w:t>
      </w:r>
      <w:r w:rsidR="0013138B" w:rsidRPr="00FD0425">
        <w:rPr>
          <w:sz w:val="32"/>
        </w:rPr>
        <w:t>-</w:t>
      </w:r>
      <w:r w:rsidR="00CD1097">
        <w:rPr>
          <w:sz w:val="32"/>
        </w:rPr>
        <w:t>03</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rsidSect="00E61FD8">
          <w:footerReference w:type="default" r:id="rId11"/>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5"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2"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17B7F3BF"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CD1097" w:rsidRPr="00FD0425">
        <w:rPr>
          <w:noProof/>
          <w:sz w:val="18"/>
        </w:rPr>
        <w:t>20</w:t>
      </w:r>
      <w:r w:rsidR="00CD1097">
        <w:rPr>
          <w:noProof/>
          <w:sz w:val="18"/>
        </w:rPr>
        <w:t>24</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6" w:name="copyrightaddon"/>
      <w:bookmarkEnd w:id="6"/>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5"/>
    <w:p w14:paraId="57595E5F" w14:textId="77777777" w:rsidR="00080512" w:rsidRPr="00FD0425" w:rsidRDefault="00080512" w:rsidP="00B84D95">
      <w:pPr>
        <w:pStyle w:val="TT"/>
      </w:pPr>
      <w:r w:rsidRPr="00FD0425">
        <w:br w:type="page"/>
      </w:r>
      <w:r w:rsidRPr="00FD0425">
        <w:lastRenderedPageBreak/>
        <w:t>Contents</w:t>
      </w:r>
    </w:p>
    <w:p w14:paraId="07F95AC7" w14:textId="380476EF" w:rsidR="00296701" w:rsidRDefault="008C2A11">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96701">
        <w:t>Foreword</w:t>
      </w:r>
      <w:r w:rsidR="00296701">
        <w:tab/>
      </w:r>
      <w:r w:rsidR="00296701">
        <w:fldChar w:fldCharType="begin" w:fldLock="1"/>
      </w:r>
      <w:r w:rsidR="00296701">
        <w:instrText xml:space="preserve"> PAGEREF _Toc162616840 \h </w:instrText>
      </w:r>
      <w:r w:rsidR="00296701">
        <w:fldChar w:fldCharType="separate"/>
      </w:r>
      <w:r w:rsidR="00296701">
        <w:t>12</w:t>
      </w:r>
      <w:r w:rsidR="00296701">
        <w:fldChar w:fldCharType="end"/>
      </w:r>
    </w:p>
    <w:p w14:paraId="041C3107" w14:textId="7ADE4F94" w:rsidR="00296701" w:rsidRDefault="0029670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_Toc162616841 \h </w:instrText>
      </w:r>
      <w:r>
        <w:fldChar w:fldCharType="separate"/>
      </w:r>
      <w:r>
        <w:t>13</w:t>
      </w:r>
      <w:r>
        <w:fldChar w:fldCharType="end"/>
      </w:r>
    </w:p>
    <w:p w14:paraId="48919DE1" w14:textId="1E479295" w:rsidR="00296701" w:rsidRDefault="0029670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_Toc162616842 \h </w:instrText>
      </w:r>
      <w:r>
        <w:fldChar w:fldCharType="separate"/>
      </w:r>
      <w:r>
        <w:t>13</w:t>
      </w:r>
      <w:r>
        <w:fldChar w:fldCharType="end"/>
      </w:r>
    </w:p>
    <w:p w14:paraId="15628D65" w14:textId="17B5612C" w:rsidR="00296701" w:rsidRDefault="0029670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_Toc162616843 \h </w:instrText>
      </w:r>
      <w:r>
        <w:fldChar w:fldCharType="separate"/>
      </w:r>
      <w:r>
        <w:t>15</w:t>
      </w:r>
      <w:r>
        <w:fldChar w:fldCharType="end"/>
      </w:r>
    </w:p>
    <w:p w14:paraId="00D70834" w14:textId="04B18F75" w:rsidR="00296701" w:rsidRDefault="0029670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_Toc162616844 \h </w:instrText>
      </w:r>
      <w:r>
        <w:fldChar w:fldCharType="separate"/>
      </w:r>
      <w:r>
        <w:t>15</w:t>
      </w:r>
      <w:r>
        <w:fldChar w:fldCharType="end"/>
      </w:r>
    </w:p>
    <w:p w14:paraId="54626252" w14:textId="3437D185" w:rsidR="00296701" w:rsidRDefault="0029670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_Toc162616845 \h </w:instrText>
      </w:r>
      <w:r>
        <w:fldChar w:fldCharType="separate"/>
      </w:r>
      <w:r>
        <w:t>15</w:t>
      </w:r>
      <w:r>
        <w:fldChar w:fldCharType="end"/>
      </w:r>
    </w:p>
    <w:p w14:paraId="5D62BCCE" w14:textId="0D186AEF" w:rsidR="00296701" w:rsidRDefault="0029670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_Toc162616846 \h </w:instrText>
      </w:r>
      <w:r>
        <w:fldChar w:fldCharType="separate"/>
      </w:r>
      <w:r>
        <w:t>16</w:t>
      </w:r>
      <w:r>
        <w:fldChar w:fldCharType="end"/>
      </w:r>
    </w:p>
    <w:p w14:paraId="2FF2080C" w14:textId="3854B59A" w:rsidR="00296701" w:rsidRDefault="0029670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_Toc162616847 \h </w:instrText>
      </w:r>
      <w:r>
        <w:fldChar w:fldCharType="separate"/>
      </w:r>
      <w:r>
        <w:t>16</w:t>
      </w:r>
      <w:r>
        <w:fldChar w:fldCharType="end"/>
      </w:r>
    </w:p>
    <w:p w14:paraId="732B8CB2" w14:textId="69F099EC" w:rsidR="00296701" w:rsidRDefault="0029670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_Toc162616848 \h </w:instrText>
      </w:r>
      <w:r>
        <w:fldChar w:fldCharType="separate"/>
      </w:r>
      <w:r>
        <w:t>16</w:t>
      </w:r>
      <w:r>
        <w:fldChar w:fldCharType="end"/>
      </w:r>
    </w:p>
    <w:p w14:paraId="68C18EC9" w14:textId="456D7B6B" w:rsidR="00296701" w:rsidRDefault="0029670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_Toc162616849 \h </w:instrText>
      </w:r>
      <w:r>
        <w:fldChar w:fldCharType="separate"/>
      </w:r>
      <w:r>
        <w:t>17</w:t>
      </w:r>
      <w:r>
        <w:fldChar w:fldCharType="end"/>
      </w:r>
    </w:p>
    <w:p w14:paraId="648F9440" w14:textId="394B1E5C" w:rsidR="00296701" w:rsidRDefault="0029670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XnAP services</w:t>
      </w:r>
      <w:r>
        <w:tab/>
      </w:r>
      <w:r>
        <w:fldChar w:fldCharType="begin" w:fldLock="1"/>
      </w:r>
      <w:r>
        <w:instrText xml:space="preserve"> PAGEREF _Toc162616850 \h </w:instrText>
      </w:r>
      <w:r>
        <w:fldChar w:fldCharType="separate"/>
      </w:r>
      <w:r>
        <w:t>17</w:t>
      </w:r>
      <w:r>
        <w:fldChar w:fldCharType="end"/>
      </w:r>
    </w:p>
    <w:p w14:paraId="73375648" w14:textId="17D01652" w:rsidR="00296701" w:rsidRDefault="0029670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XnAP procedure modules</w:t>
      </w:r>
      <w:r>
        <w:tab/>
      </w:r>
      <w:r>
        <w:fldChar w:fldCharType="begin" w:fldLock="1"/>
      </w:r>
      <w:r>
        <w:instrText xml:space="preserve"> PAGEREF _Toc162616851 \h </w:instrText>
      </w:r>
      <w:r>
        <w:fldChar w:fldCharType="separate"/>
      </w:r>
      <w:r>
        <w:t>17</w:t>
      </w:r>
      <w:r>
        <w:fldChar w:fldCharType="end"/>
      </w:r>
    </w:p>
    <w:p w14:paraId="2CF5EBBD" w14:textId="28A5FC71" w:rsidR="00296701" w:rsidRDefault="0029670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Parallel transactions</w:t>
      </w:r>
      <w:r>
        <w:tab/>
      </w:r>
      <w:r>
        <w:fldChar w:fldCharType="begin" w:fldLock="1"/>
      </w:r>
      <w:r>
        <w:instrText xml:space="preserve"> PAGEREF _Toc162616852 \h </w:instrText>
      </w:r>
      <w:r>
        <w:fldChar w:fldCharType="separate"/>
      </w:r>
      <w:r>
        <w:t>17</w:t>
      </w:r>
      <w:r>
        <w:fldChar w:fldCharType="end"/>
      </w:r>
    </w:p>
    <w:p w14:paraId="71617492" w14:textId="087262B4" w:rsidR="00296701" w:rsidRDefault="0029670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_Toc162616853 \h </w:instrText>
      </w:r>
      <w:r>
        <w:fldChar w:fldCharType="separate"/>
      </w:r>
      <w:r>
        <w:t>17</w:t>
      </w:r>
      <w:r>
        <w:fldChar w:fldCharType="end"/>
      </w:r>
    </w:p>
    <w:p w14:paraId="42C1E6BF" w14:textId="2120049C" w:rsidR="00296701" w:rsidRDefault="0029670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XnAP</w:t>
      </w:r>
      <w:r>
        <w:tab/>
      </w:r>
      <w:r>
        <w:fldChar w:fldCharType="begin" w:fldLock="1"/>
      </w:r>
      <w:r>
        <w:instrText xml:space="preserve"> PAGEREF _Toc162616854 \h </w:instrText>
      </w:r>
      <w:r>
        <w:fldChar w:fldCharType="separate"/>
      </w:r>
      <w:r>
        <w:t>17</w:t>
      </w:r>
      <w:r>
        <w:fldChar w:fldCharType="end"/>
      </w:r>
    </w:p>
    <w:p w14:paraId="23BE01D5" w14:textId="3F6E5EDE" w:rsidR="00296701" w:rsidRDefault="0029670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XnAP procedures</w:t>
      </w:r>
      <w:r>
        <w:tab/>
      </w:r>
      <w:r>
        <w:fldChar w:fldCharType="begin" w:fldLock="1"/>
      </w:r>
      <w:r>
        <w:instrText xml:space="preserve"> PAGEREF _Toc162616855 \h </w:instrText>
      </w:r>
      <w:r>
        <w:fldChar w:fldCharType="separate"/>
      </w:r>
      <w:r>
        <w:t>18</w:t>
      </w:r>
      <w:r>
        <w:fldChar w:fldCharType="end"/>
      </w:r>
    </w:p>
    <w:p w14:paraId="4B59170E" w14:textId="6C7E8972" w:rsidR="00296701" w:rsidRDefault="0029670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Elementary procedures</w:t>
      </w:r>
      <w:r>
        <w:tab/>
      </w:r>
      <w:r>
        <w:fldChar w:fldCharType="begin" w:fldLock="1"/>
      </w:r>
      <w:r>
        <w:instrText xml:space="preserve"> PAGEREF _Toc162616856 \h </w:instrText>
      </w:r>
      <w:r>
        <w:fldChar w:fldCharType="separate"/>
      </w:r>
      <w:r>
        <w:t>18</w:t>
      </w:r>
      <w:r>
        <w:fldChar w:fldCharType="end"/>
      </w:r>
    </w:p>
    <w:p w14:paraId="33D64349" w14:textId="2143EF11" w:rsidR="00296701" w:rsidRDefault="0029670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Basic mobility procedures</w:t>
      </w:r>
      <w:r>
        <w:tab/>
      </w:r>
      <w:r>
        <w:fldChar w:fldCharType="begin" w:fldLock="1"/>
      </w:r>
      <w:r>
        <w:instrText xml:space="preserve"> PAGEREF _Toc162616857 \h </w:instrText>
      </w:r>
      <w:r>
        <w:fldChar w:fldCharType="separate"/>
      </w:r>
      <w:r>
        <w:t>20</w:t>
      </w:r>
      <w:r>
        <w:fldChar w:fldCharType="end"/>
      </w:r>
    </w:p>
    <w:p w14:paraId="3DE02122" w14:textId="0FCE5EAB" w:rsidR="00296701" w:rsidRDefault="0029670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_Toc162616858 \h </w:instrText>
      </w:r>
      <w:r>
        <w:fldChar w:fldCharType="separate"/>
      </w:r>
      <w:r>
        <w:t>20</w:t>
      </w:r>
      <w:r>
        <w:fldChar w:fldCharType="end"/>
      </w:r>
    </w:p>
    <w:p w14:paraId="5A63F87B" w14:textId="31FAEE4F" w:rsidR="00296701" w:rsidRDefault="0029670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_Toc162616859 \h </w:instrText>
      </w:r>
      <w:r>
        <w:fldChar w:fldCharType="separate"/>
      </w:r>
      <w:r>
        <w:t>20</w:t>
      </w:r>
      <w:r>
        <w:fldChar w:fldCharType="end"/>
      </w:r>
    </w:p>
    <w:p w14:paraId="48406C70" w14:textId="28B7942D" w:rsidR="00296701" w:rsidRDefault="00296701">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_Toc162616860 \h </w:instrText>
      </w:r>
      <w:r>
        <w:fldChar w:fldCharType="separate"/>
      </w:r>
      <w:r>
        <w:t>20</w:t>
      </w:r>
      <w:r>
        <w:fldChar w:fldCharType="end"/>
      </w:r>
    </w:p>
    <w:p w14:paraId="6A8CD1C9" w14:textId="6E1074B2" w:rsidR="00296701" w:rsidRDefault="00296701">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_Toc162616861 \h </w:instrText>
      </w:r>
      <w:r>
        <w:fldChar w:fldCharType="separate"/>
      </w:r>
      <w:r>
        <w:t>25</w:t>
      </w:r>
      <w:r>
        <w:fldChar w:fldCharType="end"/>
      </w:r>
    </w:p>
    <w:p w14:paraId="375908B3" w14:textId="14BC6AB3" w:rsidR="00296701" w:rsidRDefault="00296701">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_Toc162616862 \h </w:instrText>
      </w:r>
      <w:r>
        <w:fldChar w:fldCharType="separate"/>
      </w:r>
      <w:r>
        <w:t>25</w:t>
      </w:r>
      <w:r>
        <w:fldChar w:fldCharType="end"/>
      </w:r>
    </w:p>
    <w:p w14:paraId="6DAF9E74" w14:textId="6A52726B" w:rsidR="00296701" w:rsidRDefault="0029670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_Toc162616863 \h </w:instrText>
      </w:r>
      <w:r>
        <w:fldChar w:fldCharType="separate"/>
      </w:r>
      <w:r>
        <w:t>26</w:t>
      </w:r>
      <w:r>
        <w:fldChar w:fldCharType="end"/>
      </w:r>
    </w:p>
    <w:p w14:paraId="055EC9C5" w14:textId="69266111" w:rsidR="00296701" w:rsidRDefault="00296701">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_Toc162616864 \h </w:instrText>
      </w:r>
      <w:r>
        <w:fldChar w:fldCharType="separate"/>
      </w:r>
      <w:r>
        <w:t>26</w:t>
      </w:r>
      <w:r>
        <w:fldChar w:fldCharType="end"/>
      </w:r>
    </w:p>
    <w:p w14:paraId="206F4756" w14:textId="4765E1D4" w:rsidR="00296701" w:rsidRDefault="00296701">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_Toc162616865 \h </w:instrText>
      </w:r>
      <w:r>
        <w:fldChar w:fldCharType="separate"/>
      </w:r>
      <w:r>
        <w:t>26</w:t>
      </w:r>
      <w:r>
        <w:fldChar w:fldCharType="end"/>
      </w:r>
    </w:p>
    <w:p w14:paraId="68106DA1" w14:textId="44745110" w:rsidR="00296701" w:rsidRDefault="00296701">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_Toc162616866 \h </w:instrText>
      </w:r>
      <w:r>
        <w:fldChar w:fldCharType="separate"/>
      </w:r>
      <w:r>
        <w:t>27</w:t>
      </w:r>
      <w:r>
        <w:fldChar w:fldCharType="end"/>
      </w:r>
    </w:p>
    <w:p w14:paraId="594AACF4" w14:textId="20035342" w:rsidR="00296701" w:rsidRDefault="00296701">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_Toc162616867 \h </w:instrText>
      </w:r>
      <w:r>
        <w:fldChar w:fldCharType="separate"/>
      </w:r>
      <w:r>
        <w:t>27</w:t>
      </w:r>
      <w:r>
        <w:fldChar w:fldCharType="end"/>
      </w:r>
    </w:p>
    <w:p w14:paraId="20D9E2F6" w14:textId="5330CA3C" w:rsidR="00296701" w:rsidRDefault="00296701">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_Toc162616868 \h </w:instrText>
      </w:r>
      <w:r>
        <w:fldChar w:fldCharType="separate"/>
      </w:r>
      <w:r>
        <w:t>27</w:t>
      </w:r>
      <w:r>
        <w:fldChar w:fldCharType="end"/>
      </w:r>
    </w:p>
    <w:p w14:paraId="61E4B46F" w14:textId="7DAF5936" w:rsidR="00296701" w:rsidRDefault="00296701">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_Toc162616869 \h </w:instrText>
      </w:r>
      <w:r>
        <w:fldChar w:fldCharType="separate"/>
      </w:r>
      <w:r>
        <w:t>27</w:t>
      </w:r>
      <w:r>
        <w:fldChar w:fldCharType="end"/>
      </w:r>
    </w:p>
    <w:p w14:paraId="1DEAE197" w14:textId="629ED05F" w:rsidR="00296701" w:rsidRDefault="00296701">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_Toc162616870 \h </w:instrText>
      </w:r>
      <w:r>
        <w:fldChar w:fldCharType="separate"/>
      </w:r>
      <w:r>
        <w:t>27</w:t>
      </w:r>
      <w:r>
        <w:fldChar w:fldCharType="end"/>
      </w:r>
    </w:p>
    <w:p w14:paraId="56DD1A79" w14:textId="5238DA46" w:rsidR="00296701" w:rsidRDefault="00296701">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_Toc162616871 \h </w:instrText>
      </w:r>
      <w:r>
        <w:fldChar w:fldCharType="separate"/>
      </w:r>
      <w:r>
        <w:t>28</w:t>
      </w:r>
      <w:r>
        <w:fldChar w:fldCharType="end"/>
      </w:r>
    </w:p>
    <w:p w14:paraId="7B4D6BC5" w14:textId="73593E06" w:rsidR="00296701" w:rsidRDefault="00296701">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_Toc162616872 \h </w:instrText>
      </w:r>
      <w:r>
        <w:fldChar w:fldCharType="separate"/>
      </w:r>
      <w:r>
        <w:t>28</w:t>
      </w:r>
      <w:r>
        <w:fldChar w:fldCharType="end"/>
      </w:r>
    </w:p>
    <w:p w14:paraId="642C6045" w14:textId="1C28EF59" w:rsidR="00296701" w:rsidRDefault="00296701">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Retrieve UE Context</w:t>
      </w:r>
      <w:r>
        <w:tab/>
      </w:r>
      <w:r>
        <w:fldChar w:fldCharType="begin" w:fldLock="1"/>
      </w:r>
      <w:r>
        <w:instrText xml:space="preserve"> PAGEREF _Toc162616873 \h </w:instrText>
      </w:r>
      <w:r>
        <w:fldChar w:fldCharType="separate"/>
      </w:r>
      <w:r>
        <w:t>28</w:t>
      </w:r>
      <w:r>
        <w:fldChar w:fldCharType="end"/>
      </w:r>
    </w:p>
    <w:p w14:paraId="15763313" w14:textId="3CF03061" w:rsidR="00296701" w:rsidRDefault="00296701">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_Toc162616874 \h </w:instrText>
      </w:r>
      <w:r>
        <w:fldChar w:fldCharType="separate"/>
      </w:r>
      <w:r>
        <w:t>28</w:t>
      </w:r>
      <w:r>
        <w:fldChar w:fldCharType="end"/>
      </w:r>
    </w:p>
    <w:p w14:paraId="72922AFA" w14:textId="37E50244" w:rsidR="00296701" w:rsidRDefault="00296701">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_Toc162616875 \h </w:instrText>
      </w:r>
      <w:r>
        <w:fldChar w:fldCharType="separate"/>
      </w:r>
      <w:r>
        <w:t>28</w:t>
      </w:r>
      <w:r>
        <w:fldChar w:fldCharType="end"/>
      </w:r>
    </w:p>
    <w:p w14:paraId="6C87B92C" w14:textId="6F08FD9C" w:rsidR="00296701" w:rsidRDefault="00296701">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_Toc162616876 \h </w:instrText>
      </w:r>
      <w:r>
        <w:fldChar w:fldCharType="separate"/>
      </w:r>
      <w:r>
        <w:t>30</w:t>
      </w:r>
      <w:r>
        <w:fldChar w:fldCharType="end"/>
      </w:r>
    </w:p>
    <w:p w14:paraId="2DD7ACAB" w14:textId="7C19A0C5" w:rsidR="00296701" w:rsidRDefault="00296701">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_Toc162616877 \h </w:instrText>
      </w:r>
      <w:r>
        <w:fldChar w:fldCharType="separate"/>
      </w:r>
      <w:r>
        <w:t>30</w:t>
      </w:r>
      <w:r>
        <w:fldChar w:fldCharType="end"/>
      </w:r>
    </w:p>
    <w:p w14:paraId="4607F450" w14:textId="7D791CBF" w:rsidR="00296701" w:rsidRDefault="00296701">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RAN Paging</w:t>
      </w:r>
      <w:r>
        <w:tab/>
      </w:r>
      <w:r>
        <w:fldChar w:fldCharType="begin" w:fldLock="1"/>
      </w:r>
      <w:r>
        <w:instrText xml:space="preserve"> PAGEREF _Toc162616878 \h </w:instrText>
      </w:r>
      <w:r>
        <w:fldChar w:fldCharType="separate"/>
      </w:r>
      <w:r>
        <w:t>30</w:t>
      </w:r>
      <w:r>
        <w:fldChar w:fldCharType="end"/>
      </w:r>
    </w:p>
    <w:p w14:paraId="3A3472E3" w14:textId="6944E836" w:rsidR="00296701" w:rsidRDefault="00296701">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_Toc162616879 \h </w:instrText>
      </w:r>
      <w:r>
        <w:fldChar w:fldCharType="separate"/>
      </w:r>
      <w:r>
        <w:t>30</w:t>
      </w:r>
      <w:r>
        <w:fldChar w:fldCharType="end"/>
      </w:r>
    </w:p>
    <w:p w14:paraId="09282F6E" w14:textId="3DA1FCBE" w:rsidR="00296701" w:rsidRDefault="00296701">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_Toc162616880 \h </w:instrText>
      </w:r>
      <w:r>
        <w:fldChar w:fldCharType="separate"/>
      </w:r>
      <w:r>
        <w:t>31</w:t>
      </w:r>
      <w:r>
        <w:fldChar w:fldCharType="end"/>
      </w:r>
    </w:p>
    <w:p w14:paraId="65B054F1" w14:textId="22F38659" w:rsidR="00296701" w:rsidRDefault="00296701">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_Toc162616881 \h </w:instrText>
      </w:r>
      <w:r>
        <w:fldChar w:fldCharType="separate"/>
      </w:r>
      <w:r>
        <w:t>31</w:t>
      </w:r>
      <w:r>
        <w:fldChar w:fldCharType="end"/>
      </w:r>
    </w:p>
    <w:p w14:paraId="38B7946B" w14:textId="35768521" w:rsidR="00296701" w:rsidRDefault="00296701">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w:t>
      </w:r>
      <w:r>
        <w:tab/>
      </w:r>
      <w:r>
        <w:fldChar w:fldCharType="begin" w:fldLock="1"/>
      </w:r>
      <w:r>
        <w:instrText xml:space="preserve"> PAGEREF _Toc162616882 \h </w:instrText>
      </w:r>
      <w:r>
        <w:fldChar w:fldCharType="separate"/>
      </w:r>
      <w:r>
        <w:t>31</w:t>
      </w:r>
      <w:r>
        <w:fldChar w:fldCharType="end"/>
      </w:r>
    </w:p>
    <w:p w14:paraId="75C591CD" w14:textId="7AB328DE" w:rsidR="00296701" w:rsidRDefault="00296701">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_Toc162616883 \h </w:instrText>
      </w:r>
      <w:r>
        <w:fldChar w:fldCharType="separate"/>
      </w:r>
      <w:r>
        <w:t>31</w:t>
      </w:r>
      <w:r>
        <w:fldChar w:fldCharType="end"/>
      </w:r>
    </w:p>
    <w:p w14:paraId="377769DF" w14:textId="76B32C98" w:rsidR="00296701" w:rsidRDefault="00296701">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_Toc162616884 \h </w:instrText>
      </w:r>
      <w:r>
        <w:fldChar w:fldCharType="separate"/>
      </w:r>
      <w:r>
        <w:t>31</w:t>
      </w:r>
      <w:r>
        <w:fldChar w:fldCharType="end"/>
      </w:r>
    </w:p>
    <w:p w14:paraId="7B256859" w14:textId="675B8CF1" w:rsidR="00296701" w:rsidRDefault="00296701">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_Toc162616885 \h </w:instrText>
      </w:r>
      <w:r>
        <w:fldChar w:fldCharType="separate"/>
      </w:r>
      <w:r>
        <w:t>32</w:t>
      </w:r>
      <w:r>
        <w:fldChar w:fldCharType="end"/>
      </w:r>
    </w:p>
    <w:p w14:paraId="65212474" w14:textId="5D4BD364" w:rsidR="00296701" w:rsidRDefault="00296701">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_Toc162616886 \h </w:instrText>
      </w:r>
      <w:r>
        <w:fldChar w:fldCharType="separate"/>
      </w:r>
      <w:r>
        <w:t>33</w:t>
      </w:r>
      <w:r>
        <w:fldChar w:fldCharType="end"/>
      </w:r>
    </w:p>
    <w:p w14:paraId="43805560" w14:textId="46DE3C7C" w:rsidR="00296701" w:rsidRDefault="00296701">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_Toc162616887 \h </w:instrText>
      </w:r>
      <w:r>
        <w:fldChar w:fldCharType="separate"/>
      </w:r>
      <w:r>
        <w:t>33</w:t>
      </w:r>
      <w:r>
        <w:fldChar w:fldCharType="end"/>
      </w:r>
    </w:p>
    <w:p w14:paraId="2D58188C" w14:textId="2CC9CC49" w:rsidR="00296701" w:rsidRDefault="00296701">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_Toc162616888 \h </w:instrText>
      </w:r>
      <w:r>
        <w:fldChar w:fldCharType="separate"/>
      </w:r>
      <w:r>
        <w:t>33</w:t>
      </w:r>
      <w:r>
        <w:fldChar w:fldCharType="end"/>
      </w:r>
    </w:p>
    <w:p w14:paraId="27B27014" w14:textId="51BEC6E8" w:rsidR="00296701" w:rsidRDefault="00296701">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_Toc162616889 \h </w:instrText>
      </w:r>
      <w:r>
        <w:fldChar w:fldCharType="separate"/>
      </w:r>
      <w:r>
        <w:t>33</w:t>
      </w:r>
      <w:r>
        <w:fldChar w:fldCharType="end"/>
      </w:r>
    </w:p>
    <w:p w14:paraId="0382721B" w14:textId="3193A63C" w:rsidR="00296701" w:rsidRDefault="00296701">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_Toc162616890 \h </w:instrText>
      </w:r>
      <w:r>
        <w:fldChar w:fldCharType="separate"/>
      </w:r>
      <w:r>
        <w:t>33</w:t>
      </w:r>
      <w:r>
        <w:fldChar w:fldCharType="end"/>
      </w:r>
    </w:p>
    <w:p w14:paraId="3E602A2F" w14:textId="584C85DF" w:rsidR="00296701" w:rsidRDefault="00296701">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_Toc162616891 \h </w:instrText>
      </w:r>
      <w:r>
        <w:fldChar w:fldCharType="separate"/>
      </w:r>
      <w:r>
        <w:t>34</w:t>
      </w:r>
      <w:r>
        <w:fldChar w:fldCharType="end"/>
      </w:r>
    </w:p>
    <w:p w14:paraId="0A3F25A5" w14:textId="00A8FD0F" w:rsidR="00296701" w:rsidRDefault="00296701">
      <w:pPr>
        <w:pStyle w:val="TOC4"/>
        <w:rPr>
          <w:rFonts w:asciiTheme="minorHAnsi" w:eastAsiaTheme="minorEastAsia" w:hAnsiTheme="minorHAnsi" w:cstheme="minorBidi"/>
          <w:kern w:val="2"/>
          <w:sz w:val="22"/>
          <w:szCs w:val="22"/>
          <w14:ligatures w14:val="standardContextual"/>
        </w:rPr>
      </w:pPr>
      <w:r>
        <w:t>8.2.7.4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_Toc162616892 \h </w:instrText>
      </w:r>
      <w:r>
        <w:fldChar w:fldCharType="separate"/>
      </w:r>
      <w:r>
        <w:t>34</w:t>
      </w:r>
      <w:r>
        <w:fldChar w:fldCharType="end"/>
      </w:r>
    </w:p>
    <w:p w14:paraId="3393D2E1" w14:textId="25DB2F84" w:rsidR="00296701" w:rsidRDefault="00296701">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_Toc162616893 \h </w:instrText>
      </w:r>
      <w:r>
        <w:fldChar w:fldCharType="separate"/>
      </w:r>
      <w:r>
        <w:t>35</w:t>
      </w:r>
      <w:r>
        <w:fldChar w:fldCharType="end"/>
      </w:r>
    </w:p>
    <w:p w14:paraId="490DD475" w14:textId="73E83451" w:rsidR="00296701" w:rsidRDefault="00296701">
      <w:pPr>
        <w:pStyle w:val="TOC4"/>
        <w:rPr>
          <w:rFonts w:asciiTheme="minorHAnsi" w:eastAsiaTheme="minorEastAsia" w:hAnsiTheme="minorHAnsi" w:cstheme="minorBidi"/>
          <w:kern w:val="2"/>
          <w:sz w:val="22"/>
          <w:szCs w:val="22"/>
          <w14:ligatures w14:val="standardContextual"/>
        </w:rPr>
      </w:pPr>
      <w:r>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_Toc162616894 \h </w:instrText>
      </w:r>
      <w:r>
        <w:fldChar w:fldCharType="separate"/>
      </w:r>
      <w:r>
        <w:t>35</w:t>
      </w:r>
      <w:r>
        <w:fldChar w:fldCharType="end"/>
      </w:r>
    </w:p>
    <w:p w14:paraId="329C7AB9" w14:textId="156B3B81" w:rsidR="00296701" w:rsidRDefault="00296701">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_Toc162616895 \h </w:instrText>
      </w:r>
      <w:r>
        <w:fldChar w:fldCharType="separate"/>
      </w:r>
      <w:r>
        <w:t>35</w:t>
      </w:r>
      <w:r>
        <w:fldChar w:fldCharType="end"/>
      </w:r>
    </w:p>
    <w:p w14:paraId="381CEC77" w14:textId="54BE63E0" w:rsidR="00296701" w:rsidRDefault="00296701">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_Toc162616896 \h </w:instrText>
      </w:r>
      <w:r>
        <w:fldChar w:fldCharType="separate"/>
      </w:r>
      <w:r>
        <w:t>35</w:t>
      </w:r>
      <w:r>
        <w:fldChar w:fldCharType="end"/>
      </w:r>
    </w:p>
    <w:p w14:paraId="48A8623A" w14:textId="389AEB73" w:rsidR="00296701" w:rsidRDefault="00296701">
      <w:pPr>
        <w:pStyle w:val="TOC4"/>
        <w:rPr>
          <w:rFonts w:asciiTheme="minorHAnsi" w:eastAsiaTheme="minorEastAsia" w:hAnsiTheme="minorHAnsi" w:cstheme="minorBidi"/>
          <w:kern w:val="2"/>
          <w:sz w:val="22"/>
          <w:szCs w:val="22"/>
          <w14:ligatures w14:val="standardContextual"/>
        </w:rPr>
      </w:pPr>
      <w:r>
        <w:t>8.2.8.4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_Toc162616897 \h </w:instrText>
      </w:r>
      <w:r>
        <w:fldChar w:fldCharType="separate"/>
      </w:r>
      <w:r>
        <w:t>35</w:t>
      </w:r>
      <w:r>
        <w:fldChar w:fldCharType="end"/>
      </w:r>
    </w:p>
    <w:p w14:paraId="7ECD3278" w14:textId="2FA9E5D6" w:rsidR="00296701" w:rsidRDefault="00296701">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_Toc162616898 \h </w:instrText>
      </w:r>
      <w:r>
        <w:fldChar w:fldCharType="separate"/>
      </w:r>
      <w:r>
        <w:t>35</w:t>
      </w:r>
      <w:r>
        <w:fldChar w:fldCharType="end"/>
      </w:r>
    </w:p>
    <w:p w14:paraId="211618E9" w14:textId="30899058" w:rsidR="00296701" w:rsidRDefault="00296701">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_Toc162616899 \h </w:instrText>
      </w:r>
      <w:r>
        <w:fldChar w:fldCharType="separate"/>
      </w:r>
      <w:r>
        <w:t>35</w:t>
      </w:r>
      <w:r>
        <w:fldChar w:fldCharType="end"/>
      </w:r>
    </w:p>
    <w:p w14:paraId="67C66B19" w14:textId="6FEF65C4" w:rsidR="00296701" w:rsidRDefault="00296701">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_Toc162616900 \h </w:instrText>
      </w:r>
      <w:r>
        <w:fldChar w:fldCharType="separate"/>
      </w:r>
      <w:r>
        <w:t>36</w:t>
      </w:r>
      <w:r>
        <w:fldChar w:fldCharType="end"/>
      </w:r>
    </w:p>
    <w:p w14:paraId="420790B9" w14:textId="1CB0355D" w:rsidR="00296701" w:rsidRDefault="00296701">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_Toc162616901 \h </w:instrText>
      </w:r>
      <w:r>
        <w:fldChar w:fldCharType="separate"/>
      </w:r>
      <w:r>
        <w:t>36</w:t>
      </w:r>
      <w:r>
        <w:fldChar w:fldCharType="end"/>
      </w:r>
    </w:p>
    <w:p w14:paraId="3747DF9A" w14:textId="7F5D1992" w:rsidR="00296701" w:rsidRDefault="00296701">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_Toc162616902 \h </w:instrText>
      </w:r>
      <w:r>
        <w:fldChar w:fldCharType="separate"/>
      </w:r>
      <w:r>
        <w:t>36</w:t>
      </w:r>
      <w:r>
        <w:fldChar w:fldCharType="end"/>
      </w:r>
    </w:p>
    <w:p w14:paraId="5B59DAFB" w14:textId="2CC09DB6" w:rsidR="00296701" w:rsidRDefault="00296701">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_Toc162616903 \h </w:instrText>
      </w:r>
      <w:r>
        <w:fldChar w:fldCharType="separate"/>
      </w:r>
      <w:r>
        <w:t>36</w:t>
      </w:r>
      <w:r>
        <w:fldChar w:fldCharType="end"/>
      </w:r>
    </w:p>
    <w:p w14:paraId="2132A654" w14:textId="14F98F53" w:rsidR="00296701" w:rsidRDefault="00296701">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_Toc162616904 \h </w:instrText>
      </w:r>
      <w:r>
        <w:fldChar w:fldCharType="separate"/>
      </w:r>
      <w:r>
        <w:t>36</w:t>
      </w:r>
      <w:r>
        <w:fldChar w:fldCharType="end"/>
      </w:r>
    </w:p>
    <w:p w14:paraId="2F23A182" w14:textId="1B9D46B6" w:rsidR="00296701" w:rsidRDefault="00296701">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_Toc162616905 \h </w:instrText>
      </w:r>
      <w:r>
        <w:fldChar w:fldCharType="separate"/>
      </w:r>
      <w:r>
        <w:t>37</w:t>
      </w:r>
      <w:r>
        <w:fldChar w:fldCharType="end"/>
      </w:r>
    </w:p>
    <w:p w14:paraId="04F7CC86" w14:textId="0A287870" w:rsidR="00296701" w:rsidRDefault="00296701">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_Toc162616906 \h </w:instrText>
      </w:r>
      <w:r>
        <w:fldChar w:fldCharType="separate"/>
      </w:r>
      <w:r>
        <w:t>37</w:t>
      </w:r>
      <w:r>
        <w:fldChar w:fldCharType="end"/>
      </w:r>
    </w:p>
    <w:p w14:paraId="316DF16B" w14:textId="3006A9AA" w:rsidR="00296701" w:rsidRDefault="00296701">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_Toc162616907 \h </w:instrText>
      </w:r>
      <w:r>
        <w:fldChar w:fldCharType="separate"/>
      </w:r>
      <w:r>
        <w:t>38</w:t>
      </w:r>
      <w:r>
        <w:fldChar w:fldCharType="end"/>
      </w:r>
    </w:p>
    <w:p w14:paraId="61D36D50" w14:textId="0CD3B205" w:rsidR="00296701" w:rsidRDefault="0029670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Procedures for Dual Connectivity</w:t>
      </w:r>
      <w:r>
        <w:tab/>
      </w:r>
      <w:r>
        <w:fldChar w:fldCharType="begin" w:fldLock="1"/>
      </w:r>
      <w:r>
        <w:instrText xml:space="preserve"> PAGEREF _Toc162616908 \h </w:instrText>
      </w:r>
      <w:r>
        <w:fldChar w:fldCharType="separate"/>
      </w:r>
      <w:r>
        <w:t>38</w:t>
      </w:r>
      <w:r>
        <w:fldChar w:fldCharType="end"/>
      </w:r>
    </w:p>
    <w:p w14:paraId="07156EEE" w14:textId="2937D6CC" w:rsidR="00296701" w:rsidRDefault="0029670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S-NG-RAN node Addition Preparation</w:t>
      </w:r>
      <w:r>
        <w:tab/>
      </w:r>
      <w:r>
        <w:fldChar w:fldCharType="begin" w:fldLock="1"/>
      </w:r>
      <w:r>
        <w:instrText xml:space="preserve"> PAGEREF _Toc162616909 \h </w:instrText>
      </w:r>
      <w:r>
        <w:fldChar w:fldCharType="separate"/>
      </w:r>
      <w:r>
        <w:t>38</w:t>
      </w:r>
      <w:r>
        <w:fldChar w:fldCharType="end"/>
      </w:r>
    </w:p>
    <w:p w14:paraId="5C4D6445" w14:textId="1D8295C5" w:rsidR="00296701" w:rsidRDefault="00296701">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_Toc162616910 \h </w:instrText>
      </w:r>
      <w:r>
        <w:fldChar w:fldCharType="separate"/>
      </w:r>
      <w:r>
        <w:t>38</w:t>
      </w:r>
      <w:r>
        <w:fldChar w:fldCharType="end"/>
      </w:r>
    </w:p>
    <w:p w14:paraId="200C93AB" w14:textId="5DAA1403" w:rsidR="00296701" w:rsidRDefault="00296701">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_Toc162616911 \h </w:instrText>
      </w:r>
      <w:r>
        <w:fldChar w:fldCharType="separate"/>
      </w:r>
      <w:r>
        <w:t>38</w:t>
      </w:r>
      <w:r>
        <w:fldChar w:fldCharType="end"/>
      </w:r>
    </w:p>
    <w:p w14:paraId="1D89D07A" w14:textId="0E40E61A" w:rsidR="00296701" w:rsidRDefault="00296701">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_Toc162616912 \h </w:instrText>
      </w:r>
      <w:r>
        <w:fldChar w:fldCharType="separate"/>
      </w:r>
      <w:r>
        <w:t>43</w:t>
      </w:r>
      <w:r>
        <w:fldChar w:fldCharType="end"/>
      </w:r>
    </w:p>
    <w:p w14:paraId="4B0FAB7E" w14:textId="3F4A86E2" w:rsidR="00296701" w:rsidRDefault="00296701">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_Toc162616913 \h </w:instrText>
      </w:r>
      <w:r>
        <w:fldChar w:fldCharType="separate"/>
      </w:r>
      <w:r>
        <w:t>43</w:t>
      </w:r>
      <w:r>
        <w:fldChar w:fldCharType="end"/>
      </w:r>
    </w:p>
    <w:p w14:paraId="3332CC14" w14:textId="24463F83" w:rsidR="00296701" w:rsidRDefault="0029670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S-NG-RAN node Reconfiguration Completion</w:t>
      </w:r>
      <w:r>
        <w:tab/>
      </w:r>
      <w:r>
        <w:fldChar w:fldCharType="begin" w:fldLock="1"/>
      </w:r>
      <w:r>
        <w:instrText xml:space="preserve"> PAGEREF _Toc162616914 \h </w:instrText>
      </w:r>
      <w:r>
        <w:fldChar w:fldCharType="separate"/>
      </w:r>
      <w:r>
        <w:t>44</w:t>
      </w:r>
      <w:r>
        <w:fldChar w:fldCharType="end"/>
      </w:r>
    </w:p>
    <w:p w14:paraId="3ECBE3CC" w14:textId="53320349" w:rsidR="00296701" w:rsidRDefault="0029670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_Toc162616915 \h </w:instrText>
      </w:r>
      <w:r>
        <w:fldChar w:fldCharType="separate"/>
      </w:r>
      <w:r>
        <w:t>44</w:t>
      </w:r>
      <w:r>
        <w:fldChar w:fldCharType="end"/>
      </w:r>
    </w:p>
    <w:p w14:paraId="2EEEDC5B" w14:textId="62BEC15F" w:rsidR="00296701" w:rsidRDefault="0029670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_Toc162616916 \h </w:instrText>
      </w:r>
      <w:r>
        <w:fldChar w:fldCharType="separate"/>
      </w:r>
      <w:r>
        <w:t>44</w:t>
      </w:r>
      <w:r>
        <w:fldChar w:fldCharType="end"/>
      </w:r>
    </w:p>
    <w:p w14:paraId="1C886155" w14:textId="1161839F" w:rsidR="00296701" w:rsidRDefault="00296701">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_Toc162616917 \h </w:instrText>
      </w:r>
      <w:r>
        <w:fldChar w:fldCharType="separate"/>
      </w:r>
      <w:r>
        <w:t>44</w:t>
      </w:r>
      <w:r>
        <w:fldChar w:fldCharType="end"/>
      </w:r>
    </w:p>
    <w:p w14:paraId="370ABE4A" w14:textId="2CCD160B" w:rsidR="00296701" w:rsidRDefault="00296701">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M-NG-RAN node initiated S-NG-RAN node Modification Preparation</w:t>
      </w:r>
      <w:r>
        <w:tab/>
      </w:r>
      <w:r>
        <w:fldChar w:fldCharType="begin" w:fldLock="1"/>
      </w:r>
      <w:r>
        <w:instrText xml:space="preserve"> PAGEREF _Toc162616918 \h </w:instrText>
      </w:r>
      <w:r>
        <w:fldChar w:fldCharType="separate"/>
      </w:r>
      <w:r>
        <w:t>44</w:t>
      </w:r>
      <w:r>
        <w:fldChar w:fldCharType="end"/>
      </w:r>
    </w:p>
    <w:p w14:paraId="3232F081" w14:textId="1498762E" w:rsidR="00296701" w:rsidRDefault="00296701">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_Toc162616919 \h </w:instrText>
      </w:r>
      <w:r>
        <w:fldChar w:fldCharType="separate"/>
      </w:r>
      <w:r>
        <w:t>44</w:t>
      </w:r>
      <w:r>
        <w:fldChar w:fldCharType="end"/>
      </w:r>
    </w:p>
    <w:p w14:paraId="6741539C" w14:textId="23780AEB" w:rsidR="00296701" w:rsidRDefault="00296701">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_Toc162616920 \h </w:instrText>
      </w:r>
      <w:r>
        <w:fldChar w:fldCharType="separate"/>
      </w:r>
      <w:r>
        <w:t>45</w:t>
      </w:r>
      <w:r>
        <w:fldChar w:fldCharType="end"/>
      </w:r>
    </w:p>
    <w:p w14:paraId="50318434" w14:textId="2E831704" w:rsidR="00296701" w:rsidRDefault="00296701">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_Toc162616921 \h </w:instrText>
      </w:r>
      <w:r>
        <w:fldChar w:fldCharType="separate"/>
      </w:r>
      <w:r>
        <w:t>52</w:t>
      </w:r>
      <w:r>
        <w:fldChar w:fldCharType="end"/>
      </w:r>
    </w:p>
    <w:p w14:paraId="16A99463" w14:textId="1BF62989" w:rsidR="00296701" w:rsidRDefault="00296701">
      <w:pPr>
        <w:pStyle w:val="TOC4"/>
        <w:rPr>
          <w:rFonts w:asciiTheme="minorHAnsi" w:eastAsiaTheme="minorEastAsia" w:hAnsiTheme="minorHAnsi" w:cstheme="minorBidi"/>
          <w:kern w:val="2"/>
          <w:sz w:val="22"/>
          <w:szCs w:val="22"/>
          <w14:ligatures w14:val="standardContextual"/>
        </w:rPr>
      </w:pPr>
      <w:r>
        <w:t>8.3.3.4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_Toc162616922 \h </w:instrText>
      </w:r>
      <w:r>
        <w:fldChar w:fldCharType="separate"/>
      </w:r>
      <w:r>
        <w:t>52</w:t>
      </w:r>
      <w:r>
        <w:fldChar w:fldCharType="end"/>
      </w:r>
    </w:p>
    <w:p w14:paraId="02AE571C" w14:textId="58EFA3A3" w:rsidR="00296701" w:rsidRDefault="00296701">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S-NG-RAN node initiated S-NG-RAN node Modification</w:t>
      </w:r>
      <w:r>
        <w:tab/>
      </w:r>
      <w:r>
        <w:fldChar w:fldCharType="begin" w:fldLock="1"/>
      </w:r>
      <w:r>
        <w:instrText xml:space="preserve"> PAGEREF _Toc162616923 \h </w:instrText>
      </w:r>
      <w:r>
        <w:fldChar w:fldCharType="separate"/>
      </w:r>
      <w:r>
        <w:t>53</w:t>
      </w:r>
      <w:r>
        <w:fldChar w:fldCharType="end"/>
      </w:r>
    </w:p>
    <w:p w14:paraId="75508909" w14:textId="728C0A77" w:rsidR="00296701" w:rsidRDefault="00296701">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_Toc162616924 \h </w:instrText>
      </w:r>
      <w:r>
        <w:fldChar w:fldCharType="separate"/>
      </w:r>
      <w:r>
        <w:t>53</w:t>
      </w:r>
      <w:r>
        <w:fldChar w:fldCharType="end"/>
      </w:r>
    </w:p>
    <w:p w14:paraId="2DA6237F" w14:textId="49D1A090" w:rsidR="00296701" w:rsidRDefault="00296701">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_Toc162616925 \h </w:instrText>
      </w:r>
      <w:r>
        <w:fldChar w:fldCharType="separate"/>
      </w:r>
      <w:r>
        <w:t>54</w:t>
      </w:r>
      <w:r>
        <w:fldChar w:fldCharType="end"/>
      </w:r>
    </w:p>
    <w:p w14:paraId="59AC880A" w14:textId="667E6EB8" w:rsidR="00296701" w:rsidRDefault="00296701">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_Toc162616926 \h </w:instrText>
      </w:r>
      <w:r>
        <w:fldChar w:fldCharType="separate"/>
      </w:r>
      <w:r>
        <w:t>56</w:t>
      </w:r>
      <w:r>
        <w:fldChar w:fldCharType="end"/>
      </w:r>
    </w:p>
    <w:p w14:paraId="4AEBDDB8" w14:textId="6034D96B" w:rsidR="00296701" w:rsidRDefault="00296701">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_Toc162616927 \h </w:instrText>
      </w:r>
      <w:r>
        <w:fldChar w:fldCharType="separate"/>
      </w:r>
      <w:r>
        <w:t>56</w:t>
      </w:r>
      <w:r>
        <w:fldChar w:fldCharType="end"/>
      </w:r>
    </w:p>
    <w:p w14:paraId="55A5BFDF" w14:textId="576B025A" w:rsidR="00296701" w:rsidRDefault="00296701">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S-NG-RAN node initiated S-NG-RAN node Change</w:t>
      </w:r>
      <w:r>
        <w:tab/>
      </w:r>
      <w:r>
        <w:fldChar w:fldCharType="begin" w:fldLock="1"/>
      </w:r>
      <w:r>
        <w:instrText xml:space="preserve"> PAGEREF _Toc162616928 \h </w:instrText>
      </w:r>
      <w:r>
        <w:fldChar w:fldCharType="separate"/>
      </w:r>
      <w:r>
        <w:t>57</w:t>
      </w:r>
      <w:r>
        <w:fldChar w:fldCharType="end"/>
      </w:r>
    </w:p>
    <w:p w14:paraId="52BEBAA8" w14:textId="5486D04B" w:rsidR="00296701" w:rsidRDefault="00296701">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_Toc162616929 \h </w:instrText>
      </w:r>
      <w:r>
        <w:fldChar w:fldCharType="separate"/>
      </w:r>
      <w:r>
        <w:t>57</w:t>
      </w:r>
      <w:r>
        <w:fldChar w:fldCharType="end"/>
      </w:r>
    </w:p>
    <w:p w14:paraId="7A0BA767" w14:textId="7913C887" w:rsidR="00296701" w:rsidRDefault="00296701">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_Toc162616930 \h </w:instrText>
      </w:r>
      <w:r>
        <w:fldChar w:fldCharType="separate"/>
      </w:r>
      <w:r>
        <w:t>57</w:t>
      </w:r>
      <w:r>
        <w:fldChar w:fldCharType="end"/>
      </w:r>
    </w:p>
    <w:p w14:paraId="2C221B99" w14:textId="0746EF8C" w:rsidR="00296701" w:rsidRDefault="00296701">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_Toc162616931 \h </w:instrText>
      </w:r>
      <w:r>
        <w:fldChar w:fldCharType="separate"/>
      </w:r>
      <w:r>
        <w:t>58</w:t>
      </w:r>
      <w:r>
        <w:fldChar w:fldCharType="end"/>
      </w:r>
    </w:p>
    <w:p w14:paraId="338975C1" w14:textId="577DBA5B" w:rsidR="00296701" w:rsidRDefault="00296701">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_Toc162616932 \h </w:instrText>
      </w:r>
      <w:r>
        <w:fldChar w:fldCharType="separate"/>
      </w:r>
      <w:r>
        <w:t>58</w:t>
      </w:r>
      <w:r>
        <w:fldChar w:fldCharType="end"/>
      </w:r>
    </w:p>
    <w:p w14:paraId="3B77374B" w14:textId="2B3FF745" w:rsidR="00296701" w:rsidRDefault="00296701">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M-NG-RAN node initiated S-NG-RAN node Release</w:t>
      </w:r>
      <w:r>
        <w:tab/>
      </w:r>
      <w:r>
        <w:fldChar w:fldCharType="begin" w:fldLock="1"/>
      </w:r>
      <w:r>
        <w:instrText xml:space="preserve"> PAGEREF _Toc162616933 \h </w:instrText>
      </w:r>
      <w:r>
        <w:fldChar w:fldCharType="separate"/>
      </w:r>
      <w:r>
        <w:t>58</w:t>
      </w:r>
      <w:r>
        <w:fldChar w:fldCharType="end"/>
      </w:r>
    </w:p>
    <w:p w14:paraId="67910B57" w14:textId="238E29F8" w:rsidR="00296701" w:rsidRDefault="00296701">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_Toc162616934 \h </w:instrText>
      </w:r>
      <w:r>
        <w:fldChar w:fldCharType="separate"/>
      </w:r>
      <w:r>
        <w:t>58</w:t>
      </w:r>
      <w:r>
        <w:fldChar w:fldCharType="end"/>
      </w:r>
    </w:p>
    <w:p w14:paraId="426CF34E" w14:textId="75FC5227" w:rsidR="00296701" w:rsidRDefault="00296701">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_Toc162616935 \h </w:instrText>
      </w:r>
      <w:r>
        <w:fldChar w:fldCharType="separate"/>
      </w:r>
      <w:r>
        <w:t>59</w:t>
      </w:r>
      <w:r>
        <w:fldChar w:fldCharType="end"/>
      </w:r>
    </w:p>
    <w:p w14:paraId="68BEC3FC" w14:textId="2A62708E" w:rsidR="00296701" w:rsidRDefault="00296701">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_Toc162616936 \h </w:instrText>
      </w:r>
      <w:r>
        <w:fldChar w:fldCharType="separate"/>
      </w:r>
      <w:r>
        <w:t>60</w:t>
      </w:r>
      <w:r>
        <w:fldChar w:fldCharType="end"/>
      </w:r>
    </w:p>
    <w:p w14:paraId="797193C7" w14:textId="7B065C07" w:rsidR="00296701" w:rsidRDefault="00296701">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_Toc162616937 \h </w:instrText>
      </w:r>
      <w:r>
        <w:fldChar w:fldCharType="separate"/>
      </w:r>
      <w:r>
        <w:t>60</w:t>
      </w:r>
      <w:r>
        <w:fldChar w:fldCharType="end"/>
      </w:r>
    </w:p>
    <w:p w14:paraId="153F3574" w14:textId="53D76E8E" w:rsidR="00296701" w:rsidRDefault="00296701">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S-NG-RAN node initiated S-NG-RAN node Release</w:t>
      </w:r>
      <w:r>
        <w:tab/>
      </w:r>
      <w:r>
        <w:fldChar w:fldCharType="begin" w:fldLock="1"/>
      </w:r>
      <w:r>
        <w:instrText xml:space="preserve"> PAGEREF _Toc162616938 \h </w:instrText>
      </w:r>
      <w:r>
        <w:fldChar w:fldCharType="separate"/>
      </w:r>
      <w:r>
        <w:t>60</w:t>
      </w:r>
      <w:r>
        <w:fldChar w:fldCharType="end"/>
      </w:r>
    </w:p>
    <w:p w14:paraId="34F255DE" w14:textId="3D4A81A8" w:rsidR="00296701" w:rsidRDefault="00296701">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_Toc162616939 \h </w:instrText>
      </w:r>
      <w:r>
        <w:fldChar w:fldCharType="separate"/>
      </w:r>
      <w:r>
        <w:t>60</w:t>
      </w:r>
      <w:r>
        <w:fldChar w:fldCharType="end"/>
      </w:r>
    </w:p>
    <w:p w14:paraId="4FD4FE5D" w14:textId="171D82BE" w:rsidR="00296701" w:rsidRDefault="00296701">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_Toc162616940 \h </w:instrText>
      </w:r>
      <w:r>
        <w:fldChar w:fldCharType="separate"/>
      </w:r>
      <w:r>
        <w:t>60</w:t>
      </w:r>
      <w:r>
        <w:fldChar w:fldCharType="end"/>
      </w:r>
    </w:p>
    <w:p w14:paraId="392F1206" w14:textId="73A5701E" w:rsidR="00296701" w:rsidRDefault="00296701">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_Toc162616941 \h </w:instrText>
      </w:r>
      <w:r>
        <w:fldChar w:fldCharType="separate"/>
      </w:r>
      <w:r>
        <w:t>61</w:t>
      </w:r>
      <w:r>
        <w:fldChar w:fldCharType="end"/>
      </w:r>
    </w:p>
    <w:p w14:paraId="5DD33AA8" w14:textId="272A4929" w:rsidR="00296701" w:rsidRDefault="00296701">
      <w:pPr>
        <w:pStyle w:val="TOC4"/>
        <w:rPr>
          <w:rFonts w:asciiTheme="minorHAnsi" w:eastAsiaTheme="minorEastAsia" w:hAnsiTheme="minorHAnsi" w:cstheme="minorBidi"/>
          <w:kern w:val="2"/>
          <w:sz w:val="22"/>
          <w:szCs w:val="22"/>
          <w14:ligatures w14:val="standardContextual"/>
        </w:rPr>
      </w:pPr>
      <w:r>
        <w:t>8.3.7.4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_Toc162616942 \h </w:instrText>
      </w:r>
      <w:r>
        <w:fldChar w:fldCharType="separate"/>
      </w:r>
      <w:r>
        <w:t>61</w:t>
      </w:r>
      <w:r>
        <w:fldChar w:fldCharType="end"/>
      </w:r>
    </w:p>
    <w:p w14:paraId="0B7E2E01" w14:textId="7A0F88BF" w:rsidR="00296701" w:rsidRDefault="00296701">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S-NG-RAN node Counter Check</w:t>
      </w:r>
      <w:r>
        <w:tab/>
      </w:r>
      <w:r>
        <w:fldChar w:fldCharType="begin" w:fldLock="1"/>
      </w:r>
      <w:r>
        <w:instrText xml:space="preserve"> PAGEREF _Toc162616943 \h </w:instrText>
      </w:r>
      <w:r>
        <w:fldChar w:fldCharType="separate"/>
      </w:r>
      <w:r>
        <w:t>61</w:t>
      </w:r>
      <w:r>
        <w:fldChar w:fldCharType="end"/>
      </w:r>
    </w:p>
    <w:p w14:paraId="02B79038" w14:textId="46E28687" w:rsidR="00296701" w:rsidRDefault="00296701">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_Toc162616944 \h </w:instrText>
      </w:r>
      <w:r>
        <w:fldChar w:fldCharType="separate"/>
      </w:r>
      <w:r>
        <w:t>61</w:t>
      </w:r>
      <w:r>
        <w:fldChar w:fldCharType="end"/>
      </w:r>
    </w:p>
    <w:p w14:paraId="57245C21" w14:textId="144B4C19" w:rsidR="00296701" w:rsidRDefault="00296701">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_Toc162616945 \h </w:instrText>
      </w:r>
      <w:r>
        <w:fldChar w:fldCharType="separate"/>
      </w:r>
      <w:r>
        <w:t>61</w:t>
      </w:r>
      <w:r>
        <w:fldChar w:fldCharType="end"/>
      </w:r>
    </w:p>
    <w:p w14:paraId="28EF4924" w14:textId="4E986A05" w:rsidR="00296701" w:rsidRDefault="00296701">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_Toc162616946 \h </w:instrText>
      </w:r>
      <w:r>
        <w:fldChar w:fldCharType="separate"/>
      </w:r>
      <w:r>
        <w:t>62</w:t>
      </w:r>
      <w:r>
        <w:fldChar w:fldCharType="end"/>
      </w:r>
    </w:p>
    <w:p w14:paraId="7ED5AAD0" w14:textId="687BEA07" w:rsidR="00296701" w:rsidRDefault="00296701">
      <w:pPr>
        <w:pStyle w:val="TOC4"/>
        <w:rPr>
          <w:rFonts w:asciiTheme="minorHAnsi" w:eastAsiaTheme="minorEastAsia" w:hAnsiTheme="minorHAnsi" w:cstheme="minorBidi"/>
          <w:kern w:val="2"/>
          <w:sz w:val="22"/>
          <w:szCs w:val="22"/>
          <w14:ligatures w14:val="standardContextual"/>
        </w:rPr>
      </w:pPr>
      <w:r>
        <w:t>8.3.8.4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_Toc162616947 \h </w:instrText>
      </w:r>
      <w:r>
        <w:fldChar w:fldCharType="separate"/>
      </w:r>
      <w:r>
        <w:t>62</w:t>
      </w:r>
      <w:r>
        <w:fldChar w:fldCharType="end"/>
      </w:r>
    </w:p>
    <w:p w14:paraId="6606EB5D" w14:textId="19611E1E" w:rsidR="00296701" w:rsidRDefault="00296701">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RRC Transfer</w:t>
      </w:r>
      <w:r>
        <w:tab/>
      </w:r>
      <w:r>
        <w:fldChar w:fldCharType="begin" w:fldLock="1"/>
      </w:r>
      <w:r>
        <w:instrText xml:space="preserve"> PAGEREF _Toc162616948 \h </w:instrText>
      </w:r>
      <w:r>
        <w:fldChar w:fldCharType="separate"/>
      </w:r>
      <w:r>
        <w:t>62</w:t>
      </w:r>
      <w:r>
        <w:fldChar w:fldCharType="end"/>
      </w:r>
    </w:p>
    <w:p w14:paraId="32804E17" w14:textId="251C960D" w:rsidR="00296701" w:rsidRDefault="00296701">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_Toc162616949 \h </w:instrText>
      </w:r>
      <w:r>
        <w:fldChar w:fldCharType="separate"/>
      </w:r>
      <w:r>
        <w:t>62</w:t>
      </w:r>
      <w:r>
        <w:fldChar w:fldCharType="end"/>
      </w:r>
    </w:p>
    <w:p w14:paraId="7F409321" w14:textId="5B10DBF9" w:rsidR="00296701" w:rsidRDefault="00296701">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_Toc162616950 \h </w:instrText>
      </w:r>
      <w:r>
        <w:fldChar w:fldCharType="separate"/>
      </w:r>
      <w:r>
        <w:t>62</w:t>
      </w:r>
      <w:r>
        <w:fldChar w:fldCharType="end"/>
      </w:r>
    </w:p>
    <w:p w14:paraId="6B5963D4" w14:textId="4CFA66AD" w:rsidR="00296701" w:rsidRDefault="00296701">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_Toc162616951 \h </w:instrText>
      </w:r>
      <w:r>
        <w:fldChar w:fldCharType="separate"/>
      </w:r>
      <w:r>
        <w:t>63</w:t>
      </w:r>
      <w:r>
        <w:fldChar w:fldCharType="end"/>
      </w:r>
    </w:p>
    <w:p w14:paraId="5F57AC2F" w14:textId="416DDBA4" w:rsidR="00296701" w:rsidRDefault="00296701">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_Toc162616952 \h </w:instrText>
      </w:r>
      <w:r>
        <w:fldChar w:fldCharType="separate"/>
      </w:r>
      <w:r>
        <w:t>63</w:t>
      </w:r>
      <w:r>
        <w:fldChar w:fldCharType="end"/>
      </w:r>
    </w:p>
    <w:p w14:paraId="41755DC4" w14:textId="585081BA" w:rsidR="00296701" w:rsidRDefault="00296701">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_Toc162616953 \h </w:instrText>
      </w:r>
      <w:r>
        <w:fldChar w:fldCharType="separate"/>
      </w:r>
      <w:r>
        <w:t>63</w:t>
      </w:r>
      <w:r>
        <w:fldChar w:fldCharType="end"/>
      </w:r>
    </w:p>
    <w:p w14:paraId="4E9B081C" w14:textId="7DCDB27B" w:rsidR="00296701" w:rsidRDefault="00296701">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_Toc162616954 \h </w:instrText>
      </w:r>
      <w:r>
        <w:fldChar w:fldCharType="separate"/>
      </w:r>
      <w:r>
        <w:t>63</w:t>
      </w:r>
      <w:r>
        <w:fldChar w:fldCharType="end"/>
      </w:r>
    </w:p>
    <w:p w14:paraId="2C930732" w14:textId="591FE1C8" w:rsidR="00296701" w:rsidRDefault="00296701">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 – M-NG-RAN node initiated</w:t>
      </w:r>
      <w:r>
        <w:tab/>
      </w:r>
      <w:r>
        <w:fldChar w:fldCharType="begin" w:fldLock="1"/>
      </w:r>
      <w:r>
        <w:instrText xml:space="preserve"> PAGEREF _Toc162616955 \h </w:instrText>
      </w:r>
      <w:r>
        <w:fldChar w:fldCharType="separate"/>
      </w:r>
      <w:r>
        <w:t>63</w:t>
      </w:r>
      <w:r>
        <w:fldChar w:fldCharType="end"/>
      </w:r>
    </w:p>
    <w:p w14:paraId="1F87C7A8" w14:textId="6F6150A1" w:rsidR="00296701" w:rsidRDefault="00296701">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Successful Operation – S-NG-RAN node initiated</w:t>
      </w:r>
      <w:r>
        <w:tab/>
      </w:r>
      <w:r>
        <w:fldChar w:fldCharType="begin" w:fldLock="1"/>
      </w:r>
      <w:r>
        <w:instrText xml:space="preserve"> PAGEREF _Toc162616956 \h </w:instrText>
      </w:r>
      <w:r>
        <w:fldChar w:fldCharType="separate"/>
      </w:r>
      <w:r>
        <w:t>64</w:t>
      </w:r>
      <w:r>
        <w:fldChar w:fldCharType="end"/>
      </w:r>
    </w:p>
    <w:p w14:paraId="37033E3D" w14:textId="454E6DAF" w:rsidR="00296701" w:rsidRDefault="00296701">
      <w:pPr>
        <w:pStyle w:val="TOC4"/>
        <w:rPr>
          <w:rFonts w:asciiTheme="minorHAnsi" w:eastAsiaTheme="minorEastAsia" w:hAnsiTheme="minorHAnsi" w:cstheme="minorBidi"/>
          <w:kern w:val="2"/>
          <w:sz w:val="22"/>
          <w:szCs w:val="22"/>
          <w14:ligatures w14:val="standardContextual"/>
        </w:rPr>
      </w:pPr>
      <w:r>
        <w:t>8.3.10.4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_Toc162616957 \h </w:instrText>
      </w:r>
      <w:r>
        <w:fldChar w:fldCharType="separate"/>
      </w:r>
      <w:r>
        <w:t>64</w:t>
      </w:r>
      <w:r>
        <w:fldChar w:fldCharType="end"/>
      </w:r>
    </w:p>
    <w:p w14:paraId="12778B92" w14:textId="0F20A293" w:rsidR="00296701" w:rsidRDefault="00296701">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_Toc162616958 \h </w:instrText>
      </w:r>
      <w:r>
        <w:fldChar w:fldCharType="separate"/>
      </w:r>
      <w:r>
        <w:t>64</w:t>
      </w:r>
      <w:r>
        <w:fldChar w:fldCharType="end"/>
      </w:r>
    </w:p>
    <w:p w14:paraId="0F32189D" w14:textId="49D580BE" w:rsidR="00296701" w:rsidRDefault="00296701">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_Toc162616959 \h </w:instrText>
      </w:r>
      <w:r>
        <w:fldChar w:fldCharType="separate"/>
      </w:r>
      <w:r>
        <w:t>64</w:t>
      </w:r>
      <w:r>
        <w:fldChar w:fldCharType="end"/>
      </w:r>
    </w:p>
    <w:p w14:paraId="0FE6F7D6" w14:textId="3B9D0436" w:rsidR="00296701" w:rsidRDefault="00296701">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_Toc162616960 \h </w:instrText>
      </w:r>
      <w:r>
        <w:fldChar w:fldCharType="separate"/>
      </w:r>
      <w:r>
        <w:t>65</w:t>
      </w:r>
      <w:r>
        <w:fldChar w:fldCharType="end"/>
      </w:r>
    </w:p>
    <w:p w14:paraId="2ABE7415" w14:textId="3A156BBE" w:rsidR="00296701" w:rsidRDefault="00296701">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_Toc162616961 \h </w:instrText>
      </w:r>
      <w:r>
        <w:fldChar w:fldCharType="separate"/>
      </w:r>
      <w:r>
        <w:t>65</w:t>
      </w:r>
      <w:r>
        <w:fldChar w:fldCharType="end"/>
      </w:r>
    </w:p>
    <w:p w14:paraId="67780AF7" w14:textId="4282406E" w:rsidR="00296701" w:rsidRDefault="00296701">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E-UTRA – NR Cell Resource Coordination</w:t>
      </w:r>
      <w:r>
        <w:tab/>
      </w:r>
      <w:r>
        <w:fldChar w:fldCharType="begin" w:fldLock="1"/>
      </w:r>
      <w:r>
        <w:instrText xml:space="preserve"> PAGEREF _Toc162616962 \h </w:instrText>
      </w:r>
      <w:r>
        <w:fldChar w:fldCharType="separate"/>
      </w:r>
      <w:r>
        <w:t>65</w:t>
      </w:r>
      <w:r>
        <w:fldChar w:fldCharType="end"/>
      </w:r>
    </w:p>
    <w:p w14:paraId="03498E8F" w14:textId="3F0792F1"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en-US"/>
        </w:rPr>
        <w:t>8.3.12.1</w:t>
      </w:r>
      <w:r>
        <w:rPr>
          <w:rFonts w:asciiTheme="minorHAnsi" w:eastAsiaTheme="minorEastAsia" w:hAnsiTheme="minorHAnsi" w:cstheme="minorBidi"/>
          <w:kern w:val="2"/>
          <w:sz w:val="22"/>
          <w:szCs w:val="22"/>
          <w14:ligatures w14:val="standardContextual"/>
        </w:rPr>
        <w:tab/>
      </w:r>
      <w:r w:rsidRPr="00F2277B">
        <w:rPr>
          <w:lang w:val="en-US"/>
        </w:rPr>
        <w:t>General</w:t>
      </w:r>
      <w:r>
        <w:tab/>
      </w:r>
      <w:r>
        <w:fldChar w:fldCharType="begin" w:fldLock="1"/>
      </w:r>
      <w:r>
        <w:instrText xml:space="preserve"> PAGEREF _Toc162616963 \h </w:instrText>
      </w:r>
      <w:r>
        <w:fldChar w:fldCharType="separate"/>
      </w:r>
      <w:r>
        <w:t>65</w:t>
      </w:r>
      <w:r>
        <w:fldChar w:fldCharType="end"/>
      </w:r>
    </w:p>
    <w:p w14:paraId="37EEBBD9" w14:textId="44BFA6E5"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en-US"/>
        </w:rP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_Toc162616964 \h </w:instrText>
      </w:r>
      <w:r>
        <w:fldChar w:fldCharType="separate"/>
      </w:r>
      <w:r>
        <w:t>66</w:t>
      </w:r>
      <w:r>
        <w:fldChar w:fldCharType="end"/>
      </w:r>
    </w:p>
    <w:p w14:paraId="5CA93AA4" w14:textId="719D7F9C" w:rsidR="00296701" w:rsidRDefault="00296701">
      <w:pPr>
        <w:pStyle w:val="TOC3"/>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_Toc162616965 \h </w:instrText>
      </w:r>
      <w:r>
        <w:fldChar w:fldCharType="separate"/>
      </w:r>
      <w:r>
        <w:t>67</w:t>
      </w:r>
      <w:r>
        <w:fldChar w:fldCharType="end"/>
      </w:r>
    </w:p>
    <w:p w14:paraId="633B8902" w14:textId="3BCB83D7" w:rsidR="00296701" w:rsidRDefault="00296701">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_Toc162616966 \h </w:instrText>
      </w:r>
      <w:r>
        <w:fldChar w:fldCharType="separate"/>
      </w:r>
      <w:r>
        <w:t>67</w:t>
      </w:r>
      <w:r>
        <w:fldChar w:fldCharType="end"/>
      </w:r>
    </w:p>
    <w:p w14:paraId="7E03ECFC" w14:textId="6DD3DCEF" w:rsidR="00296701" w:rsidRDefault="00296701">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_Toc162616967 \h </w:instrText>
      </w:r>
      <w:r>
        <w:fldChar w:fldCharType="separate"/>
      </w:r>
      <w:r>
        <w:t>67</w:t>
      </w:r>
      <w:r>
        <w:fldChar w:fldCharType="end"/>
      </w:r>
    </w:p>
    <w:p w14:paraId="77A788E3" w14:textId="4C2D95B4" w:rsidR="00296701" w:rsidRDefault="00296701">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_Toc162616968 \h </w:instrText>
      </w:r>
      <w:r>
        <w:fldChar w:fldCharType="separate"/>
      </w:r>
      <w:r>
        <w:t>67</w:t>
      </w:r>
      <w:r>
        <w:fldChar w:fldCharType="end"/>
      </w:r>
    </w:p>
    <w:p w14:paraId="713B6AB7" w14:textId="15FED584" w:rsidR="00296701" w:rsidRDefault="00296701">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_Toc162616969 \h </w:instrText>
      </w:r>
      <w:r>
        <w:fldChar w:fldCharType="separate"/>
      </w:r>
      <w:r>
        <w:t>67</w:t>
      </w:r>
      <w:r>
        <w:fldChar w:fldCharType="end"/>
      </w:r>
    </w:p>
    <w:p w14:paraId="0F79F13C" w14:textId="12B8E667" w:rsidR="00296701" w:rsidRDefault="00296701">
      <w:pPr>
        <w:pStyle w:val="TOC3"/>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_Toc162616970 \h </w:instrText>
      </w:r>
      <w:r>
        <w:fldChar w:fldCharType="separate"/>
      </w:r>
      <w:r>
        <w:t>67</w:t>
      </w:r>
      <w:r>
        <w:fldChar w:fldCharType="end"/>
      </w:r>
    </w:p>
    <w:p w14:paraId="54283CEC" w14:textId="5745DB3A" w:rsidR="00296701" w:rsidRDefault="00296701">
      <w:pPr>
        <w:pStyle w:val="TOC4"/>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_Toc162616971 \h </w:instrText>
      </w:r>
      <w:r>
        <w:fldChar w:fldCharType="separate"/>
      </w:r>
      <w:r>
        <w:t>67</w:t>
      </w:r>
      <w:r>
        <w:fldChar w:fldCharType="end"/>
      </w:r>
    </w:p>
    <w:p w14:paraId="26B6176E" w14:textId="6C4FC483" w:rsidR="00296701" w:rsidRDefault="00296701">
      <w:pPr>
        <w:pStyle w:val="TOC4"/>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_Toc162616972 \h </w:instrText>
      </w:r>
      <w:r>
        <w:fldChar w:fldCharType="separate"/>
      </w:r>
      <w:r>
        <w:t>67</w:t>
      </w:r>
      <w:r>
        <w:fldChar w:fldCharType="end"/>
      </w:r>
    </w:p>
    <w:p w14:paraId="32ADADCE" w14:textId="2F7F18A4" w:rsidR="00296701" w:rsidRDefault="00296701">
      <w:pPr>
        <w:pStyle w:val="TOC4"/>
        <w:rPr>
          <w:rFonts w:asciiTheme="minorHAnsi" w:eastAsiaTheme="minorEastAsia" w:hAnsiTheme="minorHAnsi" w:cstheme="minorBidi"/>
          <w:kern w:val="2"/>
          <w:sz w:val="22"/>
          <w:szCs w:val="22"/>
          <w14:ligatures w14:val="standardContextual"/>
        </w:rPr>
      </w:pPr>
      <w:r>
        <w:t>8.3.14.3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_Toc162616973 \h </w:instrText>
      </w:r>
      <w:r>
        <w:fldChar w:fldCharType="separate"/>
      </w:r>
      <w:r>
        <w:t>68</w:t>
      </w:r>
      <w:r>
        <w:fldChar w:fldCharType="end"/>
      </w:r>
    </w:p>
    <w:p w14:paraId="4BF17F51" w14:textId="43BE0D8F" w:rsidR="00296701" w:rsidRDefault="00296701">
      <w:pPr>
        <w:pStyle w:val="TOC3"/>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_Toc162616974 \h </w:instrText>
      </w:r>
      <w:r>
        <w:fldChar w:fldCharType="separate"/>
      </w:r>
      <w:r>
        <w:t>68</w:t>
      </w:r>
      <w:r>
        <w:fldChar w:fldCharType="end"/>
      </w:r>
    </w:p>
    <w:p w14:paraId="0AAE2B35" w14:textId="2F66F3F2" w:rsidR="00296701" w:rsidRDefault="00296701">
      <w:pPr>
        <w:pStyle w:val="TOC4"/>
        <w:rPr>
          <w:rFonts w:asciiTheme="minorHAnsi" w:eastAsiaTheme="minorEastAsia" w:hAnsiTheme="minorHAnsi" w:cstheme="minorBidi"/>
          <w:kern w:val="2"/>
          <w:sz w:val="22"/>
          <w:szCs w:val="22"/>
          <w14:ligatures w14:val="standardContextual"/>
        </w:rPr>
      </w:pPr>
      <w:r>
        <w:t>8.3.15.1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_Toc162616975 \h </w:instrText>
      </w:r>
      <w:r>
        <w:fldChar w:fldCharType="separate"/>
      </w:r>
      <w:r>
        <w:t>68</w:t>
      </w:r>
      <w:r>
        <w:fldChar w:fldCharType="end"/>
      </w:r>
    </w:p>
    <w:p w14:paraId="56BC4F7E" w14:textId="5FB6F820" w:rsidR="00296701" w:rsidRDefault="00296701">
      <w:pPr>
        <w:pStyle w:val="TOC4"/>
        <w:rPr>
          <w:rFonts w:asciiTheme="minorHAnsi" w:eastAsiaTheme="minorEastAsia" w:hAnsiTheme="minorHAnsi" w:cstheme="minorBidi"/>
          <w:kern w:val="2"/>
          <w:sz w:val="22"/>
          <w:szCs w:val="22"/>
          <w14:ligatures w14:val="standardContextual"/>
        </w:rPr>
      </w:pPr>
      <w:r>
        <w:t>8.3.15.2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_Toc162616976 \h </w:instrText>
      </w:r>
      <w:r>
        <w:fldChar w:fldCharType="separate"/>
      </w:r>
      <w:r>
        <w:t>68</w:t>
      </w:r>
      <w:r>
        <w:fldChar w:fldCharType="end"/>
      </w:r>
    </w:p>
    <w:p w14:paraId="11427A4E" w14:textId="2FF912F3" w:rsidR="00296701" w:rsidRDefault="00296701">
      <w:pPr>
        <w:pStyle w:val="TOC4"/>
        <w:rPr>
          <w:rFonts w:asciiTheme="minorHAnsi" w:eastAsiaTheme="minorEastAsia" w:hAnsiTheme="minorHAnsi" w:cstheme="minorBidi"/>
          <w:kern w:val="2"/>
          <w:sz w:val="22"/>
          <w:szCs w:val="22"/>
          <w14:ligatures w14:val="standardContextual"/>
        </w:rPr>
      </w:pPr>
      <w:r>
        <w:t>8.3.15.3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_Toc162616977 \h </w:instrText>
      </w:r>
      <w:r>
        <w:fldChar w:fldCharType="separate"/>
      </w:r>
      <w:r>
        <w:t>69</w:t>
      </w:r>
      <w:r>
        <w:fldChar w:fldCharType="end"/>
      </w:r>
    </w:p>
    <w:p w14:paraId="3E5ABA88" w14:textId="3A43D67E" w:rsidR="00296701" w:rsidRDefault="0029670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Global procedures</w:t>
      </w:r>
      <w:r>
        <w:tab/>
      </w:r>
      <w:r>
        <w:fldChar w:fldCharType="begin" w:fldLock="1"/>
      </w:r>
      <w:r>
        <w:instrText xml:space="preserve"> PAGEREF _Toc162616978 \h </w:instrText>
      </w:r>
      <w:r>
        <w:fldChar w:fldCharType="separate"/>
      </w:r>
      <w:r>
        <w:t>69</w:t>
      </w:r>
      <w:r>
        <w:fldChar w:fldCharType="end"/>
      </w:r>
    </w:p>
    <w:p w14:paraId="39B2D616" w14:textId="796EC4C0" w:rsidR="00296701" w:rsidRDefault="00296701">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Xn Setup</w:t>
      </w:r>
      <w:r>
        <w:tab/>
      </w:r>
      <w:r>
        <w:fldChar w:fldCharType="begin" w:fldLock="1"/>
      </w:r>
      <w:r>
        <w:instrText xml:space="preserve"> PAGEREF _Toc162616979 \h </w:instrText>
      </w:r>
      <w:r>
        <w:fldChar w:fldCharType="separate"/>
      </w:r>
      <w:r>
        <w:t>69</w:t>
      </w:r>
      <w:r>
        <w:fldChar w:fldCharType="end"/>
      </w:r>
    </w:p>
    <w:p w14:paraId="1CCBEC4D" w14:textId="6A1ED152" w:rsidR="00296701" w:rsidRDefault="00296701">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_Toc162616980 \h </w:instrText>
      </w:r>
      <w:r>
        <w:fldChar w:fldCharType="separate"/>
      </w:r>
      <w:r>
        <w:t>69</w:t>
      </w:r>
      <w:r>
        <w:fldChar w:fldCharType="end"/>
      </w:r>
    </w:p>
    <w:p w14:paraId="56350570" w14:textId="65F16343" w:rsidR="00296701" w:rsidRDefault="00296701">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_Toc162616981 \h </w:instrText>
      </w:r>
      <w:r>
        <w:fldChar w:fldCharType="separate"/>
      </w:r>
      <w:r>
        <w:t>69</w:t>
      </w:r>
      <w:r>
        <w:fldChar w:fldCharType="end"/>
      </w:r>
    </w:p>
    <w:p w14:paraId="4B1E6DC2" w14:textId="66AF83E0" w:rsidR="00296701" w:rsidRDefault="00296701">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_Toc162616982 \h </w:instrText>
      </w:r>
      <w:r>
        <w:fldChar w:fldCharType="separate"/>
      </w:r>
      <w:r>
        <w:t>71</w:t>
      </w:r>
      <w:r>
        <w:fldChar w:fldCharType="end"/>
      </w:r>
    </w:p>
    <w:p w14:paraId="69657DAC" w14:textId="1830E2B8" w:rsidR="00296701" w:rsidRDefault="00296701">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_Toc162616983 \h </w:instrText>
      </w:r>
      <w:r>
        <w:fldChar w:fldCharType="separate"/>
      </w:r>
      <w:r>
        <w:t>71</w:t>
      </w:r>
      <w:r>
        <w:fldChar w:fldCharType="end"/>
      </w:r>
    </w:p>
    <w:p w14:paraId="75931349" w14:textId="0C328E80" w:rsidR="00296701" w:rsidRDefault="00296701">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_Toc162616984 \h </w:instrText>
      </w:r>
      <w:r>
        <w:fldChar w:fldCharType="separate"/>
      </w:r>
      <w:r>
        <w:t>71</w:t>
      </w:r>
      <w:r>
        <w:fldChar w:fldCharType="end"/>
      </w:r>
    </w:p>
    <w:p w14:paraId="2657D5A0" w14:textId="5F58A149" w:rsidR="00296701" w:rsidRDefault="00296701">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_Toc162616985 \h </w:instrText>
      </w:r>
      <w:r>
        <w:fldChar w:fldCharType="separate"/>
      </w:r>
      <w:r>
        <w:t>71</w:t>
      </w:r>
      <w:r>
        <w:fldChar w:fldCharType="end"/>
      </w:r>
    </w:p>
    <w:p w14:paraId="12AB2994" w14:textId="4341B6B4" w:rsidR="00296701" w:rsidRDefault="00296701">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_Toc162616986 \h </w:instrText>
      </w:r>
      <w:r>
        <w:fldChar w:fldCharType="separate"/>
      </w:r>
      <w:r>
        <w:t>72</w:t>
      </w:r>
      <w:r>
        <w:fldChar w:fldCharType="end"/>
      </w:r>
    </w:p>
    <w:p w14:paraId="4B66CD0F" w14:textId="0F935709" w:rsidR="00296701" w:rsidRDefault="00296701">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_Toc162616987 \h </w:instrText>
      </w:r>
      <w:r>
        <w:fldChar w:fldCharType="separate"/>
      </w:r>
      <w:r>
        <w:t>75</w:t>
      </w:r>
      <w:r>
        <w:fldChar w:fldCharType="end"/>
      </w:r>
    </w:p>
    <w:p w14:paraId="41D59E6D" w14:textId="17F00CEA" w:rsidR="00296701" w:rsidRDefault="00296701">
      <w:pPr>
        <w:pStyle w:val="TOC4"/>
        <w:rPr>
          <w:rFonts w:asciiTheme="minorHAnsi" w:eastAsiaTheme="minorEastAsia" w:hAnsiTheme="minorHAnsi" w:cstheme="minorBidi"/>
          <w:kern w:val="2"/>
          <w:sz w:val="22"/>
          <w:szCs w:val="22"/>
          <w14:ligatures w14:val="standardContextual"/>
        </w:rPr>
      </w:pPr>
      <w:r>
        <w:t>8.4.2.</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_Toc162616988 \h </w:instrText>
      </w:r>
      <w:r>
        <w:fldChar w:fldCharType="separate"/>
      </w:r>
      <w:r>
        <w:t>75</w:t>
      </w:r>
      <w:r>
        <w:fldChar w:fldCharType="end"/>
      </w:r>
    </w:p>
    <w:p w14:paraId="3B2B9D9B" w14:textId="558A3F66" w:rsidR="00296701" w:rsidRDefault="00296701">
      <w:pPr>
        <w:pStyle w:val="TOC3"/>
        <w:rPr>
          <w:rFonts w:asciiTheme="minorHAnsi" w:eastAsiaTheme="minorEastAsia" w:hAnsiTheme="minorHAnsi" w:cstheme="minorBidi"/>
          <w:kern w:val="2"/>
          <w:sz w:val="22"/>
          <w:szCs w:val="22"/>
          <w14:ligatures w14:val="standardContextual"/>
        </w:rPr>
      </w:pPr>
      <w:r w:rsidRPr="00F2277B">
        <w:rPr>
          <w:lang w:val="en-US"/>
        </w:rPr>
        <w:t>8.4.3</w:t>
      </w:r>
      <w:r>
        <w:rPr>
          <w:rFonts w:asciiTheme="minorHAnsi" w:eastAsiaTheme="minorEastAsia" w:hAnsiTheme="minorHAnsi" w:cstheme="minorBidi"/>
          <w:kern w:val="2"/>
          <w:sz w:val="22"/>
          <w:szCs w:val="22"/>
          <w14:ligatures w14:val="standardContextual"/>
        </w:rPr>
        <w:tab/>
      </w:r>
      <w:r w:rsidRPr="00F2277B">
        <w:rPr>
          <w:lang w:val="en-US"/>
        </w:rPr>
        <w:t>Cell Activation</w:t>
      </w:r>
      <w:r>
        <w:tab/>
      </w:r>
      <w:r>
        <w:fldChar w:fldCharType="begin" w:fldLock="1"/>
      </w:r>
      <w:r>
        <w:instrText xml:space="preserve"> PAGEREF _Toc162616989 \h </w:instrText>
      </w:r>
      <w:r>
        <w:fldChar w:fldCharType="separate"/>
      </w:r>
      <w:r>
        <w:t>75</w:t>
      </w:r>
      <w:r>
        <w:fldChar w:fldCharType="end"/>
      </w:r>
    </w:p>
    <w:p w14:paraId="134A0D44" w14:textId="01FECB6C" w:rsidR="00296701" w:rsidRDefault="00296701">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_Toc162616990 \h </w:instrText>
      </w:r>
      <w:r>
        <w:fldChar w:fldCharType="separate"/>
      </w:r>
      <w:r>
        <w:t>75</w:t>
      </w:r>
      <w:r>
        <w:fldChar w:fldCharType="end"/>
      </w:r>
    </w:p>
    <w:p w14:paraId="1AEBA7E5" w14:textId="39A50C66" w:rsidR="00296701" w:rsidRDefault="00296701">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_Toc162616991 \h </w:instrText>
      </w:r>
      <w:r>
        <w:fldChar w:fldCharType="separate"/>
      </w:r>
      <w:r>
        <w:t>76</w:t>
      </w:r>
      <w:r>
        <w:fldChar w:fldCharType="end"/>
      </w:r>
    </w:p>
    <w:p w14:paraId="5D94CCE3" w14:textId="540B3AFE" w:rsidR="00296701" w:rsidRDefault="00296701">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_Toc162616992 \h </w:instrText>
      </w:r>
      <w:r>
        <w:fldChar w:fldCharType="separate"/>
      </w:r>
      <w:r>
        <w:t>76</w:t>
      </w:r>
      <w:r>
        <w:fldChar w:fldCharType="end"/>
      </w:r>
    </w:p>
    <w:p w14:paraId="3085125B" w14:textId="41E2EC28"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en-US"/>
        </w:rPr>
        <w:t>8.4.3.4</w:t>
      </w:r>
      <w:r>
        <w:rPr>
          <w:rFonts w:asciiTheme="minorHAnsi" w:eastAsiaTheme="minorEastAsia" w:hAnsiTheme="minorHAnsi" w:cstheme="minorBidi"/>
          <w:kern w:val="2"/>
          <w:sz w:val="22"/>
          <w:szCs w:val="22"/>
          <w14:ligatures w14:val="standardContextual"/>
        </w:rPr>
        <w:tab/>
      </w:r>
      <w:r w:rsidRPr="00F2277B">
        <w:rPr>
          <w:lang w:val="en-US"/>
        </w:rPr>
        <w:t>Abnormal Conditions</w:t>
      </w:r>
      <w:r>
        <w:tab/>
      </w:r>
      <w:r>
        <w:fldChar w:fldCharType="begin" w:fldLock="1"/>
      </w:r>
      <w:r>
        <w:instrText xml:space="preserve"> PAGEREF _Toc162616993 \h </w:instrText>
      </w:r>
      <w:r>
        <w:fldChar w:fldCharType="separate"/>
      </w:r>
      <w:r>
        <w:t>76</w:t>
      </w:r>
      <w:r>
        <w:fldChar w:fldCharType="end"/>
      </w:r>
    </w:p>
    <w:p w14:paraId="7C1E0A7E" w14:textId="4799EAFE" w:rsidR="00296701" w:rsidRDefault="00296701">
      <w:pPr>
        <w:pStyle w:val="TOC3"/>
        <w:rPr>
          <w:rFonts w:asciiTheme="minorHAnsi" w:eastAsiaTheme="minorEastAsia" w:hAnsiTheme="minorHAnsi" w:cstheme="minorBidi"/>
          <w:kern w:val="2"/>
          <w:sz w:val="22"/>
          <w:szCs w:val="22"/>
          <w14:ligatures w14:val="standardContextual"/>
        </w:rPr>
      </w:pPr>
      <w:r>
        <w:t>8.</w:t>
      </w:r>
      <w:r w:rsidRPr="00F2277B">
        <w:rPr>
          <w:rFonts w:eastAsia="SimSun"/>
          <w:lang w:eastAsia="zh-CN"/>
        </w:rPr>
        <w:t>4.4</w:t>
      </w:r>
      <w:r>
        <w:rPr>
          <w:rFonts w:asciiTheme="minorHAnsi" w:eastAsiaTheme="minorEastAsia" w:hAnsiTheme="minorHAnsi" w:cstheme="minorBidi"/>
          <w:kern w:val="2"/>
          <w:sz w:val="22"/>
          <w:szCs w:val="22"/>
          <w14:ligatures w14:val="standardContextual"/>
        </w:rPr>
        <w:tab/>
      </w:r>
      <w:r w:rsidRPr="00F2277B">
        <w:rPr>
          <w:rFonts w:eastAsia="SimSun"/>
          <w:lang w:eastAsia="zh-CN"/>
        </w:rPr>
        <w:t>Reset</w:t>
      </w:r>
      <w:r>
        <w:tab/>
      </w:r>
      <w:r>
        <w:fldChar w:fldCharType="begin" w:fldLock="1"/>
      </w:r>
      <w:r>
        <w:instrText xml:space="preserve"> PAGEREF _Toc162616994 \h </w:instrText>
      </w:r>
      <w:r>
        <w:fldChar w:fldCharType="separate"/>
      </w:r>
      <w:r>
        <w:t>77</w:t>
      </w:r>
      <w:r>
        <w:fldChar w:fldCharType="end"/>
      </w:r>
    </w:p>
    <w:p w14:paraId="27857105" w14:textId="5006B253"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_Toc162616995 \h </w:instrText>
      </w:r>
      <w:r>
        <w:fldChar w:fldCharType="separate"/>
      </w:r>
      <w:r>
        <w:t>77</w:t>
      </w:r>
      <w:r>
        <w:fldChar w:fldCharType="end"/>
      </w:r>
    </w:p>
    <w:p w14:paraId="454DA05D" w14:textId="26ADF209"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_Toc162616996 \h </w:instrText>
      </w:r>
      <w:r>
        <w:fldChar w:fldCharType="separate"/>
      </w:r>
      <w:r>
        <w:t>77</w:t>
      </w:r>
      <w:r>
        <w:fldChar w:fldCharType="end"/>
      </w:r>
    </w:p>
    <w:p w14:paraId="4E0DD791" w14:textId="6C461E78"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_Toc162616997 \h </w:instrText>
      </w:r>
      <w:r>
        <w:fldChar w:fldCharType="separate"/>
      </w:r>
      <w:r>
        <w:t>78</w:t>
      </w:r>
      <w:r>
        <w:fldChar w:fldCharType="end"/>
      </w:r>
    </w:p>
    <w:p w14:paraId="0413AFF8" w14:textId="38B8918D"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4</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_Toc162616998 \h </w:instrText>
      </w:r>
      <w:r>
        <w:fldChar w:fldCharType="separate"/>
      </w:r>
      <w:r>
        <w:t>78</w:t>
      </w:r>
      <w:r>
        <w:fldChar w:fldCharType="end"/>
      </w:r>
    </w:p>
    <w:p w14:paraId="02526BDA" w14:textId="4AD229F4" w:rsidR="00296701" w:rsidRDefault="00296701">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_Toc162616999 \h </w:instrText>
      </w:r>
      <w:r>
        <w:fldChar w:fldCharType="separate"/>
      </w:r>
      <w:r>
        <w:t>78</w:t>
      </w:r>
      <w:r>
        <w:fldChar w:fldCharType="end"/>
      </w:r>
    </w:p>
    <w:p w14:paraId="2F004ADC" w14:textId="72C26B1B" w:rsidR="00296701" w:rsidRDefault="00296701">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_Toc162617000 \h </w:instrText>
      </w:r>
      <w:r>
        <w:fldChar w:fldCharType="separate"/>
      </w:r>
      <w:r>
        <w:t>78</w:t>
      </w:r>
      <w:r>
        <w:fldChar w:fldCharType="end"/>
      </w:r>
    </w:p>
    <w:p w14:paraId="3944AA66" w14:textId="2BD6C911" w:rsidR="00296701" w:rsidRDefault="00296701">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_Toc162617001 \h </w:instrText>
      </w:r>
      <w:r>
        <w:fldChar w:fldCharType="separate"/>
      </w:r>
      <w:r>
        <w:t>78</w:t>
      </w:r>
      <w:r>
        <w:fldChar w:fldCharType="end"/>
      </w:r>
    </w:p>
    <w:p w14:paraId="1A49D8AF" w14:textId="28F09E53" w:rsidR="00296701" w:rsidRDefault="00296701">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_Toc162617002 \h </w:instrText>
      </w:r>
      <w:r>
        <w:fldChar w:fldCharType="separate"/>
      </w:r>
      <w:r>
        <w:t>78</w:t>
      </w:r>
      <w:r>
        <w:fldChar w:fldCharType="end"/>
      </w:r>
    </w:p>
    <w:p w14:paraId="1E0A6BF2" w14:textId="349D60CF" w:rsidR="00296701" w:rsidRDefault="00296701">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_Toc162617003 \h </w:instrText>
      </w:r>
      <w:r>
        <w:fldChar w:fldCharType="separate"/>
      </w:r>
      <w:r>
        <w:t>79</w:t>
      </w:r>
      <w:r>
        <w:fldChar w:fldCharType="end"/>
      </w:r>
    </w:p>
    <w:p w14:paraId="10DBE980" w14:textId="639BC63E" w:rsidR="00296701" w:rsidRDefault="00296701">
      <w:pPr>
        <w:pStyle w:val="TOC3"/>
        <w:rPr>
          <w:rFonts w:asciiTheme="minorHAnsi" w:eastAsiaTheme="minorEastAsia" w:hAnsiTheme="minorHAnsi" w:cstheme="minorBidi"/>
          <w:kern w:val="2"/>
          <w:sz w:val="22"/>
          <w:szCs w:val="22"/>
          <w14:ligatures w14:val="standardContextual"/>
        </w:rPr>
      </w:pPr>
      <w:r>
        <w:t>8.</w:t>
      </w:r>
      <w:r w:rsidRPr="00F2277B">
        <w:rPr>
          <w:rFonts w:eastAsia="SimSun"/>
          <w:lang w:eastAsia="zh-CN"/>
        </w:rPr>
        <w:t>4.6</w:t>
      </w:r>
      <w:r>
        <w:rPr>
          <w:rFonts w:asciiTheme="minorHAnsi" w:eastAsiaTheme="minorEastAsia" w:hAnsiTheme="minorHAnsi" w:cstheme="minorBidi"/>
          <w:kern w:val="2"/>
          <w:sz w:val="22"/>
          <w:szCs w:val="22"/>
          <w14:ligatures w14:val="standardContextual"/>
        </w:rPr>
        <w:tab/>
      </w:r>
      <w:r>
        <w:t>Xn Removal</w:t>
      </w:r>
      <w:r>
        <w:tab/>
      </w:r>
      <w:r>
        <w:fldChar w:fldCharType="begin" w:fldLock="1"/>
      </w:r>
      <w:r>
        <w:instrText xml:space="preserve"> PAGEREF _Toc162617004 \h </w:instrText>
      </w:r>
      <w:r>
        <w:fldChar w:fldCharType="separate"/>
      </w:r>
      <w:r>
        <w:t>79</w:t>
      </w:r>
      <w:r>
        <w:fldChar w:fldCharType="end"/>
      </w:r>
    </w:p>
    <w:p w14:paraId="5F998B05" w14:textId="4B83DE83" w:rsidR="00296701" w:rsidRDefault="00296701">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_Toc162617005 \h </w:instrText>
      </w:r>
      <w:r>
        <w:fldChar w:fldCharType="separate"/>
      </w:r>
      <w:r>
        <w:t>79</w:t>
      </w:r>
      <w:r>
        <w:fldChar w:fldCharType="end"/>
      </w:r>
    </w:p>
    <w:p w14:paraId="20772F83" w14:textId="41F0893D" w:rsidR="00296701" w:rsidRDefault="00296701">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_Toc162617006 \h </w:instrText>
      </w:r>
      <w:r>
        <w:fldChar w:fldCharType="separate"/>
      </w:r>
      <w:r>
        <w:t>79</w:t>
      </w:r>
      <w:r>
        <w:fldChar w:fldCharType="end"/>
      </w:r>
    </w:p>
    <w:p w14:paraId="17666F43" w14:textId="6886F5D4" w:rsidR="00296701" w:rsidRDefault="00296701">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_Toc162617007 \h </w:instrText>
      </w:r>
      <w:r>
        <w:fldChar w:fldCharType="separate"/>
      </w:r>
      <w:r>
        <w:t>80</w:t>
      </w:r>
      <w:r>
        <w:fldChar w:fldCharType="end"/>
      </w:r>
    </w:p>
    <w:p w14:paraId="4FC7196F" w14:textId="3ED5278B" w:rsidR="00296701" w:rsidRDefault="00296701">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_Toc162617008 \h </w:instrText>
      </w:r>
      <w:r>
        <w:fldChar w:fldCharType="separate"/>
      </w:r>
      <w:r>
        <w:t>80</w:t>
      </w:r>
      <w:r>
        <w:fldChar w:fldCharType="end"/>
      </w:r>
    </w:p>
    <w:p w14:paraId="242784BA" w14:textId="7F679DF1" w:rsidR="00296701" w:rsidRDefault="00296701">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_Toc162617009 \h </w:instrText>
      </w:r>
      <w:r>
        <w:fldChar w:fldCharType="separate"/>
      </w:r>
      <w:r>
        <w:t>80</w:t>
      </w:r>
      <w:r>
        <w:fldChar w:fldCharType="end"/>
      </w:r>
    </w:p>
    <w:p w14:paraId="1B1B9F66" w14:textId="3789E2F6"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_Toc162617010 \h </w:instrText>
      </w:r>
      <w:r>
        <w:fldChar w:fldCharType="separate"/>
      </w:r>
      <w:r>
        <w:t>80</w:t>
      </w:r>
      <w:r>
        <w:fldChar w:fldCharType="end"/>
      </w:r>
    </w:p>
    <w:p w14:paraId="0DBEDF01" w14:textId="02D131AD"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4.7</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_Toc162617011 \h </w:instrText>
      </w:r>
      <w:r>
        <w:fldChar w:fldCharType="separate"/>
      </w:r>
      <w:r>
        <w:t>80</w:t>
      </w:r>
      <w:r>
        <w:fldChar w:fldCharType="end"/>
      </w:r>
    </w:p>
    <w:p w14:paraId="6E7DDFC2" w14:textId="247CB1EF"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_Toc162617012 \h </w:instrText>
      </w:r>
      <w:r>
        <w:fldChar w:fldCharType="separate"/>
      </w:r>
      <w:r>
        <w:t>81</w:t>
      </w:r>
      <w:r>
        <w:fldChar w:fldCharType="end"/>
      </w:r>
    </w:p>
    <w:p w14:paraId="6DFE10BB" w14:textId="3FDCD5FD"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4.7</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_Toc162617013 \h </w:instrText>
      </w:r>
      <w:r>
        <w:fldChar w:fldCharType="separate"/>
      </w:r>
      <w:r>
        <w:t>81</w:t>
      </w:r>
      <w:r>
        <w:fldChar w:fldCharType="end"/>
      </w:r>
    </w:p>
    <w:p w14:paraId="46D4CE7E" w14:textId="4A46438F" w:rsidR="00296701" w:rsidRDefault="00296701">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8</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_Toc162617014 \h </w:instrText>
      </w:r>
      <w:r>
        <w:fldChar w:fldCharType="separate"/>
      </w:r>
      <w:r>
        <w:t>81</w:t>
      </w:r>
      <w:r>
        <w:fldChar w:fldCharType="end"/>
      </w:r>
    </w:p>
    <w:p w14:paraId="6D029BA7" w14:textId="43DB921F"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4.8</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_Toc162617015 \h </w:instrText>
      </w:r>
      <w:r>
        <w:fldChar w:fldCharType="separate"/>
      </w:r>
      <w:r>
        <w:t>81</w:t>
      </w:r>
      <w:r>
        <w:fldChar w:fldCharType="end"/>
      </w:r>
    </w:p>
    <w:p w14:paraId="181A3461" w14:textId="731D9073"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4.8</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_Toc162617016 \h </w:instrText>
      </w:r>
      <w:r>
        <w:fldChar w:fldCharType="separate"/>
      </w:r>
      <w:r>
        <w:t>81</w:t>
      </w:r>
      <w:r>
        <w:fldChar w:fldCharType="end"/>
      </w:r>
    </w:p>
    <w:p w14:paraId="4058377E" w14:textId="4BBDB36C"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4.8</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_Toc162617017 \h </w:instrText>
      </w:r>
      <w:r>
        <w:fldChar w:fldCharType="separate"/>
      </w:r>
      <w:r>
        <w:t>81</w:t>
      </w:r>
      <w:r>
        <w:fldChar w:fldCharType="end"/>
      </w:r>
    </w:p>
    <w:p w14:paraId="1355B6D7" w14:textId="20974C71" w:rsidR="00296701" w:rsidRDefault="00296701">
      <w:pPr>
        <w:pStyle w:val="TOC4"/>
        <w:rPr>
          <w:rFonts w:asciiTheme="minorHAnsi" w:eastAsiaTheme="minorEastAsia" w:hAnsiTheme="minorHAnsi" w:cstheme="minorBidi"/>
          <w:kern w:val="2"/>
          <w:sz w:val="22"/>
          <w:szCs w:val="22"/>
          <w14:ligatures w14:val="standardContextual"/>
        </w:rPr>
      </w:pPr>
      <w:r>
        <w:t>8.</w:t>
      </w:r>
      <w:r>
        <w:rPr>
          <w:lang w:eastAsia="zh-CN"/>
        </w:rPr>
        <w:t>4.8</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_Toc162617018 \h </w:instrText>
      </w:r>
      <w:r>
        <w:fldChar w:fldCharType="separate"/>
      </w:r>
      <w:r>
        <w:t>82</w:t>
      </w:r>
      <w:r>
        <w:fldChar w:fldCharType="end"/>
      </w:r>
    </w:p>
    <w:p w14:paraId="5A541651" w14:textId="4EB00B1E" w:rsidR="00296701" w:rsidRDefault="00296701">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Mobility Settings Change</w:t>
      </w:r>
      <w:r>
        <w:tab/>
      </w:r>
      <w:r>
        <w:fldChar w:fldCharType="begin" w:fldLock="1"/>
      </w:r>
      <w:r>
        <w:instrText xml:space="preserve"> PAGEREF _Toc162617019 \h </w:instrText>
      </w:r>
      <w:r>
        <w:fldChar w:fldCharType="separate"/>
      </w:r>
      <w:r>
        <w:t>82</w:t>
      </w:r>
      <w:r>
        <w:fldChar w:fldCharType="end"/>
      </w:r>
    </w:p>
    <w:p w14:paraId="66E914D0" w14:textId="269F2C68" w:rsidR="00296701" w:rsidRDefault="00296701">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_Toc162617020 \h </w:instrText>
      </w:r>
      <w:r>
        <w:fldChar w:fldCharType="separate"/>
      </w:r>
      <w:r>
        <w:t>82</w:t>
      </w:r>
      <w:r>
        <w:fldChar w:fldCharType="end"/>
      </w:r>
    </w:p>
    <w:p w14:paraId="16D06547" w14:textId="7DE8642A" w:rsidR="00296701" w:rsidRDefault="00296701">
      <w:pPr>
        <w:pStyle w:val="TOC4"/>
        <w:rPr>
          <w:rFonts w:asciiTheme="minorHAnsi" w:eastAsiaTheme="minorEastAsia" w:hAnsiTheme="minorHAnsi" w:cstheme="minorBidi"/>
          <w:kern w:val="2"/>
          <w:sz w:val="22"/>
          <w:szCs w:val="22"/>
          <w14:ligatures w14:val="standardContextual"/>
        </w:rPr>
      </w:pPr>
      <w:r>
        <w:t>8.4.9.2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_Toc162617021 \h </w:instrText>
      </w:r>
      <w:r>
        <w:fldChar w:fldCharType="separate"/>
      </w:r>
      <w:r>
        <w:t>82</w:t>
      </w:r>
      <w:r>
        <w:fldChar w:fldCharType="end"/>
      </w:r>
    </w:p>
    <w:p w14:paraId="53CA15FB" w14:textId="673E678F" w:rsidR="00296701" w:rsidRDefault="00296701">
      <w:pPr>
        <w:pStyle w:val="TOC4"/>
        <w:rPr>
          <w:rFonts w:asciiTheme="minorHAnsi" w:eastAsiaTheme="minorEastAsia" w:hAnsiTheme="minorHAnsi" w:cstheme="minorBidi"/>
          <w:kern w:val="2"/>
          <w:sz w:val="22"/>
          <w:szCs w:val="22"/>
          <w14:ligatures w14:val="standardContextual"/>
        </w:rPr>
      </w:pPr>
      <w:r>
        <w:t>8.4.9.3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_Toc162617022 \h </w:instrText>
      </w:r>
      <w:r>
        <w:fldChar w:fldCharType="separate"/>
      </w:r>
      <w:r>
        <w:t>82</w:t>
      </w:r>
      <w:r>
        <w:fldChar w:fldCharType="end"/>
      </w:r>
    </w:p>
    <w:p w14:paraId="0ABA1913" w14:textId="213828F7" w:rsidR="00296701" w:rsidRDefault="00296701">
      <w:pPr>
        <w:pStyle w:val="TOC4"/>
        <w:rPr>
          <w:rFonts w:asciiTheme="minorHAnsi" w:eastAsiaTheme="minorEastAsia" w:hAnsiTheme="minorHAnsi" w:cstheme="minorBidi"/>
          <w:kern w:val="2"/>
          <w:sz w:val="22"/>
          <w:szCs w:val="22"/>
          <w14:ligatures w14:val="standardContextual"/>
        </w:rPr>
      </w:pPr>
      <w:r>
        <w:t>8.4.9.4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_Toc162617023 \h </w:instrText>
      </w:r>
      <w:r>
        <w:fldChar w:fldCharType="separate"/>
      </w:r>
      <w:r>
        <w:t>82</w:t>
      </w:r>
      <w:r>
        <w:fldChar w:fldCharType="end"/>
      </w:r>
    </w:p>
    <w:p w14:paraId="2060AE0B" w14:textId="327190CB" w:rsidR="00296701" w:rsidRDefault="00296701">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_Toc162617024 \h </w:instrText>
      </w:r>
      <w:r>
        <w:fldChar w:fldCharType="separate"/>
      </w:r>
      <w:r>
        <w:t>83</w:t>
      </w:r>
      <w:r>
        <w:fldChar w:fldCharType="end"/>
      </w:r>
    </w:p>
    <w:p w14:paraId="3801A20E" w14:textId="301E587F" w:rsidR="00296701" w:rsidRDefault="00296701">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_Toc162617025 \h </w:instrText>
      </w:r>
      <w:r>
        <w:fldChar w:fldCharType="separate"/>
      </w:r>
      <w:r>
        <w:t>83</w:t>
      </w:r>
      <w:r>
        <w:fldChar w:fldCharType="end"/>
      </w:r>
    </w:p>
    <w:p w14:paraId="31B2C68F" w14:textId="60F28566" w:rsidR="00296701" w:rsidRDefault="00296701">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_Toc162617026 \h </w:instrText>
      </w:r>
      <w:r>
        <w:fldChar w:fldCharType="separate"/>
      </w:r>
      <w:r>
        <w:t>83</w:t>
      </w:r>
      <w:r>
        <w:fldChar w:fldCharType="end"/>
      </w:r>
    </w:p>
    <w:p w14:paraId="32781CC3" w14:textId="0EC6E5E5" w:rsidR="00296701" w:rsidRDefault="00296701">
      <w:pPr>
        <w:pStyle w:val="TOC4"/>
        <w:rPr>
          <w:rFonts w:asciiTheme="minorHAnsi" w:eastAsiaTheme="minorEastAsia" w:hAnsiTheme="minorHAnsi" w:cstheme="minorBidi"/>
          <w:kern w:val="2"/>
          <w:sz w:val="22"/>
          <w:szCs w:val="22"/>
          <w14:ligatures w14:val="standardContextual"/>
        </w:rPr>
      </w:pPr>
      <w:r>
        <w:t>8.4.10.3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_Toc162617027 \h </w:instrText>
      </w:r>
      <w:r>
        <w:fldChar w:fldCharType="separate"/>
      </w:r>
      <w:r>
        <w:t>84</w:t>
      </w:r>
      <w:r>
        <w:fldChar w:fldCharType="end"/>
      </w:r>
    </w:p>
    <w:p w14:paraId="44F44340" w14:textId="166CE81D" w:rsidR="00296701" w:rsidRDefault="00296701">
      <w:pPr>
        <w:pStyle w:val="TOC4"/>
        <w:rPr>
          <w:rFonts w:asciiTheme="minorHAnsi" w:eastAsiaTheme="minorEastAsia" w:hAnsiTheme="minorHAnsi" w:cstheme="minorBidi"/>
          <w:kern w:val="2"/>
          <w:sz w:val="22"/>
          <w:szCs w:val="22"/>
          <w14:ligatures w14:val="standardContextual"/>
        </w:rPr>
      </w:pPr>
      <w:r>
        <w:t>8.4.10.4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_Toc162617028 \h </w:instrText>
      </w:r>
      <w:r>
        <w:fldChar w:fldCharType="separate"/>
      </w:r>
      <w:r>
        <w:t>84</w:t>
      </w:r>
      <w:r>
        <w:fldChar w:fldCharType="end"/>
      </w:r>
    </w:p>
    <w:p w14:paraId="69C4C2FE" w14:textId="6088B21B" w:rsidR="00296701" w:rsidRDefault="00296701">
      <w:pPr>
        <w:pStyle w:val="TOC3"/>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_Toc162617029 \h </w:instrText>
      </w:r>
      <w:r>
        <w:fldChar w:fldCharType="separate"/>
      </w:r>
      <w:r>
        <w:t>85</w:t>
      </w:r>
      <w:r>
        <w:fldChar w:fldCharType="end"/>
      </w:r>
    </w:p>
    <w:p w14:paraId="3C7974D2" w14:textId="7F864E10" w:rsidR="00296701" w:rsidRDefault="00296701">
      <w:pPr>
        <w:pStyle w:val="TOC4"/>
        <w:rPr>
          <w:rFonts w:asciiTheme="minorHAnsi" w:eastAsiaTheme="minorEastAsia" w:hAnsiTheme="minorHAnsi" w:cstheme="minorBidi"/>
          <w:kern w:val="2"/>
          <w:sz w:val="22"/>
          <w:szCs w:val="22"/>
          <w14:ligatures w14:val="standardContextual"/>
        </w:rPr>
      </w:pPr>
      <w:r>
        <w:t>8.4.11.1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_Toc162617030 \h </w:instrText>
      </w:r>
      <w:r>
        <w:fldChar w:fldCharType="separate"/>
      </w:r>
      <w:r>
        <w:t>85</w:t>
      </w:r>
      <w:r>
        <w:fldChar w:fldCharType="end"/>
      </w:r>
    </w:p>
    <w:p w14:paraId="1A83815F" w14:textId="3332B564" w:rsidR="00296701" w:rsidRDefault="00296701">
      <w:pPr>
        <w:pStyle w:val="TOC4"/>
        <w:rPr>
          <w:rFonts w:asciiTheme="minorHAnsi" w:eastAsiaTheme="minorEastAsia" w:hAnsiTheme="minorHAnsi" w:cstheme="minorBidi"/>
          <w:kern w:val="2"/>
          <w:sz w:val="22"/>
          <w:szCs w:val="22"/>
          <w14:ligatures w14:val="standardContextual"/>
        </w:rPr>
      </w:pPr>
      <w:r>
        <w:t>8.4.11.2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_Toc162617031 \h </w:instrText>
      </w:r>
      <w:r>
        <w:fldChar w:fldCharType="separate"/>
      </w:r>
      <w:r>
        <w:t>85</w:t>
      </w:r>
      <w:r>
        <w:fldChar w:fldCharType="end"/>
      </w:r>
    </w:p>
    <w:p w14:paraId="4206CE43" w14:textId="5AB7E318" w:rsidR="00296701" w:rsidRDefault="00296701">
      <w:pPr>
        <w:pStyle w:val="TOC4"/>
        <w:rPr>
          <w:rFonts w:asciiTheme="minorHAnsi" w:eastAsiaTheme="minorEastAsia" w:hAnsiTheme="minorHAnsi" w:cstheme="minorBidi"/>
          <w:kern w:val="2"/>
          <w:sz w:val="22"/>
          <w:szCs w:val="22"/>
          <w14:ligatures w14:val="standardContextual"/>
        </w:rPr>
      </w:pPr>
      <w:r>
        <w:t>8.4.11.3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_Toc162617032 \h </w:instrText>
      </w:r>
      <w:r>
        <w:fldChar w:fldCharType="separate"/>
      </w:r>
      <w:r>
        <w:t>85</w:t>
      </w:r>
      <w:r>
        <w:fldChar w:fldCharType="end"/>
      </w:r>
    </w:p>
    <w:p w14:paraId="1A23B563" w14:textId="2EFB3C75" w:rsidR="00296701" w:rsidRDefault="00296701">
      <w:pPr>
        <w:pStyle w:val="TOC4"/>
        <w:rPr>
          <w:rFonts w:asciiTheme="minorHAnsi" w:eastAsiaTheme="minorEastAsia" w:hAnsiTheme="minorHAnsi" w:cstheme="minorBidi"/>
          <w:kern w:val="2"/>
          <w:sz w:val="22"/>
          <w:szCs w:val="22"/>
          <w14:ligatures w14:val="standardContextual"/>
        </w:rPr>
      </w:pPr>
      <w:r>
        <w:t>8.4.11.4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_Toc162617033 \h </w:instrText>
      </w:r>
      <w:r>
        <w:fldChar w:fldCharType="separate"/>
      </w:r>
      <w:r>
        <w:t>85</w:t>
      </w:r>
      <w:r>
        <w:fldChar w:fldCharType="end"/>
      </w:r>
    </w:p>
    <w:p w14:paraId="66F250A8" w14:textId="3B9CE38B" w:rsidR="00296701" w:rsidRDefault="00296701">
      <w:pPr>
        <w:pStyle w:val="TOC3"/>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Access And Mobility Indication</w:t>
      </w:r>
      <w:r>
        <w:tab/>
      </w:r>
      <w:r>
        <w:fldChar w:fldCharType="begin" w:fldLock="1"/>
      </w:r>
      <w:r>
        <w:instrText xml:space="preserve"> PAGEREF _Toc162617034 \h </w:instrText>
      </w:r>
      <w:r>
        <w:fldChar w:fldCharType="separate"/>
      </w:r>
      <w:r>
        <w:t>85</w:t>
      </w:r>
      <w:r>
        <w:fldChar w:fldCharType="end"/>
      </w:r>
    </w:p>
    <w:p w14:paraId="790D37FC" w14:textId="40FA6F31" w:rsidR="00296701" w:rsidRDefault="00296701">
      <w:pPr>
        <w:pStyle w:val="TOC4"/>
        <w:rPr>
          <w:rFonts w:asciiTheme="minorHAnsi" w:eastAsiaTheme="minorEastAsia" w:hAnsiTheme="minorHAnsi" w:cstheme="minorBidi"/>
          <w:kern w:val="2"/>
          <w:sz w:val="22"/>
          <w:szCs w:val="22"/>
          <w14:ligatures w14:val="standardContextual"/>
        </w:rPr>
      </w:pPr>
      <w:r>
        <w:t>8.4.12.1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_Toc162617035 \h </w:instrText>
      </w:r>
      <w:r>
        <w:fldChar w:fldCharType="separate"/>
      </w:r>
      <w:r>
        <w:t>85</w:t>
      </w:r>
      <w:r>
        <w:fldChar w:fldCharType="end"/>
      </w:r>
    </w:p>
    <w:p w14:paraId="0B29C186" w14:textId="489BD395" w:rsidR="00296701" w:rsidRDefault="00296701">
      <w:pPr>
        <w:pStyle w:val="TOC4"/>
        <w:rPr>
          <w:rFonts w:asciiTheme="minorHAnsi" w:eastAsiaTheme="minorEastAsia" w:hAnsiTheme="minorHAnsi" w:cstheme="minorBidi"/>
          <w:kern w:val="2"/>
          <w:sz w:val="22"/>
          <w:szCs w:val="22"/>
          <w14:ligatures w14:val="standardContextual"/>
        </w:rPr>
      </w:pPr>
      <w:r>
        <w:t>8.4.12.2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_Toc162617036 \h </w:instrText>
      </w:r>
      <w:r>
        <w:fldChar w:fldCharType="separate"/>
      </w:r>
      <w:r>
        <w:t>86</w:t>
      </w:r>
      <w:r>
        <w:fldChar w:fldCharType="end"/>
      </w:r>
    </w:p>
    <w:p w14:paraId="5BF1F8A3" w14:textId="275F3C3A" w:rsidR="00296701" w:rsidRDefault="00296701">
      <w:pPr>
        <w:pStyle w:val="TOC4"/>
        <w:rPr>
          <w:rFonts w:asciiTheme="minorHAnsi" w:eastAsiaTheme="minorEastAsia" w:hAnsiTheme="minorHAnsi" w:cstheme="minorBidi"/>
          <w:kern w:val="2"/>
          <w:sz w:val="22"/>
          <w:szCs w:val="22"/>
          <w14:ligatures w14:val="standardContextual"/>
        </w:rPr>
      </w:pPr>
      <w:r>
        <w:t>8.4.12.3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_Toc162617037 \h </w:instrText>
      </w:r>
      <w:r>
        <w:fldChar w:fldCharType="separate"/>
      </w:r>
      <w:r>
        <w:t>86</w:t>
      </w:r>
      <w:r>
        <w:fldChar w:fldCharType="end"/>
      </w:r>
    </w:p>
    <w:p w14:paraId="6CDC5F93" w14:textId="503724F7" w:rsidR="00296701" w:rsidRDefault="0029670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XnAP Communication</w:t>
      </w:r>
      <w:r>
        <w:tab/>
      </w:r>
      <w:r>
        <w:fldChar w:fldCharType="begin" w:fldLock="1"/>
      </w:r>
      <w:r>
        <w:instrText xml:space="preserve"> PAGEREF _Toc162617038 \h </w:instrText>
      </w:r>
      <w:r>
        <w:fldChar w:fldCharType="separate"/>
      </w:r>
      <w:r>
        <w:t>87</w:t>
      </w:r>
      <w:r>
        <w:fldChar w:fldCharType="end"/>
      </w:r>
    </w:p>
    <w:p w14:paraId="5D4B8CDA" w14:textId="486C2451" w:rsidR="00296701" w:rsidRDefault="00296701">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_Toc162617039 \h </w:instrText>
      </w:r>
      <w:r>
        <w:fldChar w:fldCharType="separate"/>
      </w:r>
      <w:r>
        <w:t>87</w:t>
      </w:r>
      <w:r>
        <w:fldChar w:fldCharType="end"/>
      </w:r>
    </w:p>
    <w:p w14:paraId="36676A2D" w14:textId="2442BC9E" w:rsidR="00296701" w:rsidRDefault="0029670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_Toc162617040 \h </w:instrText>
      </w:r>
      <w:r>
        <w:fldChar w:fldCharType="separate"/>
      </w:r>
      <w:r>
        <w:t>87</w:t>
      </w:r>
      <w:r>
        <w:fldChar w:fldCharType="end"/>
      </w:r>
    </w:p>
    <w:p w14:paraId="3861182A" w14:textId="3F0AE66C" w:rsidR="00296701" w:rsidRDefault="0029670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Messages for Basic Mobility Procedures</w:t>
      </w:r>
      <w:r>
        <w:tab/>
      </w:r>
      <w:r>
        <w:fldChar w:fldCharType="begin" w:fldLock="1"/>
      </w:r>
      <w:r>
        <w:instrText xml:space="preserve"> PAGEREF _Toc162617041 \h </w:instrText>
      </w:r>
      <w:r>
        <w:fldChar w:fldCharType="separate"/>
      </w:r>
      <w:r>
        <w:t>87</w:t>
      </w:r>
      <w:r>
        <w:fldChar w:fldCharType="end"/>
      </w:r>
    </w:p>
    <w:p w14:paraId="7FE8D899" w14:textId="35E5491A" w:rsidR="00296701" w:rsidRDefault="00296701">
      <w:pPr>
        <w:pStyle w:val="TOC4"/>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_Toc162617042 \h </w:instrText>
      </w:r>
      <w:r>
        <w:fldChar w:fldCharType="separate"/>
      </w:r>
      <w:r>
        <w:t>87</w:t>
      </w:r>
      <w:r>
        <w:fldChar w:fldCharType="end"/>
      </w:r>
    </w:p>
    <w:p w14:paraId="22CA6184" w14:textId="30D52EB2" w:rsidR="00296701" w:rsidRDefault="00296701">
      <w:pPr>
        <w:pStyle w:val="TOC4"/>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_Toc162617043 \h </w:instrText>
      </w:r>
      <w:r>
        <w:fldChar w:fldCharType="separate"/>
      </w:r>
      <w:r>
        <w:t>89</w:t>
      </w:r>
      <w:r>
        <w:fldChar w:fldCharType="end"/>
      </w:r>
    </w:p>
    <w:p w14:paraId="490BC936" w14:textId="1C31F79C" w:rsidR="00296701" w:rsidRDefault="00296701">
      <w:pPr>
        <w:pStyle w:val="TOC4"/>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_Toc162617044 \h </w:instrText>
      </w:r>
      <w:r>
        <w:fldChar w:fldCharType="separate"/>
      </w:r>
      <w:r>
        <w:t>90</w:t>
      </w:r>
      <w:r>
        <w:fldChar w:fldCharType="end"/>
      </w:r>
    </w:p>
    <w:p w14:paraId="643308A9" w14:textId="36938FE6" w:rsidR="00296701" w:rsidRDefault="00296701">
      <w:pPr>
        <w:pStyle w:val="TOC4"/>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_Toc162617045 \h </w:instrText>
      </w:r>
      <w:r>
        <w:fldChar w:fldCharType="separate"/>
      </w:r>
      <w:r>
        <w:t>91</w:t>
      </w:r>
      <w:r>
        <w:fldChar w:fldCharType="end"/>
      </w:r>
    </w:p>
    <w:p w14:paraId="14E038C1" w14:textId="005324FD" w:rsidR="00296701" w:rsidRDefault="00296701">
      <w:pPr>
        <w:pStyle w:val="TOC4"/>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_Toc162617046 \h </w:instrText>
      </w:r>
      <w:r>
        <w:fldChar w:fldCharType="separate"/>
      </w:r>
      <w:r>
        <w:t>91</w:t>
      </w:r>
      <w:r>
        <w:fldChar w:fldCharType="end"/>
      </w:r>
    </w:p>
    <w:p w14:paraId="78EDF32A" w14:textId="2651B0DF" w:rsidR="00296701" w:rsidRDefault="00296701">
      <w:pPr>
        <w:pStyle w:val="TOC4"/>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_Toc162617047 \h </w:instrText>
      </w:r>
      <w:r>
        <w:fldChar w:fldCharType="separate"/>
      </w:r>
      <w:r>
        <w:t>92</w:t>
      </w:r>
      <w:r>
        <w:fldChar w:fldCharType="end"/>
      </w:r>
    </w:p>
    <w:p w14:paraId="5B969528" w14:textId="17BBFE0A"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9.1.1.7</w:t>
      </w:r>
      <w:r>
        <w:rPr>
          <w:rFonts w:asciiTheme="minorHAnsi" w:eastAsiaTheme="minorEastAsia" w:hAnsiTheme="minorHAnsi" w:cstheme="minorBidi"/>
          <w:kern w:val="2"/>
          <w:sz w:val="22"/>
          <w:szCs w:val="22"/>
          <w14:ligatures w14:val="standardContextual"/>
        </w:rPr>
        <w:tab/>
      </w:r>
      <w:r w:rsidRPr="00F2277B">
        <w:rPr>
          <w:lang w:val="en-US"/>
        </w:rPr>
        <w:t xml:space="preserve">RAN </w:t>
      </w:r>
      <w:r>
        <w:t>PAGING</w:t>
      </w:r>
      <w:r>
        <w:tab/>
      </w:r>
      <w:r>
        <w:fldChar w:fldCharType="begin" w:fldLock="1"/>
      </w:r>
      <w:r>
        <w:instrText xml:space="preserve"> PAGEREF _Toc162617048 \h </w:instrText>
      </w:r>
      <w:r>
        <w:fldChar w:fldCharType="separate"/>
      </w:r>
      <w:r>
        <w:t>92</w:t>
      </w:r>
      <w:r>
        <w:fldChar w:fldCharType="end"/>
      </w:r>
    </w:p>
    <w:p w14:paraId="3AE505F5" w14:textId="34E7FAD3" w:rsidR="00296701" w:rsidRDefault="00296701">
      <w:pPr>
        <w:pStyle w:val="TOC4"/>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RETRIEVE UE CONTEXT REQUEST</w:t>
      </w:r>
      <w:r>
        <w:tab/>
      </w:r>
      <w:r>
        <w:fldChar w:fldCharType="begin" w:fldLock="1"/>
      </w:r>
      <w:r>
        <w:instrText xml:space="preserve"> PAGEREF _Toc162617049 \h </w:instrText>
      </w:r>
      <w:r>
        <w:fldChar w:fldCharType="separate"/>
      </w:r>
      <w:r>
        <w:t>93</w:t>
      </w:r>
      <w:r>
        <w:fldChar w:fldCharType="end"/>
      </w:r>
    </w:p>
    <w:p w14:paraId="7F226D74" w14:textId="08F5C550" w:rsidR="00296701" w:rsidRDefault="00296701">
      <w:pPr>
        <w:pStyle w:val="TOC4"/>
        <w:rPr>
          <w:rFonts w:asciiTheme="minorHAnsi" w:eastAsiaTheme="minorEastAsia" w:hAnsiTheme="minorHAnsi" w:cstheme="minorBidi"/>
          <w:kern w:val="2"/>
          <w:sz w:val="22"/>
          <w:szCs w:val="22"/>
          <w14:ligatures w14:val="standardContextual"/>
        </w:rPr>
      </w:pPr>
      <w:r>
        <w:t>9.1.1.9</w:t>
      </w:r>
      <w:r>
        <w:rPr>
          <w:rFonts w:asciiTheme="minorHAnsi" w:eastAsiaTheme="minorEastAsia" w:hAnsiTheme="minorHAnsi" w:cstheme="minorBidi"/>
          <w:kern w:val="2"/>
          <w:sz w:val="22"/>
          <w:szCs w:val="22"/>
          <w14:ligatures w14:val="standardContextual"/>
        </w:rPr>
        <w:tab/>
      </w:r>
      <w:r>
        <w:t>RETRIEVE UE CONTEXT RESPONSE</w:t>
      </w:r>
      <w:r>
        <w:tab/>
      </w:r>
      <w:r>
        <w:fldChar w:fldCharType="begin" w:fldLock="1"/>
      </w:r>
      <w:r>
        <w:instrText xml:space="preserve"> PAGEREF _Toc162617050 \h </w:instrText>
      </w:r>
      <w:r>
        <w:fldChar w:fldCharType="separate"/>
      </w:r>
      <w:r>
        <w:t>95</w:t>
      </w:r>
      <w:r>
        <w:fldChar w:fldCharType="end"/>
      </w:r>
    </w:p>
    <w:p w14:paraId="66CDF918" w14:textId="3FC88AAC" w:rsidR="00296701" w:rsidRDefault="00296701">
      <w:pPr>
        <w:pStyle w:val="TOC4"/>
        <w:rPr>
          <w:rFonts w:asciiTheme="minorHAnsi" w:eastAsiaTheme="minorEastAsia" w:hAnsiTheme="minorHAnsi" w:cstheme="minorBidi"/>
          <w:kern w:val="2"/>
          <w:sz w:val="22"/>
          <w:szCs w:val="22"/>
          <w14:ligatures w14:val="standardContextual"/>
        </w:rPr>
      </w:pPr>
      <w:r>
        <w:t>9.1.1.10</w:t>
      </w:r>
      <w:r>
        <w:rPr>
          <w:rFonts w:asciiTheme="minorHAnsi" w:eastAsiaTheme="minorEastAsia" w:hAnsiTheme="minorHAnsi" w:cstheme="minorBidi"/>
          <w:kern w:val="2"/>
          <w:sz w:val="22"/>
          <w:szCs w:val="22"/>
          <w14:ligatures w14:val="standardContextual"/>
        </w:rPr>
        <w:tab/>
      </w:r>
      <w:r>
        <w:t>RETRIEVE UE CONTEXT FAILURE</w:t>
      </w:r>
      <w:r>
        <w:tab/>
      </w:r>
      <w:r>
        <w:fldChar w:fldCharType="begin" w:fldLock="1"/>
      </w:r>
      <w:r>
        <w:instrText xml:space="preserve"> PAGEREF _Toc162617051 \h </w:instrText>
      </w:r>
      <w:r>
        <w:fldChar w:fldCharType="separate"/>
      </w:r>
      <w:r>
        <w:t>95</w:t>
      </w:r>
      <w:r>
        <w:fldChar w:fldCharType="end"/>
      </w:r>
    </w:p>
    <w:p w14:paraId="06D9F499" w14:textId="23061A43" w:rsidR="00296701" w:rsidRDefault="00296701">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_Toc162617052 \h </w:instrText>
      </w:r>
      <w:r>
        <w:fldChar w:fldCharType="separate"/>
      </w:r>
      <w:r>
        <w:t>96</w:t>
      </w:r>
      <w:r>
        <w:fldChar w:fldCharType="end"/>
      </w:r>
    </w:p>
    <w:p w14:paraId="7289541E" w14:textId="1B9D9006" w:rsidR="00296701" w:rsidRDefault="00296701">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_Toc162617053 \h </w:instrText>
      </w:r>
      <w:r>
        <w:fldChar w:fldCharType="separate"/>
      </w:r>
      <w:r>
        <w:t>97</w:t>
      </w:r>
      <w:r>
        <w:fldChar w:fldCharType="end"/>
      </w:r>
    </w:p>
    <w:p w14:paraId="196CE821" w14:textId="3F5EC3F8" w:rsidR="00296701" w:rsidRDefault="00296701">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_Toc162617054 \h </w:instrText>
      </w:r>
      <w:r>
        <w:fldChar w:fldCharType="separate"/>
      </w:r>
      <w:r>
        <w:t>97</w:t>
      </w:r>
      <w:r>
        <w:fldChar w:fldCharType="end"/>
      </w:r>
    </w:p>
    <w:p w14:paraId="0211FCC1" w14:textId="5D606B68" w:rsidR="00296701" w:rsidRDefault="00296701">
      <w:pPr>
        <w:pStyle w:val="TOC4"/>
        <w:rPr>
          <w:rFonts w:asciiTheme="minorHAnsi" w:eastAsiaTheme="minorEastAsia" w:hAnsiTheme="minorHAnsi" w:cstheme="minorBidi"/>
          <w:kern w:val="2"/>
          <w:sz w:val="22"/>
          <w:szCs w:val="22"/>
          <w14:ligatures w14:val="standardContextual"/>
        </w:rPr>
      </w:pPr>
      <w:r>
        <w:t>9.1.1.14</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_Toc162617055 \h </w:instrText>
      </w:r>
      <w:r>
        <w:fldChar w:fldCharType="separate"/>
      </w:r>
      <w:r>
        <w:t>98</w:t>
      </w:r>
      <w:r>
        <w:fldChar w:fldCharType="end"/>
      </w:r>
    </w:p>
    <w:p w14:paraId="071A2586" w14:textId="00D38321" w:rsidR="00296701" w:rsidRDefault="0029670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Messages for Dual Connectivity Procedures</w:t>
      </w:r>
      <w:r>
        <w:tab/>
      </w:r>
      <w:r>
        <w:fldChar w:fldCharType="begin" w:fldLock="1"/>
      </w:r>
      <w:r>
        <w:instrText xml:space="preserve"> PAGEREF _Toc162617056 \h </w:instrText>
      </w:r>
      <w:r>
        <w:fldChar w:fldCharType="separate"/>
      </w:r>
      <w:r>
        <w:t>99</w:t>
      </w:r>
      <w:r>
        <w:fldChar w:fldCharType="end"/>
      </w:r>
    </w:p>
    <w:p w14:paraId="111E3C02" w14:textId="1FDE751E" w:rsidR="00296701" w:rsidRDefault="0029670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rPr>
          <w:lang w:eastAsia="zh-CN"/>
        </w:rPr>
        <w:t>S-NODE ADDITION REQUEST</w:t>
      </w:r>
      <w:r>
        <w:tab/>
      </w:r>
      <w:r>
        <w:fldChar w:fldCharType="begin" w:fldLock="1"/>
      </w:r>
      <w:r>
        <w:instrText xml:space="preserve"> PAGEREF _Toc162617057 \h </w:instrText>
      </w:r>
      <w:r>
        <w:fldChar w:fldCharType="separate"/>
      </w:r>
      <w:r>
        <w:t>99</w:t>
      </w:r>
      <w:r>
        <w:fldChar w:fldCharType="end"/>
      </w:r>
    </w:p>
    <w:p w14:paraId="4FF0D748" w14:textId="60B37FC0" w:rsidR="00296701" w:rsidRDefault="0029670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S-NODE ADDITION REQUEST ACKNOWLEDGE</w:t>
      </w:r>
      <w:r>
        <w:tab/>
      </w:r>
      <w:r>
        <w:fldChar w:fldCharType="begin" w:fldLock="1"/>
      </w:r>
      <w:r>
        <w:instrText xml:space="preserve"> PAGEREF _Toc162617058 \h </w:instrText>
      </w:r>
      <w:r>
        <w:fldChar w:fldCharType="separate"/>
      </w:r>
      <w:r>
        <w:t>102</w:t>
      </w:r>
      <w:r>
        <w:fldChar w:fldCharType="end"/>
      </w:r>
    </w:p>
    <w:p w14:paraId="657FC972" w14:textId="5C17E1E2" w:rsidR="00296701" w:rsidRDefault="00296701">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S-NODE ADDITION REQUEST REJECT</w:t>
      </w:r>
      <w:r>
        <w:tab/>
      </w:r>
      <w:r>
        <w:fldChar w:fldCharType="begin" w:fldLock="1"/>
      </w:r>
      <w:r>
        <w:instrText xml:space="preserve"> PAGEREF _Toc162617059 \h </w:instrText>
      </w:r>
      <w:r>
        <w:fldChar w:fldCharType="separate"/>
      </w:r>
      <w:r>
        <w:t>104</w:t>
      </w:r>
      <w:r>
        <w:fldChar w:fldCharType="end"/>
      </w:r>
    </w:p>
    <w:p w14:paraId="72600C4D" w14:textId="11704D55" w:rsidR="00296701" w:rsidRDefault="00296701">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S-NODE RECONFIGURATION COMPLETE</w:t>
      </w:r>
      <w:r>
        <w:tab/>
      </w:r>
      <w:r>
        <w:fldChar w:fldCharType="begin" w:fldLock="1"/>
      </w:r>
      <w:r>
        <w:instrText xml:space="preserve"> PAGEREF _Toc162617060 \h </w:instrText>
      </w:r>
      <w:r>
        <w:fldChar w:fldCharType="separate"/>
      </w:r>
      <w:r>
        <w:t>104</w:t>
      </w:r>
      <w:r>
        <w:fldChar w:fldCharType="end"/>
      </w:r>
    </w:p>
    <w:p w14:paraId="69C4E9C5" w14:textId="603C0A60" w:rsidR="00296701" w:rsidRDefault="00296701">
      <w:pPr>
        <w:pStyle w:val="TOC4"/>
        <w:rPr>
          <w:rFonts w:asciiTheme="minorHAnsi" w:eastAsiaTheme="minorEastAsia" w:hAnsiTheme="minorHAnsi" w:cstheme="minorBidi"/>
          <w:kern w:val="2"/>
          <w:sz w:val="22"/>
          <w:szCs w:val="22"/>
          <w14:ligatures w14:val="standardContextual"/>
        </w:rPr>
      </w:pPr>
      <w:r>
        <w:t>9.1.2.</w:t>
      </w:r>
      <w:r>
        <w:rPr>
          <w:lang w:eastAsia="ja-JP"/>
        </w:rPr>
        <w:t>5</w:t>
      </w:r>
      <w:r>
        <w:rPr>
          <w:rFonts w:asciiTheme="minorHAnsi" w:eastAsiaTheme="minorEastAsia" w:hAnsiTheme="minorHAnsi" w:cstheme="minorBidi"/>
          <w:kern w:val="2"/>
          <w:sz w:val="22"/>
          <w:szCs w:val="22"/>
          <w14:ligatures w14:val="standardContextual"/>
        </w:rPr>
        <w:tab/>
      </w:r>
      <w:r>
        <w:t>S-NODE MODIFICATION REQUEST</w:t>
      </w:r>
      <w:r>
        <w:tab/>
      </w:r>
      <w:r>
        <w:fldChar w:fldCharType="begin" w:fldLock="1"/>
      </w:r>
      <w:r>
        <w:instrText xml:space="preserve"> PAGEREF _Toc162617061 \h </w:instrText>
      </w:r>
      <w:r>
        <w:fldChar w:fldCharType="separate"/>
      </w:r>
      <w:r>
        <w:t>105</w:t>
      </w:r>
      <w:r>
        <w:fldChar w:fldCharType="end"/>
      </w:r>
    </w:p>
    <w:p w14:paraId="424917E3" w14:textId="7E488EE8" w:rsidR="00296701" w:rsidRDefault="00296701">
      <w:pPr>
        <w:pStyle w:val="TOC4"/>
        <w:rPr>
          <w:rFonts w:asciiTheme="minorHAnsi" w:eastAsiaTheme="minorEastAsia" w:hAnsiTheme="minorHAnsi" w:cstheme="minorBidi"/>
          <w:kern w:val="2"/>
          <w:sz w:val="22"/>
          <w:szCs w:val="22"/>
          <w14:ligatures w14:val="standardContextual"/>
        </w:rPr>
      </w:pPr>
      <w:r>
        <w:t>9.1.2.6</w:t>
      </w:r>
      <w:r>
        <w:rPr>
          <w:rFonts w:asciiTheme="minorHAnsi" w:eastAsiaTheme="minorEastAsia" w:hAnsiTheme="minorHAnsi" w:cstheme="minorBidi"/>
          <w:kern w:val="2"/>
          <w:sz w:val="22"/>
          <w:szCs w:val="22"/>
          <w14:ligatures w14:val="standardContextual"/>
        </w:rPr>
        <w:tab/>
      </w:r>
      <w:r>
        <w:t>S-NODE MODIFICATION REQUEST ACKNOWLEDGE</w:t>
      </w:r>
      <w:r>
        <w:tab/>
      </w:r>
      <w:r>
        <w:fldChar w:fldCharType="begin" w:fldLock="1"/>
      </w:r>
      <w:r>
        <w:instrText xml:space="preserve"> PAGEREF _Toc162617062 \h </w:instrText>
      </w:r>
      <w:r>
        <w:fldChar w:fldCharType="separate"/>
      </w:r>
      <w:r>
        <w:t>108</w:t>
      </w:r>
      <w:r>
        <w:fldChar w:fldCharType="end"/>
      </w:r>
    </w:p>
    <w:p w14:paraId="092639D5" w14:textId="231EC487" w:rsidR="00296701" w:rsidRDefault="00296701">
      <w:pPr>
        <w:pStyle w:val="TOC4"/>
        <w:rPr>
          <w:rFonts w:asciiTheme="minorHAnsi" w:eastAsiaTheme="minorEastAsia" w:hAnsiTheme="minorHAnsi" w:cstheme="minorBidi"/>
          <w:kern w:val="2"/>
          <w:sz w:val="22"/>
          <w:szCs w:val="22"/>
          <w14:ligatures w14:val="standardContextual"/>
        </w:rPr>
      </w:pPr>
      <w:r>
        <w:t>9.1.2.7</w:t>
      </w:r>
      <w:r>
        <w:rPr>
          <w:rFonts w:asciiTheme="minorHAnsi" w:eastAsiaTheme="minorEastAsia" w:hAnsiTheme="minorHAnsi" w:cstheme="minorBidi"/>
          <w:kern w:val="2"/>
          <w:sz w:val="22"/>
          <w:szCs w:val="22"/>
          <w14:ligatures w14:val="standardContextual"/>
        </w:rPr>
        <w:tab/>
      </w:r>
      <w:r>
        <w:t>S-NODE MODIFICATION REQUEST REJECT</w:t>
      </w:r>
      <w:r>
        <w:tab/>
      </w:r>
      <w:r>
        <w:fldChar w:fldCharType="begin" w:fldLock="1"/>
      </w:r>
      <w:r>
        <w:instrText xml:space="preserve"> PAGEREF _Toc162617063 \h </w:instrText>
      </w:r>
      <w:r>
        <w:fldChar w:fldCharType="separate"/>
      </w:r>
      <w:r>
        <w:t>111</w:t>
      </w:r>
      <w:r>
        <w:fldChar w:fldCharType="end"/>
      </w:r>
    </w:p>
    <w:p w14:paraId="1A85561B" w14:textId="0A019E09" w:rsidR="00296701" w:rsidRDefault="00296701">
      <w:pPr>
        <w:pStyle w:val="TOC4"/>
        <w:rPr>
          <w:rFonts w:asciiTheme="minorHAnsi" w:eastAsiaTheme="minorEastAsia" w:hAnsiTheme="minorHAnsi" w:cstheme="minorBidi"/>
          <w:kern w:val="2"/>
          <w:sz w:val="22"/>
          <w:szCs w:val="22"/>
          <w14:ligatures w14:val="standardContextual"/>
        </w:rPr>
      </w:pPr>
      <w:r>
        <w:t>9.1.2.8</w:t>
      </w:r>
      <w:r>
        <w:rPr>
          <w:rFonts w:asciiTheme="minorHAnsi" w:eastAsiaTheme="minorEastAsia" w:hAnsiTheme="minorHAnsi" w:cstheme="minorBidi"/>
          <w:kern w:val="2"/>
          <w:sz w:val="22"/>
          <w:szCs w:val="22"/>
          <w14:ligatures w14:val="standardContextual"/>
        </w:rPr>
        <w:tab/>
      </w:r>
      <w:r>
        <w:t>S-NODE MODIFICATION REQUIRED</w:t>
      </w:r>
      <w:r>
        <w:tab/>
      </w:r>
      <w:r>
        <w:fldChar w:fldCharType="begin" w:fldLock="1"/>
      </w:r>
      <w:r>
        <w:instrText xml:space="preserve"> PAGEREF _Toc162617064 \h </w:instrText>
      </w:r>
      <w:r>
        <w:fldChar w:fldCharType="separate"/>
      </w:r>
      <w:r>
        <w:t>111</w:t>
      </w:r>
      <w:r>
        <w:fldChar w:fldCharType="end"/>
      </w:r>
    </w:p>
    <w:p w14:paraId="0845065B" w14:textId="4A790F76" w:rsidR="00296701" w:rsidRDefault="00296701">
      <w:pPr>
        <w:pStyle w:val="TOC4"/>
        <w:rPr>
          <w:rFonts w:asciiTheme="minorHAnsi" w:eastAsiaTheme="minorEastAsia" w:hAnsiTheme="minorHAnsi" w:cstheme="minorBidi"/>
          <w:kern w:val="2"/>
          <w:sz w:val="22"/>
          <w:szCs w:val="22"/>
          <w14:ligatures w14:val="standardContextual"/>
        </w:rPr>
      </w:pPr>
      <w:r>
        <w:t>9.1.2.9</w:t>
      </w:r>
      <w:r>
        <w:rPr>
          <w:rFonts w:asciiTheme="minorHAnsi" w:eastAsiaTheme="minorEastAsia" w:hAnsiTheme="minorHAnsi" w:cstheme="minorBidi"/>
          <w:kern w:val="2"/>
          <w:sz w:val="22"/>
          <w:szCs w:val="22"/>
          <w14:ligatures w14:val="standardContextual"/>
        </w:rPr>
        <w:tab/>
      </w:r>
      <w:r>
        <w:t>S-NODE MODIFICATION CONFIRM</w:t>
      </w:r>
      <w:r>
        <w:tab/>
      </w:r>
      <w:r>
        <w:fldChar w:fldCharType="begin" w:fldLock="1"/>
      </w:r>
      <w:r>
        <w:instrText xml:space="preserve"> PAGEREF _Toc162617065 \h </w:instrText>
      </w:r>
      <w:r>
        <w:fldChar w:fldCharType="separate"/>
      </w:r>
      <w:r>
        <w:t>113</w:t>
      </w:r>
      <w:r>
        <w:fldChar w:fldCharType="end"/>
      </w:r>
    </w:p>
    <w:p w14:paraId="5B117B8B" w14:textId="65389966" w:rsidR="00296701" w:rsidRDefault="00296701">
      <w:pPr>
        <w:pStyle w:val="TOC4"/>
        <w:rPr>
          <w:rFonts w:asciiTheme="minorHAnsi" w:eastAsiaTheme="minorEastAsia" w:hAnsiTheme="minorHAnsi" w:cstheme="minorBidi"/>
          <w:kern w:val="2"/>
          <w:sz w:val="22"/>
          <w:szCs w:val="22"/>
          <w14:ligatures w14:val="standardContextual"/>
        </w:rPr>
      </w:pPr>
      <w:r>
        <w:t>9.1.2.10</w:t>
      </w:r>
      <w:r>
        <w:rPr>
          <w:rFonts w:asciiTheme="minorHAnsi" w:eastAsiaTheme="minorEastAsia" w:hAnsiTheme="minorHAnsi" w:cstheme="minorBidi"/>
          <w:kern w:val="2"/>
          <w:sz w:val="22"/>
          <w:szCs w:val="22"/>
          <w14:ligatures w14:val="standardContextual"/>
        </w:rPr>
        <w:tab/>
      </w:r>
      <w:r>
        <w:t>S-NODE MODIFICATION REFUSE</w:t>
      </w:r>
      <w:r>
        <w:tab/>
      </w:r>
      <w:r>
        <w:fldChar w:fldCharType="begin" w:fldLock="1"/>
      </w:r>
      <w:r>
        <w:instrText xml:space="preserve"> PAGEREF _Toc162617066 \h </w:instrText>
      </w:r>
      <w:r>
        <w:fldChar w:fldCharType="separate"/>
      </w:r>
      <w:r>
        <w:t>114</w:t>
      </w:r>
      <w:r>
        <w:fldChar w:fldCharType="end"/>
      </w:r>
    </w:p>
    <w:p w14:paraId="48BD5CF6" w14:textId="5F870FAD" w:rsidR="00296701" w:rsidRDefault="00296701">
      <w:pPr>
        <w:pStyle w:val="TOC4"/>
        <w:rPr>
          <w:rFonts w:asciiTheme="minorHAnsi" w:eastAsiaTheme="minorEastAsia" w:hAnsiTheme="minorHAnsi" w:cstheme="minorBidi"/>
          <w:kern w:val="2"/>
          <w:sz w:val="22"/>
          <w:szCs w:val="22"/>
          <w14:ligatures w14:val="standardContextual"/>
        </w:rPr>
      </w:pPr>
      <w:r>
        <w:t>9.1.2.11</w:t>
      </w:r>
      <w:r>
        <w:rPr>
          <w:rFonts w:asciiTheme="minorHAnsi" w:eastAsiaTheme="minorEastAsia" w:hAnsiTheme="minorHAnsi" w:cstheme="minorBidi"/>
          <w:kern w:val="2"/>
          <w:sz w:val="22"/>
          <w:szCs w:val="22"/>
          <w14:ligatures w14:val="standardContextual"/>
        </w:rPr>
        <w:tab/>
      </w:r>
      <w:r>
        <w:t>S-NODE CHANGE REQUIRED</w:t>
      </w:r>
      <w:r>
        <w:tab/>
      </w:r>
      <w:r>
        <w:fldChar w:fldCharType="begin" w:fldLock="1"/>
      </w:r>
      <w:r>
        <w:instrText xml:space="preserve"> PAGEREF _Toc162617067 \h </w:instrText>
      </w:r>
      <w:r>
        <w:fldChar w:fldCharType="separate"/>
      </w:r>
      <w:r>
        <w:t>114</w:t>
      </w:r>
      <w:r>
        <w:fldChar w:fldCharType="end"/>
      </w:r>
    </w:p>
    <w:p w14:paraId="23A41E90" w14:textId="1972D5F3" w:rsidR="00296701" w:rsidRDefault="00296701">
      <w:pPr>
        <w:pStyle w:val="TOC4"/>
        <w:rPr>
          <w:rFonts w:asciiTheme="minorHAnsi" w:eastAsiaTheme="minorEastAsia" w:hAnsiTheme="minorHAnsi" w:cstheme="minorBidi"/>
          <w:kern w:val="2"/>
          <w:sz w:val="22"/>
          <w:szCs w:val="22"/>
          <w14:ligatures w14:val="standardContextual"/>
        </w:rPr>
      </w:pPr>
      <w:r>
        <w:t>9.1.2.12</w:t>
      </w:r>
      <w:r>
        <w:rPr>
          <w:rFonts w:asciiTheme="minorHAnsi" w:eastAsiaTheme="minorEastAsia" w:hAnsiTheme="minorHAnsi" w:cstheme="minorBidi"/>
          <w:kern w:val="2"/>
          <w:sz w:val="22"/>
          <w:szCs w:val="22"/>
          <w14:ligatures w14:val="standardContextual"/>
        </w:rPr>
        <w:tab/>
      </w:r>
      <w:r>
        <w:t>S-NODE CHANGE CONFIRM</w:t>
      </w:r>
      <w:r>
        <w:tab/>
      </w:r>
      <w:r>
        <w:fldChar w:fldCharType="begin" w:fldLock="1"/>
      </w:r>
      <w:r>
        <w:instrText xml:space="preserve"> PAGEREF _Toc162617068 \h </w:instrText>
      </w:r>
      <w:r>
        <w:fldChar w:fldCharType="separate"/>
      </w:r>
      <w:r>
        <w:t>115</w:t>
      </w:r>
      <w:r>
        <w:fldChar w:fldCharType="end"/>
      </w:r>
    </w:p>
    <w:p w14:paraId="6A3541F1" w14:textId="4DCD27C0" w:rsidR="00296701" w:rsidRDefault="00296701">
      <w:pPr>
        <w:pStyle w:val="TOC4"/>
        <w:rPr>
          <w:rFonts w:asciiTheme="minorHAnsi" w:eastAsiaTheme="minorEastAsia" w:hAnsiTheme="minorHAnsi" w:cstheme="minorBidi"/>
          <w:kern w:val="2"/>
          <w:sz w:val="22"/>
          <w:szCs w:val="22"/>
          <w14:ligatures w14:val="standardContextual"/>
        </w:rPr>
      </w:pPr>
      <w:r>
        <w:t>9.1.2.13</w:t>
      </w:r>
      <w:r>
        <w:rPr>
          <w:rFonts w:asciiTheme="minorHAnsi" w:eastAsiaTheme="minorEastAsia" w:hAnsiTheme="minorHAnsi" w:cstheme="minorBidi"/>
          <w:kern w:val="2"/>
          <w:sz w:val="22"/>
          <w:szCs w:val="22"/>
          <w14:ligatures w14:val="standardContextual"/>
        </w:rPr>
        <w:tab/>
      </w:r>
      <w:r>
        <w:t>S-NODE CHANGE REFUSE</w:t>
      </w:r>
      <w:r>
        <w:tab/>
      </w:r>
      <w:r>
        <w:fldChar w:fldCharType="begin" w:fldLock="1"/>
      </w:r>
      <w:r>
        <w:instrText xml:space="preserve"> PAGEREF _Toc162617069 \h </w:instrText>
      </w:r>
      <w:r>
        <w:fldChar w:fldCharType="separate"/>
      </w:r>
      <w:r>
        <w:t>116</w:t>
      </w:r>
      <w:r>
        <w:fldChar w:fldCharType="end"/>
      </w:r>
    </w:p>
    <w:p w14:paraId="182FAD45" w14:textId="64E170D0" w:rsidR="00296701" w:rsidRDefault="00296701">
      <w:pPr>
        <w:pStyle w:val="TOC4"/>
        <w:rPr>
          <w:rFonts w:asciiTheme="minorHAnsi" w:eastAsiaTheme="minorEastAsia" w:hAnsiTheme="minorHAnsi" w:cstheme="minorBidi"/>
          <w:kern w:val="2"/>
          <w:sz w:val="22"/>
          <w:szCs w:val="22"/>
          <w14:ligatures w14:val="standardContextual"/>
        </w:rPr>
      </w:pPr>
      <w:r>
        <w:t>9.1.2.14</w:t>
      </w:r>
      <w:r>
        <w:rPr>
          <w:rFonts w:asciiTheme="minorHAnsi" w:eastAsiaTheme="minorEastAsia" w:hAnsiTheme="minorHAnsi" w:cstheme="minorBidi"/>
          <w:kern w:val="2"/>
          <w:sz w:val="22"/>
          <w:szCs w:val="22"/>
          <w14:ligatures w14:val="standardContextual"/>
        </w:rPr>
        <w:tab/>
      </w:r>
      <w:r>
        <w:t>S-NODE RELEASE REQUEST</w:t>
      </w:r>
      <w:r>
        <w:tab/>
      </w:r>
      <w:r>
        <w:fldChar w:fldCharType="begin" w:fldLock="1"/>
      </w:r>
      <w:r>
        <w:instrText xml:space="preserve"> PAGEREF _Toc162617070 \h </w:instrText>
      </w:r>
      <w:r>
        <w:fldChar w:fldCharType="separate"/>
      </w:r>
      <w:r>
        <w:t>116</w:t>
      </w:r>
      <w:r>
        <w:fldChar w:fldCharType="end"/>
      </w:r>
    </w:p>
    <w:p w14:paraId="7816E710" w14:textId="05BADA98" w:rsidR="00296701" w:rsidRDefault="00296701">
      <w:pPr>
        <w:pStyle w:val="TOC4"/>
        <w:rPr>
          <w:rFonts w:asciiTheme="minorHAnsi" w:eastAsiaTheme="minorEastAsia" w:hAnsiTheme="minorHAnsi" w:cstheme="minorBidi"/>
          <w:kern w:val="2"/>
          <w:sz w:val="22"/>
          <w:szCs w:val="22"/>
          <w14:ligatures w14:val="standardContextual"/>
        </w:rPr>
      </w:pPr>
      <w:r>
        <w:t>9.1.2.15</w:t>
      </w:r>
      <w:r>
        <w:rPr>
          <w:rFonts w:asciiTheme="minorHAnsi" w:eastAsiaTheme="minorEastAsia" w:hAnsiTheme="minorHAnsi" w:cstheme="minorBidi"/>
          <w:kern w:val="2"/>
          <w:sz w:val="22"/>
          <w:szCs w:val="22"/>
          <w14:ligatures w14:val="standardContextual"/>
        </w:rPr>
        <w:tab/>
      </w:r>
      <w:r>
        <w:t>S-NODE RELEASE REQUEST ACKNOWLEDGE</w:t>
      </w:r>
      <w:r>
        <w:tab/>
      </w:r>
      <w:r>
        <w:fldChar w:fldCharType="begin" w:fldLock="1"/>
      </w:r>
      <w:r>
        <w:instrText xml:space="preserve"> PAGEREF _Toc162617071 \h </w:instrText>
      </w:r>
      <w:r>
        <w:fldChar w:fldCharType="separate"/>
      </w:r>
      <w:r>
        <w:t>117</w:t>
      </w:r>
      <w:r>
        <w:fldChar w:fldCharType="end"/>
      </w:r>
    </w:p>
    <w:p w14:paraId="21AB3718" w14:textId="2E1479B9" w:rsidR="00296701" w:rsidRDefault="00296701">
      <w:pPr>
        <w:pStyle w:val="TOC4"/>
        <w:rPr>
          <w:rFonts w:asciiTheme="minorHAnsi" w:eastAsiaTheme="minorEastAsia" w:hAnsiTheme="minorHAnsi" w:cstheme="minorBidi"/>
          <w:kern w:val="2"/>
          <w:sz w:val="22"/>
          <w:szCs w:val="22"/>
          <w14:ligatures w14:val="standardContextual"/>
        </w:rPr>
      </w:pPr>
      <w:r>
        <w:t>9.1.2.16</w:t>
      </w:r>
      <w:r>
        <w:rPr>
          <w:rFonts w:asciiTheme="minorHAnsi" w:eastAsiaTheme="minorEastAsia" w:hAnsiTheme="minorHAnsi" w:cstheme="minorBidi"/>
          <w:kern w:val="2"/>
          <w:sz w:val="22"/>
          <w:szCs w:val="22"/>
          <w14:ligatures w14:val="standardContextual"/>
        </w:rPr>
        <w:tab/>
      </w:r>
      <w:r>
        <w:t>S-NODE RELEASE REJECT</w:t>
      </w:r>
      <w:r>
        <w:tab/>
      </w:r>
      <w:r>
        <w:fldChar w:fldCharType="begin" w:fldLock="1"/>
      </w:r>
      <w:r>
        <w:instrText xml:space="preserve"> PAGEREF _Toc162617072 \h </w:instrText>
      </w:r>
      <w:r>
        <w:fldChar w:fldCharType="separate"/>
      </w:r>
      <w:r>
        <w:t>117</w:t>
      </w:r>
      <w:r>
        <w:fldChar w:fldCharType="end"/>
      </w:r>
    </w:p>
    <w:p w14:paraId="406D44F2" w14:textId="3D8A7CB5" w:rsidR="00296701" w:rsidRDefault="00296701">
      <w:pPr>
        <w:pStyle w:val="TOC4"/>
        <w:rPr>
          <w:rFonts w:asciiTheme="minorHAnsi" w:eastAsiaTheme="minorEastAsia" w:hAnsiTheme="minorHAnsi" w:cstheme="minorBidi"/>
          <w:kern w:val="2"/>
          <w:sz w:val="22"/>
          <w:szCs w:val="22"/>
          <w14:ligatures w14:val="standardContextual"/>
        </w:rPr>
      </w:pPr>
      <w:r>
        <w:t>9.1.2.17</w:t>
      </w:r>
      <w:r>
        <w:rPr>
          <w:rFonts w:asciiTheme="minorHAnsi" w:eastAsiaTheme="minorEastAsia" w:hAnsiTheme="minorHAnsi" w:cstheme="minorBidi"/>
          <w:kern w:val="2"/>
          <w:sz w:val="22"/>
          <w:szCs w:val="22"/>
          <w14:ligatures w14:val="standardContextual"/>
        </w:rPr>
        <w:tab/>
      </w:r>
      <w:r>
        <w:t>S-NODE RELEASE REQUIRED</w:t>
      </w:r>
      <w:r>
        <w:tab/>
      </w:r>
      <w:r>
        <w:fldChar w:fldCharType="begin" w:fldLock="1"/>
      </w:r>
      <w:r>
        <w:instrText xml:space="preserve"> PAGEREF _Toc162617073 \h </w:instrText>
      </w:r>
      <w:r>
        <w:fldChar w:fldCharType="separate"/>
      </w:r>
      <w:r>
        <w:t>117</w:t>
      </w:r>
      <w:r>
        <w:fldChar w:fldCharType="end"/>
      </w:r>
    </w:p>
    <w:p w14:paraId="3AFADEB7" w14:textId="1E5BB046" w:rsidR="00296701" w:rsidRDefault="00296701">
      <w:pPr>
        <w:pStyle w:val="TOC4"/>
        <w:rPr>
          <w:rFonts w:asciiTheme="minorHAnsi" w:eastAsiaTheme="minorEastAsia" w:hAnsiTheme="minorHAnsi" w:cstheme="minorBidi"/>
          <w:kern w:val="2"/>
          <w:sz w:val="22"/>
          <w:szCs w:val="22"/>
          <w14:ligatures w14:val="standardContextual"/>
        </w:rPr>
      </w:pPr>
      <w:r>
        <w:t>9.1.2.18</w:t>
      </w:r>
      <w:r>
        <w:rPr>
          <w:rFonts w:asciiTheme="minorHAnsi" w:eastAsiaTheme="minorEastAsia" w:hAnsiTheme="minorHAnsi" w:cstheme="minorBidi"/>
          <w:kern w:val="2"/>
          <w:sz w:val="22"/>
          <w:szCs w:val="22"/>
          <w14:ligatures w14:val="standardContextual"/>
        </w:rPr>
        <w:tab/>
      </w:r>
      <w:r>
        <w:t>S-NODE RELEASE CONFIRM</w:t>
      </w:r>
      <w:r>
        <w:tab/>
      </w:r>
      <w:r>
        <w:fldChar w:fldCharType="begin" w:fldLock="1"/>
      </w:r>
      <w:r>
        <w:instrText xml:space="preserve"> PAGEREF _Toc162617074 \h </w:instrText>
      </w:r>
      <w:r>
        <w:fldChar w:fldCharType="separate"/>
      </w:r>
      <w:r>
        <w:t>118</w:t>
      </w:r>
      <w:r>
        <w:fldChar w:fldCharType="end"/>
      </w:r>
    </w:p>
    <w:p w14:paraId="453EF469" w14:textId="2A13F330" w:rsidR="00296701" w:rsidRDefault="00296701">
      <w:pPr>
        <w:pStyle w:val="TOC4"/>
        <w:rPr>
          <w:rFonts w:asciiTheme="minorHAnsi" w:eastAsiaTheme="minorEastAsia" w:hAnsiTheme="minorHAnsi" w:cstheme="minorBidi"/>
          <w:kern w:val="2"/>
          <w:sz w:val="22"/>
          <w:szCs w:val="22"/>
          <w14:ligatures w14:val="standardContextual"/>
        </w:rPr>
      </w:pPr>
      <w:r>
        <w:t>9.1.2.19</w:t>
      </w:r>
      <w:r>
        <w:rPr>
          <w:rFonts w:asciiTheme="minorHAnsi" w:eastAsiaTheme="minorEastAsia" w:hAnsiTheme="minorHAnsi" w:cstheme="minorBidi"/>
          <w:kern w:val="2"/>
          <w:sz w:val="22"/>
          <w:szCs w:val="22"/>
          <w14:ligatures w14:val="standardContextual"/>
        </w:rPr>
        <w:tab/>
      </w:r>
      <w:r>
        <w:t>S-NODE COUNTER CHECK REQUEST</w:t>
      </w:r>
      <w:r>
        <w:tab/>
      </w:r>
      <w:r>
        <w:fldChar w:fldCharType="begin" w:fldLock="1"/>
      </w:r>
      <w:r>
        <w:instrText xml:space="preserve"> PAGEREF _Toc162617075 \h </w:instrText>
      </w:r>
      <w:r>
        <w:fldChar w:fldCharType="separate"/>
      </w:r>
      <w:r>
        <w:t>118</w:t>
      </w:r>
      <w:r>
        <w:fldChar w:fldCharType="end"/>
      </w:r>
    </w:p>
    <w:p w14:paraId="1B33497F" w14:textId="4634DD57" w:rsidR="00296701" w:rsidRDefault="00296701">
      <w:pPr>
        <w:pStyle w:val="TOC4"/>
        <w:rPr>
          <w:rFonts w:asciiTheme="minorHAnsi" w:eastAsiaTheme="minorEastAsia" w:hAnsiTheme="minorHAnsi" w:cstheme="minorBidi"/>
          <w:kern w:val="2"/>
          <w:sz w:val="22"/>
          <w:szCs w:val="22"/>
          <w14:ligatures w14:val="standardContextual"/>
        </w:rPr>
      </w:pPr>
      <w:r>
        <w:t>9.1.2.20</w:t>
      </w:r>
      <w:r>
        <w:rPr>
          <w:rFonts w:asciiTheme="minorHAnsi" w:eastAsiaTheme="minorEastAsia" w:hAnsiTheme="minorHAnsi" w:cstheme="minorBidi"/>
          <w:kern w:val="2"/>
          <w:sz w:val="22"/>
          <w:szCs w:val="22"/>
          <w14:ligatures w14:val="standardContextual"/>
        </w:rPr>
        <w:tab/>
      </w:r>
      <w:r>
        <w:rPr>
          <w:lang w:eastAsia="zh-CN"/>
        </w:rPr>
        <w:t>RRC TRANSFER</w:t>
      </w:r>
      <w:r>
        <w:tab/>
      </w:r>
      <w:r>
        <w:fldChar w:fldCharType="begin" w:fldLock="1"/>
      </w:r>
      <w:r>
        <w:instrText xml:space="preserve"> PAGEREF _Toc162617076 \h </w:instrText>
      </w:r>
      <w:r>
        <w:fldChar w:fldCharType="separate"/>
      </w:r>
      <w:r>
        <w:t>119</w:t>
      </w:r>
      <w:r>
        <w:fldChar w:fldCharType="end"/>
      </w:r>
    </w:p>
    <w:p w14:paraId="19974F73" w14:textId="57071A29" w:rsidR="00296701" w:rsidRDefault="00296701">
      <w:pPr>
        <w:pStyle w:val="TOC4"/>
        <w:rPr>
          <w:rFonts w:asciiTheme="minorHAnsi" w:eastAsiaTheme="minorEastAsia" w:hAnsiTheme="minorHAnsi" w:cstheme="minorBidi"/>
          <w:kern w:val="2"/>
          <w:sz w:val="22"/>
          <w:szCs w:val="22"/>
          <w14:ligatures w14:val="standardContextual"/>
        </w:rPr>
      </w:pPr>
      <w:r>
        <w:t>9.1.2.21</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_Toc162617077 \h </w:instrText>
      </w:r>
      <w:r>
        <w:fldChar w:fldCharType="separate"/>
      </w:r>
      <w:r>
        <w:t>121</w:t>
      </w:r>
      <w:r>
        <w:fldChar w:fldCharType="end"/>
      </w:r>
    </w:p>
    <w:p w14:paraId="5CCFBF19" w14:textId="2A455B3C" w:rsidR="00296701" w:rsidRDefault="00296701">
      <w:pPr>
        <w:pStyle w:val="TOC4"/>
        <w:rPr>
          <w:rFonts w:asciiTheme="minorHAnsi" w:eastAsiaTheme="minorEastAsia" w:hAnsiTheme="minorHAnsi" w:cstheme="minorBidi"/>
          <w:kern w:val="2"/>
          <w:sz w:val="22"/>
          <w:szCs w:val="22"/>
          <w14:ligatures w14:val="standardContextual"/>
        </w:rPr>
      </w:pPr>
      <w:r>
        <w:t>9.1.2.22</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_Toc162617078 \h </w:instrText>
      </w:r>
      <w:r>
        <w:fldChar w:fldCharType="separate"/>
      </w:r>
      <w:r>
        <w:t>121</w:t>
      </w:r>
      <w:r>
        <w:fldChar w:fldCharType="end"/>
      </w:r>
    </w:p>
    <w:p w14:paraId="28E3177F" w14:textId="0F053678" w:rsidR="00296701" w:rsidRDefault="00296701">
      <w:pPr>
        <w:pStyle w:val="TOC4"/>
        <w:rPr>
          <w:rFonts w:asciiTheme="minorHAnsi" w:eastAsiaTheme="minorEastAsia" w:hAnsiTheme="minorHAnsi" w:cstheme="minorBidi"/>
          <w:kern w:val="2"/>
          <w:sz w:val="22"/>
          <w:szCs w:val="22"/>
          <w14:ligatures w14:val="standardContextual"/>
        </w:rPr>
      </w:pPr>
      <w:r>
        <w:t>9.1.2.23</w:t>
      </w:r>
      <w:r>
        <w:rPr>
          <w:rFonts w:asciiTheme="minorHAnsi" w:eastAsiaTheme="minorEastAsia" w:hAnsiTheme="minorHAnsi" w:cstheme="minorBidi"/>
          <w:kern w:val="2"/>
          <w:sz w:val="22"/>
          <w:szCs w:val="22"/>
          <w14:ligatures w14:val="standardContextual"/>
        </w:rPr>
        <w:tab/>
      </w:r>
      <w:r>
        <w:t>E-UTRA – NR CELL RESOURCE COORDINATION REQUEST</w:t>
      </w:r>
      <w:r>
        <w:tab/>
      </w:r>
      <w:r>
        <w:fldChar w:fldCharType="begin" w:fldLock="1"/>
      </w:r>
      <w:r>
        <w:instrText xml:space="preserve"> PAGEREF _Toc162617079 \h </w:instrText>
      </w:r>
      <w:r>
        <w:fldChar w:fldCharType="separate"/>
      </w:r>
      <w:r>
        <w:t>122</w:t>
      </w:r>
      <w:r>
        <w:fldChar w:fldCharType="end"/>
      </w:r>
    </w:p>
    <w:p w14:paraId="2B092ED1" w14:textId="3BBBF5F8" w:rsidR="00296701" w:rsidRDefault="00296701">
      <w:pPr>
        <w:pStyle w:val="TOC4"/>
        <w:rPr>
          <w:rFonts w:asciiTheme="minorHAnsi" w:eastAsiaTheme="minorEastAsia" w:hAnsiTheme="minorHAnsi" w:cstheme="minorBidi"/>
          <w:kern w:val="2"/>
          <w:sz w:val="22"/>
          <w:szCs w:val="22"/>
          <w14:ligatures w14:val="standardContextual"/>
        </w:rPr>
      </w:pPr>
      <w:r>
        <w:t>9.1.2.24</w:t>
      </w:r>
      <w:r>
        <w:rPr>
          <w:rFonts w:asciiTheme="minorHAnsi" w:eastAsiaTheme="minorEastAsia" w:hAnsiTheme="minorHAnsi" w:cstheme="minorBidi"/>
          <w:kern w:val="2"/>
          <w:sz w:val="22"/>
          <w:szCs w:val="22"/>
          <w14:ligatures w14:val="standardContextual"/>
        </w:rPr>
        <w:tab/>
      </w:r>
      <w:r>
        <w:t>E-UTRA – NR CELL RESOURCE COORDINATION RESPONSE</w:t>
      </w:r>
      <w:r>
        <w:tab/>
      </w:r>
      <w:r>
        <w:fldChar w:fldCharType="begin" w:fldLock="1"/>
      </w:r>
      <w:r>
        <w:instrText xml:space="preserve"> PAGEREF _Toc162617080 \h </w:instrText>
      </w:r>
      <w:r>
        <w:fldChar w:fldCharType="separate"/>
      </w:r>
      <w:r>
        <w:t>123</w:t>
      </w:r>
      <w:r>
        <w:fldChar w:fldCharType="end"/>
      </w:r>
    </w:p>
    <w:p w14:paraId="1A55CCF0" w14:textId="76E7C837" w:rsidR="00296701" w:rsidRDefault="00296701">
      <w:pPr>
        <w:pStyle w:val="TOC4"/>
        <w:rPr>
          <w:rFonts w:asciiTheme="minorHAnsi" w:eastAsiaTheme="minorEastAsia" w:hAnsiTheme="minorHAnsi" w:cstheme="minorBidi"/>
          <w:kern w:val="2"/>
          <w:sz w:val="22"/>
          <w:szCs w:val="22"/>
          <w14:ligatures w14:val="standardContextual"/>
        </w:rPr>
      </w:pPr>
      <w:r>
        <w:t>9.1.2.25</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_Toc162617081 \h </w:instrText>
      </w:r>
      <w:r>
        <w:fldChar w:fldCharType="separate"/>
      </w:r>
      <w:r>
        <w:t>124</w:t>
      </w:r>
      <w:r>
        <w:fldChar w:fldCharType="end"/>
      </w:r>
    </w:p>
    <w:p w14:paraId="68A3D1D3" w14:textId="0E56A12C" w:rsidR="00296701" w:rsidRDefault="00296701">
      <w:pPr>
        <w:pStyle w:val="TOC4"/>
        <w:rPr>
          <w:rFonts w:asciiTheme="minorHAnsi" w:eastAsiaTheme="minorEastAsia" w:hAnsiTheme="minorHAnsi" w:cstheme="minorBidi"/>
          <w:kern w:val="2"/>
          <w:sz w:val="22"/>
          <w:szCs w:val="22"/>
          <w14:ligatures w14:val="standardContextual"/>
        </w:rPr>
      </w:pPr>
      <w:r>
        <w:t>9.1.2.26</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_Toc162617082 \h </w:instrText>
      </w:r>
      <w:r>
        <w:fldChar w:fldCharType="separate"/>
      </w:r>
      <w:r>
        <w:t>125</w:t>
      </w:r>
      <w:r>
        <w:fldChar w:fldCharType="end"/>
      </w:r>
    </w:p>
    <w:p w14:paraId="6FB58628" w14:textId="68F4326D" w:rsidR="00296701" w:rsidRDefault="00296701">
      <w:pPr>
        <w:pStyle w:val="TOC4"/>
        <w:rPr>
          <w:rFonts w:asciiTheme="minorHAnsi" w:eastAsiaTheme="minorEastAsia" w:hAnsiTheme="minorHAnsi" w:cstheme="minorBidi"/>
          <w:kern w:val="2"/>
          <w:sz w:val="22"/>
          <w:szCs w:val="22"/>
          <w14:ligatures w14:val="standardContextual"/>
        </w:rPr>
      </w:pPr>
      <w:r>
        <w:t>9.1.2.27</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_Toc162617083 \h </w:instrText>
      </w:r>
      <w:r>
        <w:fldChar w:fldCharType="separate"/>
      </w:r>
      <w:r>
        <w:t>125</w:t>
      </w:r>
      <w:r>
        <w:fldChar w:fldCharType="end"/>
      </w:r>
    </w:p>
    <w:p w14:paraId="21E8AC10" w14:textId="1C1BCF64" w:rsidR="00296701" w:rsidRDefault="00296701">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Messages for Global Procedures</w:t>
      </w:r>
      <w:r>
        <w:tab/>
      </w:r>
      <w:r>
        <w:fldChar w:fldCharType="begin" w:fldLock="1"/>
      </w:r>
      <w:r>
        <w:instrText xml:space="preserve"> PAGEREF _Toc162617084 \h </w:instrText>
      </w:r>
      <w:r>
        <w:fldChar w:fldCharType="separate"/>
      </w:r>
      <w:r>
        <w:t>125</w:t>
      </w:r>
      <w:r>
        <w:fldChar w:fldCharType="end"/>
      </w:r>
    </w:p>
    <w:p w14:paraId="761D9B48" w14:textId="54B0B0E4" w:rsidR="00296701" w:rsidRDefault="00296701">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XN SETUP REQUEST</w:t>
      </w:r>
      <w:r>
        <w:tab/>
      </w:r>
      <w:r>
        <w:fldChar w:fldCharType="begin" w:fldLock="1"/>
      </w:r>
      <w:r>
        <w:instrText xml:space="preserve"> PAGEREF _Toc162617085 \h </w:instrText>
      </w:r>
      <w:r>
        <w:fldChar w:fldCharType="separate"/>
      </w:r>
      <w:r>
        <w:t>125</w:t>
      </w:r>
      <w:r>
        <w:fldChar w:fldCharType="end"/>
      </w:r>
    </w:p>
    <w:p w14:paraId="68DAFF35" w14:textId="465AEBEF" w:rsidR="00296701" w:rsidRDefault="00296701">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XN SETUP RESPONSE</w:t>
      </w:r>
      <w:r>
        <w:tab/>
      </w:r>
      <w:r>
        <w:fldChar w:fldCharType="begin" w:fldLock="1"/>
      </w:r>
      <w:r>
        <w:instrText xml:space="preserve"> PAGEREF _Toc162617086 \h </w:instrText>
      </w:r>
      <w:r>
        <w:fldChar w:fldCharType="separate"/>
      </w:r>
      <w:r>
        <w:t>127</w:t>
      </w:r>
      <w:r>
        <w:fldChar w:fldCharType="end"/>
      </w:r>
    </w:p>
    <w:p w14:paraId="347D7D61" w14:textId="20C1A54C" w:rsidR="00296701" w:rsidRDefault="00296701">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XN SETUP FAILURE</w:t>
      </w:r>
      <w:r>
        <w:tab/>
      </w:r>
      <w:r>
        <w:fldChar w:fldCharType="begin" w:fldLock="1"/>
      </w:r>
      <w:r>
        <w:instrText xml:space="preserve"> PAGEREF _Toc162617087 \h </w:instrText>
      </w:r>
      <w:r>
        <w:fldChar w:fldCharType="separate"/>
      </w:r>
      <w:r>
        <w:t>128</w:t>
      </w:r>
      <w:r>
        <w:fldChar w:fldCharType="end"/>
      </w:r>
    </w:p>
    <w:p w14:paraId="4D3FC602" w14:textId="7CFD3ECD" w:rsidR="00296701" w:rsidRDefault="00296701">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_Toc162617088 \h </w:instrText>
      </w:r>
      <w:r>
        <w:fldChar w:fldCharType="separate"/>
      </w:r>
      <w:r>
        <w:t>128</w:t>
      </w:r>
      <w:r>
        <w:fldChar w:fldCharType="end"/>
      </w:r>
    </w:p>
    <w:p w14:paraId="229C176A" w14:textId="2184A3BC" w:rsidR="00296701" w:rsidRDefault="00296701">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NG-RAN NODE CONFIGURATION UPDATE ACKNOWLEDGE</w:t>
      </w:r>
      <w:r>
        <w:tab/>
      </w:r>
      <w:r>
        <w:fldChar w:fldCharType="begin" w:fldLock="1"/>
      </w:r>
      <w:r>
        <w:instrText xml:space="preserve"> PAGEREF _Toc162617089 \h </w:instrText>
      </w:r>
      <w:r>
        <w:fldChar w:fldCharType="separate"/>
      </w:r>
      <w:r>
        <w:t>129</w:t>
      </w:r>
      <w:r>
        <w:fldChar w:fldCharType="end"/>
      </w:r>
    </w:p>
    <w:p w14:paraId="593B0B6F" w14:textId="0798F03E" w:rsidR="00296701" w:rsidRDefault="00296701">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NG-RAN NODE CONFIGURATION UPDATE FAILURE</w:t>
      </w:r>
      <w:r>
        <w:tab/>
      </w:r>
      <w:r>
        <w:fldChar w:fldCharType="begin" w:fldLock="1"/>
      </w:r>
      <w:r>
        <w:instrText xml:space="preserve"> PAGEREF _Toc162617090 \h </w:instrText>
      </w:r>
      <w:r>
        <w:fldChar w:fldCharType="separate"/>
      </w:r>
      <w:r>
        <w:t>131</w:t>
      </w:r>
      <w:r>
        <w:fldChar w:fldCharType="end"/>
      </w:r>
    </w:p>
    <w:p w14:paraId="49327791" w14:textId="51D6583C"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en-US"/>
        </w:rPr>
        <w:t>9.1.3.7</w:t>
      </w:r>
      <w:r>
        <w:rPr>
          <w:rFonts w:asciiTheme="minorHAnsi" w:eastAsiaTheme="minorEastAsia" w:hAnsiTheme="minorHAnsi" w:cstheme="minorBidi"/>
          <w:kern w:val="2"/>
          <w:sz w:val="22"/>
          <w:szCs w:val="22"/>
          <w14:ligatures w14:val="standardContextual"/>
        </w:rPr>
        <w:tab/>
      </w:r>
      <w:r w:rsidRPr="00F2277B">
        <w:rPr>
          <w:lang w:val="fr-FR" w:eastAsia="ja-JP"/>
        </w:rPr>
        <w:t xml:space="preserve">CELL </w:t>
      </w:r>
      <w:r w:rsidRPr="00F2277B">
        <w:rPr>
          <w:lang w:val="en-US" w:eastAsia="ja-JP"/>
        </w:rPr>
        <w:t>ACTIVATION REQUEST</w:t>
      </w:r>
      <w:r>
        <w:tab/>
      </w:r>
      <w:r>
        <w:fldChar w:fldCharType="begin" w:fldLock="1"/>
      </w:r>
      <w:r>
        <w:instrText xml:space="preserve"> PAGEREF _Toc162617091 \h </w:instrText>
      </w:r>
      <w:r>
        <w:fldChar w:fldCharType="separate"/>
      </w:r>
      <w:r>
        <w:t>131</w:t>
      </w:r>
      <w:r>
        <w:fldChar w:fldCharType="end"/>
      </w:r>
    </w:p>
    <w:p w14:paraId="3021D223" w14:textId="43BE309D"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9.1.3.8</w:t>
      </w:r>
      <w:r>
        <w:rPr>
          <w:rFonts w:asciiTheme="minorHAnsi" w:eastAsiaTheme="minorEastAsia" w:hAnsiTheme="minorHAnsi" w:cstheme="minorBidi"/>
          <w:kern w:val="2"/>
          <w:sz w:val="22"/>
          <w:szCs w:val="22"/>
          <w14:ligatures w14:val="standardContextual"/>
        </w:rPr>
        <w:tab/>
      </w:r>
      <w:r w:rsidRPr="00F2277B">
        <w:rPr>
          <w:lang w:val="fr-FR" w:eastAsia="ja-JP"/>
        </w:rPr>
        <w:t>CELL ACTIVATION RESPONSE</w:t>
      </w:r>
      <w:r>
        <w:tab/>
      </w:r>
      <w:r>
        <w:fldChar w:fldCharType="begin" w:fldLock="1"/>
      </w:r>
      <w:r>
        <w:instrText xml:space="preserve"> PAGEREF _Toc162617092 \h </w:instrText>
      </w:r>
      <w:r>
        <w:fldChar w:fldCharType="separate"/>
      </w:r>
      <w:r>
        <w:t>132</w:t>
      </w:r>
      <w:r>
        <w:fldChar w:fldCharType="end"/>
      </w:r>
    </w:p>
    <w:p w14:paraId="1C87681A" w14:textId="2C079C87"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9.1.</w:t>
      </w:r>
      <w:r w:rsidRPr="00F2277B">
        <w:rPr>
          <w:rFonts w:eastAsia="SimSun"/>
          <w:lang w:val="fr-FR" w:eastAsia="zh-CN"/>
        </w:rPr>
        <w:t>3.9</w:t>
      </w:r>
      <w:r>
        <w:rPr>
          <w:rFonts w:asciiTheme="minorHAnsi" w:eastAsiaTheme="minorEastAsia" w:hAnsiTheme="minorHAnsi" w:cstheme="minorBidi"/>
          <w:kern w:val="2"/>
          <w:sz w:val="22"/>
          <w:szCs w:val="22"/>
          <w14:ligatures w14:val="standardContextual"/>
        </w:rPr>
        <w:tab/>
      </w:r>
      <w:r w:rsidRPr="00F2277B">
        <w:rPr>
          <w:lang w:val="fr-FR" w:eastAsia="ja-JP"/>
        </w:rPr>
        <w:t xml:space="preserve">CELL ACTIVATION </w:t>
      </w:r>
      <w:r w:rsidRPr="00F2277B">
        <w:rPr>
          <w:rFonts w:eastAsia="SimSun"/>
          <w:lang w:val="fr-FR" w:eastAsia="zh-CN"/>
        </w:rPr>
        <w:t>FAILURE</w:t>
      </w:r>
      <w:r>
        <w:tab/>
      </w:r>
      <w:r>
        <w:fldChar w:fldCharType="begin" w:fldLock="1"/>
      </w:r>
      <w:r>
        <w:instrText xml:space="preserve"> PAGEREF _Toc162617093 \h </w:instrText>
      </w:r>
      <w:r>
        <w:fldChar w:fldCharType="separate"/>
      </w:r>
      <w:r>
        <w:t>132</w:t>
      </w:r>
      <w:r>
        <w:fldChar w:fldCharType="end"/>
      </w:r>
    </w:p>
    <w:p w14:paraId="11B169B1" w14:textId="75B0A19D"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9.1.3.10</w:t>
      </w:r>
      <w:r>
        <w:rPr>
          <w:rFonts w:asciiTheme="minorHAnsi" w:eastAsiaTheme="minorEastAsia" w:hAnsiTheme="minorHAnsi" w:cstheme="minorBidi"/>
          <w:kern w:val="2"/>
          <w:sz w:val="22"/>
          <w:szCs w:val="22"/>
          <w14:ligatures w14:val="standardContextual"/>
        </w:rPr>
        <w:tab/>
      </w:r>
      <w:r w:rsidRPr="00F2277B">
        <w:rPr>
          <w:rFonts w:eastAsia="Batang"/>
          <w:lang w:eastAsia="zh-CN"/>
        </w:rPr>
        <w:t>RESET REQUEST</w:t>
      </w:r>
      <w:r>
        <w:tab/>
      </w:r>
      <w:r>
        <w:fldChar w:fldCharType="begin" w:fldLock="1"/>
      </w:r>
      <w:r>
        <w:instrText xml:space="preserve"> PAGEREF _Toc162617094 \h </w:instrText>
      </w:r>
      <w:r>
        <w:fldChar w:fldCharType="separate"/>
      </w:r>
      <w:r>
        <w:t>133</w:t>
      </w:r>
      <w:r>
        <w:fldChar w:fldCharType="end"/>
      </w:r>
    </w:p>
    <w:p w14:paraId="5E306046" w14:textId="0A9C9B15" w:rsidR="00296701" w:rsidRDefault="00296701">
      <w:pPr>
        <w:pStyle w:val="TOC4"/>
        <w:rPr>
          <w:rFonts w:asciiTheme="minorHAnsi" w:eastAsiaTheme="minorEastAsia" w:hAnsiTheme="minorHAnsi" w:cstheme="minorBidi"/>
          <w:kern w:val="2"/>
          <w:sz w:val="22"/>
          <w:szCs w:val="22"/>
          <w14:ligatures w14:val="standardContextual"/>
        </w:rPr>
      </w:pPr>
      <w:r>
        <w:t>9.1.3.11</w:t>
      </w:r>
      <w:r>
        <w:rPr>
          <w:rFonts w:asciiTheme="minorHAnsi" w:eastAsiaTheme="minorEastAsia" w:hAnsiTheme="minorHAnsi" w:cstheme="minorBidi"/>
          <w:kern w:val="2"/>
          <w:sz w:val="22"/>
          <w:szCs w:val="22"/>
          <w14:ligatures w14:val="standardContextual"/>
        </w:rPr>
        <w:tab/>
      </w:r>
      <w:r w:rsidRPr="00F2277B">
        <w:rPr>
          <w:rFonts w:eastAsia="SimSun"/>
          <w:lang w:eastAsia="zh-CN"/>
        </w:rPr>
        <w:t>RESET RESPONSE</w:t>
      </w:r>
      <w:r>
        <w:tab/>
      </w:r>
      <w:r>
        <w:fldChar w:fldCharType="begin" w:fldLock="1"/>
      </w:r>
      <w:r>
        <w:instrText xml:space="preserve"> PAGEREF _Toc162617095 \h </w:instrText>
      </w:r>
      <w:r>
        <w:fldChar w:fldCharType="separate"/>
      </w:r>
      <w:r>
        <w:t>133</w:t>
      </w:r>
      <w:r>
        <w:fldChar w:fldCharType="end"/>
      </w:r>
    </w:p>
    <w:p w14:paraId="00EA4762" w14:textId="5E9C333B" w:rsidR="00296701" w:rsidRDefault="00296701">
      <w:pPr>
        <w:pStyle w:val="TOC4"/>
        <w:rPr>
          <w:rFonts w:asciiTheme="minorHAnsi" w:eastAsiaTheme="minorEastAsia" w:hAnsiTheme="minorHAnsi" w:cstheme="minorBidi"/>
          <w:kern w:val="2"/>
          <w:sz w:val="22"/>
          <w:szCs w:val="22"/>
          <w14:ligatures w14:val="standardContextual"/>
        </w:rPr>
      </w:pPr>
      <w:r>
        <w:t>9.1.3.12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_Toc162617096 \h </w:instrText>
      </w:r>
      <w:r>
        <w:fldChar w:fldCharType="separate"/>
      </w:r>
      <w:r>
        <w:t>134</w:t>
      </w:r>
      <w:r>
        <w:fldChar w:fldCharType="end"/>
      </w:r>
    </w:p>
    <w:p w14:paraId="36C127EF" w14:textId="3C006F95" w:rsidR="00296701" w:rsidRDefault="00296701">
      <w:pPr>
        <w:pStyle w:val="TOC4"/>
        <w:rPr>
          <w:rFonts w:asciiTheme="minorHAnsi" w:eastAsiaTheme="minorEastAsia" w:hAnsiTheme="minorHAnsi" w:cstheme="minorBidi"/>
          <w:kern w:val="2"/>
          <w:sz w:val="22"/>
          <w:szCs w:val="22"/>
          <w14:ligatures w14:val="standardContextual"/>
        </w:rPr>
      </w:pPr>
      <w:r>
        <w:t>9.1.3.13</w:t>
      </w:r>
      <w:r>
        <w:rPr>
          <w:rFonts w:asciiTheme="minorHAnsi" w:eastAsiaTheme="minorEastAsia" w:hAnsiTheme="minorHAnsi" w:cstheme="minorBidi"/>
          <w:kern w:val="2"/>
          <w:sz w:val="22"/>
          <w:szCs w:val="22"/>
          <w14:ligatures w14:val="standardContextual"/>
        </w:rPr>
        <w:tab/>
      </w:r>
      <w:r>
        <w:t>XN REMOVAL REQUEST</w:t>
      </w:r>
      <w:r>
        <w:tab/>
      </w:r>
      <w:r>
        <w:fldChar w:fldCharType="begin" w:fldLock="1"/>
      </w:r>
      <w:r>
        <w:instrText xml:space="preserve"> PAGEREF _Toc162617097 \h </w:instrText>
      </w:r>
      <w:r>
        <w:fldChar w:fldCharType="separate"/>
      </w:r>
      <w:r>
        <w:t>134</w:t>
      </w:r>
      <w:r>
        <w:fldChar w:fldCharType="end"/>
      </w:r>
    </w:p>
    <w:p w14:paraId="2B25D18C" w14:textId="35BC8F5C" w:rsidR="00296701" w:rsidRDefault="00296701">
      <w:pPr>
        <w:pStyle w:val="TOC4"/>
        <w:rPr>
          <w:rFonts w:asciiTheme="minorHAnsi" w:eastAsiaTheme="minorEastAsia" w:hAnsiTheme="minorHAnsi" w:cstheme="minorBidi"/>
          <w:kern w:val="2"/>
          <w:sz w:val="22"/>
          <w:szCs w:val="22"/>
          <w14:ligatures w14:val="standardContextual"/>
        </w:rPr>
      </w:pPr>
      <w:r>
        <w:t>9.1.3.14</w:t>
      </w:r>
      <w:r>
        <w:rPr>
          <w:rFonts w:asciiTheme="minorHAnsi" w:eastAsiaTheme="minorEastAsia" w:hAnsiTheme="minorHAnsi" w:cstheme="minorBidi"/>
          <w:kern w:val="2"/>
          <w:sz w:val="22"/>
          <w:szCs w:val="22"/>
          <w14:ligatures w14:val="standardContextual"/>
        </w:rPr>
        <w:tab/>
      </w:r>
      <w:r>
        <w:t>XN REMOVAL RESPONSE</w:t>
      </w:r>
      <w:r>
        <w:tab/>
      </w:r>
      <w:r>
        <w:fldChar w:fldCharType="begin" w:fldLock="1"/>
      </w:r>
      <w:r>
        <w:instrText xml:space="preserve"> PAGEREF _Toc162617098 \h </w:instrText>
      </w:r>
      <w:r>
        <w:fldChar w:fldCharType="separate"/>
      </w:r>
      <w:r>
        <w:t>135</w:t>
      </w:r>
      <w:r>
        <w:fldChar w:fldCharType="end"/>
      </w:r>
    </w:p>
    <w:p w14:paraId="64E49F01" w14:textId="4911111A" w:rsidR="00296701" w:rsidRDefault="00296701">
      <w:pPr>
        <w:pStyle w:val="TOC4"/>
        <w:rPr>
          <w:rFonts w:asciiTheme="minorHAnsi" w:eastAsiaTheme="minorEastAsia" w:hAnsiTheme="minorHAnsi" w:cstheme="minorBidi"/>
          <w:kern w:val="2"/>
          <w:sz w:val="22"/>
          <w:szCs w:val="22"/>
          <w14:ligatures w14:val="standardContextual"/>
        </w:rPr>
      </w:pPr>
      <w:r>
        <w:t>9.1.3.15</w:t>
      </w:r>
      <w:r>
        <w:rPr>
          <w:rFonts w:asciiTheme="minorHAnsi" w:eastAsiaTheme="minorEastAsia" w:hAnsiTheme="minorHAnsi" w:cstheme="minorBidi"/>
          <w:kern w:val="2"/>
          <w:sz w:val="22"/>
          <w:szCs w:val="22"/>
          <w14:ligatures w14:val="standardContextual"/>
        </w:rPr>
        <w:tab/>
      </w:r>
      <w:r>
        <w:t>XN REMOVAL FAILURE</w:t>
      </w:r>
      <w:r>
        <w:tab/>
      </w:r>
      <w:r>
        <w:fldChar w:fldCharType="begin" w:fldLock="1"/>
      </w:r>
      <w:r>
        <w:instrText xml:space="preserve"> PAGEREF _Toc162617099 \h </w:instrText>
      </w:r>
      <w:r>
        <w:fldChar w:fldCharType="separate"/>
      </w:r>
      <w:r>
        <w:t>135</w:t>
      </w:r>
      <w:r>
        <w:fldChar w:fldCharType="end"/>
      </w:r>
    </w:p>
    <w:p w14:paraId="31B4DD94" w14:textId="62BE692B"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9.1.3</w:t>
      </w:r>
      <w:r>
        <w:t>.16</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_Toc162617100 \h </w:instrText>
      </w:r>
      <w:r>
        <w:fldChar w:fldCharType="separate"/>
      </w:r>
      <w:r>
        <w:t>135</w:t>
      </w:r>
      <w:r>
        <w:fldChar w:fldCharType="end"/>
      </w:r>
    </w:p>
    <w:p w14:paraId="02A5460B" w14:textId="69818451"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9.1.3.17</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_Toc162617101 \h </w:instrText>
      </w:r>
      <w:r>
        <w:fldChar w:fldCharType="separate"/>
      </w:r>
      <w:r>
        <w:t>136</w:t>
      </w:r>
      <w:r>
        <w:fldChar w:fldCharType="end"/>
      </w:r>
    </w:p>
    <w:p w14:paraId="197CCE38" w14:textId="5D249A37" w:rsidR="00296701" w:rsidRDefault="00296701">
      <w:pPr>
        <w:pStyle w:val="TOC4"/>
        <w:rPr>
          <w:rFonts w:asciiTheme="minorHAnsi" w:eastAsiaTheme="minorEastAsia" w:hAnsiTheme="minorHAnsi" w:cstheme="minorBidi"/>
          <w:kern w:val="2"/>
          <w:sz w:val="22"/>
          <w:szCs w:val="22"/>
          <w14:ligatures w14:val="standardContextual"/>
        </w:rPr>
      </w:pPr>
      <w:r>
        <w:t>9.1.3.18</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_Toc162617102 \h </w:instrText>
      </w:r>
      <w:r>
        <w:fldChar w:fldCharType="separate"/>
      </w:r>
      <w:r>
        <w:t>138</w:t>
      </w:r>
      <w:r>
        <w:fldChar w:fldCharType="end"/>
      </w:r>
    </w:p>
    <w:p w14:paraId="63FFF2FD" w14:textId="572DEE69" w:rsidR="00296701" w:rsidRDefault="00296701">
      <w:pPr>
        <w:pStyle w:val="TOC4"/>
        <w:rPr>
          <w:rFonts w:asciiTheme="minorHAnsi" w:eastAsiaTheme="minorEastAsia" w:hAnsiTheme="minorHAnsi" w:cstheme="minorBidi"/>
          <w:kern w:val="2"/>
          <w:sz w:val="22"/>
          <w:szCs w:val="22"/>
          <w14:ligatures w14:val="standardContextual"/>
        </w:rPr>
      </w:pPr>
      <w:r>
        <w:t>9.1.3.19</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_Toc162617103 \h </w:instrText>
      </w:r>
      <w:r>
        <w:fldChar w:fldCharType="separate"/>
      </w:r>
      <w:r>
        <w:t>139</w:t>
      </w:r>
      <w:r>
        <w:fldChar w:fldCharType="end"/>
      </w:r>
    </w:p>
    <w:p w14:paraId="6D19D10A" w14:textId="2336B4E6" w:rsidR="00296701" w:rsidRDefault="00296701">
      <w:pPr>
        <w:pStyle w:val="TOC4"/>
        <w:rPr>
          <w:rFonts w:asciiTheme="minorHAnsi" w:eastAsiaTheme="minorEastAsia" w:hAnsiTheme="minorHAnsi" w:cstheme="minorBidi"/>
          <w:kern w:val="2"/>
          <w:sz w:val="22"/>
          <w:szCs w:val="22"/>
          <w14:ligatures w14:val="standardContextual"/>
        </w:rPr>
      </w:pPr>
      <w:r>
        <w:t>9.1.3.20</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_Toc162617104 \h </w:instrText>
      </w:r>
      <w:r>
        <w:fldChar w:fldCharType="separate"/>
      </w:r>
      <w:r>
        <w:t>140</w:t>
      </w:r>
      <w:r>
        <w:fldChar w:fldCharType="end"/>
      </w:r>
    </w:p>
    <w:p w14:paraId="12755383" w14:textId="6AA05CE4" w:rsidR="00296701" w:rsidRDefault="00296701">
      <w:pPr>
        <w:pStyle w:val="TOC4"/>
        <w:rPr>
          <w:rFonts w:asciiTheme="minorHAnsi" w:eastAsiaTheme="minorEastAsia" w:hAnsiTheme="minorHAnsi" w:cstheme="minorBidi"/>
          <w:kern w:val="2"/>
          <w:sz w:val="22"/>
          <w:szCs w:val="22"/>
          <w14:ligatures w14:val="standardContextual"/>
        </w:rPr>
      </w:pPr>
      <w:r>
        <w:t>9.1.3.21</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_Toc162617105 \h </w:instrText>
      </w:r>
      <w:r>
        <w:fldChar w:fldCharType="separate"/>
      </w:r>
      <w:r>
        <w:t>140</w:t>
      </w:r>
      <w:r>
        <w:fldChar w:fldCharType="end"/>
      </w:r>
    </w:p>
    <w:p w14:paraId="3A118B34" w14:textId="7ACD2AC5" w:rsidR="00296701" w:rsidRDefault="00296701">
      <w:pPr>
        <w:pStyle w:val="TOC4"/>
        <w:rPr>
          <w:rFonts w:asciiTheme="minorHAnsi" w:eastAsiaTheme="minorEastAsia" w:hAnsiTheme="minorHAnsi" w:cstheme="minorBidi"/>
          <w:kern w:val="2"/>
          <w:sz w:val="22"/>
          <w:szCs w:val="22"/>
          <w14:ligatures w14:val="standardContextual"/>
        </w:rPr>
      </w:pPr>
      <w:r>
        <w:t>9.1.3.22</w:t>
      </w:r>
      <w:r>
        <w:rPr>
          <w:rFonts w:asciiTheme="minorHAnsi" w:eastAsiaTheme="minorEastAsia" w:hAnsiTheme="minorHAnsi" w:cstheme="minorBidi"/>
          <w:kern w:val="2"/>
          <w:sz w:val="22"/>
          <w:szCs w:val="22"/>
          <w14:ligatures w14:val="standardContextual"/>
        </w:rPr>
        <w:tab/>
      </w:r>
      <w:r>
        <w:t>MOBILITY CHANGE REQUEST</w:t>
      </w:r>
      <w:r>
        <w:tab/>
      </w:r>
      <w:r>
        <w:fldChar w:fldCharType="begin" w:fldLock="1"/>
      </w:r>
      <w:r>
        <w:instrText xml:space="preserve"> PAGEREF _Toc162617106 \h </w:instrText>
      </w:r>
      <w:r>
        <w:fldChar w:fldCharType="separate"/>
      </w:r>
      <w:r>
        <w:t>141</w:t>
      </w:r>
      <w:r>
        <w:fldChar w:fldCharType="end"/>
      </w:r>
    </w:p>
    <w:p w14:paraId="4E160FB9" w14:textId="76C1EDA1" w:rsidR="00296701" w:rsidRDefault="00296701">
      <w:pPr>
        <w:pStyle w:val="TOC4"/>
        <w:rPr>
          <w:rFonts w:asciiTheme="minorHAnsi" w:eastAsiaTheme="minorEastAsia" w:hAnsiTheme="minorHAnsi" w:cstheme="minorBidi"/>
          <w:kern w:val="2"/>
          <w:sz w:val="22"/>
          <w:szCs w:val="22"/>
          <w14:ligatures w14:val="standardContextual"/>
        </w:rPr>
      </w:pPr>
      <w:r>
        <w:t>9.1.3.23</w:t>
      </w:r>
      <w:r>
        <w:rPr>
          <w:rFonts w:asciiTheme="minorHAnsi" w:eastAsiaTheme="minorEastAsia" w:hAnsiTheme="minorHAnsi" w:cstheme="minorBidi"/>
          <w:kern w:val="2"/>
          <w:sz w:val="22"/>
          <w:szCs w:val="22"/>
          <w14:ligatures w14:val="standardContextual"/>
        </w:rPr>
        <w:tab/>
      </w:r>
      <w:r>
        <w:t>MOBILITY CHANGE ACKNOWLEDGE</w:t>
      </w:r>
      <w:r>
        <w:tab/>
      </w:r>
      <w:r>
        <w:fldChar w:fldCharType="begin" w:fldLock="1"/>
      </w:r>
      <w:r>
        <w:instrText xml:space="preserve"> PAGEREF _Toc162617107 \h </w:instrText>
      </w:r>
      <w:r>
        <w:fldChar w:fldCharType="separate"/>
      </w:r>
      <w:r>
        <w:t>141</w:t>
      </w:r>
      <w:r>
        <w:fldChar w:fldCharType="end"/>
      </w:r>
    </w:p>
    <w:p w14:paraId="3F661123" w14:textId="0492EF0F" w:rsidR="00296701" w:rsidRDefault="00296701">
      <w:pPr>
        <w:pStyle w:val="TOC4"/>
        <w:rPr>
          <w:rFonts w:asciiTheme="minorHAnsi" w:eastAsiaTheme="minorEastAsia" w:hAnsiTheme="minorHAnsi" w:cstheme="minorBidi"/>
          <w:kern w:val="2"/>
          <w:sz w:val="22"/>
          <w:szCs w:val="22"/>
          <w14:ligatures w14:val="standardContextual"/>
        </w:rPr>
      </w:pPr>
      <w:r>
        <w:t>9.1.3.24</w:t>
      </w:r>
      <w:r>
        <w:rPr>
          <w:rFonts w:asciiTheme="minorHAnsi" w:eastAsiaTheme="minorEastAsia" w:hAnsiTheme="minorHAnsi" w:cstheme="minorBidi"/>
          <w:kern w:val="2"/>
          <w:sz w:val="22"/>
          <w:szCs w:val="22"/>
          <w14:ligatures w14:val="standardContextual"/>
        </w:rPr>
        <w:tab/>
      </w:r>
      <w:r>
        <w:t>MOBILITY CHANGE FAILURE</w:t>
      </w:r>
      <w:r>
        <w:tab/>
      </w:r>
      <w:r>
        <w:fldChar w:fldCharType="begin" w:fldLock="1"/>
      </w:r>
      <w:r>
        <w:instrText xml:space="preserve"> PAGEREF _Toc162617108 \h </w:instrText>
      </w:r>
      <w:r>
        <w:fldChar w:fldCharType="separate"/>
      </w:r>
      <w:r>
        <w:t>141</w:t>
      </w:r>
      <w:r>
        <w:fldChar w:fldCharType="end"/>
      </w:r>
    </w:p>
    <w:p w14:paraId="49AC38E4" w14:textId="3C704EA7"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9.1.3.25</w:t>
      </w:r>
      <w:r>
        <w:rPr>
          <w:rFonts w:asciiTheme="minorHAnsi" w:eastAsiaTheme="minorEastAsia" w:hAnsiTheme="minorHAnsi" w:cstheme="minorBidi"/>
          <w:kern w:val="2"/>
          <w:sz w:val="22"/>
          <w:szCs w:val="22"/>
          <w14:ligatures w14:val="standardContextual"/>
        </w:rPr>
        <w:tab/>
      </w:r>
      <w:r>
        <w:rPr>
          <w:lang w:eastAsia="zh-CN"/>
        </w:rPr>
        <w:t>ACCESS AND MOBILITY INDICATION</w:t>
      </w:r>
      <w:r>
        <w:tab/>
      </w:r>
      <w:r>
        <w:fldChar w:fldCharType="begin" w:fldLock="1"/>
      </w:r>
      <w:r>
        <w:instrText xml:space="preserve"> PAGEREF _Toc162617109 \h </w:instrText>
      </w:r>
      <w:r>
        <w:fldChar w:fldCharType="separate"/>
      </w:r>
      <w:r>
        <w:t>142</w:t>
      </w:r>
      <w:r>
        <w:fldChar w:fldCharType="end"/>
      </w:r>
    </w:p>
    <w:p w14:paraId="6F0F601C" w14:textId="5FB58E54" w:rsidR="00296701" w:rsidRDefault="0029670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_Toc162617110 \h </w:instrText>
      </w:r>
      <w:r>
        <w:fldChar w:fldCharType="separate"/>
      </w:r>
      <w:r>
        <w:t>142</w:t>
      </w:r>
      <w:r>
        <w:fldChar w:fldCharType="end"/>
      </w:r>
    </w:p>
    <w:p w14:paraId="3BE717D8" w14:textId="1F7C553C" w:rsidR="00296701" w:rsidRDefault="00296701">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_Toc162617111 \h </w:instrText>
      </w:r>
      <w:r>
        <w:fldChar w:fldCharType="separate"/>
      </w:r>
      <w:r>
        <w:t>142</w:t>
      </w:r>
      <w:r>
        <w:fldChar w:fldCharType="end"/>
      </w:r>
    </w:p>
    <w:p w14:paraId="2B8A951C" w14:textId="2AF00267" w:rsidR="00296701" w:rsidRDefault="0029670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_Toc162617112 \h </w:instrText>
      </w:r>
      <w:r>
        <w:fldChar w:fldCharType="separate"/>
      </w:r>
      <w:r>
        <w:t>142</w:t>
      </w:r>
      <w:r>
        <w:fldChar w:fldCharType="end"/>
      </w:r>
    </w:p>
    <w:p w14:paraId="7E870C44" w14:textId="349748E6" w:rsidR="00296701" w:rsidRDefault="00296701">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PDU Session Resources To Be Setup List</w:t>
      </w:r>
      <w:r>
        <w:tab/>
      </w:r>
      <w:r>
        <w:fldChar w:fldCharType="begin" w:fldLock="1"/>
      </w:r>
      <w:r>
        <w:instrText xml:space="preserve"> PAGEREF _Toc162617113 \h </w:instrText>
      </w:r>
      <w:r>
        <w:fldChar w:fldCharType="separate"/>
      </w:r>
      <w:r>
        <w:t>142</w:t>
      </w:r>
      <w:r>
        <w:fldChar w:fldCharType="end"/>
      </w:r>
    </w:p>
    <w:p w14:paraId="1DEE7648" w14:textId="69DF9122"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9.2.1.2</w:t>
      </w:r>
      <w:r>
        <w:rPr>
          <w:rFonts w:asciiTheme="minorHAnsi" w:eastAsiaTheme="minorEastAsia" w:hAnsiTheme="minorHAnsi" w:cstheme="minorBidi"/>
          <w:kern w:val="2"/>
          <w:sz w:val="22"/>
          <w:szCs w:val="22"/>
          <w14:ligatures w14:val="standardContextual"/>
        </w:rPr>
        <w:tab/>
      </w:r>
      <w:r w:rsidRPr="00F2277B">
        <w:rPr>
          <w:lang w:val="fr-FR"/>
        </w:rPr>
        <w:t>PDU Session Resources Admitted List</w:t>
      </w:r>
      <w:r>
        <w:tab/>
      </w:r>
      <w:r>
        <w:fldChar w:fldCharType="begin" w:fldLock="1"/>
      </w:r>
      <w:r>
        <w:instrText xml:space="preserve"> PAGEREF _Toc162617114 \h </w:instrText>
      </w:r>
      <w:r>
        <w:fldChar w:fldCharType="separate"/>
      </w:r>
      <w:r>
        <w:t>144</w:t>
      </w:r>
      <w:r>
        <w:fldChar w:fldCharType="end"/>
      </w:r>
    </w:p>
    <w:p w14:paraId="603C5915" w14:textId="50F9A128" w:rsidR="00296701" w:rsidRDefault="00296701">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PDU Session Resources Not Admitted List</w:t>
      </w:r>
      <w:r>
        <w:tab/>
      </w:r>
      <w:r>
        <w:fldChar w:fldCharType="begin" w:fldLock="1"/>
      </w:r>
      <w:r>
        <w:instrText xml:space="preserve"> PAGEREF _Toc162617115 \h </w:instrText>
      </w:r>
      <w:r>
        <w:fldChar w:fldCharType="separate"/>
      </w:r>
      <w:r>
        <w:t>145</w:t>
      </w:r>
      <w:r>
        <w:fldChar w:fldCharType="end"/>
      </w:r>
    </w:p>
    <w:p w14:paraId="06326BED" w14:textId="1700D367"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9.2.1.4</w:t>
      </w:r>
      <w:r>
        <w:rPr>
          <w:rFonts w:asciiTheme="minorHAnsi" w:eastAsiaTheme="minorEastAsia" w:hAnsiTheme="minorHAnsi" w:cstheme="minorBidi"/>
          <w:kern w:val="2"/>
          <w:sz w:val="22"/>
          <w:szCs w:val="22"/>
          <w14:ligatures w14:val="standardContextual"/>
        </w:rPr>
        <w:tab/>
      </w:r>
      <w:r w:rsidRPr="00F2277B">
        <w:rPr>
          <w:lang w:val="fr-FR"/>
        </w:rPr>
        <w:t>QoS Flow List with Cause</w:t>
      </w:r>
      <w:r>
        <w:tab/>
      </w:r>
      <w:r>
        <w:fldChar w:fldCharType="begin" w:fldLock="1"/>
      </w:r>
      <w:r>
        <w:instrText xml:space="preserve"> PAGEREF _Toc162617116 \h </w:instrText>
      </w:r>
      <w:r>
        <w:fldChar w:fldCharType="separate"/>
      </w:r>
      <w:r>
        <w:t>145</w:t>
      </w:r>
      <w:r>
        <w:fldChar w:fldCharType="end"/>
      </w:r>
    </w:p>
    <w:p w14:paraId="576308C9" w14:textId="26155953"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9.2.1.4a</w:t>
      </w:r>
      <w:r>
        <w:rPr>
          <w:rFonts w:asciiTheme="minorHAnsi" w:eastAsiaTheme="minorEastAsia" w:hAnsiTheme="minorHAnsi" w:cstheme="minorBidi"/>
          <w:kern w:val="2"/>
          <w:sz w:val="22"/>
          <w:szCs w:val="22"/>
          <w14:ligatures w14:val="standardContextual"/>
        </w:rPr>
        <w:tab/>
      </w:r>
      <w:r w:rsidRPr="00F2277B">
        <w:rPr>
          <w:lang w:val="fr-FR"/>
        </w:rPr>
        <w:t>QoS Flow List</w:t>
      </w:r>
      <w:r>
        <w:tab/>
      </w:r>
      <w:r>
        <w:fldChar w:fldCharType="begin" w:fldLock="1"/>
      </w:r>
      <w:r>
        <w:instrText xml:space="preserve"> PAGEREF _Toc162617117 \h </w:instrText>
      </w:r>
      <w:r>
        <w:fldChar w:fldCharType="separate"/>
      </w:r>
      <w:r>
        <w:t>145</w:t>
      </w:r>
      <w:r>
        <w:fldChar w:fldCharType="end"/>
      </w:r>
    </w:p>
    <w:p w14:paraId="0D54EEE0" w14:textId="14E74C74" w:rsidR="00296701" w:rsidRDefault="00296701">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PDU Session Resource Setup Info – SN terminated</w:t>
      </w:r>
      <w:r>
        <w:tab/>
      </w:r>
      <w:r>
        <w:fldChar w:fldCharType="begin" w:fldLock="1"/>
      </w:r>
      <w:r>
        <w:instrText xml:space="preserve"> PAGEREF _Toc162617118 \h </w:instrText>
      </w:r>
      <w:r>
        <w:fldChar w:fldCharType="separate"/>
      </w:r>
      <w:r>
        <w:t>146</w:t>
      </w:r>
      <w:r>
        <w:fldChar w:fldCharType="end"/>
      </w:r>
    </w:p>
    <w:p w14:paraId="0E5CB16A" w14:textId="76B4D7A8" w:rsidR="00296701" w:rsidRDefault="00296701">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PDU Session Resource Setup Response Info – SN terminated</w:t>
      </w:r>
      <w:r>
        <w:tab/>
      </w:r>
      <w:r>
        <w:fldChar w:fldCharType="begin" w:fldLock="1"/>
      </w:r>
      <w:r>
        <w:instrText xml:space="preserve"> PAGEREF _Toc162617119 \h </w:instrText>
      </w:r>
      <w:r>
        <w:fldChar w:fldCharType="separate"/>
      </w:r>
      <w:r>
        <w:t>147</w:t>
      </w:r>
      <w:r>
        <w:fldChar w:fldCharType="end"/>
      </w:r>
    </w:p>
    <w:p w14:paraId="150EDF2A" w14:textId="2846097A" w:rsidR="00296701" w:rsidRDefault="00296701">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PDU Session Resource Setup Info – MN terminated</w:t>
      </w:r>
      <w:r>
        <w:tab/>
      </w:r>
      <w:r>
        <w:fldChar w:fldCharType="begin" w:fldLock="1"/>
      </w:r>
      <w:r>
        <w:instrText xml:space="preserve"> PAGEREF _Toc162617120 \h </w:instrText>
      </w:r>
      <w:r>
        <w:fldChar w:fldCharType="separate"/>
      </w:r>
      <w:r>
        <w:t>149</w:t>
      </w:r>
      <w:r>
        <w:fldChar w:fldCharType="end"/>
      </w:r>
    </w:p>
    <w:p w14:paraId="769415D0" w14:textId="6086BC27" w:rsidR="00296701" w:rsidRDefault="00296701">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PDU Session Resource Setup Response Info – MN terminated</w:t>
      </w:r>
      <w:r>
        <w:tab/>
      </w:r>
      <w:r>
        <w:fldChar w:fldCharType="begin" w:fldLock="1"/>
      </w:r>
      <w:r>
        <w:instrText xml:space="preserve"> PAGEREF _Toc162617121 \h </w:instrText>
      </w:r>
      <w:r>
        <w:fldChar w:fldCharType="separate"/>
      </w:r>
      <w:r>
        <w:t>150</w:t>
      </w:r>
      <w:r>
        <w:fldChar w:fldCharType="end"/>
      </w:r>
    </w:p>
    <w:p w14:paraId="2A15B850" w14:textId="732980DF" w:rsidR="00296701" w:rsidRDefault="00296701">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PDU Session Resource Modification Info – SN terminated</w:t>
      </w:r>
      <w:r>
        <w:tab/>
      </w:r>
      <w:r>
        <w:fldChar w:fldCharType="begin" w:fldLock="1"/>
      </w:r>
      <w:r>
        <w:instrText xml:space="preserve"> PAGEREF _Toc162617122 \h </w:instrText>
      </w:r>
      <w:r>
        <w:fldChar w:fldCharType="separate"/>
      </w:r>
      <w:r>
        <w:t>152</w:t>
      </w:r>
      <w:r>
        <w:fldChar w:fldCharType="end"/>
      </w:r>
    </w:p>
    <w:p w14:paraId="1E4C9055" w14:textId="592C3CFB" w:rsidR="00296701" w:rsidRDefault="00296701">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PDU Session Resource Modification Response Info – SN terminated</w:t>
      </w:r>
      <w:r>
        <w:tab/>
      </w:r>
      <w:r>
        <w:fldChar w:fldCharType="begin" w:fldLock="1"/>
      </w:r>
      <w:r>
        <w:instrText xml:space="preserve"> PAGEREF _Toc162617123 \h </w:instrText>
      </w:r>
      <w:r>
        <w:fldChar w:fldCharType="separate"/>
      </w:r>
      <w:r>
        <w:t>154</w:t>
      </w:r>
      <w:r>
        <w:fldChar w:fldCharType="end"/>
      </w:r>
    </w:p>
    <w:p w14:paraId="7A49DA5A" w14:textId="20AFB8DD" w:rsidR="00296701" w:rsidRDefault="00296701">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PDU Session Resource Modification Info – MN terminated</w:t>
      </w:r>
      <w:r>
        <w:tab/>
      </w:r>
      <w:r>
        <w:fldChar w:fldCharType="begin" w:fldLock="1"/>
      </w:r>
      <w:r>
        <w:instrText xml:space="preserve"> PAGEREF _Toc162617124 \h </w:instrText>
      </w:r>
      <w:r>
        <w:fldChar w:fldCharType="separate"/>
      </w:r>
      <w:r>
        <w:t>158</w:t>
      </w:r>
      <w:r>
        <w:fldChar w:fldCharType="end"/>
      </w:r>
    </w:p>
    <w:p w14:paraId="7E4AA7DA" w14:textId="4315D85B" w:rsidR="00296701" w:rsidRDefault="00296701">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PDU Session Resource Modification Response Info – MN terminated</w:t>
      </w:r>
      <w:r>
        <w:tab/>
      </w:r>
      <w:r>
        <w:fldChar w:fldCharType="begin" w:fldLock="1"/>
      </w:r>
      <w:r>
        <w:instrText xml:space="preserve"> PAGEREF _Toc162617125 \h </w:instrText>
      </w:r>
      <w:r>
        <w:fldChar w:fldCharType="separate"/>
      </w:r>
      <w:r>
        <w:t>160</w:t>
      </w:r>
      <w:r>
        <w:fldChar w:fldCharType="end"/>
      </w:r>
    </w:p>
    <w:p w14:paraId="11164B76" w14:textId="28679A34"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9.2.1.13</w:t>
      </w:r>
      <w:r>
        <w:rPr>
          <w:rFonts w:asciiTheme="minorHAnsi" w:eastAsiaTheme="minorEastAsia" w:hAnsiTheme="minorHAnsi" w:cstheme="minorBidi"/>
          <w:kern w:val="2"/>
          <w:sz w:val="22"/>
          <w:szCs w:val="22"/>
          <w14:ligatures w14:val="standardContextual"/>
        </w:rPr>
        <w:tab/>
      </w:r>
      <w:r w:rsidRPr="00F2277B">
        <w:rPr>
          <w:lang w:val="fr-FR"/>
        </w:rPr>
        <w:t>UE Context Information – Retrieve UE Context Response</w:t>
      </w:r>
      <w:r>
        <w:tab/>
      </w:r>
      <w:r>
        <w:fldChar w:fldCharType="begin" w:fldLock="1"/>
      </w:r>
      <w:r>
        <w:instrText xml:space="preserve"> PAGEREF _Toc162617126 \h </w:instrText>
      </w:r>
      <w:r>
        <w:fldChar w:fldCharType="separate"/>
      </w:r>
      <w:r>
        <w:t>162</w:t>
      </w:r>
      <w:r>
        <w:fldChar w:fldCharType="end"/>
      </w:r>
    </w:p>
    <w:p w14:paraId="1F59ABAF" w14:textId="647A3965" w:rsidR="00296701" w:rsidRDefault="00296701">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DRBs Subject To Status Transfer List</w:t>
      </w:r>
      <w:r>
        <w:tab/>
      </w:r>
      <w:r>
        <w:fldChar w:fldCharType="begin" w:fldLock="1"/>
      </w:r>
      <w:r>
        <w:instrText xml:space="preserve"> PAGEREF _Toc162617127 \h </w:instrText>
      </w:r>
      <w:r>
        <w:fldChar w:fldCharType="separate"/>
      </w:r>
      <w:r>
        <w:t>163</w:t>
      </w:r>
      <w:r>
        <w:fldChar w:fldCharType="end"/>
      </w:r>
    </w:p>
    <w:p w14:paraId="4E1C2CCB" w14:textId="4F7B2320" w:rsidR="00296701" w:rsidRDefault="00296701">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DRB to QoS Flow Mapping List</w:t>
      </w:r>
      <w:r>
        <w:tab/>
      </w:r>
      <w:r>
        <w:fldChar w:fldCharType="begin" w:fldLock="1"/>
      </w:r>
      <w:r>
        <w:instrText xml:space="preserve"> PAGEREF _Toc162617128 \h </w:instrText>
      </w:r>
      <w:r>
        <w:fldChar w:fldCharType="separate"/>
      </w:r>
      <w:r>
        <w:t>165</w:t>
      </w:r>
      <w:r>
        <w:fldChar w:fldCharType="end"/>
      </w:r>
    </w:p>
    <w:p w14:paraId="29EF47E1" w14:textId="60FFD899" w:rsidR="00296701" w:rsidRDefault="00296701">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Data Forwarding Info from target NG-RAN node</w:t>
      </w:r>
      <w:r>
        <w:tab/>
      </w:r>
      <w:r>
        <w:fldChar w:fldCharType="begin" w:fldLock="1"/>
      </w:r>
      <w:r>
        <w:instrText xml:space="preserve"> PAGEREF _Toc162617129 \h </w:instrText>
      </w:r>
      <w:r>
        <w:fldChar w:fldCharType="separate"/>
      </w:r>
      <w:r>
        <w:t>165</w:t>
      </w:r>
      <w:r>
        <w:fldChar w:fldCharType="end"/>
      </w:r>
    </w:p>
    <w:p w14:paraId="5BA55E4D" w14:textId="0499BC21" w:rsidR="00296701" w:rsidRDefault="00296701">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Data Forwarding and Offloading Info from source NG-RAN node</w:t>
      </w:r>
      <w:r>
        <w:tab/>
      </w:r>
      <w:r>
        <w:fldChar w:fldCharType="begin" w:fldLock="1"/>
      </w:r>
      <w:r>
        <w:instrText xml:space="preserve"> PAGEREF _Toc162617130 \h </w:instrText>
      </w:r>
      <w:r>
        <w:fldChar w:fldCharType="separate"/>
      </w:r>
      <w:r>
        <w:t>166</w:t>
      </w:r>
      <w:r>
        <w:fldChar w:fldCharType="end"/>
      </w:r>
    </w:p>
    <w:p w14:paraId="721F8876" w14:textId="4B757057" w:rsidR="00296701" w:rsidRDefault="00296701">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PDU Session Resource Change Required Info – SN terminated</w:t>
      </w:r>
      <w:r>
        <w:tab/>
      </w:r>
      <w:r>
        <w:fldChar w:fldCharType="begin" w:fldLock="1"/>
      </w:r>
      <w:r>
        <w:instrText xml:space="preserve"> PAGEREF _Toc162617131 \h </w:instrText>
      </w:r>
      <w:r>
        <w:fldChar w:fldCharType="separate"/>
      </w:r>
      <w:r>
        <w:t>167</w:t>
      </w:r>
      <w:r>
        <w:fldChar w:fldCharType="end"/>
      </w:r>
    </w:p>
    <w:p w14:paraId="3EC30490" w14:textId="1D520288" w:rsidR="00296701" w:rsidRDefault="00296701">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PDU Session Resource Change Confirm Info – SN terminated</w:t>
      </w:r>
      <w:r>
        <w:tab/>
      </w:r>
      <w:r>
        <w:fldChar w:fldCharType="begin" w:fldLock="1"/>
      </w:r>
      <w:r>
        <w:instrText xml:space="preserve"> PAGEREF _Toc162617132 \h </w:instrText>
      </w:r>
      <w:r>
        <w:fldChar w:fldCharType="separate"/>
      </w:r>
      <w:r>
        <w:t>167</w:t>
      </w:r>
      <w:r>
        <w:fldChar w:fldCharType="end"/>
      </w:r>
    </w:p>
    <w:p w14:paraId="5A92DF27" w14:textId="67571403" w:rsidR="00296701" w:rsidRDefault="00296701">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PDU Session Resource Modification Required Info – SN terminated</w:t>
      </w:r>
      <w:r>
        <w:tab/>
      </w:r>
      <w:r>
        <w:fldChar w:fldCharType="begin" w:fldLock="1"/>
      </w:r>
      <w:r>
        <w:instrText xml:space="preserve"> PAGEREF _Toc162617133 \h </w:instrText>
      </w:r>
      <w:r>
        <w:fldChar w:fldCharType="separate"/>
      </w:r>
      <w:r>
        <w:t>167</w:t>
      </w:r>
      <w:r>
        <w:fldChar w:fldCharType="end"/>
      </w:r>
    </w:p>
    <w:p w14:paraId="4F87C903" w14:textId="65377675" w:rsidR="00296701" w:rsidRDefault="00296701">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PDU Session Resource Modification Confirm Info – SN terminated</w:t>
      </w:r>
      <w:r>
        <w:tab/>
      </w:r>
      <w:r>
        <w:fldChar w:fldCharType="begin" w:fldLock="1"/>
      </w:r>
      <w:r>
        <w:instrText xml:space="preserve"> PAGEREF _Toc162617134 \h </w:instrText>
      </w:r>
      <w:r>
        <w:fldChar w:fldCharType="separate"/>
      </w:r>
      <w:r>
        <w:t>170</w:t>
      </w:r>
      <w:r>
        <w:fldChar w:fldCharType="end"/>
      </w:r>
    </w:p>
    <w:p w14:paraId="27375CDF" w14:textId="1CABC089" w:rsidR="00296701" w:rsidRDefault="00296701">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PDU Session Resource Modification Required Info – MN terminated</w:t>
      </w:r>
      <w:r>
        <w:tab/>
      </w:r>
      <w:r>
        <w:fldChar w:fldCharType="begin" w:fldLock="1"/>
      </w:r>
      <w:r>
        <w:instrText xml:space="preserve"> PAGEREF _Toc162617135 \h </w:instrText>
      </w:r>
      <w:r>
        <w:fldChar w:fldCharType="separate"/>
      </w:r>
      <w:r>
        <w:t>172</w:t>
      </w:r>
      <w:r>
        <w:fldChar w:fldCharType="end"/>
      </w:r>
    </w:p>
    <w:p w14:paraId="11F29641" w14:textId="1B56A80B" w:rsidR="00296701" w:rsidRDefault="00296701">
      <w:pPr>
        <w:pStyle w:val="TOC4"/>
        <w:rPr>
          <w:rFonts w:asciiTheme="minorHAnsi" w:eastAsiaTheme="minorEastAsia" w:hAnsiTheme="minorHAnsi" w:cstheme="minorBidi"/>
          <w:kern w:val="2"/>
          <w:sz w:val="22"/>
          <w:szCs w:val="22"/>
          <w14:ligatures w14:val="standardContextual"/>
        </w:rPr>
      </w:pPr>
      <w:r>
        <w:t>9.2.1.23</w:t>
      </w:r>
      <w:r>
        <w:rPr>
          <w:rFonts w:asciiTheme="minorHAnsi" w:eastAsiaTheme="minorEastAsia" w:hAnsiTheme="minorHAnsi" w:cstheme="minorBidi"/>
          <w:kern w:val="2"/>
          <w:sz w:val="22"/>
          <w:szCs w:val="22"/>
          <w14:ligatures w14:val="standardContextual"/>
        </w:rPr>
        <w:tab/>
      </w:r>
      <w:r>
        <w:t>PDU Session Resource Modification Confirm Info – MN terminated</w:t>
      </w:r>
      <w:r>
        <w:tab/>
      </w:r>
      <w:r>
        <w:fldChar w:fldCharType="begin" w:fldLock="1"/>
      </w:r>
      <w:r>
        <w:instrText xml:space="preserve"> PAGEREF _Toc162617136 \h </w:instrText>
      </w:r>
      <w:r>
        <w:fldChar w:fldCharType="separate"/>
      </w:r>
      <w:r>
        <w:t>172</w:t>
      </w:r>
      <w:r>
        <w:fldChar w:fldCharType="end"/>
      </w:r>
    </w:p>
    <w:p w14:paraId="227AFAC8" w14:textId="121F0129" w:rsidR="00296701" w:rsidRDefault="00296701">
      <w:pPr>
        <w:pStyle w:val="TOC4"/>
        <w:rPr>
          <w:rFonts w:asciiTheme="minorHAnsi" w:eastAsiaTheme="minorEastAsia" w:hAnsiTheme="minorHAnsi" w:cstheme="minorBidi"/>
          <w:kern w:val="2"/>
          <w:sz w:val="22"/>
          <w:szCs w:val="22"/>
          <w14:ligatures w14:val="standardContextual"/>
        </w:rPr>
      </w:pPr>
      <w:r>
        <w:t>9.2.1.24</w:t>
      </w:r>
      <w:r>
        <w:rPr>
          <w:rFonts w:asciiTheme="minorHAnsi" w:eastAsiaTheme="minorEastAsia" w:hAnsiTheme="minorHAnsi" w:cstheme="minorBidi"/>
          <w:kern w:val="2"/>
          <w:sz w:val="22"/>
          <w:szCs w:val="22"/>
          <w14:ligatures w14:val="standardContextual"/>
        </w:rPr>
        <w:tab/>
      </w:r>
      <w:r>
        <w:t>PDU Session List with data forwarding request info</w:t>
      </w:r>
      <w:r>
        <w:tab/>
      </w:r>
      <w:r>
        <w:fldChar w:fldCharType="begin" w:fldLock="1"/>
      </w:r>
      <w:r>
        <w:instrText xml:space="preserve"> PAGEREF _Toc162617137 \h </w:instrText>
      </w:r>
      <w:r>
        <w:fldChar w:fldCharType="separate"/>
      </w:r>
      <w:r>
        <w:t>173</w:t>
      </w:r>
      <w:r>
        <w:fldChar w:fldCharType="end"/>
      </w:r>
    </w:p>
    <w:p w14:paraId="62F382DA" w14:textId="5C9236D4" w:rsidR="00296701" w:rsidRDefault="00296701">
      <w:pPr>
        <w:pStyle w:val="TOC4"/>
        <w:rPr>
          <w:rFonts w:asciiTheme="minorHAnsi" w:eastAsiaTheme="minorEastAsia" w:hAnsiTheme="minorHAnsi" w:cstheme="minorBidi"/>
          <w:kern w:val="2"/>
          <w:sz w:val="22"/>
          <w:szCs w:val="22"/>
          <w14:ligatures w14:val="standardContextual"/>
        </w:rPr>
      </w:pPr>
      <w:r>
        <w:t>9.2.1.25</w:t>
      </w:r>
      <w:r>
        <w:rPr>
          <w:rFonts w:asciiTheme="minorHAnsi" w:eastAsiaTheme="minorEastAsia" w:hAnsiTheme="minorHAnsi" w:cstheme="minorBidi"/>
          <w:kern w:val="2"/>
          <w:sz w:val="22"/>
          <w:szCs w:val="22"/>
          <w14:ligatures w14:val="standardContextual"/>
        </w:rPr>
        <w:tab/>
      </w:r>
      <w:r>
        <w:t>PDU Session List with data forwarding info from the target node</w:t>
      </w:r>
      <w:r>
        <w:tab/>
      </w:r>
      <w:r>
        <w:fldChar w:fldCharType="begin" w:fldLock="1"/>
      </w:r>
      <w:r>
        <w:instrText xml:space="preserve"> PAGEREF _Toc162617138 \h </w:instrText>
      </w:r>
      <w:r>
        <w:fldChar w:fldCharType="separate"/>
      </w:r>
      <w:r>
        <w:t>173</w:t>
      </w:r>
      <w:r>
        <w:fldChar w:fldCharType="end"/>
      </w:r>
    </w:p>
    <w:p w14:paraId="32EFC7E1" w14:textId="79CD3BBC" w:rsidR="00296701" w:rsidRDefault="00296701">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PDU Session List with Cause</w:t>
      </w:r>
      <w:r>
        <w:tab/>
      </w:r>
      <w:r>
        <w:fldChar w:fldCharType="begin" w:fldLock="1"/>
      </w:r>
      <w:r>
        <w:instrText xml:space="preserve"> PAGEREF _Toc162617139 \h </w:instrText>
      </w:r>
      <w:r>
        <w:fldChar w:fldCharType="separate"/>
      </w:r>
      <w:r>
        <w:t>173</w:t>
      </w:r>
      <w:r>
        <w:fldChar w:fldCharType="end"/>
      </w:r>
    </w:p>
    <w:p w14:paraId="33D3BEAF" w14:textId="5BF3AD77" w:rsidR="00296701" w:rsidRDefault="00296701">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PDU Session List</w:t>
      </w:r>
      <w:r>
        <w:tab/>
      </w:r>
      <w:r>
        <w:fldChar w:fldCharType="begin" w:fldLock="1"/>
      </w:r>
      <w:r>
        <w:instrText xml:space="preserve"> PAGEREF _Toc162617140 \h </w:instrText>
      </w:r>
      <w:r>
        <w:fldChar w:fldCharType="separate"/>
      </w:r>
      <w:r>
        <w:t>174</w:t>
      </w:r>
      <w:r>
        <w:fldChar w:fldCharType="end"/>
      </w:r>
    </w:p>
    <w:p w14:paraId="5D46FF09" w14:textId="48B056CD" w:rsidR="00296701" w:rsidRDefault="00296701">
      <w:pPr>
        <w:pStyle w:val="TOC4"/>
        <w:rPr>
          <w:rFonts w:asciiTheme="minorHAnsi" w:eastAsiaTheme="minorEastAsia" w:hAnsiTheme="minorHAnsi" w:cstheme="minorBidi"/>
          <w:kern w:val="2"/>
          <w:sz w:val="22"/>
          <w:szCs w:val="22"/>
          <w14:ligatures w14:val="standardContextual"/>
        </w:rPr>
      </w:pPr>
      <w:r>
        <w:t>9.2.1.28</w:t>
      </w:r>
      <w:r>
        <w:rPr>
          <w:rFonts w:asciiTheme="minorHAnsi" w:eastAsiaTheme="minorEastAsia" w:hAnsiTheme="minorHAnsi" w:cstheme="minorBidi"/>
          <w:kern w:val="2"/>
          <w:sz w:val="22"/>
          <w:szCs w:val="22"/>
          <w14:ligatures w14:val="standardContextual"/>
        </w:rPr>
        <w:tab/>
      </w:r>
      <w:r>
        <w:t>DRB List with Cause</w:t>
      </w:r>
      <w:r>
        <w:tab/>
      </w:r>
      <w:r>
        <w:fldChar w:fldCharType="begin" w:fldLock="1"/>
      </w:r>
      <w:r>
        <w:instrText xml:space="preserve"> PAGEREF _Toc162617141 \h </w:instrText>
      </w:r>
      <w:r>
        <w:fldChar w:fldCharType="separate"/>
      </w:r>
      <w:r>
        <w:t>174</w:t>
      </w:r>
      <w:r>
        <w:fldChar w:fldCharType="end"/>
      </w:r>
    </w:p>
    <w:p w14:paraId="07B2F6B5" w14:textId="141E078F" w:rsidR="00296701" w:rsidRDefault="00296701">
      <w:pPr>
        <w:pStyle w:val="TOC4"/>
        <w:rPr>
          <w:rFonts w:asciiTheme="minorHAnsi" w:eastAsiaTheme="minorEastAsia" w:hAnsiTheme="minorHAnsi" w:cstheme="minorBidi"/>
          <w:kern w:val="2"/>
          <w:sz w:val="22"/>
          <w:szCs w:val="22"/>
          <w14:ligatures w14:val="standardContextual"/>
        </w:rPr>
      </w:pPr>
      <w:r>
        <w:t>9.2.1.29</w:t>
      </w:r>
      <w:r>
        <w:rPr>
          <w:rFonts w:asciiTheme="minorHAnsi" w:eastAsiaTheme="minorEastAsia" w:hAnsiTheme="minorHAnsi" w:cstheme="minorBidi"/>
          <w:kern w:val="2"/>
          <w:sz w:val="22"/>
          <w:szCs w:val="22"/>
          <w14:ligatures w14:val="standardContextual"/>
        </w:rPr>
        <w:tab/>
      </w:r>
      <w:r>
        <w:t>DRB List</w:t>
      </w:r>
      <w:r>
        <w:tab/>
      </w:r>
      <w:r>
        <w:fldChar w:fldCharType="begin" w:fldLock="1"/>
      </w:r>
      <w:r>
        <w:instrText xml:space="preserve"> PAGEREF _Toc162617142 \h </w:instrText>
      </w:r>
      <w:r>
        <w:fldChar w:fldCharType="separate"/>
      </w:r>
      <w:r>
        <w:t>174</w:t>
      </w:r>
      <w:r>
        <w:fldChar w:fldCharType="end"/>
      </w:r>
    </w:p>
    <w:p w14:paraId="77AF2995" w14:textId="6B1605B4" w:rsidR="00296701" w:rsidRDefault="00296701">
      <w:pPr>
        <w:pStyle w:val="TOC4"/>
        <w:rPr>
          <w:rFonts w:asciiTheme="minorHAnsi" w:eastAsiaTheme="minorEastAsia" w:hAnsiTheme="minorHAnsi" w:cstheme="minorBidi"/>
          <w:kern w:val="2"/>
          <w:sz w:val="22"/>
          <w:szCs w:val="22"/>
          <w14:ligatures w14:val="standardContextual"/>
        </w:rPr>
      </w:pPr>
      <w:r>
        <w:t>9.2.1.30</w:t>
      </w:r>
      <w:r>
        <w:rPr>
          <w:rFonts w:asciiTheme="minorHAnsi" w:eastAsiaTheme="minorEastAsia" w:hAnsiTheme="minorHAnsi" w:cstheme="minorBidi"/>
          <w:kern w:val="2"/>
          <w:sz w:val="22"/>
          <w:szCs w:val="22"/>
          <w14:ligatures w14:val="standardContextual"/>
        </w:rPr>
        <w:tab/>
      </w:r>
      <w:r>
        <w:t>PDU Session Resource Setup Complete Info – SN terminated</w:t>
      </w:r>
      <w:r>
        <w:tab/>
      </w:r>
      <w:r>
        <w:fldChar w:fldCharType="begin" w:fldLock="1"/>
      </w:r>
      <w:r>
        <w:instrText xml:space="preserve"> PAGEREF _Toc162617143 \h </w:instrText>
      </w:r>
      <w:r>
        <w:fldChar w:fldCharType="separate"/>
      </w:r>
      <w:r>
        <w:t>175</w:t>
      </w:r>
      <w:r>
        <w:fldChar w:fldCharType="end"/>
      </w:r>
    </w:p>
    <w:p w14:paraId="15DB434D" w14:textId="7799D06A" w:rsidR="00296701" w:rsidRDefault="00296701">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rPr>
          <w:lang w:eastAsia="zh-CN"/>
        </w:rPr>
        <w:t>Secondary Data Forwarding Info from target NG-RAN node List</w:t>
      </w:r>
      <w:r>
        <w:tab/>
      </w:r>
      <w:r>
        <w:fldChar w:fldCharType="begin" w:fldLock="1"/>
      </w:r>
      <w:r>
        <w:instrText xml:space="preserve"> PAGEREF _Toc162617144 \h </w:instrText>
      </w:r>
      <w:r>
        <w:fldChar w:fldCharType="separate"/>
      </w:r>
      <w:r>
        <w:t>175</w:t>
      </w:r>
      <w:r>
        <w:fldChar w:fldCharType="end"/>
      </w:r>
    </w:p>
    <w:p w14:paraId="17B1925A" w14:textId="32CA3D65" w:rsidR="00296701" w:rsidRDefault="00296701">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rPr>
          <w:lang w:eastAsia="zh-CN"/>
        </w:rPr>
        <w:t xml:space="preserve">Additional </w:t>
      </w:r>
      <w:r>
        <w:t xml:space="preserve">UL NG-U </w:t>
      </w:r>
      <w:r w:rsidRPr="00F2277B">
        <w:rPr>
          <w:rFonts w:cs="Arial"/>
        </w:rPr>
        <w:t xml:space="preserve">UP </w:t>
      </w:r>
      <w:r w:rsidRPr="00F2277B">
        <w:rPr>
          <w:rFonts w:cs="Arial"/>
          <w:lang w:eastAsia="zh-CN"/>
        </w:rPr>
        <w:t>TNL Information</w:t>
      </w:r>
      <w:r>
        <w:t xml:space="preserve"> at UPF</w:t>
      </w:r>
      <w:r>
        <w:rPr>
          <w:lang w:eastAsia="zh-CN"/>
        </w:rPr>
        <w:t xml:space="preserve"> List</w:t>
      </w:r>
      <w:r>
        <w:tab/>
      </w:r>
      <w:r>
        <w:fldChar w:fldCharType="begin" w:fldLock="1"/>
      </w:r>
      <w:r>
        <w:instrText xml:space="preserve"> PAGEREF _Toc162617145 \h </w:instrText>
      </w:r>
      <w:r>
        <w:fldChar w:fldCharType="separate"/>
      </w:r>
      <w:r>
        <w:t>175</w:t>
      </w:r>
      <w:r>
        <w:fldChar w:fldCharType="end"/>
      </w:r>
    </w:p>
    <w:p w14:paraId="12485513" w14:textId="328D785D" w:rsidR="00296701" w:rsidRDefault="00296701">
      <w:pPr>
        <w:pStyle w:val="TOC4"/>
        <w:rPr>
          <w:rFonts w:asciiTheme="minorHAnsi" w:eastAsiaTheme="minorEastAsia" w:hAnsiTheme="minorHAnsi" w:cstheme="minorBidi"/>
          <w:kern w:val="2"/>
          <w:sz w:val="22"/>
          <w:szCs w:val="22"/>
          <w14:ligatures w14:val="standardContextual"/>
        </w:rPr>
      </w:pPr>
      <w:r>
        <w:t>9.2.</w:t>
      </w:r>
      <w:r>
        <w:rPr>
          <w:lang w:eastAsia="zh-CN"/>
        </w:rPr>
        <w:t>1.</w:t>
      </w:r>
      <w:r>
        <w:t>33</w:t>
      </w:r>
      <w:r>
        <w:rPr>
          <w:rFonts w:asciiTheme="minorHAnsi" w:eastAsiaTheme="minorEastAsia" w:hAnsiTheme="minorHAnsi" w:cstheme="minorBidi"/>
          <w:kern w:val="2"/>
          <w:sz w:val="22"/>
          <w:szCs w:val="22"/>
          <w14:ligatures w14:val="standardContextual"/>
        </w:rPr>
        <w:tab/>
      </w:r>
      <w:r>
        <w:rPr>
          <w:lang w:eastAsia="ja-JP"/>
        </w:rPr>
        <w:t>DAPS Request Information</w:t>
      </w:r>
      <w:r>
        <w:tab/>
      </w:r>
      <w:r>
        <w:fldChar w:fldCharType="begin" w:fldLock="1"/>
      </w:r>
      <w:r>
        <w:instrText xml:space="preserve"> PAGEREF _Toc162617146 \h </w:instrText>
      </w:r>
      <w:r>
        <w:fldChar w:fldCharType="separate"/>
      </w:r>
      <w:r>
        <w:t>176</w:t>
      </w:r>
      <w:r>
        <w:fldChar w:fldCharType="end"/>
      </w:r>
    </w:p>
    <w:p w14:paraId="7BF46D3A" w14:textId="24A0C91F" w:rsidR="00296701" w:rsidRDefault="00296701">
      <w:pPr>
        <w:pStyle w:val="TOC4"/>
        <w:rPr>
          <w:rFonts w:asciiTheme="minorHAnsi" w:eastAsiaTheme="minorEastAsia" w:hAnsiTheme="minorHAnsi" w:cstheme="minorBidi"/>
          <w:kern w:val="2"/>
          <w:sz w:val="22"/>
          <w:szCs w:val="22"/>
          <w14:ligatures w14:val="standardContextual"/>
        </w:rPr>
      </w:pPr>
      <w:r>
        <w:t>9.2.</w:t>
      </w:r>
      <w:r>
        <w:rPr>
          <w:lang w:eastAsia="zh-CN"/>
        </w:rPr>
        <w:t>1.</w:t>
      </w:r>
      <w:r>
        <w:t>34</w:t>
      </w:r>
      <w:r>
        <w:rPr>
          <w:rFonts w:asciiTheme="minorHAnsi" w:eastAsiaTheme="minorEastAsia" w:hAnsiTheme="minorHAnsi" w:cstheme="minorBidi"/>
          <w:kern w:val="2"/>
          <w:sz w:val="22"/>
          <w:szCs w:val="22"/>
          <w14:ligatures w14:val="standardContextual"/>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_Toc162617147 \h </w:instrText>
      </w:r>
      <w:r>
        <w:fldChar w:fldCharType="separate"/>
      </w:r>
      <w:r>
        <w:t>176</w:t>
      </w:r>
      <w:r>
        <w:fldChar w:fldCharType="end"/>
      </w:r>
    </w:p>
    <w:p w14:paraId="6B0F342B" w14:textId="05071DCB" w:rsidR="00296701" w:rsidRDefault="00296701">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Data Forwarding Info from target E-UTRAN node</w:t>
      </w:r>
      <w:r>
        <w:tab/>
      </w:r>
      <w:r>
        <w:fldChar w:fldCharType="begin" w:fldLock="1"/>
      </w:r>
      <w:r>
        <w:instrText xml:space="preserve"> PAGEREF _Toc162617148 \h </w:instrText>
      </w:r>
      <w:r>
        <w:fldChar w:fldCharType="separate"/>
      </w:r>
      <w:r>
        <w:t>176</w:t>
      </w:r>
      <w:r>
        <w:fldChar w:fldCharType="end"/>
      </w:r>
    </w:p>
    <w:p w14:paraId="41513741" w14:textId="298DCE16" w:rsidR="00296701" w:rsidRDefault="00296701">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NG-RAN Node and Cell Configuration related IE definitions</w:t>
      </w:r>
      <w:r>
        <w:tab/>
      </w:r>
      <w:r>
        <w:fldChar w:fldCharType="begin" w:fldLock="1"/>
      </w:r>
      <w:r>
        <w:instrText xml:space="preserve"> PAGEREF _Toc162617149 \h </w:instrText>
      </w:r>
      <w:r>
        <w:fldChar w:fldCharType="separate"/>
      </w:r>
      <w:r>
        <w:t>176</w:t>
      </w:r>
      <w:r>
        <w:fldChar w:fldCharType="end"/>
      </w:r>
    </w:p>
    <w:p w14:paraId="63C1862A" w14:textId="25E19748" w:rsidR="00296701" w:rsidRDefault="00296701">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_Toc162617150 \h </w:instrText>
      </w:r>
      <w:r>
        <w:fldChar w:fldCharType="separate"/>
      </w:r>
      <w:r>
        <w:t>177</w:t>
      </w:r>
      <w:r>
        <w:fldChar w:fldCharType="end"/>
      </w:r>
    </w:p>
    <w:p w14:paraId="1244D306" w14:textId="785F7CE2" w:rsidR="00296701" w:rsidRDefault="00296701">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_Toc162617151 \h </w:instrText>
      </w:r>
      <w:r>
        <w:fldChar w:fldCharType="separate"/>
      </w:r>
      <w:r>
        <w:t>177</w:t>
      </w:r>
      <w:r>
        <w:fldChar w:fldCharType="end"/>
      </w:r>
    </w:p>
    <w:p w14:paraId="756057E1" w14:textId="6ABFEF1F" w:rsidR="00296701" w:rsidRDefault="00296701">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Global NG-RAN Node ID</w:t>
      </w:r>
      <w:r>
        <w:tab/>
      </w:r>
      <w:r>
        <w:fldChar w:fldCharType="begin" w:fldLock="1"/>
      </w:r>
      <w:r>
        <w:instrText xml:space="preserve"> PAGEREF _Toc162617152 \h </w:instrText>
      </w:r>
      <w:r>
        <w:fldChar w:fldCharType="separate"/>
      </w:r>
      <w:r>
        <w:t>177</w:t>
      </w:r>
      <w:r>
        <w:fldChar w:fldCharType="end"/>
      </w:r>
    </w:p>
    <w:p w14:paraId="0C18569E" w14:textId="6E24FFA5" w:rsidR="00296701" w:rsidRDefault="00296701">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_Toc162617153 \h </w:instrText>
      </w:r>
      <w:r>
        <w:fldChar w:fldCharType="separate"/>
      </w:r>
      <w:r>
        <w:t>177</w:t>
      </w:r>
      <w:r>
        <w:fldChar w:fldCharType="end"/>
      </w:r>
    </w:p>
    <w:p w14:paraId="1CBF92E3" w14:textId="32E07657" w:rsidR="00296701" w:rsidRDefault="00296701">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_Toc162617154 \h </w:instrText>
      </w:r>
      <w:r>
        <w:fldChar w:fldCharType="separate"/>
      </w:r>
      <w:r>
        <w:t>178</w:t>
      </w:r>
      <w:r>
        <w:fldChar w:fldCharType="end"/>
      </w:r>
    </w:p>
    <w:p w14:paraId="7C72DDBC" w14:textId="69F48DBA" w:rsidR="00296701" w:rsidRDefault="00296701">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RAN Area Code</w:t>
      </w:r>
      <w:r>
        <w:tab/>
      </w:r>
      <w:r>
        <w:fldChar w:fldCharType="begin" w:fldLock="1"/>
      </w:r>
      <w:r>
        <w:instrText xml:space="preserve"> PAGEREF _Toc162617155 \h </w:instrText>
      </w:r>
      <w:r>
        <w:fldChar w:fldCharType="separate"/>
      </w:r>
      <w:r>
        <w:t>178</w:t>
      </w:r>
      <w:r>
        <w:fldChar w:fldCharType="end"/>
      </w:r>
    </w:p>
    <w:p w14:paraId="5DB17C3E" w14:textId="60DF78E2" w:rsidR="00296701" w:rsidRDefault="00296701">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_Toc162617156 \h </w:instrText>
      </w:r>
      <w:r>
        <w:fldChar w:fldCharType="separate"/>
      </w:r>
      <w:r>
        <w:t>178</w:t>
      </w:r>
      <w:r>
        <w:fldChar w:fldCharType="end"/>
      </w:r>
    </w:p>
    <w:p w14:paraId="7CF8359B" w14:textId="419A1FC4" w:rsidR="00296701" w:rsidRDefault="00296701">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_Toc162617157 \h </w:instrText>
      </w:r>
      <w:r>
        <w:fldChar w:fldCharType="separate"/>
      </w:r>
      <w:r>
        <w:t>178</w:t>
      </w:r>
      <w:r>
        <w:fldChar w:fldCharType="end"/>
      </w:r>
    </w:p>
    <w:p w14:paraId="592D6867" w14:textId="3BF7CFF4" w:rsidR="00296701" w:rsidRDefault="00296701">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NG-RAN Cell Identity</w:t>
      </w:r>
      <w:r>
        <w:tab/>
      </w:r>
      <w:r>
        <w:fldChar w:fldCharType="begin" w:fldLock="1"/>
      </w:r>
      <w:r>
        <w:instrText xml:space="preserve"> PAGEREF _Toc162617158 \h </w:instrText>
      </w:r>
      <w:r>
        <w:fldChar w:fldCharType="separate"/>
      </w:r>
      <w:r>
        <w:t>178</w:t>
      </w:r>
      <w:r>
        <w:fldChar w:fldCharType="end"/>
      </w:r>
    </w:p>
    <w:p w14:paraId="3E0B233D" w14:textId="0FD8F6F8" w:rsidR="00296701" w:rsidRDefault="00296701">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 xml:space="preserve">NG-RAN </w:t>
      </w:r>
      <w:r w:rsidRPr="00F2277B">
        <w:rPr>
          <w:rFonts w:eastAsia="SimSun"/>
          <w:lang w:eastAsia="zh-CN"/>
        </w:rPr>
        <w:t>C</w:t>
      </w:r>
      <w:r>
        <w:rPr>
          <w:lang w:eastAsia="ja-JP"/>
        </w:rPr>
        <w:t xml:space="preserve">ell </w:t>
      </w:r>
      <w:r>
        <w:t>PCI</w:t>
      </w:r>
      <w:r>
        <w:tab/>
      </w:r>
      <w:r>
        <w:fldChar w:fldCharType="begin" w:fldLock="1"/>
      </w:r>
      <w:r>
        <w:instrText xml:space="preserve"> PAGEREF _Toc162617159 \h </w:instrText>
      </w:r>
      <w:r>
        <w:fldChar w:fldCharType="separate"/>
      </w:r>
      <w:r>
        <w:t>179</w:t>
      </w:r>
      <w:r>
        <w:fldChar w:fldCharType="end"/>
      </w:r>
    </w:p>
    <w:p w14:paraId="4C53C39C" w14:textId="45ABCB0A" w:rsidR="00296701" w:rsidRDefault="00296701">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Served Cell Information NR</w:t>
      </w:r>
      <w:r>
        <w:tab/>
      </w:r>
      <w:r>
        <w:fldChar w:fldCharType="begin" w:fldLock="1"/>
      </w:r>
      <w:r>
        <w:instrText xml:space="preserve"> PAGEREF _Toc162617160 \h </w:instrText>
      </w:r>
      <w:r>
        <w:fldChar w:fldCharType="separate"/>
      </w:r>
      <w:r>
        <w:t>179</w:t>
      </w:r>
      <w:r>
        <w:fldChar w:fldCharType="end"/>
      </w:r>
    </w:p>
    <w:p w14:paraId="44841974" w14:textId="1A82647E" w:rsidR="00296701" w:rsidRDefault="00296701">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Served Cell Information E-UTRA</w:t>
      </w:r>
      <w:r>
        <w:tab/>
      </w:r>
      <w:r>
        <w:fldChar w:fldCharType="begin" w:fldLock="1"/>
      </w:r>
      <w:r>
        <w:instrText xml:space="preserve"> PAGEREF _Toc162617161 \h </w:instrText>
      </w:r>
      <w:r>
        <w:fldChar w:fldCharType="separate"/>
      </w:r>
      <w:r>
        <w:t>182</w:t>
      </w:r>
      <w:r>
        <w:fldChar w:fldCharType="end"/>
      </w:r>
    </w:p>
    <w:p w14:paraId="1AD1528E" w14:textId="34414D23" w:rsidR="00296701" w:rsidRDefault="00296701">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Neighbour Information NR</w:t>
      </w:r>
      <w:r>
        <w:tab/>
      </w:r>
      <w:r>
        <w:fldChar w:fldCharType="begin" w:fldLock="1"/>
      </w:r>
      <w:r>
        <w:instrText xml:space="preserve"> PAGEREF _Toc162617162 \h </w:instrText>
      </w:r>
      <w:r>
        <w:fldChar w:fldCharType="separate"/>
      </w:r>
      <w:r>
        <w:t>184</w:t>
      </w:r>
      <w:r>
        <w:fldChar w:fldCharType="end"/>
      </w:r>
    </w:p>
    <w:p w14:paraId="6B58DC23" w14:textId="58838751" w:rsidR="00296701" w:rsidRDefault="00296701">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Neighbour Information E-UTRA</w:t>
      </w:r>
      <w:r>
        <w:tab/>
      </w:r>
      <w:r>
        <w:fldChar w:fldCharType="begin" w:fldLock="1"/>
      </w:r>
      <w:r>
        <w:instrText xml:space="preserve"> PAGEREF _Toc162617163 \h </w:instrText>
      </w:r>
      <w:r>
        <w:fldChar w:fldCharType="separate"/>
      </w:r>
      <w:r>
        <w:t>185</w:t>
      </w:r>
      <w:r>
        <w:fldChar w:fldCharType="end"/>
      </w:r>
    </w:p>
    <w:p w14:paraId="4B0220A7" w14:textId="633FB4FA" w:rsidR="00296701" w:rsidRDefault="00296701">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Served Cells To Update NR</w:t>
      </w:r>
      <w:r>
        <w:tab/>
      </w:r>
      <w:r>
        <w:fldChar w:fldCharType="begin" w:fldLock="1"/>
      </w:r>
      <w:r>
        <w:instrText xml:space="preserve"> PAGEREF _Toc162617164 \h </w:instrText>
      </w:r>
      <w:r>
        <w:fldChar w:fldCharType="separate"/>
      </w:r>
      <w:r>
        <w:t>186</w:t>
      </w:r>
      <w:r>
        <w:fldChar w:fldCharType="end"/>
      </w:r>
    </w:p>
    <w:p w14:paraId="2BAB7CE9" w14:textId="125D5905" w:rsidR="00296701" w:rsidRDefault="00296701">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Served Cells to Update E-UTRA</w:t>
      </w:r>
      <w:r>
        <w:tab/>
      </w:r>
      <w:r>
        <w:fldChar w:fldCharType="begin" w:fldLock="1"/>
      </w:r>
      <w:r>
        <w:instrText xml:space="preserve"> PAGEREF _Toc162617165 \h </w:instrText>
      </w:r>
      <w:r>
        <w:fldChar w:fldCharType="separate"/>
      </w:r>
      <w:r>
        <w:t>186</w:t>
      </w:r>
      <w:r>
        <w:fldChar w:fldCharType="end"/>
      </w:r>
    </w:p>
    <w:p w14:paraId="6CE3D31B" w14:textId="294EA1E9" w:rsidR="00296701" w:rsidRDefault="00296701">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t>Cell Assistance Information NR</w:t>
      </w:r>
      <w:r>
        <w:tab/>
      </w:r>
      <w:r>
        <w:fldChar w:fldCharType="begin" w:fldLock="1"/>
      </w:r>
      <w:r>
        <w:instrText xml:space="preserve"> PAGEREF _Toc162617166 \h </w:instrText>
      </w:r>
      <w:r>
        <w:fldChar w:fldCharType="separate"/>
      </w:r>
      <w:r>
        <w:t>187</w:t>
      </w:r>
      <w:r>
        <w:fldChar w:fldCharType="end"/>
      </w:r>
    </w:p>
    <w:p w14:paraId="7B269230" w14:textId="2D5F15E3"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9.2.2.18</w:t>
      </w:r>
      <w:r>
        <w:rPr>
          <w:rFonts w:asciiTheme="minorHAnsi" w:eastAsiaTheme="minorEastAsia" w:hAnsiTheme="minorHAnsi" w:cstheme="minorBidi"/>
          <w:kern w:val="2"/>
          <w:sz w:val="22"/>
          <w:szCs w:val="22"/>
          <w14:ligatures w14:val="standardContextual"/>
        </w:rPr>
        <w:tab/>
      </w:r>
      <w:r w:rsidRPr="00F2277B">
        <w:rPr>
          <w:lang w:val="fr-FR"/>
        </w:rPr>
        <w:t>SUL Information</w:t>
      </w:r>
      <w:r>
        <w:tab/>
      </w:r>
      <w:r>
        <w:fldChar w:fldCharType="begin" w:fldLock="1"/>
      </w:r>
      <w:r>
        <w:instrText xml:space="preserve"> PAGEREF _Toc162617167 \h </w:instrText>
      </w:r>
      <w:r>
        <w:fldChar w:fldCharType="separate"/>
      </w:r>
      <w:r>
        <w:t>188</w:t>
      </w:r>
      <w:r>
        <w:fldChar w:fldCharType="end"/>
      </w:r>
    </w:p>
    <w:p w14:paraId="11C3447C" w14:textId="501E9F56" w:rsidR="00296701" w:rsidRDefault="00296701">
      <w:pPr>
        <w:pStyle w:val="TOC4"/>
        <w:rPr>
          <w:rFonts w:asciiTheme="minorHAnsi" w:eastAsiaTheme="minorEastAsia" w:hAnsiTheme="minorHAnsi" w:cstheme="minorBidi"/>
          <w:kern w:val="2"/>
          <w:sz w:val="22"/>
          <w:szCs w:val="22"/>
          <w14:ligatures w14:val="standardContextual"/>
        </w:rPr>
      </w:pPr>
      <w:r>
        <w:t>9.2.2.19</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_Toc162617168 \h </w:instrText>
      </w:r>
      <w:r>
        <w:fldChar w:fldCharType="separate"/>
      </w:r>
      <w:r>
        <w:t>188</w:t>
      </w:r>
      <w:r>
        <w:fldChar w:fldCharType="end"/>
      </w:r>
    </w:p>
    <w:p w14:paraId="0B270511" w14:textId="6D564A7F"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9.2.2.20</w:t>
      </w:r>
      <w:r>
        <w:rPr>
          <w:rFonts w:asciiTheme="minorHAnsi" w:eastAsiaTheme="minorEastAsia" w:hAnsiTheme="minorHAnsi" w:cstheme="minorBidi"/>
          <w:kern w:val="2"/>
          <w:sz w:val="22"/>
          <w:szCs w:val="22"/>
          <w14:ligatures w14:val="standardContextual"/>
        </w:rPr>
        <w:tab/>
      </w:r>
      <w:r w:rsidRPr="00F2277B">
        <w:rPr>
          <w:lang w:val="fr-FR"/>
        </w:rPr>
        <w:t>NR Transmission Bandwidth</w:t>
      </w:r>
      <w:r>
        <w:tab/>
      </w:r>
      <w:r>
        <w:fldChar w:fldCharType="begin" w:fldLock="1"/>
      </w:r>
      <w:r>
        <w:instrText xml:space="preserve"> PAGEREF _Toc162617169 \h </w:instrText>
      </w:r>
      <w:r>
        <w:fldChar w:fldCharType="separate"/>
      </w:r>
      <w:r>
        <w:t>189</w:t>
      </w:r>
      <w:r>
        <w:fldChar w:fldCharType="end"/>
      </w:r>
    </w:p>
    <w:p w14:paraId="72FA239B" w14:textId="34CDF785" w:rsidR="00296701" w:rsidRDefault="00296701">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t>E-UTRA ARFCN</w:t>
      </w:r>
      <w:r>
        <w:tab/>
      </w:r>
      <w:r>
        <w:fldChar w:fldCharType="begin" w:fldLock="1"/>
      </w:r>
      <w:r>
        <w:instrText xml:space="preserve"> PAGEREF _Toc162617170 \h </w:instrText>
      </w:r>
      <w:r>
        <w:fldChar w:fldCharType="separate"/>
      </w:r>
      <w:r>
        <w:t>190</w:t>
      </w:r>
      <w:r>
        <w:fldChar w:fldCharType="end"/>
      </w:r>
    </w:p>
    <w:p w14:paraId="0134E7A0" w14:textId="607A9198" w:rsidR="00296701" w:rsidRDefault="00296701">
      <w:pPr>
        <w:pStyle w:val="TOC4"/>
        <w:rPr>
          <w:rFonts w:asciiTheme="minorHAnsi" w:eastAsiaTheme="minorEastAsia" w:hAnsiTheme="minorHAnsi" w:cstheme="minorBidi"/>
          <w:kern w:val="2"/>
          <w:sz w:val="22"/>
          <w:szCs w:val="22"/>
          <w14:ligatures w14:val="standardContextual"/>
        </w:rPr>
      </w:pPr>
      <w:r>
        <w:t>9.2.2.22</w:t>
      </w:r>
      <w:r>
        <w:rPr>
          <w:rFonts w:asciiTheme="minorHAnsi" w:eastAsiaTheme="minorEastAsia" w:hAnsiTheme="minorHAnsi" w:cstheme="minorBidi"/>
          <w:kern w:val="2"/>
          <w:sz w:val="22"/>
          <w:szCs w:val="22"/>
          <w14:ligatures w14:val="standardContextual"/>
        </w:rPr>
        <w:tab/>
      </w:r>
      <w:r>
        <w:t>E-UTRA Transmission Bandwidth</w:t>
      </w:r>
      <w:r>
        <w:tab/>
      </w:r>
      <w:r>
        <w:fldChar w:fldCharType="begin" w:fldLock="1"/>
      </w:r>
      <w:r>
        <w:instrText xml:space="preserve"> PAGEREF _Toc162617171 \h </w:instrText>
      </w:r>
      <w:r>
        <w:fldChar w:fldCharType="separate"/>
      </w:r>
      <w:r>
        <w:t>190</w:t>
      </w:r>
      <w:r>
        <w:fldChar w:fldCharType="end"/>
      </w:r>
    </w:p>
    <w:p w14:paraId="65A69168" w14:textId="4975582C" w:rsidR="00296701" w:rsidRDefault="00296701">
      <w:pPr>
        <w:pStyle w:val="TOC4"/>
        <w:rPr>
          <w:rFonts w:asciiTheme="minorHAnsi" w:eastAsiaTheme="minorEastAsia" w:hAnsiTheme="minorHAnsi" w:cstheme="minorBidi"/>
          <w:kern w:val="2"/>
          <w:sz w:val="22"/>
          <w:szCs w:val="22"/>
          <w14:ligatures w14:val="standardContextual"/>
        </w:rPr>
      </w:pPr>
      <w:r>
        <w:t>9.2.2.23</w:t>
      </w:r>
      <w:r>
        <w:rPr>
          <w:rFonts w:asciiTheme="minorHAnsi" w:eastAsiaTheme="minorEastAsia" w:hAnsiTheme="minorHAnsi" w:cstheme="minorBidi"/>
          <w:kern w:val="2"/>
          <w:sz w:val="22"/>
          <w:szCs w:val="22"/>
          <w14:ligatures w14:val="standardContextual"/>
        </w:rPr>
        <w:tab/>
      </w:r>
      <w:r>
        <w:t>Number of Antenna Ports E-UTRA</w:t>
      </w:r>
      <w:r>
        <w:tab/>
      </w:r>
      <w:r>
        <w:fldChar w:fldCharType="begin" w:fldLock="1"/>
      </w:r>
      <w:r>
        <w:instrText xml:space="preserve"> PAGEREF _Toc162617172 \h </w:instrText>
      </w:r>
      <w:r>
        <w:fldChar w:fldCharType="separate"/>
      </w:r>
      <w:r>
        <w:t>190</w:t>
      </w:r>
      <w:r>
        <w:fldChar w:fldCharType="end"/>
      </w:r>
    </w:p>
    <w:p w14:paraId="42252A09" w14:textId="778AAE11"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9.2.2.24</w:t>
      </w:r>
      <w:r>
        <w:rPr>
          <w:rFonts w:asciiTheme="minorHAnsi" w:eastAsiaTheme="minorEastAsia" w:hAnsiTheme="minorHAnsi" w:cstheme="minorBidi"/>
          <w:kern w:val="2"/>
          <w:sz w:val="22"/>
          <w:szCs w:val="22"/>
          <w14:ligatures w14:val="standardContextual"/>
        </w:rPr>
        <w:tab/>
      </w:r>
      <w:r w:rsidRPr="00F2277B">
        <w:rPr>
          <w:rFonts w:eastAsia="Batang"/>
        </w:rPr>
        <w:t>E-UTRA Multiband Info List</w:t>
      </w:r>
      <w:r>
        <w:tab/>
      </w:r>
      <w:r>
        <w:fldChar w:fldCharType="begin" w:fldLock="1"/>
      </w:r>
      <w:r>
        <w:instrText xml:space="preserve"> PAGEREF _Toc162617173 \h </w:instrText>
      </w:r>
      <w:r>
        <w:fldChar w:fldCharType="separate"/>
      </w:r>
      <w:r>
        <w:t>190</w:t>
      </w:r>
      <w:r>
        <w:fldChar w:fldCharType="end"/>
      </w:r>
    </w:p>
    <w:p w14:paraId="26CA65C0" w14:textId="399F845F" w:rsidR="00296701" w:rsidRDefault="00296701">
      <w:pPr>
        <w:pStyle w:val="TOC4"/>
        <w:rPr>
          <w:rFonts w:asciiTheme="minorHAnsi" w:eastAsiaTheme="minorEastAsia" w:hAnsiTheme="minorHAnsi" w:cstheme="minorBidi"/>
          <w:kern w:val="2"/>
          <w:sz w:val="22"/>
          <w:szCs w:val="22"/>
          <w14:ligatures w14:val="standardContextual"/>
        </w:rPr>
      </w:pPr>
      <w:r>
        <w:t>9.2.2.25</w:t>
      </w:r>
      <w:r>
        <w:rPr>
          <w:rFonts w:asciiTheme="minorHAnsi" w:eastAsiaTheme="minorEastAsia" w:hAnsiTheme="minorHAnsi" w:cstheme="minorBidi"/>
          <w:kern w:val="2"/>
          <w:sz w:val="22"/>
          <w:szCs w:val="22"/>
          <w14:ligatures w14:val="standardContextual"/>
        </w:rPr>
        <w:tab/>
      </w:r>
      <w:r>
        <w:t>E-UTRA PRACH Configuration</w:t>
      </w:r>
      <w:r>
        <w:tab/>
      </w:r>
      <w:r>
        <w:fldChar w:fldCharType="begin" w:fldLock="1"/>
      </w:r>
      <w:r>
        <w:instrText xml:space="preserve"> PAGEREF _Toc162617174 \h </w:instrText>
      </w:r>
      <w:r>
        <w:fldChar w:fldCharType="separate"/>
      </w:r>
      <w:r>
        <w:t>191</w:t>
      </w:r>
      <w:r>
        <w:fldChar w:fldCharType="end"/>
      </w:r>
    </w:p>
    <w:p w14:paraId="3DAE3F5B" w14:textId="58F09192" w:rsidR="00296701" w:rsidRDefault="00296701">
      <w:pPr>
        <w:pStyle w:val="TOC4"/>
        <w:rPr>
          <w:rFonts w:asciiTheme="minorHAnsi" w:eastAsiaTheme="minorEastAsia" w:hAnsiTheme="minorHAnsi" w:cstheme="minorBidi"/>
          <w:kern w:val="2"/>
          <w:sz w:val="22"/>
          <w:szCs w:val="22"/>
          <w14:ligatures w14:val="standardContextual"/>
        </w:rPr>
      </w:pPr>
      <w:r>
        <w:t>9.2.2.26</w:t>
      </w:r>
      <w:r>
        <w:rPr>
          <w:rFonts w:asciiTheme="minorHAnsi" w:eastAsiaTheme="minorEastAsia" w:hAnsiTheme="minorHAnsi" w:cstheme="minorBidi"/>
          <w:kern w:val="2"/>
          <w:sz w:val="22"/>
          <w:szCs w:val="22"/>
          <w14:ligatures w14:val="standardContextual"/>
        </w:rPr>
        <w:tab/>
      </w:r>
      <w:r>
        <w:t xml:space="preserve">MBSFN </w:t>
      </w:r>
      <w:r w:rsidRPr="00F2277B">
        <w:rPr>
          <w:rFonts w:eastAsia="Batang"/>
        </w:rPr>
        <w:t>Subframe Allocation E-UTRA</w:t>
      </w:r>
      <w:r>
        <w:tab/>
      </w:r>
      <w:r>
        <w:fldChar w:fldCharType="begin" w:fldLock="1"/>
      </w:r>
      <w:r>
        <w:instrText xml:space="preserve"> PAGEREF _Toc162617175 \h </w:instrText>
      </w:r>
      <w:r>
        <w:fldChar w:fldCharType="separate"/>
      </w:r>
      <w:r>
        <w:t>191</w:t>
      </w:r>
      <w:r>
        <w:fldChar w:fldCharType="end"/>
      </w:r>
    </w:p>
    <w:p w14:paraId="60C16045" w14:textId="3A50C088"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9.2.2.27</w:t>
      </w:r>
      <w:r>
        <w:rPr>
          <w:rFonts w:asciiTheme="minorHAnsi" w:eastAsiaTheme="minorEastAsia" w:hAnsiTheme="minorHAnsi" w:cstheme="minorBidi"/>
          <w:kern w:val="2"/>
          <w:sz w:val="22"/>
          <w:szCs w:val="22"/>
          <w14:ligatures w14:val="standardContextual"/>
        </w:rPr>
        <w:tab/>
      </w:r>
      <w:r w:rsidRPr="00F2277B">
        <w:rPr>
          <w:lang w:val="fr-FR"/>
        </w:rPr>
        <w:t>Global NG-RAN Cell Identity</w:t>
      </w:r>
      <w:r>
        <w:tab/>
      </w:r>
      <w:r>
        <w:fldChar w:fldCharType="begin" w:fldLock="1"/>
      </w:r>
      <w:r>
        <w:instrText xml:space="preserve"> PAGEREF _Toc162617176 \h </w:instrText>
      </w:r>
      <w:r>
        <w:fldChar w:fldCharType="separate"/>
      </w:r>
      <w:r>
        <w:t>191</w:t>
      </w:r>
      <w:r>
        <w:fldChar w:fldCharType="end"/>
      </w:r>
    </w:p>
    <w:p w14:paraId="75972B94" w14:textId="046BA24C"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9.2.2.28</w:t>
      </w:r>
      <w:r>
        <w:rPr>
          <w:rFonts w:asciiTheme="minorHAnsi" w:eastAsiaTheme="minorEastAsia" w:hAnsiTheme="minorHAnsi" w:cstheme="minorBidi"/>
          <w:kern w:val="2"/>
          <w:sz w:val="22"/>
          <w:szCs w:val="22"/>
          <w14:ligatures w14:val="standardContextual"/>
        </w:rPr>
        <w:tab/>
      </w:r>
      <w:r w:rsidRPr="00F2277B">
        <w:rPr>
          <w:lang w:val="fr-FR"/>
        </w:rPr>
        <w:t>Connectivity Support</w:t>
      </w:r>
      <w:r>
        <w:tab/>
      </w:r>
      <w:r>
        <w:fldChar w:fldCharType="begin" w:fldLock="1"/>
      </w:r>
      <w:r>
        <w:instrText xml:space="preserve"> PAGEREF _Toc162617177 \h </w:instrText>
      </w:r>
      <w:r>
        <w:fldChar w:fldCharType="separate"/>
      </w:r>
      <w:r>
        <w:t>192</w:t>
      </w:r>
      <w:r>
        <w:fldChar w:fldCharType="end"/>
      </w:r>
    </w:p>
    <w:p w14:paraId="436FB7EA" w14:textId="2B1E7DDE" w:rsidR="00296701" w:rsidRDefault="00296701">
      <w:pPr>
        <w:pStyle w:val="TOC4"/>
        <w:rPr>
          <w:rFonts w:asciiTheme="minorHAnsi" w:eastAsiaTheme="minorEastAsia" w:hAnsiTheme="minorHAnsi" w:cstheme="minorBidi"/>
          <w:kern w:val="2"/>
          <w:sz w:val="22"/>
          <w:szCs w:val="22"/>
          <w14:ligatures w14:val="standardContextual"/>
        </w:rPr>
      </w:pPr>
      <w:r>
        <w:t>9.2.2.29</w:t>
      </w:r>
      <w:r>
        <w:rPr>
          <w:rFonts w:asciiTheme="minorHAnsi" w:eastAsiaTheme="minorEastAsia" w:hAnsiTheme="minorHAnsi" w:cstheme="minorBidi"/>
          <w:kern w:val="2"/>
          <w:sz w:val="22"/>
          <w:szCs w:val="22"/>
          <w14:ligatures w14:val="standardContextual"/>
        </w:rPr>
        <w:tab/>
      </w:r>
      <w:r>
        <w:t>Protected E-UTRA Resource Indication</w:t>
      </w:r>
      <w:r>
        <w:tab/>
      </w:r>
      <w:r>
        <w:fldChar w:fldCharType="begin" w:fldLock="1"/>
      </w:r>
      <w:r>
        <w:instrText xml:space="preserve"> PAGEREF _Toc162617178 \h </w:instrText>
      </w:r>
      <w:r>
        <w:fldChar w:fldCharType="separate"/>
      </w:r>
      <w:r>
        <w:t>192</w:t>
      </w:r>
      <w:r>
        <w:fldChar w:fldCharType="end"/>
      </w:r>
    </w:p>
    <w:p w14:paraId="2FEF5C42" w14:textId="72B02590" w:rsidR="00296701" w:rsidRDefault="00296701">
      <w:pPr>
        <w:pStyle w:val="TOC4"/>
        <w:rPr>
          <w:rFonts w:asciiTheme="minorHAnsi" w:eastAsiaTheme="minorEastAsia" w:hAnsiTheme="minorHAnsi" w:cstheme="minorBidi"/>
          <w:kern w:val="2"/>
          <w:sz w:val="22"/>
          <w:szCs w:val="22"/>
          <w14:ligatures w14:val="standardContextual"/>
        </w:rPr>
      </w:pPr>
      <w:r>
        <w:t>9.2.2.30</w:t>
      </w:r>
      <w:r>
        <w:rPr>
          <w:rFonts w:asciiTheme="minorHAnsi" w:eastAsiaTheme="minorEastAsia" w:hAnsiTheme="minorHAnsi" w:cstheme="minorBidi"/>
          <w:kern w:val="2"/>
          <w:sz w:val="22"/>
          <w:szCs w:val="22"/>
          <w14:ligatures w14:val="standardContextual"/>
        </w:rPr>
        <w:tab/>
      </w:r>
      <w:r>
        <w:t>Data Traffic Resource Indication</w:t>
      </w:r>
      <w:r>
        <w:tab/>
      </w:r>
      <w:r>
        <w:fldChar w:fldCharType="begin" w:fldLock="1"/>
      </w:r>
      <w:r>
        <w:instrText xml:space="preserve"> PAGEREF _Toc162617179 \h </w:instrText>
      </w:r>
      <w:r>
        <w:fldChar w:fldCharType="separate"/>
      </w:r>
      <w:r>
        <w:t>193</w:t>
      </w:r>
      <w:r>
        <w:fldChar w:fldCharType="end"/>
      </w:r>
    </w:p>
    <w:p w14:paraId="0CB31810" w14:textId="5DF5C110" w:rsidR="00296701" w:rsidRDefault="00296701">
      <w:pPr>
        <w:pStyle w:val="TOC4"/>
        <w:rPr>
          <w:rFonts w:asciiTheme="minorHAnsi" w:eastAsiaTheme="minorEastAsia" w:hAnsiTheme="minorHAnsi" w:cstheme="minorBidi"/>
          <w:kern w:val="2"/>
          <w:sz w:val="22"/>
          <w:szCs w:val="22"/>
          <w14:ligatures w14:val="standardContextual"/>
        </w:rPr>
      </w:pPr>
      <w:r>
        <w:t>9.2.2.31</w:t>
      </w:r>
      <w:r>
        <w:rPr>
          <w:rFonts w:asciiTheme="minorHAnsi" w:eastAsiaTheme="minorEastAsia" w:hAnsiTheme="minorHAnsi" w:cstheme="minorBidi"/>
          <w:kern w:val="2"/>
          <w:sz w:val="22"/>
          <w:szCs w:val="22"/>
          <w14:ligatures w14:val="standardContextual"/>
        </w:rPr>
        <w:tab/>
      </w:r>
      <w:r>
        <w:t>Data Traffic Resources</w:t>
      </w:r>
      <w:r>
        <w:tab/>
      </w:r>
      <w:r>
        <w:fldChar w:fldCharType="begin" w:fldLock="1"/>
      </w:r>
      <w:r>
        <w:instrText xml:space="preserve"> PAGEREF _Toc162617180 \h </w:instrText>
      </w:r>
      <w:r>
        <w:fldChar w:fldCharType="separate"/>
      </w:r>
      <w:r>
        <w:t>194</w:t>
      </w:r>
      <w:r>
        <w:fldChar w:fldCharType="end"/>
      </w:r>
    </w:p>
    <w:p w14:paraId="4DAEC73F" w14:textId="0025CC6C" w:rsidR="00296701" w:rsidRDefault="00296701">
      <w:pPr>
        <w:pStyle w:val="TOC4"/>
        <w:rPr>
          <w:rFonts w:asciiTheme="minorHAnsi" w:eastAsiaTheme="minorEastAsia" w:hAnsiTheme="minorHAnsi" w:cstheme="minorBidi"/>
          <w:kern w:val="2"/>
          <w:sz w:val="22"/>
          <w:szCs w:val="22"/>
          <w14:ligatures w14:val="standardContextual"/>
        </w:rPr>
      </w:pPr>
      <w:r>
        <w:t>9.2.2.32</w:t>
      </w:r>
      <w:r>
        <w:rPr>
          <w:rFonts w:asciiTheme="minorHAnsi" w:eastAsiaTheme="minorEastAsia" w:hAnsiTheme="minorHAnsi" w:cstheme="minorBidi"/>
          <w:kern w:val="2"/>
          <w:sz w:val="22"/>
          <w:szCs w:val="22"/>
          <w14:ligatures w14:val="standardContextual"/>
        </w:rPr>
        <w:tab/>
      </w:r>
      <w:r>
        <w:t>Reserved Subframe Pattern</w:t>
      </w:r>
      <w:r>
        <w:tab/>
      </w:r>
      <w:r>
        <w:fldChar w:fldCharType="begin" w:fldLock="1"/>
      </w:r>
      <w:r>
        <w:instrText xml:space="preserve"> PAGEREF _Toc162617181 \h </w:instrText>
      </w:r>
      <w:r>
        <w:fldChar w:fldCharType="separate"/>
      </w:r>
      <w:r>
        <w:t>194</w:t>
      </w:r>
      <w:r>
        <w:fldChar w:fldCharType="end"/>
      </w:r>
    </w:p>
    <w:p w14:paraId="451EA6E2" w14:textId="4EFC2E08" w:rsidR="00296701" w:rsidRDefault="00296701">
      <w:pPr>
        <w:pStyle w:val="TOC4"/>
        <w:rPr>
          <w:rFonts w:asciiTheme="minorHAnsi" w:eastAsiaTheme="minorEastAsia" w:hAnsiTheme="minorHAnsi" w:cstheme="minorBidi"/>
          <w:kern w:val="2"/>
          <w:sz w:val="22"/>
          <w:szCs w:val="22"/>
          <w14:ligatures w14:val="standardContextual"/>
        </w:rPr>
      </w:pPr>
      <w:r>
        <w:t>9.2.2.33</w:t>
      </w:r>
      <w:r>
        <w:rPr>
          <w:rFonts w:asciiTheme="minorHAnsi" w:eastAsiaTheme="minorEastAsia" w:hAnsiTheme="minorHAnsi" w:cstheme="minorBidi"/>
          <w:kern w:val="2"/>
          <w:sz w:val="22"/>
          <w:szCs w:val="22"/>
          <w14:ligatures w14:val="standardContextual"/>
        </w:rPr>
        <w:tab/>
      </w:r>
      <w:r>
        <w:t xml:space="preserve"> MR-DC Resource Coordination Information</w:t>
      </w:r>
      <w:r>
        <w:tab/>
      </w:r>
      <w:r>
        <w:fldChar w:fldCharType="begin" w:fldLock="1"/>
      </w:r>
      <w:r>
        <w:instrText xml:space="preserve"> PAGEREF _Toc162617182 \h </w:instrText>
      </w:r>
      <w:r>
        <w:fldChar w:fldCharType="separate"/>
      </w:r>
      <w:r>
        <w:t>195</w:t>
      </w:r>
      <w:r>
        <w:fldChar w:fldCharType="end"/>
      </w:r>
    </w:p>
    <w:p w14:paraId="43F514A0" w14:textId="3B7C2B0E" w:rsidR="00296701" w:rsidRDefault="00296701">
      <w:pPr>
        <w:pStyle w:val="TOC4"/>
        <w:rPr>
          <w:rFonts w:asciiTheme="minorHAnsi" w:eastAsiaTheme="minorEastAsia" w:hAnsiTheme="minorHAnsi" w:cstheme="minorBidi"/>
          <w:kern w:val="2"/>
          <w:sz w:val="22"/>
          <w:szCs w:val="22"/>
          <w14:ligatures w14:val="standardContextual"/>
        </w:rPr>
      </w:pPr>
      <w:r>
        <w:t>9.2.2.34</w:t>
      </w:r>
      <w:r>
        <w:rPr>
          <w:rFonts w:asciiTheme="minorHAnsi" w:eastAsiaTheme="minorEastAsia" w:hAnsiTheme="minorHAnsi" w:cstheme="minorBidi"/>
          <w:kern w:val="2"/>
          <w:sz w:val="22"/>
          <w:szCs w:val="22"/>
          <w14:ligatures w14:val="standardContextual"/>
        </w:rPr>
        <w:tab/>
      </w:r>
      <w:r>
        <w:t>E-UTRA Resource Coordination Information</w:t>
      </w:r>
      <w:r>
        <w:tab/>
      </w:r>
      <w:r>
        <w:fldChar w:fldCharType="begin" w:fldLock="1"/>
      </w:r>
      <w:r>
        <w:instrText xml:space="preserve"> PAGEREF _Toc162617183 \h </w:instrText>
      </w:r>
      <w:r>
        <w:fldChar w:fldCharType="separate"/>
      </w:r>
      <w:r>
        <w:t>195</w:t>
      </w:r>
      <w:r>
        <w:fldChar w:fldCharType="end"/>
      </w:r>
    </w:p>
    <w:p w14:paraId="2C2526E0" w14:textId="3B2F4401" w:rsidR="00296701" w:rsidRDefault="00296701">
      <w:pPr>
        <w:pStyle w:val="TOC4"/>
        <w:rPr>
          <w:rFonts w:asciiTheme="minorHAnsi" w:eastAsiaTheme="minorEastAsia" w:hAnsiTheme="minorHAnsi" w:cstheme="minorBidi"/>
          <w:kern w:val="2"/>
          <w:sz w:val="22"/>
          <w:szCs w:val="22"/>
          <w14:ligatures w14:val="standardContextual"/>
        </w:rPr>
      </w:pPr>
      <w:r>
        <w:t>9.2.2.35</w:t>
      </w:r>
      <w:r>
        <w:rPr>
          <w:rFonts w:asciiTheme="minorHAnsi" w:eastAsiaTheme="minorEastAsia" w:hAnsiTheme="minorHAnsi" w:cstheme="minorBidi"/>
          <w:kern w:val="2"/>
          <w:sz w:val="22"/>
          <w:szCs w:val="22"/>
          <w14:ligatures w14:val="standardContextual"/>
        </w:rPr>
        <w:tab/>
      </w:r>
      <w:r>
        <w:t>NR Resource Coordination Information</w:t>
      </w:r>
      <w:r>
        <w:tab/>
      </w:r>
      <w:r>
        <w:fldChar w:fldCharType="begin" w:fldLock="1"/>
      </w:r>
      <w:r>
        <w:instrText xml:space="preserve"> PAGEREF _Toc162617184 \h </w:instrText>
      </w:r>
      <w:r>
        <w:fldChar w:fldCharType="separate"/>
      </w:r>
      <w:r>
        <w:t>196</w:t>
      </w:r>
      <w:r>
        <w:fldChar w:fldCharType="end"/>
      </w:r>
    </w:p>
    <w:p w14:paraId="285136AB" w14:textId="5A8827E3" w:rsidR="00296701" w:rsidRDefault="00296701">
      <w:pPr>
        <w:pStyle w:val="TOC4"/>
        <w:rPr>
          <w:rFonts w:asciiTheme="minorHAnsi" w:eastAsiaTheme="minorEastAsia" w:hAnsiTheme="minorHAnsi" w:cstheme="minorBidi"/>
          <w:kern w:val="2"/>
          <w:sz w:val="22"/>
          <w:szCs w:val="22"/>
          <w14:ligatures w14:val="standardContextual"/>
        </w:rPr>
      </w:pPr>
      <w:r>
        <w:t>9.2.2.36</w:t>
      </w:r>
      <w:r>
        <w:rPr>
          <w:rFonts w:asciiTheme="minorHAnsi" w:eastAsiaTheme="minorEastAsia" w:hAnsiTheme="minorHAnsi" w:cstheme="minorBidi"/>
          <w:kern w:val="2"/>
          <w:sz w:val="22"/>
          <w:szCs w:val="22"/>
          <w14:ligatures w14:val="standardContextual"/>
        </w:rPr>
        <w:tab/>
      </w:r>
      <w:r>
        <w:t>E-UTRA Coordination Assistance Information</w:t>
      </w:r>
      <w:r>
        <w:tab/>
      </w:r>
      <w:r>
        <w:fldChar w:fldCharType="begin" w:fldLock="1"/>
      </w:r>
      <w:r>
        <w:instrText xml:space="preserve"> PAGEREF _Toc162617185 \h </w:instrText>
      </w:r>
      <w:r>
        <w:fldChar w:fldCharType="separate"/>
      </w:r>
      <w:r>
        <w:t>198</w:t>
      </w:r>
      <w:r>
        <w:fldChar w:fldCharType="end"/>
      </w:r>
    </w:p>
    <w:p w14:paraId="4EAB090C" w14:textId="150A28E9" w:rsidR="00296701" w:rsidRDefault="00296701">
      <w:pPr>
        <w:pStyle w:val="TOC4"/>
        <w:rPr>
          <w:rFonts w:asciiTheme="minorHAnsi" w:eastAsiaTheme="minorEastAsia" w:hAnsiTheme="minorHAnsi" w:cstheme="minorBidi"/>
          <w:kern w:val="2"/>
          <w:sz w:val="22"/>
          <w:szCs w:val="22"/>
          <w14:ligatures w14:val="standardContextual"/>
        </w:rPr>
      </w:pPr>
      <w:r>
        <w:t>9.2.2.37</w:t>
      </w:r>
      <w:r>
        <w:rPr>
          <w:rFonts w:asciiTheme="minorHAnsi" w:eastAsiaTheme="minorEastAsia" w:hAnsiTheme="minorHAnsi" w:cstheme="minorBidi"/>
          <w:kern w:val="2"/>
          <w:sz w:val="22"/>
          <w:szCs w:val="22"/>
          <w14:ligatures w14:val="standardContextual"/>
        </w:rPr>
        <w:tab/>
      </w:r>
      <w:r>
        <w:t>NR Coordination Assistance Information</w:t>
      </w:r>
      <w:r>
        <w:tab/>
      </w:r>
      <w:r>
        <w:fldChar w:fldCharType="begin" w:fldLock="1"/>
      </w:r>
      <w:r>
        <w:instrText xml:space="preserve"> PAGEREF _Toc162617186 \h </w:instrText>
      </w:r>
      <w:r>
        <w:fldChar w:fldCharType="separate"/>
      </w:r>
      <w:r>
        <w:t>198</w:t>
      </w:r>
      <w:r>
        <w:fldChar w:fldCharType="end"/>
      </w:r>
    </w:p>
    <w:p w14:paraId="128703C7" w14:textId="0B104815"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SimSun"/>
        </w:rPr>
        <w:t>9.2.2.38</w:t>
      </w:r>
      <w:r>
        <w:rPr>
          <w:rFonts w:asciiTheme="minorHAnsi" w:eastAsiaTheme="minorEastAsia" w:hAnsiTheme="minorHAnsi" w:cstheme="minorBidi"/>
          <w:kern w:val="2"/>
          <w:sz w:val="22"/>
          <w:szCs w:val="22"/>
          <w14:ligatures w14:val="standardContextual"/>
        </w:rPr>
        <w:tab/>
      </w:r>
      <w:r w:rsidRPr="00F2277B">
        <w:rPr>
          <w:rFonts w:eastAsia="SimSun"/>
        </w:rPr>
        <w:t>NE-DC TDM Pattern</w:t>
      </w:r>
      <w:r>
        <w:tab/>
      </w:r>
      <w:r>
        <w:fldChar w:fldCharType="begin" w:fldLock="1"/>
      </w:r>
      <w:r>
        <w:instrText xml:space="preserve"> PAGEREF _Toc162617187 \h </w:instrText>
      </w:r>
      <w:r>
        <w:fldChar w:fldCharType="separate"/>
      </w:r>
      <w:r>
        <w:t>198</w:t>
      </w:r>
      <w:r>
        <w:fldChar w:fldCharType="end"/>
      </w:r>
    </w:p>
    <w:p w14:paraId="60A8AAC7" w14:textId="53770651" w:rsidR="00296701" w:rsidRDefault="00296701">
      <w:pPr>
        <w:pStyle w:val="TOC4"/>
        <w:rPr>
          <w:rFonts w:asciiTheme="minorHAnsi" w:eastAsiaTheme="minorEastAsia" w:hAnsiTheme="minorHAnsi" w:cstheme="minorBidi"/>
          <w:kern w:val="2"/>
          <w:sz w:val="22"/>
          <w:szCs w:val="22"/>
          <w14:ligatures w14:val="standardContextual"/>
        </w:rPr>
      </w:pPr>
      <w:r>
        <w:t>9.2.2.39</w:t>
      </w:r>
      <w:r>
        <w:rPr>
          <w:rFonts w:asciiTheme="minorHAnsi" w:eastAsiaTheme="minorEastAsia" w:hAnsiTheme="minorHAnsi" w:cstheme="minorBidi"/>
          <w:kern w:val="2"/>
          <w:sz w:val="22"/>
          <w:szCs w:val="22"/>
          <w14:ligatures w14:val="standardContextual"/>
        </w:rPr>
        <w:tab/>
      </w:r>
      <w:r>
        <w:t>Interface Instance Indication</w:t>
      </w:r>
      <w:r>
        <w:tab/>
      </w:r>
      <w:r>
        <w:fldChar w:fldCharType="begin" w:fldLock="1"/>
      </w:r>
      <w:r>
        <w:instrText xml:space="preserve"> PAGEREF _Toc162617188 \h </w:instrText>
      </w:r>
      <w:r>
        <w:fldChar w:fldCharType="separate"/>
      </w:r>
      <w:r>
        <w:t>198</w:t>
      </w:r>
      <w:r>
        <w:fldChar w:fldCharType="end"/>
      </w:r>
    </w:p>
    <w:p w14:paraId="41AC8B0E" w14:textId="042B897C"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9.2.2.39a</w:t>
      </w:r>
      <w:r>
        <w:rPr>
          <w:rFonts w:asciiTheme="minorHAnsi" w:eastAsiaTheme="minorEastAsia" w:hAnsiTheme="minorHAnsi" w:cstheme="minorBidi"/>
          <w:kern w:val="2"/>
          <w:sz w:val="22"/>
          <w:szCs w:val="22"/>
          <w14:ligatures w14:val="standardContextual"/>
        </w:rPr>
        <w:tab/>
      </w:r>
      <w:r w:rsidRPr="00F2277B">
        <w:rPr>
          <w:rFonts w:eastAsia="Batang"/>
        </w:rPr>
        <w:t>Configured TAC Indication</w:t>
      </w:r>
      <w:r>
        <w:tab/>
      </w:r>
      <w:r>
        <w:fldChar w:fldCharType="begin" w:fldLock="1"/>
      </w:r>
      <w:r>
        <w:instrText xml:space="preserve"> PAGEREF _Toc162617189 \h </w:instrText>
      </w:r>
      <w:r>
        <w:fldChar w:fldCharType="separate"/>
      </w:r>
      <w:r>
        <w:t>199</w:t>
      </w:r>
      <w:r>
        <w:fldChar w:fldCharType="end"/>
      </w:r>
    </w:p>
    <w:p w14:paraId="135F6E1B" w14:textId="12A2B50D"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9.2.2.40</w:t>
      </w:r>
      <w:r>
        <w:rPr>
          <w:rFonts w:asciiTheme="minorHAnsi" w:eastAsiaTheme="minorEastAsia" w:hAnsiTheme="minorHAnsi" w:cstheme="minorBidi"/>
          <w:kern w:val="2"/>
          <w:sz w:val="22"/>
          <w:szCs w:val="22"/>
          <w14:ligatures w14:val="standardContextual"/>
        </w:rPr>
        <w:tab/>
      </w:r>
      <w:r w:rsidRPr="00F2277B">
        <w:rPr>
          <w:rFonts w:eastAsia="SimSun"/>
        </w:rPr>
        <w:t>Intended TDD DL-UL Configuration NR</w:t>
      </w:r>
      <w:r>
        <w:tab/>
      </w:r>
      <w:r>
        <w:fldChar w:fldCharType="begin" w:fldLock="1"/>
      </w:r>
      <w:r>
        <w:instrText xml:space="preserve"> PAGEREF _Toc162617190 \h </w:instrText>
      </w:r>
      <w:r>
        <w:fldChar w:fldCharType="separate"/>
      </w:r>
      <w:r>
        <w:t>199</w:t>
      </w:r>
      <w:r>
        <w:fldChar w:fldCharType="end"/>
      </w:r>
    </w:p>
    <w:p w14:paraId="4F0FC95D" w14:textId="6DE6B9B7"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9.2.2.41</w:t>
      </w:r>
      <w:r>
        <w:rPr>
          <w:rFonts w:asciiTheme="minorHAnsi" w:eastAsiaTheme="minorEastAsia" w:hAnsiTheme="minorHAnsi" w:cstheme="minorBidi"/>
          <w:kern w:val="2"/>
          <w:sz w:val="22"/>
          <w:szCs w:val="22"/>
          <w14:ligatures w14:val="standardContextual"/>
        </w:rPr>
        <w:tab/>
      </w:r>
      <w:r>
        <w:t>Cell and Capacity Assistance Information NR</w:t>
      </w:r>
      <w:r>
        <w:tab/>
      </w:r>
      <w:r>
        <w:fldChar w:fldCharType="begin" w:fldLock="1"/>
      </w:r>
      <w:r>
        <w:instrText xml:space="preserve"> PAGEREF _Toc162617191 \h </w:instrText>
      </w:r>
      <w:r>
        <w:fldChar w:fldCharType="separate"/>
      </w:r>
      <w:r>
        <w:t>200</w:t>
      </w:r>
      <w:r>
        <w:fldChar w:fldCharType="end"/>
      </w:r>
    </w:p>
    <w:p w14:paraId="2BACE089" w14:textId="73202715"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9.2.2.42</w:t>
      </w:r>
      <w:r>
        <w:rPr>
          <w:rFonts w:asciiTheme="minorHAnsi" w:eastAsiaTheme="minorEastAsia" w:hAnsiTheme="minorHAnsi" w:cstheme="minorBidi"/>
          <w:kern w:val="2"/>
          <w:sz w:val="22"/>
          <w:szCs w:val="22"/>
          <w14:ligatures w14:val="standardContextual"/>
        </w:rPr>
        <w:tab/>
      </w:r>
      <w:r>
        <w:t>Cell and Capacity Assistance Information E-UTRA</w:t>
      </w:r>
      <w:r>
        <w:tab/>
      </w:r>
      <w:r>
        <w:fldChar w:fldCharType="begin" w:fldLock="1"/>
      </w:r>
      <w:r>
        <w:instrText xml:space="preserve"> PAGEREF _Toc162617192 \h </w:instrText>
      </w:r>
      <w:r>
        <w:fldChar w:fldCharType="separate"/>
      </w:r>
      <w:r>
        <w:t>200</w:t>
      </w:r>
      <w:r>
        <w:fldChar w:fldCharType="end"/>
      </w:r>
    </w:p>
    <w:p w14:paraId="222EA2E4" w14:textId="403630A3"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9.2.2.43</w:t>
      </w:r>
      <w:r>
        <w:rPr>
          <w:rFonts w:asciiTheme="minorHAnsi" w:eastAsiaTheme="minorEastAsia" w:hAnsiTheme="minorHAnsi" w:cstheme="minorBidi"/>
          <w:kern w:val="2"/>
          <w:sz w:val="22"/>
          <w:szCs w:val="22"/>
          <w14:ligatures w14:val="standardContextual"/>
        </w:rPr>
        <w:tab/>
      </w:r>
      <w:r>
        <w:t>Cell Assistance Information E-UTRA</w:t>
      </w:r>
      <w:r>
        <w:tab/>
      </w:r>
      <w:r>
        <w:fldChar w:fldCharType="begin" w:fldLock="1"/>
      </w:r>
      <w:r>
        <w:instrText xml:space="preserve"> PAGEREF _Toc162617193 \h </w:instrText>
      </w:r>
      <w:r>
        <w:fldChar w:fldCharType="separate"/>
      </w:r>
      <w:r>
        <w:t>200</w:t>
      </w:r>
      <w:r>
        <w:fldChar w:fldCharType="end"/>
      </w:r>
    </w:p>
    <w:p w14:paraId="722BC45D" w14:textId="6E5BC243"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9.2.2.44</w:t>
      </w:r>
      <w:r>
        <w:rPr>
          <w:rFonts w:asciiTheme="minorHAnsi" w:eastAsiaTheme="minorEastAsia" w:hAnsiTheme="minorHAnsi" w:cstheme="minorBidi"/>
          <w:kern w:val="2"/>
          <w:sz w:val="22"/>
          <w:szCs w:val="22"/>
          <w14:ligatures w14:val="standardContextual"/>
        </w:rPr>
        <w:tab/>
      </w:r>
      <w:r>
        <w:rPr>
          <w:lang w:eastAsia="zh-CN"/>
        </w:rPr>
        <w:t>Maximum Cell List Size</w:t>
      </w:r>
      <w:r>
        <w:tab/>
      </w:r>
      <w:r>
        <w:fldChar w:fldCharType="begin" w:fldLock="1"/>
      </w:r>
      <w:r>
        <w:instrText xml:space="preserve"> PAGEREF _Toc162617194 \h </w:instrText>
      </w:r>
      <w:r>
        <w:fldChar w:fldCharType="separate"/>
      </w:r>
      <w:r>
        <w:t>200</w:t>
      </w:r>
      <w:r>
        <w:fldChar w:fldCharType="end"/>
      </w:r>
    </w:p>
    <w:p w14:paraId="14192530" w14:textId="684D899A"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9.2.2.45</w:t>
      </w:r>
      <w:r>
        <w:rPr>
          <w:rFonts w:asciiTheme="minorHAnsi" w:eastAsiaTheme="minorEastAsia" w:hAnsiTheme="minorHAnsi" w:cstheme="minorBidi"/>
          <w:kern w:val="2"/>
          <w:sz w:val="22"/>
          <w:szCs w:val="22"/>
          <w14:ligatures w14:val="standardContextual"/>
        </w:rPr>
        <w:tab/>
      </w:r>
      <w:r>
        <w:rPr>
          <w:lang w:eastAsia="zh-CN"/>
        </w:rPr>
        <w:t>Message Oversize Notification</w:t>
      </w:r>
      <w:r>
        <w:tab/>
      </w:r>
      <w:r>
        <w:fldChar w:fldCharType="begin" w:fldLock="1"/>
      </w:r>
      <w:r>
        <w:instrText xml:space="preserve"> PAGEREF _Toc162617195 \h </w:instrText>
      </w:r>
      <w:r>
        <w:fldChar w:fldCharType="separate"/>
      </w:r>
      <w:r>
        <w:t>201</w:t>
      </w:r>
      <w:r>
        <w:fldChar w:fldCharType="end"/>
      </w:r>
    </w:p>
    <w:p w14:paraId="23B47097" w14:textId="3FD0A0C3"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9.2.2.46</w:t>
      </w:r>
      <w:r>
        <w:rPr>
          <w:rFonts w:asciiTheme="minorHAnsi" w:eastAsiaTheme="minorEastAsia" w:hAnsiTheme="minorHAnsi" w:cstheme="minorBidi"/>
          <w:kern w:val="2"/>
          <w:sz w:val="22"/>
          <w:szCs w:val="22"/>
          <w14:ligatures w14:val="standardContextual"/>
        </w:rPr>
        <w:tab/>
      </w:r>
      <w:r>
        <w:t>Partial List Indicator</w:t>
      </w:r>
      <w:r>
        <w:tab/>
      </w:r>
      <w:r>
        <w:fldChar w:fldCharType="begin" w:fldLock="1"/>
      </w:r>
      <w:r>
        <w:instrText xml:space="preserve"> PAGEREF _Toc162617196 \h </w:instrText>
      </w:r>
      <w:r>
        <w:fldChar w:fldCharType="separate"/>
      </w:r>
      <w:r>
        <w:t>201</w:t>
      </w:r>
      <w:r>
        <w:fldChar w:fldCharType="end"/>
      </w:r>
    </w:p>
    <w:p w14:paraId="5C5015A3" w14:textId="7E09BA08" w:rsidR="00296701" w:rsidRDefault="00296701">
      <w:pPr>
        <w:pStyle w:val="TOC4"/>
        <w:rPr>
          <w:rFonts w:asciiTheme="minorHAnsi" w:eastAsiaTheme="minorEastAsia" w:hAnsiTheme="minorHAnsi" w:cstheme="minorBidi"/>
          <w:kern w:val="2"/>
          <w:sz w:val="22"/>
          <w:szCs w:val="22"/>
          <w14:ligatures w14:val="standardContextual"/>
        </w:rPr>
      </w:pPr>
      <w:r>
        <w:t xml:space="preserve">9.2.2.47 </w:t>
      </w:r>
      <w:r>
        <w:rPr>
          <w:rFonts w:asciiTheme="minorHAnsi" w:eastAsiaTheme="minorEastAsia" w:hAnsiTheme="minorHAnsi" w:cstheme="minorBidi"/>
          <w:kern w:val="2"/>
          <w:sz w:val="22"/>
          <w:szCs w:val="22"/>
          <w14:ligatures w14:val="standardContextual"/>
        </w:rPr>
        <w:tab/>
      </w:r>
      <w:r>
        <w:t>Offset of NB-IoT Channel Number to EARFCN</w:t>
      </w:r>
      <w:r>
        <w:tab/>
      </w:r>
      <w:r>
        <w:fldChar w:fldCharType="begin" w:fldLock="1"/>
      </w:r>
      <w:r>
        <w:instrText xml:space="preserve"> PAGEREF _Toc162617197 \h </w:instrText>
      </w:r>
      <w:r>
        <w:fldChar w:fldCharType="separate"/>
      </w:r>
      <w:r>
        <w:t>201</w:t>
      </w:r>
      <w:r>
        <w:fldChar w:fldCharType="end"/>
      </w:r>
    </w:p>
    <w:p w14:paraId="075B04AE" w14:textId="05172933" w:rsidR="00296701" w:rsidRDefault="00296701">
      <w:pPr>
        <w:pStyle w:val="TOC4"/>
        <w:rPr>
          <w:rFonts w:asciiTheme="minorHAnsi" w:eastAsiaTheme="minorEastAsia" w:hAnsiTheme="minorHAnsi" w:cstheme="minorBidi"/>
          <w:kern w:val="2"/>
          <w:sz w:val="22"/>
          <w:szCs w:val="22"/>
          <w14:ligatures w14:val="standardContextual"/>
        </w:rPr>
      </w:pPr>
      <w:r>
        <w:t xml:space="preserve">9.2.2.48 </w:t>
      </w:r>
      <w:r>
        <w:rPr>
          <w:rFonts w:asciiTheme="minorHAnsi" w:eastAsiaTheme="minorEastAsia" w:hAnsiTheme="minorHAnsi" w:cstheme="minorBidi"/>
          <w:kern w:val="2"/>
          <w:sz w:val="22"/>
          <w:szCs w:val="22"/>
          <w14:ligatures w14:val="standardContextual"/>
        </w:rPr>
        <w:tab/>
      </w:r>
      <w:r>
        <w:t>NB-IoT UL DL Alignment Offset</w:t>
      </w:r>
      <w:r>
        <w:tab/>
      </w:r>
      <w:r>
        <w:fldChar w:fldCharType="begin" w:fldLock="1"/>
      </w:r>
      <w:r>
        <w:instrText xml:space="preserve"> PAGEREF _Toc162617198 \h </w:instrText>
      </w:r>
      <w:r>
        <w:fldChar w:fldCharType="separate"/>
      </w:r>
      <w:r>
        <w:t>201</w:t>
      </w:r>
      <w:r>
        <w:fldChar w:fldCharType="end"/>
      </w:r>
    </w:p>
    <w:p w14:paraId="49CF415B" w14:textId="58313906" w:rsidR="00296701" w:rsidRDefault="00296701">
      <w:pPr>
        <w:pStyle w:val="TOC4"/>
        <w:rPr>
          <w:rFonts w:asciiTheme="minorHAnsi" w:eastAsiaTheme="minorEastAsia" w:hAnsiTheme="minorHAnsi" w:cstheme="minorBidi"/>
          <w:kern w:val="2"/>
          <w:sz w:val="22"/>
          <w:szCs w:val="22"/>
          <w14:ligatures w14:val="standardContextual"/>
        </w:rPr>
      </w:pPr>
      <w:r>
        <w:t>9.2.2.49</w:t>
      </w:r>
      <w:r>
        <w:rPr>
          <w:rFonts w:asciiTheme="minorHAnsi" w:eastAsiaTheme="minorEastAsia" w:hAnsiTheme="minorHAnsi" w:cstheme="minorBidi"/>
          <w:kern w:val="2"/>
          <w:sz w:val="22"/>
          <w:szCs w:val="22"/>
          <w14:ligatures w14:val="standardContextual"/>
        </w:rPr>
        <w:tab/>
      </w:r>
      <w:r>
        <w:t>TNL Capacity Indicator</w:t>
      </w:r>
      <w:r>
        <w:tab/>
      </w:r>
      <w:r>
        <w:fldChar w:fldCharType="begin" w:fldLock="1"/>
      </w:r>
      <w:r>
        <w:instrText xml:space="preserve"> PAGEREF _Toc162617199 \h </w:instrText>
      </w:r>
      <w:r>
        <w:fldChar w:fldCharType="separate"/>
      </w:r>
      <w:r>
        <w:t>201</w:t>
      </w:r>
      <w:r>
        <w:fldChar w:fldCharType="end"/>
      </w:r>
    </w:p>
    <w:p w14:paraId="2F0B181A" w14:textId="726688B5"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9.2.2.50</w:t>
      </w:r>
      <w:r>
        <w:rPr>
          <w:rFonts w:asciiTheme="minorHAnsi" w:eastAsiaTheme="minorEastAsia" w:hAnsiTheme="minorHAnsi" w:cstheme="minorBidi"/>
          <w:kern w:val="2"/>
          <w:sz w:val="22"/>
          <w:szCs w:val="22"/>
          <w14:ligatures w14:val="standardContextual"/>
        </w:rPr>
        <w:tab/>
      </w:r>
      <w:r w:rsidRPr="00F2277B">
        <w:rPr>
          <w:lang w:val="fr-FR"/>
        </w:rPr>
        <w:t>Radio Resource Status</w:t>
      </w:r>
      <w:r>
        <w:tab/>
      </w:r>
      <w:r>
        <w:fldChar w:fldCharType="begin" w:fldLock="1"/>
      </w:r>
      <w:r>
        <w:instrText xml:space="preserve"> PAGEREF _Toc162617200 \h </w:instrText>
      </w:r>
      <w:r>
        <w:fldChar w:fldCharType="separate"/>
      </w:r>
      <w:r>
        <w:t>202</w:t>
      </w:r>
      <w:r>
        <w:fldChar w:fldCharType="end"/>
      </w:r>
    </w:p>
    <w:p w14:paraId="57A86154" w14:textId="0638C8E8"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9.2.2.51</w:t>
      </w:r>
      <w:r>
        <w:rPr>
          <w:rFonts w:asciiTheme="minorHAnsi" w:eastAsiaTheme="minorEastAsia" w:hAnsiTheme="minorHAnsi" w:cstheme="minorBidi"/>
          <w:kern w:val="2"/>
          <w:sz w:val="22"/>
          <w:szCs w:val="22"/>
          <w14:ligatures w14:val="standardContextual"/>
        </w:rPr>
        <w:tab/>
      </w:r>
      <w:r w:rsidRPr="00F2277B">
        <w:rPr>
          <w:lang w:val="fr-FR"/>
        </w:rPr>
        <w:t>Composite Available Capacity Group</w:t>
      </w:r>
      <w:r>
        <w:tab/>
      </w:r>
      <w:r>
        <w:fldChar w:fldCharType="begin" w:fldLock="1"/>
      </w:r>
      <w:r>
        <w:instrText xml:space="preserve"> PAGEREF _Toc162617201 \h </w:instrText>
      </w:r>
      <w:r>
        <w:fldChar w:fldCharType="separate"/>
      </w:r>
      <w:r>
        <w:t>203</w:t>
      </w:r>
      <w:r>
        <w:fldChar w:fldCharType="end"/>
      </w:r>
    </w:p>
    <w:p w14:paraId="71AAC315" w14:textId="75DB64C7"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9.2.2.52</w:t>
      </w:r>
      <w:r>
        <w:rPr>
          <w:rFonts w:asciiTheme="minorHAnsi" w:eastAsiaTheme="minorEastAsia" w:hAnsiTheme="minorHAnsi" w:cstheme="minorBidi"/>
          <w:kern w:val="2"/>
          <w:sz w:val="22"/>
          <w:szCs w:val="22"/>
          <w14:ligatures w14:val="standardContextual"/>
        </w:rPr>
        <w:tab/>
      </w:r>
      <w:r w:rsidRPr="00F2277B">
        <w:rPr>
          <w:lang w:val="fr-FR"/>
        </w:rPr>
        <w:t>Composite Available Capacity</w:t>
      </w:r>
      <w:r>
        <w:tab/>
      </w:r>
      <w:r>
        <w:fldChar w:fldCharType="begin" w:fldLock="1"/>
      </w:r>
      <w:r>
        <w:instrText xml:space="preserve"> PAGEREF _Toc162617202 \h </w:instrText>
      </w:r>
      <w:r>
        <w:fldChar w:fldCharType="separate"/>
      </w:r>
      <w:r>
        <w:t>203</w:t>
      </w:r>
      <w:r>
        <w:fldChar w:fldCharType="end"/>
      </w:r>
    </w:p>
    <w:p w14:paraId="3F0AE83A" w14:textId="1E452554" w:rsidR="00296701" w:rsidRDefault="00296701">
      <w:pPr>
        <w:pStyle w:val="TOC4"/>
        <w:rPr>
          <w:rFonts w:asciiTheme="minorHAnsi" w:eastAsiaTheme="minorEastAsia" w:hAnsiTheme="minorHAnsi" w:cstheme="minorBidi"/>
          <w:kern w:val="2"/>
          <w:sz w:val="22"/>
          <w:szCs w:val="22"/>
          <w14:ligatures w14:val="standardContextual"/>
        </w:rPr>
      </w:pPr>
      <w:r>
        <w:t>9.2.2.53</w:t>
      </w:r>
      <w:r>
        <w:rPr>
          <w:rFonts w:asciiTheme="minorHAnsi" w:eastAsiaTheme="minorEastAsia" w:hAnsiTheme="minorHAnsi" w:cstheme="minorBidi"/>
          <w:kern w:val="2"/>
          <w:sz w:val="22"/>
          <w:szCs w:val="22"/>
          <w14:ligatures w14:val="standardContextual"/>
        </w:rPr>
        <w:tab/>
      </w:r>
      <w:r>
        <w:t>Cell Capacity Class Value</w:t>
      </w:r>
      <w:r>
        <w:tab/>
      </w:r>
      <w:r>
        <w:fldChar w:fldCharType="begin" w:fldLock="1"/>
      </w:r>
      <w:r>
        <w:instrText xml:space="preserve"> PAGEREF _Toc162617203 \h </w:instrText>
      </w:r>
      <w:r>
        <w:fldChar w:fldCharType="separate"/>
      </w:r>
      <w:r>
        <w:t>203</w:t>
      </w:r>
      <w:r>
        <w:fldChar w:fldCharType="end"/>
      </w:r>
    </w:p>
    <w:p w14:paraId="207BCC9E" w14:textId="5E003CA2" w:rsidR="00296701" w:rsidRDefault="00296701">
      <w:pPr>
        <w:pStyle w:val="TOC4"/>
        <w:rPr>
          <w:rFonts w:asciiTheme="minorHAnsi" w:eastAsiaTheme="minorEastAsia" w:hAnsiTheme="minorHAnsi" w:cstheme="minorBidi"/>
          <w:kern w:val="2"/>
          <w:sz w:val="22"/>
          <w:szCs w:val="22"/>
          <w14:ligatures w14:val="standardContextual"/>
        </w:rPr>
      </w:pPr>
      <w:r>
        <w:t>9.2.2.54</w:t>
      </w:r>
      <w:r>
        <w:rPr>
          <w:rFonts w:asciiTheme="minorHAnsi" w:eastAsiaTheme="minorEastAsia" w:hAnsiTheme="minorHAnsi" w:cstheme="minorBidi"/>
          <w:kern w:val="2"/>
          <w:sz w:val="22"/>
          <w:szCs w:val="22"/>
          <w14:ligatures w14:val="standardContextual"/>
        </w:rPr>
        <w:tab/>
      </w:r>
      <w:r>
        <w:t>Capacity Value</w:t>
      </w:r>
      <w:r>
        <w:tab/>
      </w:r>
      <w:r>
        <w:fldChar w:fldCharType="begin" w:fldLock="1"/>
      </w:r>
      <w:r>
        <w:instrText xml:space="preserve"> PAGEREF _Toc162617204 \h </w:instrText>
      </w:r>
      <w:r>
        <w:fldChar w:fldCharType="separate"/>
      </w:r>
      <w:r>
        <w:t>203</w:t>
      </w:r>
      <w:r>
        <w:fldChar w:fldCharType="end"/>
      </w:r>
    </w:p>
    <w:p w14:paraId="4865912E" w14:textId="78BA8D5C" w:rsidR="00296701" w:rsidRDefault="00296701">
      <w:pPr>
        <w:pStyle w:val="TOC4"/>
        <w:rPr>
          <w:rFonts w:asciiTheme="minorHAnsi" w:eastAsiaTheme="minorEastAsia" w:hAnsiTheme="minorHAnsi" w:cstheme="minorBidi"/>
          <w:kern w:val="2"/>
          <w:sz w:val="22"/>
          <w:szCs w:val="22"/>
          <w14:ligatures w14:val="standardContextual"/>
        </w:rPr>
      </w:pPr>
      <w:r>
        <w:t>9.2.2.55</w:t>
      </w:r>
      <w:r>
        <w:rPr>
          <w:rFonts w:asciiTheme="minorHAnsi" w:eastAsiaTheme="minorEastAsia" w:hAnsiTheme="minorHAnsi" w:cstheme="minorBidi"/>
          <w:kern w:val="2"/>
          <w:sz w:val="22"/>
          <w:szCs w:val="22"/>
          <w14:ligatures w14:val="standardContextual"/>
        </w:rPr>
        <w:tab/>
      </w:r>
      <w:r>
        <w:t>Slice Available Capacity</w:t>
      </w:r>
      <w:r>
        <w:tab/>
      </w:r>
      <w:r>
        <w:fldChar w:fldCharType="begin" w:fldLock="1"/>
      </w:r>
      <w:r>
        <w:instrText xml:space="preserve"> PAGEREF _Toc162617205 \h </w:instrText>
      </w:r>
      <w:r>
        <w:fldChar w:fldCharType="separate"/>
      </w:r>
      <w:r>
        <w:t>204</w:t>
      </w:r>
      <w:r>
        <w:fldChar w:fldCharType="end"/>
      </w:r>
    </w:p>
    <w:p w14:paraId="7B7F6BFF" w14:textId="75A3EDE3" w:rsidR="00296701" w:rsidRDefault="00296701">
      <w:pPr>
        <w:pStyle w:val="TOC4"/>
        <w:rPr>
          <w:rFonts w:asciiTheme="minorHAnsi" w:eastAsiaTheme="minorEastAsia" w:hAnsiTheme="minorHAnsi" w:cstheme="minorBidi"/>
          <w:kern w:val="2"/>
          <w:sz w:val="22"/>
          <w:szCs w:val="22"/>
          <w14:ligatures w14:val="standardContextual"/>
        </w:rPr>
      </w:pPr>
      <w:r>
        <w:t>9.2.2.56</w:t>
      </w:r>
      <w:r>
        <w:rPr>
          <w:rFonts w:asciiTheme="minorHAnsi" w:eastAsiaTheme="minorEastAsia" w:hAnsiTheme="minorHAnsi" w:cstheme="minorBidi"/>
          <w:kern w:val="2"/>
          <w:sz w:val="22"/>
          <w:szCs w:val="22"/>
          <w14:ligatures w14:val="standardContextual"/>
        </w:rPr>
        <w:tab/>
      </w:r>
      <w:r>
        <w:t>RRC Connections</w:t>
      </w:r>
      <w:r>
        <w:tab/>
      </w:r>
      <w:r>
        <w:fldChar w:fldCharType="begin" w:fldLock="1"/>
      </w:r>
      <w:r>
        <w:instrText xml:space="preserve"> PAGEREF _Toc162617206 \h </w:instrText>
      </w:r>
      <w:r>
        <w:fldChar w:fldCharType="separate"/>
      </w:r>
      <w:r>
        <w:t>204</w:t>
      </w:r>
      <w:r>
        <w:fldChar w:fldCharType="end"/>
      </w:r>
    </w:p>
    <w:p w14:paraId="625F111E" w14:textId="148B09A2" w:rsidR="00296701" w:rsidRDefault="00296701">
      <w:pPr>
        <w:pStyle w:val="TOC4"/>
        <w:rPr>
          <w:rFonts w:asciiTheme="minorHAnsi" w:eastAsiaTheme="minorEastAsia" w:hAnsiTheme="minorHAnsi" w:cstheme="minorBidi"/>
          <w:kern w:val="2"/>
          <w:sz w:val="22"/>
          <w:szCs w:val="22"/>
          <w14:ligatures w14:val="standardContextual"/>
        </w:rPr>
      </w:pPr>
      <w:r>
        <w:t>9.2.2.57</w:t>
      </w:r>
      <w:r>
        <w:rPr>
          <w:rFonts w:asciiTheme="minorHAnsi" w:eastAsiaTheme="minorEastAsia" w:hAnsiTheme="minorHAnsi" w:cstheme="minorBidi"/>
          <w:kern w:val="2"/>
          <w:sz w:val="22"/>
          <w:szCs w:val="22"/>
          <w14:ligatures w14:val="standardContextual"/>
        </w:rPr>
        <w:tab/>
      </w:r>
      <w:r>
        <w:t>Number of RRC Connections</w:t>
      </w:r>
      <w:r>
        <w:tab/>
      </w:r>
      <w:r>
        <w:fldChar w:fldCharType="begin" w:fldLock="1"/>
      </w:r>
      <w:r>
        <w:instrText xml:space="preserve"> PAGEREF _Toc162617207 \h </w:instrText>
      </w:r>
      <w:r>
        <w:fldChar w:fldCharType="separate"/>
      </w:r>
      <w:r>
        <w:t>205</w:t>
      </w:r>
      <w:r>
        <w:fldChar w:fldCharType="end"/>
      </w:r>
    </w:p>
    <w:p w14:paraId="742092EC" w14:textId="322791EE" w:rsidR="00296701" w:rsidRDefault="00296701">
      <w:pPr>
        <w:pStyle w:val="TOC4"/>
        <w:rPr>
          <w:rFonts w:asciiTheme="minorHAnsi" w:eastAsiaTheme="minorEastAsia" w:hAnsiTheme="minorHAnsi" w:cstheme="minorBidi"/>
          <w:kern w:val="2"/>
          <w:sz w:val="22"/>
          <w:szCs w:val="22"/>
          <w14:ligatures w14:val="standardContextual"/>
        </w:rPr>
      </w:pPr>
      <w:r>
        <w:t>9.2.2.58</w:t>
      </w:r>
      <w:r>
        <w:rPr>
          <w:rFonts w:asciiTheme="minorHAnsi" w:eastAsiaTheme="minorEastAsia" w:hAnsiTheme="minorHAnsi" w:cstheme="minorBidi"/>
          <w:kern w:val="2"/>
          <w:sz w:val="22"/>
          <w:szCs w:val="22"/>
          <w14:ligatures w14:val="standardContextual"/>
        </w:rPr>
        <w:tab/>
      </w:r>
      <w:r>
        <w:t>Available RRC Connection Capacity Value</w:t>
      </w:r>
      <w:r>
        <w:tab/>
      </w:r>
      <w:r>
        <w:fldChar w:fldCharType="begin" w:fldLock="1"/>
      </w:r>
      <w:r>
        <w:instrText xml:space="preserve"> PAGEREF _Toc162617208 \h </w:instrText>
      </w:r>
      <w:r>
        <w:fldChar w:fldCharType="separate"/>
      </w:r>
      <w:r>
        <w:t>205</w:t>
      </w:r>
      <w:r>
        <w:fldChar w:fldCharType="end"/>
      </w:r>
    </w:p>
    <w:p w14:paraId="20B15E93" w14:textId="2C6340A2" w:rsidR="00296701" w:rsidRDefault="00296701">
      <w:pPr>
        <w:pStyle w:val="TOC4"/>
        <w:rPr>
          <w:rFonts w:asciiTheme="minorHAnsi" w:eastAsiaTheme="minorEastAsia" w:hAnsiTheme="minorHAnsi" w:cstheme="minorBidi"/>
          <w:kern w:val="2"/>
          <w:sz w:val="22"/>
          <w:szCs w:val="22"/>
          <w14:ligatures w14:val="standardContextual"/>
        </w:rPr>
      </w:pPr>
      <w:r>
        <w:t>9.2.2.59</w:t>
      </w:r>
      <w:r>
        <w:rPr>
          <w:rFonts w:asciiTheme="minorHAnsi" w:eastAsiaTheme="minorEastAsia" w:hAnsiTheme="minorHAnsi" w:cstheme="minorBidi"/>
          <w:kern w:val="2"/>
          <w:sz w:val="22"/>
          <w:szCs w:val="22"/>
          <w14:ligatures w14:val="standardContextual"/>
        </w:rPr>
        <w:tab/>
      </w:r>
      <w:r>
        <w:t>UE RLF Report</w:t>
      </w:r>
      <w:r>
        <w:tab/>
      </w:r>
      <w:r>
        <w:fldChar w:fldCharType="begin" w:fldLock="1"/>
      </w:r>
      <w:r>
        <w:instrText xml:space="preserve"> PAGEREF _Toc162617209 \h </w:instrText>
      </w:r>
      <w:r>
        <w:fldChar w:fldCharType="separate"/>
      </w:r>
      <w:r>
        <w:t>205</w:t>
      </w:r>
      <w:r>
        <w:fldChar w:fldCharType="end"/>
      </w:r>
    </w:p>
    <w:p w14:paraId="4F85E42D" w14:textId="27AA8442" w:rsidR="00296701" w:rsidRDefault="00296701">
      <w:pPr>
        <w:pStyle w:val="TOC4"/>
        <w:rPr>
          <w:rFonts w:asciiTheme="minorHAnsi" w:eastAsiaTheme="minorEastAsia" w:hAnsiTheme="minorHAnsi" w:cstheme="minorBidi"/>
          <w:kern w:val="2"/>
          <w:sz w:val="22"/>
          <w:szCs w:val="22"/>
          <w14:ligatures w14:val="standardContextual"/>
        </w:rPr>
      </w:pPr>
      <w:r>
        <w:t>9.2.2.60</w:t>
      </w:r>
      <w:r>
        <w:rPr>
          <w:rFonts w:asciiTheme="minorHAnsi" w:eastAsiaTheme="minorEastAsia" w:hAnsiTheme="minorHAnsi" w:cstheme="minorBidi"/>
          <w:kern w:val="2"/>
          <w:sz w:val="22"/>
          <w:szCs w:val="22"/>
          <w14:ligatures w14:val="standardContextual"/>
        </w:rPr>
        <w:tab/>
      </w:r>
      <w:r>
        <w:t>Mobility Parameters Information</w:t>
      </w:r>
      <w:r>
        <w:tab/>
      </w:r>
      <w:r>
        <w:fldChar w:fldCharType="begin" w:fldLock="1"/>
      </w:r>
      <w:r>
        <w:instrText xml:space="preserve"> PAGEREF _Toc162617210 \h </w:instrText>
      </w:r>
      <w:r>
        <w:fldChar w:fldCharType="separate"/>
      </w:r>
      <w:r>
        <w:t>206</w:t>
      </w:r>
      <w:r>
        <w:fldChar w:fldCharType="end"/>
      </w:r>
    </w:p>
    <w:p w14:paraId="5E8F63B8" w14:textId="06836EF1" w:rsidR="00296701" w:rsidRDefault="00296701">
      <w:pPr>
        <w:pStyle w:val="TOC4"/>
        <w:rPr>
          <w:rFonts w:asciiTheme="minorHAnsi" w:eastAsiaTheme="minorEastAsia" w:hAnsiTheme="minorHAnsi" w:cstheme="minorBidi"/>
          <w:kern w:val="2"/>
          <w:sz w:val="22"/>
          <w:szCs w:val="22"/>
          <w14:ligatures w14:val="standardContextual"/>
        </w:rPr>
      </w:pPr>
      <w:r>
        <w:t>9.2.2.61</w:t>
      </w:r>
      <w:r>
        <w:rPr>
          <w:rFonts w:asciiTheme="minorHAnsi" w:eastAsiaTheme="minorEastAsia" w:hAnsiTheme="minorHAnsi" w:cstheme="minorBidi"/>
          <w:kern w:val="2"/>
          <w:sz w:val="22"/>
          <w:szCs w:val="22"/>
          <w14:ligatures w14:val="standardContextual"/>
        </w:rPr>
        <w:tab/>
      </w:r>
      <w:r>
        <w:t>Mobility Parameters Modification Range</w:t>
      </w:r>
      <w:r>
        <w:tab/>
      </w:r>
      <w:r>
        <w:fldChar w:fldCharType="begin" w:fldLock="1"/>
      </w:r>
      <w:r>
        <w:instrText xml:space="preserve"> PAGEREF _Toc162617211 \h </w:instrText>
      </w:r>
      <w:r>
        <w:fldChar w:fldCharType="separate"/>
      </w:r>
      <w:r>
        <w:t>206</w:t>
      </w:r>
      <w:r>
        <w:fldChar w:fldCharType="end"/>
      </w:r>
    </w:p>
    <w:p w14:paraId="3DF16DB9" w14:textId="7A369F65" w:rsidR="00296701" w:rsidRDefault="00296701">
      <w:pPr>
        <w:pStyle w:val="TOC4"/>
        <w:rPr>
          <w:rFonts w:asciiTheme="minorHAnsi" w:eastAsiaTheme="minorEastAsia" w:hAnsiTheme="minorHAnsi" w:cstheme="minorBidi"/>
          <w:kern w:val="2"/>
          <w:sz w:val="22"/>
          <w:szCs w:val="22"/>
          <w14:ligatures w14:val="standardContextual"/>
        </w:rPr>
      </w:pPr>
      <w:r>
        <w:t xml:space="preserve">9.2.2.62 </w:t>
      </w:r>
      <w:r>
        <w:rPr>
          <w:rFonts w:asciiTheme="minorHAnsi" w:eastAsiaTheme="minorEastAsia" w:hAnsiTheme="minorHAnsi" w:cstheme="minorBidi"/>
          <w:kern w:val="2"/>
          <w:sz w:val="22"/>
          <w:szCs w:val="22"/>
          <w14:ligatures w14:val="standardContextual"/>
        </w:rPr>
        <w:tab/>
      </w:r>
      <w:r>
        <w:t>Number of Active UEs</w:t>
      </w:r>
      <w:r>
        <w:tab/>
      </w:r>
      <w:r>
        <w:fldChar w:fldCharType="begin" w:fldLock="1"/>
      </w:r>
      <w:r>
        <w:instrText xml:space="preserve"> PAGEREF _Toc162617212 \h </w:instrText>
      </w:r>
      <w:r>
        <w:fldChar w:fldCharType="separate"/>
      </w:r>
      <w:r>
        <w:t>206</w:t>
      </w:r>
      <w:r>
        <w:fldChar w:fldCharType="end"/>
      </w:r>
    </w:p>
    <w:p w14:paraId="720B30EA" w14:textId="33D7A16D" w:rsidR="00296701" w:rsidRDefault="00296701">
      <w:pPr>
        <w:pStyle w:val="TOC4"/>
        <w:rPr>
          <w:rFonts w:asciiTheme="minorHAnsi" w:eastAsiaTheme="minorEastAsia" w:hAnsiTheme="minorHAnsi" w:cstheme="minorBidi"/>
          <w:kern w:val="2"/>
          <w:sz w:val="22"/>
          <w:szCs w:val="22"/>
          <w14:ligatures w14:val="standardContextual"/>
        </w:rPr>
      </w:pPr>
      <w:r>
        <w:t>9.2.2.63</w:t>
      </w:r>
      <w:r>
        <w:rPr>
          <w:rFonts w:asciiTheme="minorHAnsi" w:eastAsiaTheme="minorEastAsia" w:hAnsiTheme="minorHAnsi" w:cstheme="minorBidi"/>
          <w:kern w:val="2"/>
          <w:sz w:val="22"/>
          <w:szCs w:val="22"/>
          <w14:ligatures w14:val="standardContextual"/>
        </w:rPr>
        <w:tab/>
      </w:r>
      <w:r>
        <w:t>NR Carrier List</w:t>
      </w:r>
      <w:r>
        <w:tab/>
      </w:r>
      <w:r>
        <w:fldChar w:fldCharType="begin" w:fldLock="1"/>
      </w:r>
      <w:r>
        <w:instrText xml:space="preserve"> PAGEREF _Toc162617213 \h </w:instrText>
      </w:r>
      <w:r>
        <w:fldChar w:fldCharType="separate"/>
      </w:r>
      <w:r>
        <w:t>206</w:t>
      </w:r>
      <w:r>
        <w:fldChar w:fldCharType="end"/>
      </w:r>
    </w:p>
    <w:p w14:paraId="326071A0" w14:textId="5EC42A26"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9.2.2.64</w:t>
      </w:r>
      <w:r>
        <w:rPr>
          <w:rFonts w:asciiTheme="minorHAnsi" w:eastAsiaTheme="minorEastAsia" w:hAnsiTheme="minorHAnsi" w:cstheme="minorBidi"/>
          <w:kern w:val="2"/>
          <w:sz w:val="22"/>
          <w:szCs w:val="22"/>
          <w14:ligatures w14:val="standardContextual"/>
        </w:rPr>
        <w:tab/>
      </w:r>
      <w:r w:rsidRPr="00F2277B">
        <w:rPr>
          <w:lang w:val="fr-FR" w:eastAsia="zh-CN"/>
        </w:rPr>
        <w:t>SSB Positions In Burst</w:t>
      </w:r>
      <w:r>
        <w:tab/>
      </w:r>
      <w:r>
        <w:fldChar w:fldCharType="begin" w:fldLock="1"/>
      </w:r>
      <w:r>
        <w:instrText xml:space="preserve"> PAGEREF _Toc162617214 \h </w:instrText>
      </w:r>
      <w:r>
        <w:fldChar w:fldCharType="separate"/>
      </w:r>
      <w:r>
        <w:t>207</w:t>
      </w:r>
      <w:r>
        <w:fldChar w:fldCharType="end"/>
      </w:r>
    </w:p>
    <w:p w14:paraId="38F3E144" w14:textId="7B79F61A" w:rsidR="00296701" w:rsidRDefault="00296701">
      <w:pPr>
        <w:pStyle w:val="TOC4"/>
        <w:rPr>
          <w:rFonts w:asciiTheme="minorHAnsi" w:eastAsiaTheme="minorEastAsia" w:hAnsiTheme="minorHAnsi" w:cstheme="minorBidi"/>
          <w:kern w:val="2"/>
          <w:sz w:val="22"/>
          <w:szCs w:val="22"/>
          <w14:ligatures w14:val="standardContextual"/>
        </w:rPr>
      </w:pPr>
      <w:r>
        <w:t>9.2.2.65</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_Toc162617215 \h </w:instrText>
      </w:r>
      <w:r>
        <w:fldChar w:fldCharType="separate"/>
      </w:r>
      <w:r>
        <w:t>207</w:t>
      </w:r>
      <w:r>
        <w:fldChar w:fldCharType="end"/>
      </w:r>
    </w:p>
    <w:p w14:paraId="7F15B4E2" w14:textId="0FFB1367" w:rsidR="00296701" w:rsidRDefault="00296701">
      <w:pPr>
        <w:pStyle w:val="TOC4"/>
        <w:rPr>
          <w:rFonts w:asciiTheme="minorHAnsi" w:eastAsiaTheme="minorEastAsia" w:hAnsiTheme="minorHAnsi" w:cstheme="minorBidi"/>
          <w:kern w:val="2"/>
          <w:sz w:val="22"/>
          <w:szCs w:val="22"/>
          <w14:ligatures w14:val="standardContextual"/>
        </w:rPr>
      </w:pPr>
      <w:r>
        <w:t>9.2.2.66</w:t>
      </w:r>
      <w:r>
        <w:rPr>
          <w:rFonts w:asciiTheme="minorHAnsi" w:eastAsiaTheme="minorEastAsia" w:hAnsiTheme="minorHAnsi" w:cstheme="minorBidi"/>
          <w:kern w:val="2"/>
          <w:sz w:val="22"/>
          <w:szCs w:val="22"/>
          <w14:ligatures w14:val="standardContextual"/>
        </w:rPr>
        <w:tab/>
      </w:r>
      <w:r>
        <w:t>CAG-Identifier</w:t>
      </w:r>
      <w:r>
        <w:tab/>
      </w:r>
      <w:r>
        <w:fldChar w:fldCharType="begin" w:fldLock="1"/>
      </w:r>
      <w:r>
        <w:instrText xml:space="preserve"> PAGEREF _Toc162617216 \h </w:instrText>
      </w:r>
      <w:r>
        <w:fldChar w:fldCharType="separate"/>
      </w:r>
      <w:r>
        <w:t>207</w:t>
      </w:r>
      <w:r>
        <w:fldChar w:fldCharType="end"/>
      </w:r>
    </w:p>
    <w:p w14:paraId="7EC9315E" w14:textId="37C779FC" w:rsidR="00296701" w:rsidRDefault="00296701">
      <w:pPr>
        <w:pStyle w:val="TOC4"/>
        <w:rPr>
          <w:rFonts w:asciiTheme="minorHAnsi" w:eastAsiaTheme="minorEastAsia" w:hAnsiTheme="minorHAnsi" w:cstheme="minorBidi"/>
          <w:kern w:val="2"/>
          <w:sz w:val="22"/>
          <w:szCs w:val="22"/>
          <w14:ligatures w14:val="standardContextual"/>
        </w:rPr>
      </w:pPr>
      <w:r>
        <w:t>9.2.2.67</w:t>
      </w:r>
      <w:r>
        <w:rPr>
          <w:rFonts w:asciiTheme="minorHAnsi" w:eastAsiaTheme="minorEastAsia" w:hAnsiTheme="minorHAnsi" w:cstheme="minorBidi"/>
          <w:kern w:val="2"/>
          <w:sz w:val="22"/>
          <w:szCs w:val="22"/>
          <w14:ligatures w14:val="standardContextual"/>
        </w:rPr>
        <w:tab/>
      </w:r>
      <w:r>
        <w:t>Broadcast NID List</w:t>
      </w:r>
      <w:r>
        <w:tab/>
      </w:r>
      <w:r>
        <w:fldChar w:fldCharType="begin" w:fldLock="1"/>
      </w:r>
      <w:r>
        <w:instrText xml:space="preserve"> PAGEREF _Toc162617217 \h </w:instrText>
      </w:r>
      <w:r>
        <w:fldChar w:fldCharType="separate"/>
      </w:r>
      <w:r>
        <w:t>208</w:t>
      </w:r>
      <w:r>
        <w:fldChar w:fldCharType="end"/>
      </w:r>
    </w:p>
    <w:p w14:paraId="0777D950" w14:textId="52B6B32E" w:rsidR="00296701" w:rsidRDefault="00296701">
      <w:pPr>
        <w:pStyle w:val="TOC4"/>
        <w:rPr>
          <w:rFonts w:asciiTheme="minorHAnsi" w:eastAsiaTheme="minorEastAsia" w:hAnsiTheme="minorHAnsi" w:cstheme="minorBidi"/>
          <w:kern w:val="2"/>
          <w:sz w:val="22"/>
          <w:szCs w:val="22"/>
          <w14:ligatures w14:val="standardContextual"/>
        </w:rPr>
      </w:pPr>
      <w:r>
        <w:t>9.2.2.68</w:t>
      </w:r>
      <w:r>
        <w:rPr>
          <w:rFonts w:asciiTheme="minorHAnsi" w:eastAsiaTheme="minorEastAsia" w:hAnsiTheme="minorHAnsi" w:cstheme="minorBidi"/>
          <w:kern w:val="2"/>
          <w:sz w:val="22"/>
          <w:szCs w:val="22"/>
          <w14:ligatures w14:val="standardContextual"/>
        </w:rPr>
        <w:tab/>
      </w:r>
      <w:r>
        <w:t>Broadcast SNPN ID List</w:t>
      </w:r>
      <w:r>
        <w:tab/>
      </w:r>
      <w:r>
        <w:fldChar w:fldCharType="begin" w:fldLock="1"/>
      </w:r>
      <w:r>
        <w:instrText xml:space="preserve"> PAGEREF _Toc162617218 \h </w:instrText>
      </w:r>
      <w:r>
        <w:fldChar w:fldCharType="separate"/>
      </w:r>
      <w:r>
        <w:t>208</w:t>
      </w:r>
      <w:r>
        <w:fldChar w:fldCharType="end"/>
      </w:r>
    </w:p>
    <w:p w14:paraId="1BD896C6" w14:textId="3729D9F4" w:rsidR="00296701" w:rsidRDefault="00296701">
      <w:pPr>
        <w:pStyle w:val="TOC4"/>
        <w:rPr>
          <w:rFonts w:asciiTheme="minorHAnsi" w:eastAsiaTheme="minorEastAsia" w:hAnsiTheme="minorHAnsi" w:cstheme="minorBidi"/>
          <w:kern w:val="2"/>
          <w:sz w:val="22"/>
          <w:szCs w:val="22"/>
          <w14:ligatures w14:val="standardContextual"/>
        </w:rPr>
      </w:pPr>
      <w:r>
        <w:t>9.2.2.69</w:t>
      </w:r>
      <w:r>
        <w:rPr>
          <w:rFonts w:asciiTheme="minorHAnsi" w:eastAsiaTheme="minorEastAsia" w:hAnsiTheme="minorHAnsi" w:cstheme="minorBidi"/>
          <w:kern w:val="2"/>
          <w:sz w:val="22"/>
          <w:szCs w:val="22"/>
          <w14:ligatures w14:val="standardContextual"/>
        </w:rPr>
        <w:tab/>
      </w:r>
      <w:r>
        <w:t>Broadcast CAG-Identifier List</w:t>
      </w:r>
      <w:r>
        <w:tab/>
      </w:r>
      <w:r>
        <w:fldChar w:fldCharType="begin" w:fldLock="1"/>
      </w:r>
      <w:r>
        <w:instrText xml:space="preserve"> PAGEREF _Toc162617219 \h </w:instrText>
      </w:r>
      <w:r>
        <w:fldChar w:fldCharType="separate"/>
      </w:r>
      <w:r>
        <w:t>208</w:t>
      </w:r>
      <w:r>
        <w:fldChar w:fldCharType="end"/>
      </w:r>
    </w:p>
    <w:p w14:paraId="5F1CF30F" w14:textId="67F1382F" w:rsidR="00296701" w:rsidRDefault="00296701">
      <w:pPr>
        <w:pStyle w:val="TOC4"/>
        <w:rPr>
          <w:rFonts w:asciiTheme="minorHAnsi" w:eastAsiaTheme="minorEastAsia" w:hAnsiTheme="minorHAnsi" w:cstheme="minorBidi"/>
          <w:kern w:val="2"/>
          <w:sz w:val="22"/>
          <w:szCs w:val="22"/>
          <w14:ligatures w14:val="standardContextual"/>
        </w:rPr>
      </w:pPr>
      <w:r>
        <w:t>9.2.2.70</w:t>
      </w:r>
      <w:r>
        <w:rPr>
          <w:rFonts w:asciiTheme="minorHAnsi" w:eastAsiaTheme="minorEastAsia" w:hAnsiTheme="minorHAnsi" w:cstheme="minorBidi"/>
          <w:kern w:val="2"/>
          <w:sz w:val="22"/>
          <w:szCs w:val="22"/>
          <w14:ligatures w14:val="standardContextual"/>
        </w:rPr>
        <w:tab/>
      </w:r>
      <w:r>
        <w:t>Broadcast PNI-NPN ID Information</w:t>
      </w:r>
      <w:r>
        <w:tab/>
      </w:r>
      <w:r>
        <w:fldChar w:fldCharType="begin" w:fldLock="1"/>
      </w:r>
      <w:r>
        <w:instrText xml:space="preserve"> PAGEREF _Toc162617220 \h </w:instrText>
      </w:r>
      <w:r>
        <w:fldChar w:fldCharType="separate"/>
      </w:r>
      <w:r>
        <w:t>208</w:t>
      </w:r>
      <w:r>
        <w:fldChar w:fldCharType="end"/>
      </w:r>
    </w:p>
    <w:p w14:paraId="74A56B13" w14:textId="09163D51" w:rsidR="00296701" w:rsidRDefault="00296701">
      <w:pPr>
        <w:pStyle w:val="TOC4"/>
        <w:rPr>
          <w:rFonts w:asciiTheme="minorHAnsi" w:eastAsiaTheme="minorEastAsia" w:hAnsiTheme="minorHAnsi" w:cstheme="minorBidi"/>
          <w:kern w:val="2"/>
          <w:sz w:val="22"/>
          <w:szCs w:val="22"/>
          <w14:ligatures w14:val="standardContextual"/>
        </w:rPr>
      </w:pPr>
      <w:r>
        <w:t>9.2.2.71</w:t>
      </w:r>
      <w:r>
        <w:rPr>
          <w:rFonts w:asciiTheme="minorHAnsi" w:eastAsiaTheme="minorEastAsia" w:hAnsiTheme="minorHAnsi" w:cstheme="minorBidi"/>
          <w:kern w:val="2"/>
          <w:sz w:val="22"/>
          <w:szCs w:val="22"/>
          <w14:ligatures w14:val="standardContextual"/>
        </w:rPr>
        <w:tab/>
      </w:r>
      <w:r>
        <w:t>NPN Broadcast Information</w:t>
      </w:r>
      <w:r>
        <w:tab/>
      </w:r>
      <w:r>
        <w:fldChar w:fldCharType="begin" w:fldLock="1"/>
      </w:r>
      <w:r>
        <w:instrText xml:space="preserve"> PAGEREF _Toc162617221 \h </w:instrText>
      </w:r>
      <w:r>
        <w:fldChar w:fldCharType="separate"/>
      </w:r>
      <w:r>
        <w:t>209</w:t>
      </w:r>
      <w:r>
        <w:fldChar w:fldCharType="end"/>
      </w:r>
    </w:p>
    <w:p w14:paraId="0909B5EF" w14:textId="0512DCB7"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SimSun"/>
        </w:rPr>
        <w:t>9.2.2.72</w:t>
      </w:r>
      <w:r>
        <w:rPr>
          <w:rFonts w:asciiTheme="minorHAnsi" w:eastAsiaTheme="minorEastAsia" w:hAnsiTheme="minorHAnsi" w:cstheme="minorBidi"/>
          <w:kern w:val="2"/>
          <w:sz w:val="22"/>
          <w:szCs w:val="22"/>
          <w14:ligatures w14:val="standardContextual"/>
        </w:rPr>
        <w:tab/>
      </w:r>
      <w:r w:rsidRPr="00F2277B">
        <w:rPr>
          <w:rFonts w:eastAsia="SimSun"/>
        </w:rPr>
        <w:t>NPN Support</w:t>
      </w:r>
      <w:r>
        <w:tab/>
      </w:r>
      <w:r>
        <w:fldChar w:fldCharType="begin" w:fldLock="1"/>
      </w:r>
      <w:r>
        <w:instrText xml:space="preserve"> PAGEREF _Toc162617222 \h </w:instrText>
      </w:r>
      <w:r>
        <w:fldChar w:fldCharType="separate"/>
      </w:r>
      <w:r>
        <w:t>209</w:t>
      </w:r>
      <w:r>
        <w:fldChar w:fldCharType="end"/>
      </w:r>
    </w:p>
    <w:p w14:paraId="54955961" w14:textId="5160B686" w:rsidR="00296701" w:rsidRDefault="00296701">
      <w:pPr>
        <w:pStyle w:val="TOC4"/>
        <w:rPr>
          <w:rFonts w:asciiTheme="minorHAnsi" w:eastAsiaTheme="minorEastAsia" w:hAnsiTheme="minorHAnsi" w:cstheme="minorBidi"/>
          <w:kern w:val="2"/>
          <w:sz w:val="22"/>
          <w:szCs w:val="22"/>
          <w14:ligatures w14:val="standardContextual"/>
        </w:rPr>
      </w:pPr>
      <w:r>
        <w:t>9.2.2.73</w:t>
      </w:r>
      <w:r>
        <w:rPr>
          <w:rFonts w:asciiTheme="minorHAnsi" w:eastAsiaTheme="minorEastAsia" w:hAnsiTheme="minorHAnsi" w:cstheme="minorBidi"/>
          <w:kern w:val="2"/>
          <w:sz w:val="22"/>
          <w:szCs w:val="22"/>
          <w14:ligatures w14:val="standardContextual"/>
        </w:rPr>
        <w:tab/>
      </w:r>
      <w:r>
        <w:t xml:space="preserve">Global </w:t>
      </w:r>
      <w:r>
        <w:rPr>
          <w:lang w:eastAsia="zh-CN"/>
        </w:rPr>
        <w:t>C</w:t>
      </w:r>
      <w:r>
        <w:rPr>
          <w:lang w:eastAsia="ja-JP"/>
        </w:rPr>
        <w:t>ell Identity</w:t>
      </w:r>
      <w:r>
        <w:tab/>
      </w:r>
      <w:r>
        <w:fldChar w:fldCharType="begin" w:fldLock="1"/>
      </w:r>
      <w:r>
        <w:instrText xml:space="preserve"> PAGEREF _Toc162617223 \h </w:instrText>
      </w:r>
      <w:r>
        <w:fldChar w:fldCharType="separate"/>
      </w:r>
      <w:r>
        <w:t>209</w:t>
      </w:r>
      <w:r>
        <w:fldChar w:fldCharType="end"/>
      </w:r>
    </w:p>
    <w:p w14:paraId="0092C9FD" w14:textId="470147C0"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algun Gothic"/>
        </w:rPr>
        <w:t>9.2.2.74</w:t>
      </w:r>
      <w:r>
        <w:rPr>
          <w:rFonts w:asciiTheme="minorHAnsi" w:eastAsiaTheme="minorEastAsia" w:hAnsiTheme="minorHAnsi" w:cstheme="minorBidi"/>
          <w:kern w:val="2"/>
          <w:sz w:val="22"/>
          <w:szCs w:val="22"/>
          <w14:ligatures w14:val="standardContextual"/>
        </w:rPr>
        <w:tab/>
      </w:r>
      <w:r w:rsidRPr="00F2277B">
        <w:rPr>
          <w:rFonts w:eastAsia="Malgun Gothic"/>
          <w:lang w:eastAsia="zh-CN"/>
        </w:rPr>
        <w:t>NPRACH Configuration</w:t>
      </w:r>
      <w:r>
        <w:tab/>
      </w:r>
      <w:r>
        <w:fldChar w:fldCharType="begin" w:fldLock="1"/>
      </w:r>
      <w:r>
        <w:instrText xml:space="preserve"> PAGEREF _Toc162617224 \h </w:instrText>
      </w:r>
      <w:r>
        <w:fldChar w:fldCharType="separate"/>
      </w:r>
      <w:r>
        <w:t>209</w:t>
      </w:r>
      <w:r>
        <w:fldChar w:fldCharType="end"/>
      </w:r>
    </w:p>
    <w:p w14:paraId="1A5BAA08" w14:textId="6E3B3875"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9.2.2.75</w:t>
      </w:r>
      <w:r>
        <w:rPr>
          <w:rFonts w:asciiTheme="minorHAnsi" w:eastAsiaTheme="minorEastAsia" w:hAnsiTheme="minorHAnsi" w:cstheme="minorBidi"/>
          <w:kern w:val="2"/>
          <w:sz w:val="22"/>
          <w:szCs w:val="22"/>
          <w14:ligatures w14:val="standardContextual"/>
        </w:rPr>
        <w:tab/>
      </w:r>
      <w:r>
        <w:rPr>
          <w:lang w:eastAsia="zh-CN"/>
        </w:rPr>
        <w:t>SFN Offset</w:t>
      </w:r>
      <w:r>
        <w:tab/>
      </w:r>
      <w:r>
        <w:fldChar w:fldCharType="begin" w:fldLock="1"/>
      </w:r>
      <w:r>
        <w:instrText xml:space="preserve"> PAGEREF _Toc162617225 \h </w:instrText>
      </w:r>
      <w:r>
        <w:fldChar w:fldCharType="separate"/>
      </w:r>
      <w:r>
        <w:t>210</w:t>
      </w:r>
      <w:r>
        <w:fldChar w:fldCharType="end"/>
      </w:r>
    </w:p>
    <w:p w14:paraId="4996B472" w14:textId="239E86E8" w:rsidR="00296701" w:rsidRDefault="00296701">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General IE definitions</w:t>
      </w:r>
      <w:r>
        <w:tab/>
      </w:r>
      <w:r>
        <w:fldChar w:fldCharType="begin" w:fldLock="1"/>
      </w:r>
      <w:r>
        <w:instrText xml:space="preserve"> PAGEREF _Toc162617226 \h </w:instrText>
      </w:r>
      <w:r>
        <w:fldChar w:fldCharType="separate"/>
      </w:r>
      <w:r>
        <w:t>211</w:t>
      </w:r>
      <w:r>
        <w:fldChar w:fldCharType="end"/>
      </w:r>
    </w:p>
    <w:p w14:paraId="35955FF4" w14:textId="39C97692" w:rsidR="00296701" w:rsidRDefault="00296701">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_Toc162617227 \h </w:instrText>
      </w:r>
      <w:r>
        <w:fldChar w:fldCharType="separate"/>
      </w:r>
      <w:r>
        <w:t>211</w:t>
      </w:r>
      <w:r>
        <w:fldChar w:fldCharType="end"/>
      </w:r>
    </w:p>
    <w:p w14:paraId="3E8EF067" w14:textId="48D9A947" w:rsidR="00296701" w:rsidRDefault="00296701">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_Toc162617228 \h </w:instrText>
      </w:r>
      <w:r>
        <w:fldChar w:fldCharType="separate"/>
      </w:r>
      <w:r>
        <w:t>211</w:t>
      </w:r>
      <w:r>
        <w:fldChar w:fldCharType="end"/>
      </w:r>
    </w:p>
    <w:p w14:paraId="0CA97451" w14:textId="5B39A609" w:rsidR="00296701" w:rsidRDefault="00296701">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_Toc162617229 \h </w:instrText>
      </w:r>
      <w:r>
        <w:fldChar w:fldCharType="separate"/>
      </w:r>
      <w:r>
        <w:t>217</w:t>
      </w:r>
      <w:r>
        <w:fldChar w:fldCharType="end"/>
      </w:r>
    </w:p>
    <w:p w14:paraId="5BDFF32F" w14:textId="64DB08AA" w:rsidR="00296701" w:rsidRDefault="00296701">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_Toc162617230 \h </w:instrText>
      </w:r>
      <w:r>
        <w:fldChar w:fldCharType="separate"/>
      </w:r>
      <w:r>
        <w:t>218</w:t>
      </w:r>
      <w:r>
        <w:fldChar w:fldCharType="end"/>
      </w:r>
    </w:p>
    <w:p w14:paraId="39812EE9" w14:textId="303AD3F3" w:rsidR="00296701" w:rsidRDefault="00296701">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QoS Flow</w:t>
      </w:r>
      <w:r w:rsidRPr="00F2277B">
        <w:rPr>
          <w:rFonts w:eastAsia="Batang"/>
        </w:rPr>
        <w:t xml:space="preserve"> Level QoS Parameters</w:t>
      </w:r>
      <w:r>
        <w:tab/>
      </w:r>
      <w:r>
        <w:fldChar w:fldCharType="begin" w:fldLock="1"/>
      </w:r>
      <w:r>
        <w:instrText xml:space="preserve"> PAGEREF _Toc162617231 \h </w:instrText>
      </w:r>
      <w:r>
        <w:fldChar w:fldCharType="separate"/>
      </w:r>
      <w:r>
        <w:t>218</w:t>
      </w:r>
      <w:r>
        <w:fldChar w:fldCharType="end"/>
      </w:r>
    </w:p>
    <w:p w14:paraId="2BF17C82" w14:textId="666E430D" w:rsidR="00296701" w:rsidRDefault="00296701">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_Toc162617232 \h </w:instrText>
      </w:r>
      <w:r>
        <w:fldChar w:fldCharType="separate"/>
      </w:r>
      <w:r>
        <w:t>219</w:t>
      </w:r>
      <w:r>
        <w:fldChar w:fldCharType="end"/>
      </w:r>
    </w:p>
    <w:p w14:paraId="6A42553A" w14:textId="6CE62C52"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9.2.3.7</w:t>
      </w:r>
      <w:r>
        <w:rPr>
          <w:rFonts w:asciiTheme="minorHAnsi" w:eastAsiaTheme="minorEastAsia" w:hAnsiTheme="minorHAnsi" w:cstheme="minorBidi"/>
          <w:kern w:val="2"/>
          <w:sz w:val="22"/>
          <w:szCs w:val="22"/>
          <w14:ligatures w14:val="standardContextual"/>
        </w:rPr>
        <w:tab/>
      </w:r>
      <w:r w:rsidRPr="00F2277B">
        <w:rPr>
          <w:lang w:val="fr-FR"/>
        </w:rPr>
        <w:t>Allocation and Retention Priority</w:t>
      </w:r>
      <w:r>
        <w:tab/>
      </w:r>
      <w:r>
        <w:fldChar w:fldCharType="begin" w:fldLock="1"/>
      </w:r>
      <w:r>
        <w:instrText xml:space="preserve"> PAGEREF _Toc162617233 \h </w:instrText>
      </w:r>
      <w:r>
        <w:fldChar w:fldCharType="separate"/>
      </w:r>
      <w:r>
        <w:t>220</w:t>
      </w:r>
      <w:r>
        <w:fldChar w:fldCharType="end"/>
      </w:r>
    </w:p>
    <w:p w14:paraId="0DCC6F49" w14:textId="32486049" w:rsidR="00296701" w:rsidRDefault="00296701">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_Toc162617234 \h </w:instrText>
      </w:r>
      <w:r>
        <w:fldChar w:fldCharType="separate"/>
      </w:r>
      <w:r>
        <w:t>221</w:t>
      </w:r>
      <w:r>
        <w:fldChar w:fldCharType="end"/>
      </w:r>
    </w:p>
    <w:p w14:paraId="76D5F57E" w14:textId="5DF5AF7B"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9.2.3.9</w:t>
      </w:r>
      <w:r>
        <w:rPr>
          <w:rFonts w:asciiTheme="minorHAnsi" w:eastAsiaTheme="minorEastAsia" w:hAnsiTheme="minorHAnsi" w:cstheme="minorBidi"/>
          <w:kern w:val="2"/>
          <w:sz w:val="22"/>
          <w:szCs w:val="22"/>
          <w14:ligatures w14:val="standardContextual"/>
        </w:rPr>
        <w:tab/>
      </w:r>
      <w:r w:rsidRPr="00F2277B">
        <w:rPr>
          <w:lang w:val="fr-FR"/>
        </w:rPr>
        <w:t>Dynamic 5QI Descriptor</w:t>
      </w:r>
      <w:r>
        <w:tab/>
      </w:r>
      <w:r>
        <w:fldChar w:fldCharType="begin" w:fldLock="1"/>
      </w:r>
      <w:r>
        <w:instrText xml:space="preserve"> PAGEREF _Toc162617235 \h </w:instrText>
      </w:r>
      <w:r>
        <w:fldChar w:fldCharType="separate"/>
      </w:r>
      <w:r>
        <w:t>222</w:t>
      </w:r>
      <w:r>
        <w:fldChar w:fldCharType="end"/>
      </w:r>
    </w:p>
    <w:p w14:paraId="0937E8E6" w14:textId="189CC7EC"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9.2.3.10</w:t>
      </w:r>
      <w:r>
        <w:rPr>
          <w:rFonts w:asciiTheme="minorHAnsi" w:eastAsiaTheme="minorEastAsia" w:hAnsiTheme="minorHAnsi" w:cstheme="minorBidi"/>
          <w:kern w:val="2"/>
          <w:sz w:val="22"/>
          <w:szCs w:val="22"/>
          <w14:ligatures w14:val="standardContextual"/>
        </w:rPr>
        <w:tab/>
      </w:r>
      <w:r w:rsidRPr="00F2277B">
        <w:rPr>
          <w:rFonts w:eastAsia="Batang"/>
        </w:rPr>
        <w:t xml:space="preserve">QoS Flow </w:t>
      </w:r>
      <w:r w:rsidRPr="00F2277B">
        <w:rPr>
          <w:rFonts w:cs="Arial"/>
          <w:bCs/>
          <w:iCs/>
          <w:lang w:eastAsia="ja-JP"/>
        </w:rPr>
        <w:t>Identifier</w:t>
      </w:r>
      <w:r>
        <w:tab/>
      </w:r>
      <w:r>
        <w:fldChar w:fldCharType="begin" w:fldLock="1"/>
      </w:r>
      <w:r>
        <w:instrText xml:space="preserve"> PAGEREF _Toc162617236 \h </w:instrText>
      </w:r>
      <w:r>
        <w:fldChar w:fldCharType="separate"/>
      </w:r>
      <w:r>
        <w:t>223</w:t>
      </w:r>
      <w:r>
        <w:fldChar w:fldCharType="end"/>
      </w:r>
    </w:p>
    <w:p w14:paraId="40EE786D" w14:textId="608DA05E" w:rsidR="00296701" w:rsidRDefault="00296701">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_Toc162617237 \h </w:instrText>
      </w:r>
      <w:r>
        <w:fldChar w:fldCharType="separate"/>
      </w:r>
      <w:r>
        <w:t>223</w:t>
      </w:r>
      <w:r>
        <w:fldChar w:fldCharType="end"/>
      </w:r>
    </w:p>
    <w:p w14:paraId="178EC245" w14:textId="4955D1F5" w:rsidR="00296701" w:rsidRDefault="00296701">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_Toc162617238 \h </w:instrText>
      </w:r>
      <w:r>
        <w:fldChar w:fldCharType="separate"/>
      </w:r>
      <w:r>
        <w:t>223</w:t>
      </w:r>
      <w:r>
        <w:fldChar w:fldCharType="end"/>
      </w:r>
    </w:p>
    <w:p w14:paraId="5ABF8E48" w14:textId="3E183EAE" w:rsidR="00296701" w:rsidRDefault="00296701">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_Toc162617239 \h </w:instrText>
      </w:r>
      <w:r>
        <w:fldChar w:fldCharType="separate"/>
      </w:r>
      <w:r>
        <w:t>223</w:t>
      </w:r>
      <w:r>
        <w:fldChar w:fldCharType="end"/>
      </w:r>
    </w:p>
    <w:p w14:paraId="01C2495C" w14:textId="4F0864FF" w:rsidR="00296701" w:rsidRDefault="00296701">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_Toc162617240 \h </w:instrText>
      </w:r>
      <w:r>
        <w:fldChar w:fldCharType="separate"/>
      </w:r>
      <w:r>
        <w:t>223</w:t>
      </w:r>
      <w:r>
        <w:fldChar w:fldCharType="end"/>
      </w:r>
    </w:p>
    <w:p w14:paraId="158502CD" w14:textId="2784873D" w:rsidR="00296701" w:rsidRDefault="00296701">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_Toc162617241 \h </w:instrText>
      </w:r>
      <w:r>
        <w:fldChar w:fldCharType="separate"/>
      </w:r>
      <w:r>
        <w:t>224</w:t>
      </w:r>
      <w:r>
        <w:fldChar w:fldCharType="end"/>
      </w:r>
    </w:p>
    <w:p w14:paraId="2AC924AE" w14:textId="456CA987"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9.2.3.16</w:t>
      </w:r>
      <w:r>
        <w:rPr>
          <w:rFonts w:asciiTheme="minorHAnsi" w:eastAsiaTheme="minorEastAsia" w:hAnsiTheme="minorHAnsi" w:cstheme="minorBidi"/>
          <w:kern w:val="2"/>
          <w:sz w:val="22"/>
          <w:szCs w:val="22"/>
          <w14:ligatures w14:val="standardContextual"/>
        </w:rPr>
        <w:tab/>
      </w:r>
      <w:r w:rsidRPr="00F2277B">
        <w:rPr>
          <w:rFonts w:eastAsia="Batang"/>
        </w:rPr>
        <w:t>NG-RAN node UE XnAP ID</w:t>
      </w:r>
      <w:r>
        <w:tab/>
      </w:r>
      <w:r>
        <w:fldChar w:fldCharType="begin" w:fldLock="1"/>
      </w:r>
      <w:r>
        <w:instrText xml:space="preserve"> PAGEREF _Toc162617242 \h </w:instrText>
      </w:r>
      <w:r>
        <w:fldChar w:fldCharType="separate"/>
      </w:r>
      <w:r>
        <w:t>224</w:t>
      </w:r>
      <w:r>
        <w:fldChar w:fldCharType="end"/>
      </w:r>
    </w:p>
    <w:p w14:paraId="0190E628" w14:textId="1BEAFEA2"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algun Gothic"/>
        </w:rPr>
        <w:t>9.2.3.17</w:t>
      </w:r>
      <w:r>
        <w:rPr>
          <w:rFonts w:asciiTheme="minorHAnsi" w:eastAsiaTheme="minorEastAsia" w:hAnsiTheme="minorHAnsi" w:cstheme="minorBidi"/>
          <w:kern w:val="2"/>
          <w:sz w:val="22"/>
          <w:szCs w:val="22"/>
          <w14:ligatures w14:val="standardContextual"/>
        </w:rPr>
        <w:tab/>
      </w:r>
      <w:r w:rsidRPr="00F2277B">
        <w:rPr>
          <w:rFonts w:eastAsia="Malgun Gothic"/>
        </w:rPr>
        <w:t>UE Aggregate Maximum Bit Rate</w:t>
      </w:r>
      <w:r>
        <w:tab/>
      </w:r>
      <w:r>
        <w:fldChar w:fldCharType="begin" w:fldLock="1"/>
      </w:r>
      <w:r>
        <w:instrText xml:space="preserve"> PAGEREF _Toc162617243 \h </w:instrText>
      </w:r>
      <w:r>
        <w:fldChar w:fldCharType="separate"/>
      </w:r>
      <w:r>
        <w:t>224</w:t>
      </w:r>
      <w:r>
        <w:fldChar w:fldCharType="end"/>
      </w:r>
    </w:p>
    <w:p w14:paraId="2EDA2FD3" w14:textId="35F2E7C8"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9.2.3.18</w:t>
      </w:r>
      <w:r>
        <w:rPr>
          <w:rFonts w:asciiTheme="minorHAnsi" w:eastAsiaTheme="minorEastAsia" w:hAnsiTheme="minorHAnsi" w:cstheme="minorBidi"/>
          <w:kern w:val="2"/>
          <w:sz w:val="22"/>
          <w:szCs w:val="22"/>
          <w14:ligatures w14:val="standardContextual"/>
        </w:rPr>
        <w:tab/>
      </w:r>
      <w:r w:rsidRPr="00F2277B">
        <w:rPr>
          <w:rFonts w:eastAsia="Batang"/>
        </w:rPr>
        <w:t>PDU Session ID</w:t>
      </w:r>
      <w:r>
        <w:tab/>
      </w:r>
      <w:r>
        <w:fldChar w:fldCharType="begin" w:fldLock="1"/>
      </w:r>
      <w:r>
        <w:instrText xml:space="preserve"> PAGEREF _Toc162617244 \h </w:instrText>
      </w:r>
      <w:r>
        <w:fldChar w:fldCharType="separate"/>
      </w:r>
      <w:r>
        <w:t>224</w:t>
      </w:r>
      <w:r>
        <w:fldChar w:fldCharType="end"/>
      </w:r>
    </w:p>
    <w:p w14:paraId="03697A57" w14:textId="1B0F244D"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9.2.3.19</w:t>
      </w:r>
      <w:r>
        <w:rPr>
          <w:rFonts w:asciiTheme="minorHAnsi" w:eastAsiaTheme="minorEastAsia" w:hAnsiTheme="minorHAnsi" w:cstheme="minorBidi"/>
          <w:kern w:val="2"/>
          <w:sz w:val="22"/>
          <w:szCs w:val="22"/>
          <w14:ligatures w14:val="standardContextual"/>
        </w:rPr>
        <w:tab/>
      </w:r>
      <w:r w:rsidRPr="00F2277B">
        <w:rPr>
          <w:rFonts w:eastAsia="Batang"/>
        </w:rPr>
        <w:t>PDU Session Type</w:t>
      </w:r>
      <w:r>
        <w:tab/>
      </w:r>
      <w:r>
        <w:fldChar w:fldCharType="begin" w:fldLock="1"/>
      </w:r>
      <w:r>
        <w:instrText xml:space="preserve"> PAGEREF _Toc162617245 \h </w:instrText>
      </w:r>
      <w:r>
        <w:fldChar w:fldCharType="separate"/>
      </w:r>
      <w:r>
        <w:t>224</w:t>
      </w:r>
      <w:r>
        <w:fldChar w:fldCharType="end"/>
      </w:r>
    </w:p>
    <w:p w14:paraId="0086FB91" w14:textId="6778DCB5" w:rsidR="00296701" w:rsidRDefault="00296701">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TAI Support List</w:t>
      </w:r>
      <w:r>
        <w:tab/>
      </w:r>
      <w:r>
        <w:fldChar w:fldCharType="begin" w:fldLock="1"/>
      </w:r>
      <w:r>
        <w:instrText xml:space="preserve"> PAGEREF _Toc162617246 \h </w:instrText>
      </w:r>
      <w:r>
        <w:fldChar w:fldCharType="separate"/>
      </w:r>
      <w:r>
        <w:t>225</w:t>
      </w:r>
      <w:r>
        <w:fldChar w:fldCharType="end"/>
      </w:r>
    </w:p>
    <w:p w14:paraId="556D9BFD" w14:textId="5941C7ED" w:rsidR="00296701" w:rsidRDefault="00296701">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_Toc162617247 \h </w:instrText>
      </w:r>
      <w:r>
        <w:fldChar w:fldCharType="separate"/>
      </w:r>
      <w:r>
        <w:t>225</w:t>
      </w:r>
      <w:r>
        <w:fldChar w:fldCharType="end"/>
      </w:r>
    </w:p>
    <w:p w14:paraId="690624D8" w14:textId="64D815B2" w:rsidR="00296701" w:rsidRDefault="00296701">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Slice Support List</w:t>
      </w:r>
      <w:r>
        <w:tab/>
      </w:r>
      <w:r>
        <w:fldChar w:fldCharType="begin" w:fldLock="1"/>
      </w:r>
      <w:r>
        <w:instrText xml:space="preserve"> PAGEREF _Toc162617248 \h </w:instrText>
      </w:r>
      <w:r>
        <w:fldChar w:fldCharType="separate"/>
      </w:r>
      <w:r>
        <w:t>225</w:t>
      </w:r>
      <w:r>
        <w:fldChar w:fldCharType="end"/>
      </w:r>
    </w:p>
    <w:p w14:paraId="2BC05DB1" w14:textId="0568C716" w:rsidR="00296701" w:rsidRDefault="00296701">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_Toc162617249 \h </w:instrText>
      </w:r>
      <w:r>
        <w:fldChar w:fldCharType="separate"/>
      </w:r>
      <w:r>
        <w:t>225</w:t>
      </w:r>
      <w:r>
        <w:fldChar w:fldCharType="end"/>
      </w:r>
    </w:p>
    <w:p w14:paraId="0DD7265F" w14:textId="74F53C91"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9.2.3.24</w:t>
      </w:r>
      <w:r>
        <w:rPr>
          <w:rFonts w:asciiTheme="minorHAnsi" w:eastAsiaTheme="minorEastAsia" w:hAnsiTheme="minorHAnsi" w:cstheme="minorBidi"/>
          <w:kern w:val="2"/>
          <w:sz w:val="22"/>
          <w:szCs w:val="22"/>
          <w14:ligatures w14:val="standardContextual"/>
        </w:rPr>
        <w:tab/>
      </w:r>
      <w:r w:rsidRPr="00F2277B">
        <w:rPr>
          <w:lang w:val="fr-FR"/>
        </w:rPr>
        <w:t>GUAMI</w:t>
      </w:r>
      <w:r>
        <w:tab/>
      </w:r>
      <w:r>
        <w:fldChar w:fldCharType="begin" w:fldLock="1"/>
      </w:r>
      <w:r>
        <w:instrText xml:space="preserve"> PAGEREF _Toc162617250 \h </w:instrText>
      </w:r>
      <w:r>
        <w:fldChar w:fldCharType="separate"/>
      </w:r>
      <w:r>
        <w:t>226</w:t>
      </w:r>
      <w:r>
        <w:fldChar w:fldCharType="end"/>
      </w:r>
    </w:p>
    <w:p w14:paraId="11E7C08A" w14:textId="6D3300D7" w:rsidR="00296701" w:rsidRDefault="00296701">
      <w:pPr>
        <w:pStyle w:val="TOC4"/>
        <w:rPr>
          <w:rFonts w:asciiTheme="minorHAnsi" w:eastAsiaTheme="minorEastAsia" w:hAnsiTheme="minorHAnsi" w:cstheme="minorBidi"/>
          <w:kern w:val="2"/>
          <w:sz w:val="22"/>
          <w:szCs w:val="22"/>
          <w14:ligatures w14:val="standardContextual"/>
        </w:rPr>
      </w:pPr>
      <w:r w:rsidRPr="00F2277B">
        <w:rPr>
          <w:lang w:val="fr-FR"/>
        </w:rPr>
        <w:t>9.2.3.25</w:t>
      </w:r>
      <w:r>
        <w:rPr>
          <w:rFonts w:asciiTheme="minorHAnsi" w:eastAsiaTheme="minorEastAsia" w:hAnsiTheme="minorHAnsi" w:cstheme="minorBidi"/>
          <w:kern w:val="2"/>
          <w:sz w:val="22"/>
          <w:szCs w:val="22"/>
          <w14:ligatures w14:val="standardContextual"/>
        </w:rPr>
        <w:tab/>
      </w:r>
      <w:r w:rsidRPr="00F2277B">
        <w:rPr>
          <w:lang w:val="fr-FR"/>
        </w:rPr>
        <w:t>Target Cell Global ID</w:t>
      </w:r>
      <w:r>
        <w:tab/>
      </w:r>
      <w:r>
        <w:fldChar w:fldCharType="begin" w:fldLock="1"/>
      </w:r>
      <w:r>
        <w:instrText xml:space="preserve"> PAGEREF _Toc162617251 \h </w:instrText>
      </w:r>
      <w:r>
        <w:fldChar w:fldCharType="separate"/>
      </w:r>
      <w:r>
        <w:t>226</w:t>
      </w:r>
      <w:r>
        <w:fldChar w:fldCharType="end"/>
      </w:r>
    </w:p>
    <w:p w14:paraId="02D22030" w14:textId="50169A50"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9.2.3.26</w:t>
      </w:r>
      <w:r>
        <w:rPr>
          <w:rFonts w:asciiTheme="minorHAnsi" w:eastAsiaTheme="minorEastAsia" w:hAnsiTheme="minorHAnsi" w:cstheme="minorBidi"/>
          <w:kern w:val="2"/>
          <w:sz w:val="22"/>
          <w:szCs w:val="22"/>
          <w14:ligatures w14:val="standardContextual"/>
        </w:rPr>
        <w:tab/>
      </w:r>
      <w:r w:rsidRPr="00F2277B">
        <w:rPr>
          <w:rFonts w:eastAsia="Batang"/>
        </w:rPr>
        <w:t>AMF UE NGAP ID</w:t>
      </w:r>
      <w:r>
        <w:tab/>
      </w:r>
      <w:r>
        <w:fldChar w:fldCharType="begin" w:fldLock="1"/>
      </w:r>
      <w:r>
        <w:instrText xml:space="preserve"> PAGEREF _Toc162617252 \h </w:instrText>
      </w:r>
      <w:r>
        <w:fldChar w:fldCharType="separate"/>
      </w:r>
      <w:r>
        <w:t>226</w:t>
      </w:r>
      <w:r>
        <w:fldChar w:fldCharType="end"/>
      </w:r>
    </w:p>
    <w:p w14:paraId="522991CD" w14:textId="7723D795" w:rsidR="00296701" w:rsidRDefault="00296701">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 xml:space="preserve">SCG Configuration </w:t>
      </w:r>
      <w:r>
        <w:rPr>
          <w:lang w:eastAsia="zh-TW"/>
        </w:rPr>
        <w:t>Query</w:t>
      </w:r>
      <w:r>
        <w:tab/>
      </w:r>
      <w:r>
        <w:fldChar w:fldCharType="begin" w:fldLock="1"/>
      </w:r>
      <w:r>
        <w:instrText xml:space="preserve"> PAGEREF _Toc162617253 \h </w:instrText>
      </w:r>
      <w:r>
        <w:fldChar w:fldCharType="separate"/>
      </w:r>
      <w:r>
        <w:t>226</w:t>
      </w:r>
      <w:r>
        <w:fldChar w:fldCharType="end"/>
      </w:r>
    </w:p>
    <w:p w14:paraId="1FCB4071" w14:textId="335E2E07" w:rsidR="00296701" w:rsidRDefault="00296701">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RLC Mode</w:t>
      </w:r>
      <w:r>
        <w:tab/>
      </w:r>
      <w:r>
        <w:fldChar w:fldCharType="begin" w:fldLock="1"/>
      </w:r>
      <w:r>
        <w:instrText xml:space="preserve"> PAGEREF _Toc162617254 \h </w:instrText>
      </w:r>
      <w:r>
        <w:fldChar w:fldCharType="separate"/>
      </w:r>
      <w:r>
        <w:t>226</w:t>
      </w:r>
      <w:r>
        <w:fldChar w:fldCharType="end"/>
      </w:r>
    </w:p>
    <w:p w14:paraId="5373E6CC" w14:textId="49FAA42A"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9.2.3.29</w:t>
      </w:r>
      <w:r>
        <w:rPr>
          <w:rFonts w:asciiTheme="minorHAnsi" w:eastAsiaTheme="minorEastAsia" w:hAnsiTheme="minorHAnsi" w:cstheme="minorBidi"/>
          <w:kern w:val="2"/>
          <w:sz w:val="22"/>
          <w:szCs w:val="22"/>
          <w14:ligatures w14:val="standardContextual"/>
        </w:rPr>
        <w:tab/>
      </w:r>
      <w:r>
        <w:rPr>
          <w:lang w:eastAsia="ja-JP"/>
        </w:rPr>
        <w:t>Transport Layer Address</w:t>
      </w:r>
      <w:r>
        <w:tab/>
      </w:r>
      <w:r>
        <w:fldChar w:fldCharType="begin" w:fldLock="1"/>
      </w:r>
      <w:r>
        <w:instrText xml:space="preserve"> PAGEREF _Toc162617255 \h </w:instrText>
      </w:r>
      <w:r>
        <w:fldChar w:fldCharType="separate"/>
      </w:r>
      <w:r>
        <w:t>227</w:t>
      </w:r>
      <w:r>
        <w:fldChar w:fldCharType="end"/>
      </w:r>
    </w:p>
    <w:p w14:paraId="2069FF58" w14:textId="528EFF2E"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9.2.3.30</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_Toc162617256 \h </w:instrText>
      </w:r>
      <w:r>
        <w:fldChar w:fldCharType="separate"/>
      </w:r>
      <w:r>
        <w:t>227</w:t>
      </w:r>
      <w:r>
        <w:fldChar w:fldCharType="end"/>
      </w:r>
    </w:p>
    <w:p w14:paraId="1D75A7A4" w14:textId="45F0A3E8"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9.2.3.31</w:t>
      </w:r>
      <w:r>
        <w:rPr>
          <w:rFonts w:asciiTheme="minorHAnsi" w:eastAsiaTheme="minorEastAsia" w:hAnsiTheme="minorHAnsi" w:cstheme="minorBidi"/>
          <w:kern w:val="2"/>
          <w:sz w:val="22"/>
          <w:szCs w:val="22"/>
          <w14:ligatures w14:val="standardContextual"/>
        </w:rPr>
        <w:tab/>
      </w:r>
      <w:r>
        <w:rPr>
          <w:lang w:eastAsia="ja-JP"/>
        </w:rPr>
        <w:t>CP Transport Layer Information</w:t>
      </w:r>
      <w:r>
        <w:tab/>
      </w:r>
      <w:r>
        <w:fldChar w:fldCharType="begin" w:fldLock="1"/>
      </w:r>
      <w:r>
        <w:instrText xml:space="preserve"> PAGEREF _Toc162617257 \h </w:instrText>
      </w:r>
      <w:r>
        <w:fldChar w:fldCharType="separate"/>
      </w:r>
      <w:r>
        <w:t>227</w:t>
      </w:r>
      <w:r>
        <w:fldChar w:fldCharType="end"/>
      </w:r>
    </w:p>
    <w:p w14:paraId="45ACFBCB" w14:textId="14984FBA" w:rsidR="00296701" w:rsidRDefault="00296701">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_Toc162617258 \h </w:instrText>
      </w:r>
      <w:r>
        <w:fldChar w:fldCharType="separate"/>
      </w:r>
      <w:r>
        <w:t>228</w:t>
      </w:r>
      <w:r>
        <w:fldChar w:fldCharType="end"/>
      </w:r>
    </w:p>
    <w:p w14:paraId="184483F3" w14:textId="2C408FD5"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9.2.3.33</w:t>
      </w:r>
      <w:r>
        <w:rPr>
          <w:rFonts w:asciiTheme="minorHAnsi" w:eastAsiaTheme="minorEastAsia" w:hAnsiTheme="minorHAnsi" w:cstheme="minorBidi"/>
          <w:kern w:val="2"/>
          <w:sz w:val="22"/>
          <w:szCs w:val="22"/>
          <w14:ligatures w14:val="standardContextual"/>
        </w:rPr>
        <w:tab/>
      </w:r>
      <w:r w:rsidRPr="00F2277B">
        <w:rPr>
          <w:rFonts w:eastAsia="Batang"/>
        </w:rPr>
        <w:t>DRB ID</w:t>
      </w:r>
      <w:r>
        <w:tab/>
      </w:r>
      <w:r>
        <w:fldChar w:fldCharType="begin" w:fldLock="1"/>
      </w:r>
      <w:r>
        <w:instrText xml:space="preserve"> PAGEREF _Toc162617259 \h </w:instrText>
      </w:r>
      <w:r>
        <w:fldChar w:fldCharType="separate"/>
      </w:r>
      <w:r>
        <w:t>228</w:t>
      </w:r>
      <w:r>
        <w:fldChar w:fldCharType="end"/>
      </w:r>
    </w:p>
    <w:p w14:paraId="1786B5A8" w14:textId="57AA6972" w:rsidR="00296701" w:rsidRDefault="00296701">
      <w:pPr>
        <w:pStyle w:val="TOC4"/>
        <w:rPr>
          <w:rFonts w:asciiTheme="minorHAnsi" w:eastAsiaTheme="minorEastAsia" w:hAnsiTheme="minorHAnsi" w:cstheme="minorBidi"/>
          <w:kern w:val="2"/>
          <w:sz w:val="22"/>
          <w:szCs w:val="22"/>
          <w14:ligatures w14:val="standardContextual"/>
        </w:rPr>
      </w:pPr>
      <w:r>
        <w:t>9.2.3.34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_Toc162617260 \h </w:instrText>
      </w:r>
      <w:r>
        <w:fldChar w:fldCharType="separate"/>
      </w:r>
      <w:r>
        <w:t>228</w:t>
      </w:r>
      <w:r>
        <w:fldChar w:fldCharType="end"/>
      </w:r>
    </w:p>
    <w:p w14:paraId="25F3A03C" w14:textId="4D7246EC" w:rsidR="00296701" w:rsidRDefault="00296701">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_Toc162617261 \h </w:instrText>
      </w:r>
      <w:r>
        <w:fldChar w:fldCharType="separate"/>
      </w:r>
      <w:r>
        <w:t>228</w:t>
      </w:r>
      <w:r>
        <w:fldChar w:fldCharType="end"/>
      </w:r>
    </w:p>
    <w:p w14:paraId="0E56EC1A" w14:textId="3E4CCD41" w:rsidR="00296701" w:rsidRDefault="00296701">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COUNT Value for PDCP SN Length 12</w:t>
      </w:r>
      <w:r>
        <w:tab/>
      </w:r>
      <w:r>
        <w:fldChar w:fldCharType="begin" w:fldLock="1"/>
      </w:r>
      <w:r>
        <w:instrText xml:space="preserve"> PAGEREF _Toc162617262 \h </w:instrText>
      </w:r>
      <w:r>
        <w:fldChar w:fldCharType="separate"/>
      </w:r>
      <w:r>
        <w:t>228</w:t>
      </w:r>
      <w:r>
        <w:fldChar w:fldCharType="end"/>
      </w:r>
    </w:p>
    <w:p w14:paraId="37AC4DCE" w14:textId="153C0BAC" w:rsidR="00296701" w:rsidRDefault="00296701">
      <w:pPr>
        <w:pStyle w:val="TOC4"/>
        <w:rPr>
          <w:rFonts w:asciiTheme="minorHAnsi" w:eastAsiaTheme="minorEastAsia" w:hAnsiTheme="minorHAnsi" w:cstheme="minorBidi"/>
          <w:kern w:val="2"/>
          <w:sz w:val="22"/>
          <w:szCs w:val="22"/>
          <w14:ligatures w14:val="standardContextual"/>
        </w:rPr>
      </w:pPr>
      <w:r>
        <w:t>9.2.3.37</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_Toc162617263 \h </w:instrText>
      </w:r>
      <w:r>
        <w:fldChar w:fldCharType="separate"/>
      </w:r>
      <w:r>
        <w:t>229</w:t>
      </w:r>
      <w:r>
        <w:fldChar w:fldCharType="end"/>
      </w:r>
    </w:p>
    <w:p w14:paraId="68319FB1" w14:textId="4CD27D93"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w:t>
      </w:r>
      <w:r>
        <w:t>.</w:t>
      </w:r>
      <w:r>
        <w:rPr>
          <w:lang w:eastAsia="zh-CN"/>
        </w:rPr>
        <w:t>2</w:t>
      </w:r>
      <w:r>
        <w:t>.3.38</w:t>
      </w:r>
      <w:r>
        <w:rPr>
          <w:rFonts w:asciiTheme="minorHAnsi" w:eastAsiaTheme="minorEastAsia" w:hAnsiTheme="minorHAnsi" w:cstheme="minorBidi"/>
          <w:kern w:val="2"/>
          <w:sz w:val="22"/>
          <w:szCs w:val="22"/>
          <w14:ligatures w14:val="standardContextual"/>
        </w:rPr>
        <w:tab/>
      </w:r>
      <w:r>
        <w:rPr>
          <w:lang w:eastAsia="zh-CN"/>
        </w:rPr>
        <w:t>RAN Paging Area</w:t>
      </w:r>
      <w:r>
        <w:tab/>
      </w:r>
      <w:r>
        <w:fldChar w:fldCharType="begin" w:fldLock="1"/>
      </w:r>
      <w:r>
        <w:instrText xml:space="preserve"> PAGEREF _Toc162617264 \h </w:instrText>
      </w:r>
      <w:r>
        <w:fldChar w:fldCharType="separate"/>
      </w:r>
      <w:r>
        <w:t>229</w:t>
      </w:r>
      <w:r>
        <w:fldChar w:fldCharType="end"/>
      </w:r>
    </w:p>
    <w:p w14:paraId="52C82A8F" w14:textId="123F7841" w:rsidR="00296701" w:rsidRDefault="00296701">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RAN Area ID</w:t>
      </w:r>
      <w:r>
        <w:tab/>
      </w:r>
      <w:r>
        <w:fldChar w:fldCharType="begin" w:fldLock="1"/>
      </w:r>
      <w:r>
        <w:instrText xml:space="preserve"> PAGEREF _Toc162617265 \h </w:instrText>
      </w:r>
      <w:r>
        <w:fldChar w:fldCharType="separate"/>
      </w:r>
      <w:r>
        <w:t>229</w:t>
      </w:r>
      <w:r>
        <w:fldChar w:fldCharType="end"/>
      </w:r>
    </w:p>
    <w:p w14:paraId="641580F2" w14:textId="32604355" w:rsidR="00296701" w:rsidRDefault="00296701">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rsidRPr="00F2277B">
        <w:rPr>
          <w:rFonts w:eastAsia="SimSun"/>
          <w:lang w:eastAsia="zh-CN"/>
        </w:rPr>
        <w:t>UE Context ID</w:t>
      </w:r>
      <w:r>
        <w:tab/>
      </w:r>
      <w:r>
        <w:fldChar w:fldCharType="begin" w:fldLock="1"/>
      </w:r>
      <w:r>
        <w:instrText xml:space="preserve"> PAGEREF _Toc162617266 \h </w:instrText>
      </w:r>
      <w:r>
        <w:fldChar w:fldCharType="separate"/>
      </w:r>
      <w:r>
        <w:t>229</w:t>
      </w:r>
      <w:r>
        <w:fldChar w:fldCharType="end"/>
      </w:r>
    </w:p>
    <w:p w14:paraId="2800AB51" w14:textId="5CFC3E67" w:rsidR="00296701" w:rsidRDefault="00296701">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t>Assistance Data for RAN Paging</w:t>
      </w:r>
      <w:r>
        <w:tab/>
      </w:r>
      <w:r>
        <w:fldChar w:fldCharType="begin" w:fldLock="1"/>
      </w:r>
      <w:r>
        <w:instrText xml:space="preserve"> PAGEREF _Toc162617267 \h </w:instrText>
      </w:r>
      <w:r>
        <w:fldChar w:fldCharType="separate"/>
      </w:r>
      <w:r>
        <w:t>230</w:t>
      </w:r>
      <w:r>
        <w:fldChar w:fldCharType="end"/>
      </w:r>
    </w:p>
    <w:p w14:paraId="3CB90F61" w14:textId="0BDDF031" w:rsidR="00296701" w:rsidRDefault="00296701">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RAN Paging Attempt Information</w:t>
      </w:r>
      <w:r>
        <w:tab/>
      </w:r>
      <w:r>
        <w:fldChar w:fldCharType="begin" w:fldLock="1"/>
      </w:r>
      <w:r>
        <w:instrText xml:space="preserve"> PAGEREF _Toc162617268 \h </w:instrText>
      </w:r>
      <w:r>
        <w:fldChar w:fldCharType="separate"/>
      </w:r>
      <w:r>
        <w:t>230</w:t>
      </w:r>
      <w:r>
        <w:fldChar w:fldCharType="end"/>
      </w:r>
    </w:p>
    <w:p w14:paraId="228FC49F" w14:textId="54187DFD" w:rsidR="00296701" w:rsidRDefault="00296701">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UE RAN Paging Identity</w:t>
      </w:r>
      <w:r>
        <w:tab/>
      </w:r>
      <w:r>
        <w:fldChar w:fldCharType="begin" w:fldLock="1"/>
      </w:r>
      <w:r>
        <w:instrText xml:space="preserve"> PAGEREF _Toc162617269 \h </w:instrText>
      </w:r>
      <w:r>
        <w:fldChar w:fldCharType="separate"/>
      </w:r>
      <w:r>
        <w:t>230</w:t>
      </w:r>
      <w:r>
        <w:fldChar w:fldCharType="end"/>
      </w:r>
    </w:p>
    <w:p w14:paraId="0076CD13" w14:textId="1A95CB78"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9.2.3.44</w:t>
      </w:r>
      <w:r>
        <w:rPr>
          <w:rFonts w:asciiTheme="minorHAnsi" w:eastAsiaTheme="minorEastAsia" w:hAnsiTheme="minorHAnsi" w:cstheme="minorBidi"/>
          <w:kern w:val="2"/>
          <w:sz w:val="22"/>
          <w:szCs w:val="22"/>
          <w14:ligatures w14:val="standardContextual"/>
        </w:rPr>
        <w:tab/>
      </w:r>
      <w:r w:rsidRPr="00F2277B">
        <w:rPr>
          <w:rFonts w:eastAsia="Batang"/>
        </w:rPr>
        <w:t>Paging Priority</w:t>
      </w:r>
      <w:r>
        <w:tab/>
      </w:r>
      <w:r>
        <w:fldChar w:fldCharType="begin" w:fldLock="1"/>
      </w:r>
      <w:r>
        <w:instrText xml:space="preserve"> PAGEREF _Toc162617270 \h </w:instrText>
      </w:r>
      <w:r>
        <w:fldChar w:fldCharType="separate"/>
      </w:r>
      <w:r>
        <w:t>231</w:t>
      </w:r>
      <w:r>
        <w:fldChar w:fldCharType="end"/>
      </w:r>
    </w:p>
    <w:p w14:paraId="68A6060D" w14:textId="5FF9991A" w:rsidR="00296701" w:rsidRDefault="00296701">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Delivery Status</w:t>
      </w:r>
      <w:r>
        <w:tab/>
      </w:r>
      <w:r>
        <w:fldChar w:fldCharType="begin" w:fldLock="1"/>
      </w:r>
      <w:r>
        <w:instrText xml:space="preserve"> PAGEREF _Toc162617271 \h </w:instrText>
      </w:r>
      <w:r>
        <w:fldChar w:fldCharType="separate"/>
      </w:r>
      <w:r>
        <w:t>231</w:t>
      </w:r>
      <w:r>
        <w:fldChar w:fldCharType="end"/>
      </w:r>
    </w:p>
    <w:p w14:paraId="44430ABF" w14:textId="09FA9A83" w:rsidR="00296701" w:rsidRDefault="00296701">
      <w:pPr>
        <w:pStyle w:val="TOC4"/>
        <w:rPr>
          <w:rFonts w:asciiTheme="minorHAnsi" w:eastAsiaTheme="minorEastAsia" w:hAnsiTheme="minorHAnsi" w:cstheme="minorBidi"/>
          <w:kern w:val="2"/>
          <w:sz w:val="22"/>
          <w:szCs w:val="22"/>
          <w14:ligatures w14:val="standardContextual"/>
        </w:rPr>
      </w:pPr>
      <w:r>
        <w:t>9.2.3.46</w:t>
      </w:r>
      <w:r>
        <w:rPr>
          <w:rFonts w:asciiTheme="minorHAnsi" w:eastAsiaTheme="minorEastAsia" w:hAnsiTheme="minorHAnsi" w:cstheme="minorBidi"/>
          <w:kern w:val="2"/>
          <w:sz w:val="22"/>
          <w:szCs w:val="22"/>
          <w14:ligatures w14:val="standardContextual"/>
        </w:rPr>
        <w:tab/>
      </w:r>
      <w:r>
        <w:t>I-RNTI</w:t>
      </w:r>
      <w:r>
        <w:tab/>
      </w:r>
      <w:r>
        <w:fldChar w:fldCharType="begin" w:fldLock="1"/>
      </w:r>
      <w:r>
        <w:instrText xml:space="preserve"> PAGEREF _Toc162617272 \h </w:instrText>
      </w:r>
      <w:r>
        <w:fldChar w:fldCharType="separate"/>
      </w:r>
      <w:r>
        <w:t>231</w:t>
      </w:r>
      <w:r>
        <w:fldChar w:fldCharType="end"/>
      </w:r>
    </w:p>
    <w:p w14:paraId="5B002783" w14:textId="3BFAE9CF" w:rsidR="00296701" w:rsidRDefault="00296701">
      <w:pPr>
        <w:pStyle w:val="TOC4"/>
        <w:rPr>
          <w:rFonts w:asciiTheme="minorHAnsi" w:eastAsiaTheme="minorEastAsia" w:hAnsiTheme="minorHAnsi" w:cstheme="minorBidi"/>
          <w:kern w:val="2"/>
          <w:sz w:val="22"/>
          <w:szCs w:val="22"/>
          <w14:ligatures w14:val="standardContextual"/>
        </w:rPr>
      </w:pPr>
      <w:r>
        <w:t>9.2.3.47</w:t>
      </w:r>
      <w:r>
        <w:rPr>
          <w:rFonts w:asciiTheme="minorHAnsi" w:eastAsiaTheme="minorEastAsia" w:hAnsiTheme="minorHAnsi" w:cstheme="minorBidi"/>
          <w:kern w:val="2"/>
          <w:sz w:val="22"/>
          <w:szCs w:val="22"/>
          <w14:ligatures w14:val="standardContextual"/>
        </w:rPr>
        <w:tab/>
      </w:r>
      <w:r>
        <w:t>Location Reporting Information</w:t>
      </w:r>
      <w:r>
        <w:tab/>
      </w:r>
      <w:r>
        <w:fldChar w:fldCharType="begin" w:fldLock="1"/>
      </w:r>
      <w:r>
        <w:instrText xml:space="preserve"> PAGEREF _Toc162617273 \h </w:instrText>
      </w:r>
      <w:r>
        <w:fldChar w:fldCharType="separate"/>
      </w:r>
      <w:r>
        <w:t>231</w:t>
      </w:r>
      <w:r>
        <w:fldChar w:fldCharType="end"/>
      </w:r>
    </w:p>
    <w:p w14:paraId="2FF8BC89" w14:textId="5E2D9B4C" w:rsidR="00296701" w:rsidRDefault="00296701">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Area of Interest Information</w:t>
      </w:r>
      <w:r>
        <w:tab/>
      </w:r>
      <w:r>
        <w:fldChar w:fldCharType="begin" w:fldLock="1"/>
      </w:r>
      <w:r>
        <w:instrText xml:space="preserve"> PAGEREF _Toc162617274 \h </w:instrText>
      </w:r>
      <w:r>
        <w:fldChar w:fldCharType="separate"/>
      </w:r>
      <w:r>
        <w:t>232</w:t>
      </w:r>
      <w:r>
        <w:fldChar w:fldCharType="end"/>
      </w:r>
    </w:p>
    <w:p w14:paraId="7465957B" w14:textId="59802D50" w:rsidR="00296701" w:rsidRDefault="00296701">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_Toc162617275 \h </w:instrText>
      </w:r>
      <w:r>
        <w:fldChar w:fldCharType="separate"/>
      </w:r>
      <w:r>
        <w:t>233</w:t>
      </w:r>
      <w:r>
        <w:fldChar w:fldCharType="end"/>
      </w:r>
    </w:p>
    <w:p w14:paraId="782474FC" w14:textId="19F80EEB" w:rsidR="00296701" w:rsidRDefault="00296701">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AS Security Information</w:t>
      </w:r>
      <w:r>
        <w:tab/>
      </w:r>
      <w:r>
        <w:fldChar w:fldCharType="begin" w:fldLock="1"/>
      </w:r>
      <w:r>
        <w:instrText xml:space="preserve"> PAGEREF _Toc162617276 \h </w:instrText>
      </w:r>
      <w:r>
        <w:fldChar w:fldCharType="separate"/>
      </w:r>
      <w:r>
        <w:t>234</w:t>
      </w:r>
      <w:r>
        <w:fldChar w:fldCharType="end"/>
      </w:r>
    </w:p>
    <w:p w14:paraId="29A8D791" w14:textId="1341BC7F" w:rsidR="00296701" w:rsidRDefault="00296701">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S-NG-RAN node Security Key</w:t>
      </w:r>
      <w:r>
        <w:tab/>
      </w:r>
      <w:r>
        <w:fldChar w:fldCharType="begin" w:fldLock="1"/>
      </w:r>
      <w:r>
        <w:instrText xml:space="preserve"> PAGEREF _Toc162617277 \h </w:instrText>
      </w:r>
      <w:r>
        <w:fldChar w:fldCharType="separate"/>
      </w:r>
      <w:r>
        <w:t>234</w:t>
      </w:r>
      <w:r>
        <w:fldChar w:fldCharType="end"/>
      </w:r>
    </w:p>
    <w:p w14:paraId="4D629E6E" w14:textId="13C51C49" w:rsidR="00296701" w:rsidRDefault="00296701">
      <w:pPr>
        <w:pStyle w:val="TOC4"/>
        <w:rPr>
          <w:rFonts w:asciiTheme="minorHAnsi" w:eastAsiaTheme="minorEastAsia" w:hAnsiTheme="minorHAnsi" w:cstheme="minorBidi"/>
          <w:kern w:val="2"/>
          <w:sz w:val="22"/>
          <w:szCs w:val="22"/>
          <w14:ligatures w14:val="standardContextual"/>
        </w:rPr>
      </w:pPr>
      <w:r>
        <w:t>9.2.3.52</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_Toc162617278 \h </w:instrText>
      </w:r>
      <w:r>
        <w:fldChar w:fldCharType="separate"/>
      </w:r>
      <w:r>
        <w:t>234</w:t>
      </w:r>
      <w:r>
        <w:fldChar w:fldCharType="end"/>
      </w:r>
    </w:p>
    <w:p w14:paraId="5B64CA1C" w14:textId="626B06AA" w:rsidR="00296701" w:rsidRDefault="00296701">
      <w:pPr>
        <w:pStyle w:val="TOC4"/>
        <w:rPr>
          <w:rFonts w:asciiTheme="minorHAnsi" w:eastAsiaTheme="minorEastAsia" w:hAnsiTheme="minorHAnsi" w:cstheme="minorBidi"/>
          <w:kern w:val="2"/>
          <w:sz w:val="22"/>
          <w:szCs w:val="22"/>
          <w14:ligatures w14:val="standardContextual"/>
        </w:rPr>
      </w:pPr>
      <w:r>
        <w:t>9.2.3.53</w:t>
      </w:r>
      <w:r>
        <w:rPr>
          <w:rFonts w:asciiTheme="minorHAnsi" w:eastAsiaTheme="minorEastAsia" w:hAnsiTheme="minorHAnsi" w:cstheme="minorBidi"/>
          <w:kern w:val="2"/>
          <w:sz w:val="22"/>
          <w:szCs w:val="22"/>
          <w14:ligatures w14:val="standardContextual"/>
        </w:rPr>
        <w:tab/>
      </w:r>
      <w:r>
        <w:t>Mobility Restriction List</w:t>
      </w:r>
      <w:r>
        <w:tab/>
      </w:r>
      <w:r>
        <w:fldChar w:fldCharType="begin" w:fldLock="1"/>
      </w:r>
      <w:r>
        <w:instrText xml:space="preserve"> PAGEREF _Toc162617279 \h </w:instrText>
      </w:r>
      <w:r>
        <w:fldChar w:fldCharType="separate"/>
      </w:r>
      <w:r>
        <w:t>234</w:t>
      </w:r>
      <w:r>
        <w:fldChar w:fldCharType="end"/>
      </w:r>
    </w:p>
    <w:p w14:paraId="44AA8071" w14:textId="39A073DA" w:rsidR="00296701" w:rsidRDefault="00296701">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Xn Benefit Value</w:t>
      </w:r>
      <w:r>
        <w:tab/>
      </w:r>
      <w:r>
        <w:fldChar w:fldCharType="begin" w:fldLock="1"/>
      </w:r>
      <w:r>
        <w:instrText xml:space="preserve"> PAGEREF _Toc162617280 \h </w:instrText>
      </w:r>
      <w:r>
        <w:fldChar w:fldCharType="separate"/>
      </w:r>
      <w:r>
        <w:t>236</w:t>
      </w:r>
      <w:r>
        <w:fldChar w:fldCharType="end"/>
      </w:r>
    </w:p>
    <w:p w14:paraId="5C0E5AF2" w14:textId="46925DFF" w:rsidR="00296701" w:rsidRDefault="00296701">
      <w:pPr>
        <w:pStyle w:val="TOC4"/>
        <w:rPr>
          <w:rFonts w:asciiTheme="minorHAnsi" w:eastAsiaTheme="minorEastAsia" w:hAnsiTheme="minorHAnsi" w:cstheme="minorBidi"/>
          <w:kern w:val="2"/>
          <w:sz w:val="22"/>
          <w:szCs w:val="22"/>
          <w14:ligatures w14:val="standardContextual"/>
        </w:rPr>
      </w:pPr>
      <w:r>
        <w:t>9.2.3.55</w:t>
      </w:r>
      <w:r>
        <w:rPr>
          <w:rFonts w:asciiTheme="minorHAnsi" w:eastAsiaTheme="minorEastAsia" w:hAnsiTheme="minorHAnsi" w:cstheme="minorBidi"/>
          <w:kern w:val="2"/>
          <w:sz w:val="22"/>
          <w:szCs w:val="22"/>
          <w14:ligatures w14:val="standardContextual"/>
        </w:rPr>
        <w:tab/>
      </w:r>
      <w:r>
        <w:t>Trace Activation</w:t>
      </w:r>
      <w:r>
        <w:tab/>
      </w:r>
      <w:r>
        <w:fldChar w:fldCharType="begin" w:fldLock="1"/>
      </w:r>
      <w:r>
        <w:instrText xml:space="preserve"> PAGEREF _Toc162617281 \h </w:instrText>
      </w:r>
      <w:r>
        <w:fldChar w:fldCharType="separate"/>
      </w:r>
      <w:r>
        <w:t>237</w:t>
      </w:r>
      <w:r>
        <w:fldChar w:fldCharType="end"/>
      </w:r>
    </w:p>
    <w:p w14:paraId="2DC3E555" w14:textId="481B3002" w:rsidR="00296701" w:rsidRDefault="00296701">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rsidRPr="00F2277B">
        <w:rPr>
          <w:rFonts w:eastAsia="Batang"/>
        </w:rPr>
        <w:t>Time To Wait</w:t>
      </w:r>
      <w:r>
        <w:tab/>
      </w:r>
      <w:r>
        <w:fldChar w:fldCharType="begin" w:fldLock="1"/>
      </w:r>
      <w:r>
        <w:instrText xml:space="preserve"> PAGEREF _Toc162617282 \h </w:instrText>
      </w:r>
      <w:r>
        <w:fldChar w:fldCharType="separate"/>
      </w:r>
      <w:r>
        <w:t>237</w:t>
      </w:r>
      <w:r>
        <w:fldChar w:fldCharType="end"/>
      </w:r>
    </w:p>
    <w:p w14:paraId="4F41CB8A" w14:textId="76A2DFB7" w:rsidR="00296701" w:rsidRDefault="00296701">
      <w:pPr>
        <w:pStyle w:val="TOC4"/>
        <w:rPr>
          <w:rFonts w:asciiTheme="minorHAnsi" w:eastAsiaTheme="minorEastAsia" w:hAnsiTheme="minorHAnsi" w:cstheme="minorBidi"/>
          <w:kern w:val="2"/>
          <w:sz w:val="22"/>
          <w:szCs w:val="22"/>
          <w14:ligatures w14:val="standardContextual"/>
        </w:rPr>
      </w:pPr>
      <w:r>
        <w:t>9.2.3.57</w:t>
      </w:r>
      <w:r>
        <w:rPr>
          <w:rFonts w:asciiTheme="minorHAnsi" w:eastAsiaTheme="minorEastAsia" w:hAnsiTheme="minorHAnsi" w:cstheme="minorBidi"/>
          <w:kern w:val="2"/>
          <w:sz w:val="22"/>
          <w:szCs w:val="22"/>
          <w14:ligatures w14:val="standardContextual"/>
        </w:rPr>
        <w:tab/>
      </w:r>
      <w:r>
        <w:t>QoS Flow Notification Control Indication Info</w:t>
      </w:r>
      <w:r>
        <w:tab/>
      </w:r>
      <w:r>
        <w:fldChar w:fldCharType="begin" w:fldLock="1"/>
      </w:r>
      <w:r>
        <w:instrText xml:space="preserve"> PAGEREF _Toc162617283 \h </w:instrText>
      </w:r>
      <w:r>
        <w:fldChar w:fldCharType="separate"/>
      </w:r>
      <w:r>
        <w:t>238</w:t>
      </w:r>
      <w:r>
        <w:fldChar w:fldCharType="end"/>
      </w:r>
    </w:p>
    <w:p w14:paraId="2A2A48EC" w14:textId="76EF6137" w:rsidR="00296701" w:rsidRDefault="00296701">
      <w:pPr>
        <w:pStyle w:val="TOC4"/>
        <w:rPr>
          <w:rFonts w:asciiTheme="minorHAnsi" w:eastAsiaTheme="minorEastAsia" w:hAnsiTheme="minorHAnsi" w:cstheme="minorBidi"/>
          <w:kern w:val="2"/>
          <w:sz w:val="22"/>
          <w:szCs w:val="22"/>
          <w14:ligatures w14:val="standardContextual"/>
        </w:rPr>
      </w:pPr>
      <w:r>
        <w:t>9.2.3.58</w:t>
      </w:r>
      <w:r>
        <w:rPr>
          <w:rFonts w:asciiTheme="minorHAnsi" w:eastAsiaTheme="minorEastAsia" w:hAnsiTheme="minorHAnsi" w:cstheme="minorBidi"/>
          <w:kern w:val="2"/>
          <w:sz w:val="22"/>
          <w:szCs w:val="22"/>
          <w14:ligatures w14:val="standardContextual"/>
        </w:rPr>
        <w:tab/>
      </w:r>
      <w:r>
        <w:t>Request</w:t>
      </w:r>
      <w:r w:rsidRPr="00F2277B">
        <w:rPr>
          <w:rFonts w:cs="Arial"/>
          <w:lang w:eastAsia="zh-CN"/>
        </w:rPr>
        <w:t xml:space="preserve"> Reporting Reference ID</w:t>
      </w:r>
      <w:r>
        <w:tab/>
      </w:r>
      <w:r>
        <w:fldChar w:fldCharType="begin" w:fldLock="1"/>
      </w:r>
      <w:r>
        <w:instrText xml:space="preserve"> PAGEREF _Toc162617284 \h </w:instrText>
      </w:r>
      <w:r>
        <w:fldChar w:fldCharType="separate"/>
      </w:r>
      <w:r>
        <w:t>238</w:t>
      </w:r>
      <w:r>
        <w:fldChar w:fldCharType="end"/>
      </w:r>
    </w:p>
    <w:p w14:paraId="333C4CC4" w14:textId="3C99C75D" w:rsidR="00296701" w:rsidRDefault="00296701">
      <w:pPr>
        <w:pStyle w:val="TOC4"/>
        <w:rPr>
          <w:rFonts w:asciiTheme="minorHAnsi" w:eastAsiaTheme="minorEastAsia" w:hAnsiTheme="minorHAnsi" w:cstheme="minorBidi"/>
          <w:kern w:val="2"/>
          <w:sz w:val="22"/>
          <w:szCs w:val="22"/>
          <w14:ligatures w14:val="standardContextual"/>
        </w:rPr>
      </w:pPr>
      <w:r>
        <w:t>9.2.3.59</w:t>
      </w:r>
      <w:r>
        <w:rPr>
          <w:rFonts w:asciiTheme="minorHAnsi" w:eastAsiaTheme="minorEastAsia" w:hAnsiTheme="minorHAnsi" w:cstheme="minorBidi"/>
          <w:kern w:val="2"/>
          <w:sz w:val="22"/>
          <w:szCs w:val="22"/>
          <w14:ligatures w14:val="standardContextual"/>
        </w:rPr>
        <w:tab/>
      </w:r>
      <w:r>
        <w:t>User plane traffic activity report</w:t>
      </w:r>
      <w:r>
        <w:tab/>
      </w:r>
      <w:r>
        <w:fldChar w:fldCharType="begin" w:fldLock="1"/>
      </w:r>
      <w:r>
        <w:instrText xml:space="preserve"> PAGEREF _Toc162617285 \h </w:instrText>
      </w:r>
      <w:r>
        <w:fldChar w:fldCharType="separate"/>
      </w:r>
      <w:r>
        <w:t>238</w:t>
      </w:r>
      <w:r>
        <w:fldChar w:fldCharType="end"/>
      </w:r>
    </w:p>
    <w:p w14:paraId="2B59DC89" w14:textId="26DF7838" w:rsidR="00296701" w:rsidRDefault="00296701">
      <w:pPr>
        <w:pStyle w:val="TOC4"/>
        <w:rPr>
          <w:rFonts w:asciiTheme="minorHAnsi" w:eastAsiaTheme="minorEastAsia" w:hAnsiTheme="minorHAnsi" w:cstheme="minorBidi"/>
          <w:kern w:val="2"/>
          <w:sz w:val="22"/>
          <w:szCs w:val="22"/>
          <w14:ligatures w14:val="standardContextual"/>
        </w:rPr>
      </w:pPr>
      <w:r>
        <w:t>9.2.3.60</w:t>
      </w:r>
      <w:r>
        <w:rPr>
          <w:rFonts w:asciiTheme="minorHAnsi" w:eastAsiaTheme="minorEastAsia" w:hAnsiTheme="minorHAnsi" w:cstheme="minorBidi"/>
          <w:kern w:val="2"/>
          <w:sz w:val="22"/>
          <w:szCs w:val="22"/>
          <w14:ligatures w14:val="standardContextual"/>
        </w:rPr>
        <w:tab/>
      </w:r>
      <w:r>
        <w:t>Lower Layer presence status change</w:t>
      </w:r>
      <w:r>
        <w:tab/>
      </w:r>
      <w:r>
        <w:fldChar w:fldCharType="begin" w:fldLock="1"/>
      </w:r>
      <w:r>
        <w:instrText xml:space="preserve"> PAGEREF _Toc162617286 \h </w:instrText>
      </w:r>
      <w:r>
        <w:fldChar w:fldCharType="separate"/>
      </w:r>
      <w:r>
        <w:t>238</w:t>
      </w:r>
      <w:r>
        <w:fldChar w:fldCharType="end"/>
      </w:r>
    </w:p>
    <w:p w14:paraId="316E4BBD" w14:textId="6701AD2F" w:rsidR="00296701" w:rsidRDefault="00296701">
      <w:pPr>
        <w:pStyle w:val="TOC4"/>
        <w:rPr>
          <w:rFonts w:asciiTheme="minorHAnsi" w:eastAsiaTheme="minorEastAsia" w:hAnsiTheme="minorHAnsi" w:cstheme="minorBidi"/>
          <w:kern w:val="2"/>
          <w:sz w:val="22"/>
          <w:szCs w:val="22"/>
          <w14:ligatures w14:val="standardContextual"/>
        </w:rPr>
      </w:pPr>
      <w:r>
        <w:t>9.2.3.61</w:t>
      </w:r>
      <w:r>
        <w:rPr>
          <w:rFonts w:asciiTheme="minorHAnsi" w:eastAsiaTheme="minorEastAsia" w:hAnsiTheme="minorHAnsi" w:cstheme="minorBidi"/>
          <w:kern w:val="2"/>
          <w:sz w:val="22"/>
          <w:szCs w:val="22"/>
          <w14:ligatures w14:val="standardContextual"/>
        </w:rPr>
        <w:tab/>
      </w:r>
      <w:r>
        <w:t>RRC Resume Cause</w:t>
      </w:r>
      <w:r>
        <w:tab/>
      </w:r>
      <w:r>
        <w:fldChar w:fldCharType="begin" w:fldLock="1"/>
      </w:r>
      <w:r>
        <w:instrText xml:space="preserve"> PAGEREF _Toc162617287 \h </w:instrText>
      </w:r>
      <w:r>
        <w:fldChar w:fldCharType="separate"/>
      </w:r>
      <w:r>
        <w:t>239</w:t>
      </w:r>
      <w:r>
        <w:fldChar w:fldCharType="end"/>
      </w:r>
    </w:p>
    <w:p w14:paraId="6F5C4E93" w14:textId="44F0BAAC"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9.2.3.62</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_Toc162617288 \h </w:instrText>
      </w:r>
      <w:r>
        <w:fldChar w:fldCharType="separate"/>
      </w:r>
      <w:r>
        <w:t>239</w:t>
      </w:r>
      <w:r>
        <w:fldChar w:fldCharType="end"/>
      </w:r>
    </w:p>
    <w:p w14:paraId="433F5117" w14:textId="53BC354E" w:rsidR="00296701" w:rsidRDefault="00296701">
      <w:pPr>
        <w:pStyle w:val="TOC4"/>
        <w:rPr>
          <w:rFonts w:asciiTheme="minorHAnsi" w:eastAsiaTheme="minorEastAsia" w:hAnsiTheme="minorHAnsi" w:cstheme="minorBidi"/>
          <w:kern w:val="2"/>
          <w:sz w:val="22"/>
          <w:szCs w:val="22"/>
          <w14:ligatures w14:val="standardContextual"/>
        </w:rPr>
      </w:pPr>
      <w:r>
        <w:t>9.2.3.63</w:t>
      </w:r>
      <w:r>
        <w:rPr>
          <w:rFonts w:asciiTheme="minorHAnsi" w:eastAsiaTheme="minorEastAsia" w:hAnsiTheme="minorHAnsi" w:cstheme="minorBidi"/>
          <w:kern w:val="2"/>
          <w:sz w:val="22"/>
          <w:szCs w:val="22"/>
          <w14:ligatures w14:val="standardContextual"/>
        </w:rPr>
        <w:tab/>
      </w:r>
      <w:r>
        <w:t>PDCP SN Length</w:t>
      </w:r>
      <w:r>
        <w:tab/>
      </w:r>
      <w:r>
        <w:fldChar w:fldCharType="begin" w:fldLock="1"/>
      </w:r>
      <w:r>
        <w:instrText xml:space="preserve"> PAGEREF _Toc162617289 \h </w:instrText>
      </w:r>
      <w:r>
        <w:fldChar w:fldCharType="separate"/>
      </w:r>
      <w:r>
        <w:t>239</w:t>
      </w:r>
      <w:r>
        <w:fldChar w:fldCharType="end"/>
      </w:r>
    </w:p>
    <w:p w14:paraId="6F16CA93" w14:textId="56534E7E" w:rsidR="00296701" w:rsidRDefault="00296701">
      <w:pPr>
        <w:pStyle w:val="TOC4"/>
        <w:rPr>
          <w:rFonts w:asciiTheme="minorHAnsi" w:eastAsiaTheme="minorEastAsia" w:hAnsiTheme="minorHAnsi" w:cstheme="minorBidi"/>
          <w:kern w:val="2"/>
          <w:sz w:val="22"/>
          <w:szCs w:val="22"/>
          <w14:ligatures w14:val="standardContextual"/>
        </w:rPr>
      </w:pPr>
      <w:r>
        <w:t>9.2.3.64</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_Toc162617290 \h </w:instrText>
      </w:r>
      <w:r>
        <w:fldChar w:fldCharType="separate"/>
      </w:r>
      <w:r>
        <w:t>239</w:t>
      </w:r>
      <w:r>
        <w:fldChar w:fldCharType="end"/>
      </w:r>
    </w:p>
    <w:p w14:paraId="586666D5" w14:textId="424A7082" w:rsidR="00296701" w:rsidRDefault="00296701">
      <w:pPr>
        <w:pStyle w:val="TOC4"/>
        <w:rPr>
          <w:rFonts w:asciiTheme="minorHAnsi" w:eastAsiaTheme="minorEastAsia" w:hAnsiTheme="minorHAnsi" w:cstheme="minorBidi"/>
          <w:kern w:val="2"/>
          <w:sz w:val="22"/>
          <w:szCs w:val="22"/>
          <w14:ligatures w14:val="standardContextual"/>
        </w:rPr>
      </w:pPr>
      <w:r>
        <w:t>9.2.3.65</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_Toc162617291 \h </w:instrText>
      </w:r>
      <w:r>
        <w:fldChar w:fldCharType="separate"/>
      </w:r>
      <w:r>
        <w:t>240</w:t>
      </w:r>
      <w:r>
        <w:fldChar w:fldCharType="end"/>
      </w:r>
    </w:p>
    <w:p w14:paraId="6B83D5EA" w14:textId="3DDBEEF9" w:rsidR="00296701" w:rsidRDefault="00296701">
      <w:pPr>
        <w:pStyle w:val="TOC4"/>
        <w:rPr>
          <w:rFonts w:asciiTheme="minorHAnsi" w:eastAsiaTheme="minorEastAsia" w:hAnsiTheme="minorHAnsi" w:cstheme="minorBidi"/>
          <w:kern w:val="2"/>
          <w:sz w:val="22"/>
          <w:szCs w:val="22"/>
          <w14:ligatures w14:val="standardContextual"/>
        </w:rPr>
      </w:pPr>
      <w:r>
        <w:t>9.2.3.66</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_Toc162617292 \h </w:instrText>
      </w:r>
      <w:r>
        <w:fldChar w:fldCharType="separate"/>
      </w:r>
      <w:r>
        <w:t>240</w:t>
      </w:r>
      <w:r>
        <w:fldChar w:fldCharType="end"/>
      </w:r>
    </w:p>
    <w:p w14:paraId="3BB2585C" w14:textId="12C2AD41" w:rsidR="00296701" w:rsidRDefault="00296701">
      <w:pPr>
        <w:pStyle w:val="TOC4"/>
        <w:rPr>
          <w:rFonts w:asciiTheme="minorHAnsi" w:eastAsiaTheme="minorEastAsia" w:hAnsiTheme="minorHAnsi" w:cstheme="minorBidi"/>
          <w:kern w:val="2"/>
          <w:sz w:val="22"/>
          <w:szCs w:val="22"/>
          <w14:ligatures w14:val="standardContextual"/>
        </w:rPr>
      </w:pPr>
      <w:r>
        <w:t>9.2.3.67</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_Toc162617293 \h </w:instrText>
      </w:r>
      <w:r>
        <w:fldChar w:fldCharType="separate"/>
      </w:r>
      <w:r>
        <w:t>240</w:t>
      </w:r>
      <w:r>
        <w:fldChar w:fldCharType="end"/>
      </w:r>
    </w:p>
    <w:p w14:paraId="43F4A00E" w14:textId="35E03632" w:rsidR="00296701" w:rsidRDefault="00296701">
      <w:pPr>
        <w:pStyle w:val="TOC4"/>
        <w:rPr>
          <w:rFonts w:asciiTheme="minorHAnsi" w:eastAsiaTheme="minorEastAsia" w:hAnsiTheme="minorHAnsi" w:cstheme="minorBidi"/>
          <w:kern w:val="2"/>
          <w:sz w:val="22"/>
          <w:szCs w:val="22"/>
          <w14:ligatures w14:val="standardContextual"/>
        </w:rPr>
      </w:pPr>
      <w:r>
        <w:t>9.2.3.68</w:t>
      </w:r>
      <w:r>
        <w:rPr>
          <w:rFonts w:asciiTheme="minorHAnsi" w:eastAsiaTheme="minorEastAsia" w:hAnsiTheme="minorHAnsi" w:cstheme="minorBidi"/>
          <w:kern w:val="2"/>
          <w:sz w:val="22"/>
          <w:szCs w:val="22"/>
          <w14:ligatures w14:val="standardContextual"/>
        </w:rPr>
        <w:tab/>
      </w:r>
      <w:r>
        <w:t>UE Context Kept Indicator</w:t>
      </w:r>
      <w:r>
        <w:tab/>
      </w:r>
      <w:r>
        <w:fldChar w:fldCharType="begin" w:fldLock="1"/>
      </w:r>
      <w:r>
        <w:instrText xml:space="preserve"> PAGEREF _Toc162617294 \h </w:instrText>
      </w:r>
      <w:r>
        <w:fldChar w:fldCharType="separate"/>
      </w:r>
      <w:r>
        <w:t>240</w:t>
      </w:r>
      <w:r>
        <w:fldChar w:fldCharType="end"/>
      </w:r>
    </w:p>
    <w:p w14:paraId="1AAD22BD" w14:textId="700B86EC"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9.2.3.69</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_Toc162617295 \h </w:instrText>
      </w:r>
      <w:r>
        <w:fldChar w:fldCharType="separate"/>
      </w:r>
      <w:r>
        <w:t>241</w:t>
      </w:r>
      <w:r>
        <w:fldChar w:fldCharType="end"/>
      </w:r>
    </w:p>
    <w:p w14:paraId="7F1A647A" w14:textId="555EFDD7"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9.2.3.70</w:t>
      </w:r>
      <w:r>
        <w:rPr>
          <w:rFonts w:asciiTheme="minorHAnsi" w:eastAsiaTheme="minorEastAsia" w:hAnsiTheme="minorHAnsi" w:cstheme="minorBidi"/>
          <w:kern w:val="2"/>
          <w:sz w:val="22"/>
          <w:szCs w:val="22"/>
          <w14:ligatures w14:val="standardContextual"/>
        </w:rPr>
        <w:tab/>
      </w:r>
      <w:r>
        <w:rPr>
          <w:lang w:eastAsia="zh-CN"/>
        </w:rPr>
        <w:t>LCID</w:t>
      </w:r>
      <w:r>
        <w:tab/>
      </w:r>
      <w:r>
        <w:fldChar w:fldCharType="begin" w:fldLock="1"/>
      </w:r>
      <w:r>
        <w:instrText xml:space="preserve"> PAGEREF _Toc162617296 \h </w:instrText>
      </w:r>
      <w:r>
        <w:fldChar w:fldCharType="separate"/>
      </w:r>
      <w:r>
        <w:t>241</w:t>
      </w:r>
      <w:r>
        <w:fldChar w:fldCharType="end"/>
      </w:r>
    </w:p>
    <w:p w14:paraId="328DA8E3" w14:textId="2033A2DE"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9.2.3.71</w:t>
      </w:r>
      <w:r>
        <w:rPr>
          <w:rFonts w:asciiTheme="minorHAnsi" w:eastAsiaTheme="minorEastAsia" w:hAnsiTheme="minorHAnsi" w:cstheme="minorBidi"/>
          <w:kern w:val="2"/>
          <w:sz w:val="22"/>
          <w:szCs w:val="22"/>
          <w14:ligatures w14:val="standardContextual"/>
        </w:rPr>
        <w:tab/>
      </w:r>
      <w:r>
        <w:rPr>
          <w:lang w:eastAsia="zh-CN"/>
        </w:rPr>
        <w:t>Duplication Activation</w:t>
      </w:r>
      <w:r>
        <w:tab/>
      </w:r>
      <w:r>
        <w:fldChar w:fldCharType="begin" w:fldLock="1"/>
      </w:r>
      <w:r>
        <w:instrText xml:space="preserve"> PAGEREF _Toc162617297 \h </w:instrText>
      </w:r>
      <w:r>
        <w:fldChar w:fldCharType="separate"/>
      </w:r>
      <w:r>
        <w:t>241</w:t>
      </w:r>
      <w:r>
        <w:fldChar w:fldCharType="end"/>
      </w:r>
    </w:p>
    <w:p w14:paraId="7F94DD02" w14:textId="3AC9A6E0" w:rsidR="00296701" w:rsidRDefault="00296701">
      <w:pPr>
        <w:pStyle w:val="TOC4"/>
        <w:rPr>
          <w:rFonts w:asciiTheme="minorHAnsi" w:eastAsiaTheme="minorEastAsia" w:hAnsiTheme="minorHAnsi" w:cstheme="minorBidi"/>
          <w:kern w:val="2"/>
          <w:sz w:val="22"/>
          <w:szCs w:val="22"/>
          <w14:ligatures w14:val="standardContextual"/>
        </w:rPr>
      </w:pPr>
      <w:r>
        <w:rPr>
          <w:lang w:eastAsia="zh-CN"/>
        </w:rPr>
        <w:t>9.2.3.72</w:t>
      </w:r>
      <w:r>
        <w:rPr>
          <w:rFonts w:asciiTheme="minorHAnsi" w:eastAsiaTheme="minorEastAsia" w:hAnsiTheme="minorHAnsi" w:cstheme="minorBidi"/>
          <w:kern w:val="2"/>
          <w:sz w:val="22"/>
          <w:szCs w:val="22"/>
          <w14:ligatures w14:val="standardContextual"/>
        </w:rPr>
        <w:tab/>
      </w:r>
      <w:r>
        <w:rPr>
          <w:lang w:eastAsia="zh-CN"/>
        </w:rPr>
        <w:t>RRC Config Indication</w:t>
      </w:r>
      <w:r>
        <w:tab/>
      </w:r>
      <w:r>
        <w:fldChar w:fldCharType="begin" w:fldLock="1"/>
      </w:r>
      <w:r>
        <w:instrText xml:space="preserve"> PAGEREF _Toc162617298 \h </w:instrText>
      </w:r>
      <w:r>
        <w:fldChar w:fldCharType="separate"/>
      </w:r>
      <w:r>
        <w:t>241</w:t>
      </w:r>
      <w:r>
        <w:fldChar w:fldCharType="end"/>
      </w:r>
    </w:p>
    <w:p w14:paraId="0CEFA00C" w14:textId="245FA0D4"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algun Gothic"/>
        </w:rPr>
        <w:t>9.2.3.73</w:t>
      </w:r>
      <w:r>
        <w:rPr>
          <w:rFonts w:asciiTheme="minorHAnsi" w:eastAsiaTheme="minorEastAsia" w:hAnsiTheme="minorHAnsi" w:cstheme="minorBidi"/>
          <w:kern w:val="2"/>
          <w:sz w:val="22"/>
          <w:szCs w:val="22"/>
          <w14:ligatures w14:val="standardContextual"/>
        </w:rPr>
        <w:tab/>
      </w:r>
      <w:r w:rsidRPr="00F2277B">
        <w:rPr>
          <w:rFonts w:eastAsia="Malgun Gothic"/>
        </w:rPr>
        <w:t>Maximum Integrity Protected Data Rate</w:t>
      </w:r>
      <w:r>
        <w:tab/>
      </w:r>
      <w:r>
        <w:fldChar w:fldCharType="begin" w:fldLock="1"/>
      </w:r>
      <w:r>
        <w:instrText xml:space="preserve"> PAGEREF _Toc162617299 \h </w:instrText>
      </w:r>
      <w:r>
        <w:fldChar w:fldCharType="separate"/>
      </w:r>
      <w:r>
        <w:t>241</w:t>
      </w:r>
      <w:r>
        <w:fldChar w:fldCharType="end"/>
      </w:r>
    </w:p>
    <w:p w14:paraId="5FDBABD2" w14:textId="7F5A7099"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algun Gothic"/>
        </w:rPr>
        <w:t>9.2.3.74</w:t>
      </w:r>
      <w:r>
        <w:rPr>
          <w:rFonts w:asciiTheme="minorHAnsi" w:eastAsiaTheme="minorEastAsia" w:hAnsiTheme="minorHAnsi" w:cstheme="minorBidi"/>
          <w:kern w:val="2"/>
          <w:sz w:val="22"/>
          <w:szCs w:val="22"/>
          <w14:ligatures w14:val="standardContextual"/>
        </w:rPr>
        <w:tab/>
      </w:r>
      <w:r w:rsidRPr="00F2277B">
        <w:rPr>
          <w:rFonts w:eastAsia="Malgun Gothic"/>
        </w:rPr>
        <w:t>PDCP Change Indication</w:t>
      </w:r>
      <w:r>
        <w:tab/>
      </w:r>
      <w:r>
        <w:fldChar w:fldCharType="begin" w:fldLock="1"/>
      </w:r>
      <w:r>
        <w:instrText xml:space="preserve"> PAGEREF _Toc162617300 \h </w:instrText>
      </w:r>
      <w:r>
        <w:fldChar w:fldCharType="separate"/>
      </w:r>
      <w:r>
        <w:t>242</w:t>
      </w:r>
      <w:r>
        <w:fldChar w:fldCharType="end"/>
      </w:r>
    </w:p>
    <w:p w14:paraId="095B91BA" w14:textId="34C6054B"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algun Gothic"/>
        </w:rPr>
        <w:t>9.2.3.75</w:t>
      </w:r>
      <w:r>
        <w:rPr>
          <w:rFonts w:asciiTheme="minorHAnsi" w:eastAsiaTheme="minorEastAsia" w:hAnsiTheme="minorHAnsi" w:cstheme="minorBidi"/>
          <w:kern w:val="2"/>
          <w:sz w:val="22"/>
          <w:szCs w:val="22"/>
          <w14:ligatures w14:val="standardContextual"/>
        </w:rPr>
        <w:tab/>
      </w:r>
      <w:r w:rsidRPr="00F2277B">
        <w:rPr>
          <w:rFonts w:eastAsia="Malgun Gothic"/>
        </w:rPr>
        <w:t>UL Configuration</w:t>
      </w:r>
      <w:r>
        <w:tab/>
      </w:r>
      <w:r>
        <w:fldChar w:fldCharType="begin" w:fldLock="1"/>
      </w:r>
      <w:r>
        <w:instrText xml:space="preserve"> PAGEREF _Toc162617301 \h </w:instrText>
      </w:r>
      <w:r>
        <w:fldChar w:fldCharType="separate"/>
      </w:r>
      <w:r>
        <w:t>242</w:t>
      </w:r>
      <w:r>
        <w:fldChar w:fldCharType="end"/>
      </w:r>
    </w:p>
    <w:p w14:paraId="18F23868" w14:textId="7AB99B6D" w:rsidR="00296701" w:rsidRDefault="00296701">
      <w:pPr>
        <w:pStyle w:val="TOC4"/>
        <w:rPr>
          <w:rFonts w:asciiTheme="minorHAnsi" w:eastAsiaTheme="minorEastAsia" w:hAnsiTheme="minorHAnsi" w:cstheme="minorBidi"/>
          <w:kern w:val="2"/>
          <w:sz w:val="22"/>
          <w:szCs w:val="22"/>
          <w14:ligatures w14:val="standardContextual"/>
        </w:rPr>
      </w:pPr>
      <w:r>
        <w:t>9.2.3.76</w:t>
      </w:r>
      <w:r>
        <w:rPr>
          <w:rFonts w:asciiTheme="minorHAnsi" w:eastAsiaTheme="minorEastAsia" w:hAnsiTheme="minorHAnsi" w:cstheme="minorBidi"/>
          <w:kern w:val="2"/>
          <w:sz w:val="22"/>
          <w:szCs w:val="22"/>
          <w14:ligatures w14:val="standardContextual"/>
        </w:rPr>
        <w:tab/>
      </w:r>
      <w:r>
        <w:t>UP Transport Parameters</w:t>
      </w:r>
      <w:r>
        <w:tab/>
      </w:r>
      <w:r>
        <w:fldChar w:fldCharType="begin" w:fldLock="1"/>
      </w:r>
      <w:r>
        <w:instrText xml:space="preserve"> PAGEREF _Toc162617302 \h </w:instrText>
      </w:r>
      <w:r>
        <w:fldChar w:fldCharType="separate"/>
      </w:r>
      <w:r>
        <w:t>242</w:t>
      </w:r>
      <w:r>
        <w:fldChar w:fldCharType="end"/>
      </w:r>
    </w:p>
    <w:p w14:paraId="1F6AAB3A" w14:textId="1301E1EC" w:rsidR="00296701" w:rsidRDefault="00296701">
      <w:pPr>
        <w:pStyle w:val="TOC4"/>
        <w:rPr>
          <w:rFonts w:asciiTheme="minorHAnsi" w:eastAsiaTheme="minorEastAsia" w:hAnsiTheme="minorHAnsi" w:cstheme="minorBidi"/>
          <w:kern w:val="2"/>
          <w:sz w:val="22"/>
          <w:szCs w:val="22"/>
          <w14:ligatures w14:val="standardContextual"/>
        </w:rPr>
      </w:pPr>
      <w:r>
        <w:t>9.2.3.77</w:t>
      </w:r>
      <w:r>
        <w:rPr>
          <w:rFonts w:asciiTheme="minorHAnsi" w:eastAsiaTheme="minorEastAsia" w:hAnsiTheme="minorHAnsi" w:cstheme="minorBidi"/>
          <w:kern w:val="2"/>
          <w:sz w:val="22"/>
          <w:szCs w:val="22"/>
          <w14:ligatures w14:val="standardContextual"/>
        </w:rPr>
        <w:tab/>
      </w:r>
      <w:r>
        <w:t>Desired Activity Notification Level</w:t>
      </w:r>
      <w:r>
        <w:tab/>
      </w:r>
      <w:r>
        <w:fldChar w:fldCharType="begin" w:fldLock="1"/>
      </w:r>
      <w:r>
        <w:instrText xml:space="preserve"> PAGEREF _Toc162617303 \h </w:instrText>
      </w:r>
      <w:r>
        <w:fldChar w:fldCharType="separate"/>
      </w:r>
      <w:r>
        <w:t>243</w:t>
      </w:r>
      <w:r>
        <w:fldChar w:fldCharType="end"/>
      </w:r>
    </w:p>
    <w:p w14:paraId="5A378172" w14:textId="7D590B0F" w:rsidR="00296701" w:rsidRDefault="00296701">
      <w:pPr>
        <w:pStyle w:val="TOC4"/>
        <w:rPr>
          <w:rFonts w:asciiTheme="minorHAnsi" w:eastAsiaTheme="minorEastAsia" w:hAnsiTheme="minorHAnsi" w:cstheme="minorBidi"/>
          <w:kern w:val="2"/>
          <w:sz w:val="22"/>
          <w:szCs w:val="22"/>
          <w14:ligatures w14:val="standardContextual"/>
        </w:rPr>
      </w:pPr>
      <w:r>
        <w:t>9.2.3.78</w:t>
      </w:r>
      <w:r>
        <w:rPr>
          <w:rFonts w:asciiTheme="minorHAnsi" w:eastAsiaTheme="minorEastAsia" w:hAnsiTheme="minorHAnsi" w:cstheme="minorBidi"/>
          <w:kern w:val="2"/>
          <w:sz w:val="22"/>
          <w:szCs w:val="22"/>
          <w14:ligatures w14:val="standardContextual"/>
        </w:rPr>
        <w:tab/>
      </w:r>
      <w:r>
        <w:t>Number of DRB IDs</w:t>
      </w:r>
      <w:r>
        <w:tab/>
      </w:r>
      <w:r>
        <w:fldChar w:fldCharType="begin" w:fldLock="1"/>
      </w:r>
      <w:r>
        <w:instrText xml:space="preserve"> PAGEREF _Toc162617304 \h </w:instrText>
      </w:r>
      <w:r>
        <w:fldChar w:fldCharType="separate"/>
      </w:r>
      <w:r>
        <w:t>243</w:t>
      </w:r>
      <w:r>
        <w:fldChar w:fldCharType="end"/>
      </w:r>
    </w:p>
    <w:p w14:paraId="1E6DE728" w14:textId="7C47B299"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algun Gothic"/>
        </w:rPr>
        <w:t>9.2.3.79</w:t>
      </w:r>
      <w:r>
        <w:rPr>
          <w:rFonts w:asciiTheme="minorHAnsi" w:eastAsiaTheme="minorEastAsia" w:hAnsiTheme="minorHAnsi" w:cstheme="minorBidi"/>
          <w:kern w:val="2"/>
          <w:sz w:val="22"/>
          <w:szCs w:val="22"/>
          <w14:ligatures w14:val="standardContextual"/>
        </w:rPr>
        <w:tab/>
      </w:r>
      <w:r w:rsidRPr="00F2277B">
        <w:rPr>
          <w:rFonts w:eastAsia="Malgun Gothic"/>
        </w:rPr>
        <w:t>QoS Flow Mapping Indication</w:t>
      </w:r>
      <w:r>
        <w:tab/>
      </w:r>
      <w:r>
        <w:fldChar w:fldCharType="begin" w:fldLock="1"/>
      </w:r>
      <w:r>
        <w:instrText xml:space="preserve"> PAGEREF _Toc162617305 \h </w:instrText>
      </w:r>
      <w:r>
        <w:fldChar w:fldCharType="separate"/>
      </w:r>
      <w:r>
        <w:t>243</w:t>
      </w:r>
      <w:r>
        <w:fldChar w:fldCharType="end"/>
      </w:r>
    </w:p>
    <w:p w14:paraId="79499CDB" w14:textId="06F82AD6" w:rsidR="00296701" w:rsidRDefault="00296701">
      <w:pPr>
        <w:pStyle w:val="TOC4"/>
        <w:rPr>
          <w:rFonts w:asciiTheme="minorHAnsi" w:eastAsiaTheme="minorEastAsia" w:hAnsiTheme="minorHAnsi" w:cstheme="minorBidi"/>
          <w:kern w:val="2"/>
          <w:sz w:val="22"/>
          <w:szCs w:val="22"/>
          <w14:ligatures w14:val="standardContextual"/>
        </w:rPr>
      </w:pPr>
      <w:r>
        <w:t>9.2.3.80</w:t>
      </w:r>
      <w:r>
        <w:rPr>
          <w:rFonts w:asciiTheme="minorHAnsi" w:eastAsiaTheme="minorEastAsia" w:hAnsiTheme="minorHAnsi" w:cstheme="minorBidi"/>
          <w:kern w:val="2"/>
          <w:sz w:val="22"/>
          <w:szCs w:val="22"/>
          <w14:ligatures w14:val="standardContextual"/>
        </w:rPr>
        <w:tab/>
      </w:r>
      <w:r>
        <w:t>RLC Status</w:t>
      </w:r>
      <w:r>
        <w:tab/>
      </w:r>
      <w:r>
        <w:fldChar w:fldCharType="begin" w:fldLock="1"/>
      </w:r>
      <w:r>
        <w:instrText xml:space="preserve"> PAGEREF _Toc162617306 \h </w:instrText>
      </w:r>
      <w:r>
        <w:fldChar w:fldCharType="separate"/>
      </w:r>
      <w:r>
        <w:t>243</w:t>
      </w:r>
      <w:r>
        <w:fldChar w:fldCharType="end"/>
      </w:r>
    </w:p>
    <w:p w14:paraId="181367A9" w14:textId="236FE861"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9.2.3.81</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_Toc162617307 \h </w:instrText>
      </w:r>
      <w:r>
        <w:fldChar w:fldCharType="separate"/>
      </w:r>
      <w:r>
        <w:t>244</w:t>
      </w:r>
      <w:r>
        <w:fldChar w:fldCharType="end"/>
      </w:r>
    </w:p>
    <w:p w14:paraId="3B7C79AA" w14:textId="69F0D80B"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9.2.3.82</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_Toc162617308 \h </w:instrText>
      </w:r>
      <w:r>
        <w:fldChar w:fldCharType="separate"/>
      </w:r>
      <w:r>
        <w:t>244</w:t>
      </w:r>
      <w:r>
        <w:fldChar w:fldCharType="end"/>
      </w:r>
    </w:p>
    <w:p w14:paraId="31543C3C" w14:textId="36B9F349"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9.2.3.83</w:t>
      </w:r>
      <w:r>
        <w:rPr>
          <w:rFonts w:asciiTheme="minorHAnsi" w:eastAsiaTheme="minorEastAsia" w:hAnsiTheme="minorHAnsi" w:cstheme="minorBidi"/>
          <w:kern w:val="2"/>
          <w:sz w:val="22"/>
          <w:szCs w:val="22"/>
          <w14:ligatures w14:val="standardContextual"/>
        </w:rPr>
        <w:tab/>
      </w:r>
      <w:r w:rsidRPr="00F2277B">
        <w:rPr>
          <w:rFonts w:eastAsia="Batang"/>
        </w:rPr>
        <w:t>AMF Region Information</w:t>
      </w:r>
      <w:r>
        <w:tab/>
      </w:r>
      <w:r>
        <w:fldChar w:fldCharType="begin" w:fldLock="1"/>
      </w:r>
      <w:r>
        <w:instrText xml:space="preserve"> PAGEREF _Toc162617309 \h </w:instrText>
      </w:r>
      <w:r>
        <w:fldChar w:fldCharType="separate"/>
      </w:r>
      <w:r>
        <w:t>245</w:t>
      </w:r>
      <w:r>
        <w:fldChar w:fldCharType="end"/>
      </w:r>
    </w:p>
    <w:p w14:paraId="07979C99" w14:textId="38FBBBED" w:rsidR="00296701" w:rsidRDefault="00296701">
      <w:pPr>
        <w:pStyle w:val="TOC4"/>
        <w:rPr>
          <w:rFonts w:asciiTheme="minorHAnsi" w:eastAsiaTheme="minorEastAsia" w:hAnsiTheme="minorHAnsi" w:cstheme="minorBidi"/>
          <w:kern w:val="2"/>
          <w:sz w:val="22"/>
          <w:szCs w:val="22"/>
          <w14:ligatures w14:val="standardContextual"/>
        </w:rPr>
      </w:pPr>
      <w:r>
        <w:t>9.2.3.84</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_Toc162617310 \h </w:instrText>
      </w:r>
      <w:r>
        <w:fldChar w:fldCharType="separate"/>
      </w:r>
      <w:r>
        <w:t>245</w:t>
      </w:r>
      <w:r>
        <w:fldChar w:fldCharType="end"/>
      </w:r>
    </w:p>
    <w:p w14:paraId="5E5F420B" w14:textId="31E08967"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9.2.3.85</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_Toc162617311 \h </w:instrText>
      </w:r>
      <w:r>
        <w:fldChar w:fldCharType="separate"/>
      </w:r>
      <w:r>
        <w:t>245</w:t>
      </w:r>
      <w:r>
        <w:fldChar w:fldCharType="end"/>
      </w:r>
    </w:p>
    <w:p w14:paraId="07757D23" w14:textId="2935181E" w:rsidR="00296701" w:rsidRDefault="00296701">
      <w:pPr>
        <w:pStyle w:val="TOC4"/>
        <w:rPr>
          <w:rFonts w:asciiTheme="minorHAnsi" w:eastAsiaTheme="minorEastAsia" w:hAnsiTheme="minorHAnsi" w:cstheme="minorBidi"/>
          <w:kern w:val="2"/>
          <w:sz w:val="22"/>
          <w:szCs w:val="22"/>
          <w14:ligatures w14:val="standardContextual"/>
        </w:rPr>
      </w:pPr>
      <w:r>
        <w:rPr>
          <w:lang w:eastAsia="en-US"/>
        </w:rPr>
        <w:t>9.2.3.86</w:t>
      </w:r>
      <w:r>
        <w:rPr>
          <w:rFonts w:asciiTheme="minorHAnsi" w:eastAsiaTheme="minorEastAsia" w:hAnsiTheme="minorHAnsi" w:cstheme="minorBidi"/>
          <w:kern w:val="2"/>
          <w:sz w:val="22"/>
          <w:szCs w:val="22"/>
          <w14:ligatures w14:val="standardContextual"/>
        </w:rPr>
        <w:tab/>
      </w:r>
      <w:r>
        <w:rPr>
          <w:lang w:eastAsia="en-US"/>
        </w:rPr>
        <w:t>PDCP Duplication Configuration</w:t>
      </w:r>
      <w:r>
        <w:tab/>
      </w:r>
      <w:r>
        <w:fldChar w:fldCharType="begin" w:fldLock="1"/>
      </w:r>
      <w:r>
        <w:instrText xml:space="preserve"> PAGEREF _Toc162617312 \h </w:instrText>
      </w:r>
      <w:r>
        <w:fldChar w:fldCharType="separate"/>
      </w:r>
      <w:r>
        <w:t>245</w:t>
      </w:r>
      <w:r>
        <w:fldChar w:fldCharType="end"/>
      </w:r>
    </w:p>
    <w:p w14:paraId="414E52B9" w14:textId="17403A7A"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S Mincho"/>
        </w:rPr>
        <w:t>9.2.3.87</w:t>
      </w:r>
      <w:r>
        <w:rPr>
          <w:rFonts w:asciiTheme="minorHAnsi" w:eastAsiaTheme="minorEastAsia" w:hAnsiTheme="minorHAnsi" w:cstheme="minorBidi"/>
          <w:kern w:val="2"/>
          <w:sz w:val="22"/>
          <w:szCs w:val="22"/>
          <w14:ligatures w14:val="standardContextual"/>
        </w:rPr>
        <w:tab/>
      </w:r>
      <w:r w:rsidRPr="00F2277B">
        <w:rPr>
          <w:rFonts w:eastAsia="MS Mincho"/>
        </w:rPr>
        <w:t>Secondary RAT Usage Information</w:t>
      </w:r>
      <w:r>
        <w:tab/>
      </w:r>
      <w:r>
        <w:fldChar w:fldCharType="begin" w:fldLock="1"/>
      </w:r>
      <w:r>
        <w:instrText xml:space="preserve"> PAGEREF _Toc162617313 \h </w:instrText>
      </w:r>
      <w:r>
        <w:fldChar w:fldCharType="separate"/>
      </w:r>
      <w:r>
        <w:t>246</w:t>
      </w:r>
      <w:r>
        <w:fldChar w:fldCharType="end"/>
      </w:r>
    </w:p>
    <w:p w14:paraId="74C86715" w14:textId="55B8CADB"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S Mincho"/>
        </w:rPr>
        <w:t>9.2.3.88</w:t>
      </w:r>
      <w:r>
        <w:rPr>
          <w:rFonts w:asciiTheme="minorHAnsi" w:eastAsiaTheme="minorEastAsia" w:hAnsiTheme="minorHAnsi" w:cstheme="minorBidi"/>
          <w:kern w:val="2"/>
          <w:sz w:val="22"/>
          <w:szCs w:val="22"/>
          <w14:ligatures w14:val="standardContextual"/>
        </w:rPr>
        <w:tab/>
      </w:r>
      <w:r w:rsidRPr="00F2277B">
        <w:rPr>
          <w:rFonts w:eastAsia="MS Mincho"/>
        </w:rPr>
        <w:t>Volume Timed Report List</w:t>
      </w:r>
      <w:r>
        <w:tab/>
      </w:r>
      <w:r>
        <w:fldChar w:fldCharType="begin" w:fldLock="1"/>
      </w:r>
      <w:r>
        <w:instrText xml:space="preserve"> PAGEREF _Toc162617314 \h </w:instrText>
      </w:r>
      <w:r>
        <w:fldChar w:fldCharType="separate"/>
      </w:r>
      <w:r>
        <w:t>246</w:t>
      </w:r>
      <w:r>
        <w:fldChar w:fldCharType="end"/>
      </w:r>
    </w:p>
    <w:p w14:paraId="472795B4" w14:textId="5126D731" w:rsidR="00296701" w:rsidRDefault="00296701">
      <w:pPr>
        <w:pStyle w:val="TOC4"/>
        <w:rPr>
          <w:rFonts w:asciiTheme="minorHAnsi" w:eastAsiaTheme="minorEastAsia" w:hAnsiTheme="minorHAnsi" w:cstheme="minorBidi"/>
          <w:kern w:val="2"/>
          <w:sz w:val="22"/>
          <w:szCs w:val="22"/>
          <w14:ligatures w14:val="standardContextual"/>
        </w:rPr>
      </w:pPr>
      <w:r>
        <w:t>9.2.3.89</w:t>
      </w:r>
      <w:r>
        <w:rPr>
          <w:rFonts w:asciiTheme="minorHAnsi" w:eastAsiaTheme="minorEastAsia" w:hAnsiTheme="minorHAnsi" w:cstheme="minorBidi"/>
          <w:kern w:val="2"/>
          <w:sz w:val="22"/>
          <w:szCs w:val="22"/>
          <w14:ligatures w14:val="standardContextual"/>
        </w:rPr>
        <w:tab/>
      </w:r>
      <w:r>
        <w:t>Maximum IP Rate</w:t>
      </w:r>
      <w:r>
        <w:tab/>
      </w:r>
      <w:r>
        <w:fldChar w:fldCharType="begin" w:fldLock="1"/>
      </w:r>
      <w:r>
        <w:instrText xml:space="preserve"> PAGEREF _Toc162617315 \h </w:instrText>
      </w:r>
      <w:r>
        <w:fldChar w:fldCharType="separate"/>
      </w:r>
      <w:r>
        <w:t>247</w:t>
      </w:r>
      <w:r>
        <w:fldChar w:fldCharType="end"/>
      </w:r>
    </w:p>
    <w:p w14:paraId="54A6E4A5" w14:textId="1FDCCA13"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Arial"/>
        </w:rPr>
        <w:t>9.2.3.90</w:t>
      </w:r>
      <w:r>
        <w:rPr>
          <w:rFonts w:asciiTheme="minorHAnsi" w:eastAsiaTheme="minorEastAsia" w:hAnsiTheme="minorHAnsi" w:cstheme="minorBidi"/>
          <w:kern w:val="2"/>
          <w:sz w:val="22"/>
          <w:szCs w:val="22"/>
          <w14:ligatures w14:val="standardContextual"/>
        </w:rPr>
        <w:tab/>
      </w:r>
      <w:r w:rsidRPr="00F2277B">
        <w:rPr>
          <w:rFonts w:eastAsia="Arial"/>
        </w:rPr>
        <w:t>UL Forwarding</w:t>
      </w:r>
      <w:r>
        <w:tab/>
      </w:r>
      <w:r>
        <w:fldChar w:fldCharType="begin" w:fldLock="1"/>
      </w:r>
      <w:r>
        <w:instrText xml:space="preserve"> PAGEREF _Toc162617316 \h </w:instrText>
      </w:r>
      <w:r>
        <w:fldChar w:fldCharType="separate"/>
      </w:r>
      <w:r>
        <w:t>247</w:t>
      </w:r>
      <w:r>
        <w:fldChar w:fldCharType="end"/>
      </w:r>
    </w:p>
    <w:p w14:paraId="219E6802" w14:textId="26179543"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9.2.3.91</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_Toc162617317 \h </w:instrText>
      </w:r>
      <w:r>
        <w:fldChar w:fldCharType="separate"/>
      </w:r>
      <w:r>
        <w:t>247</w:t>
      </w:r>
      <w:r>
        <w:fldChar w:fldCharType="end"/>
      </w:r>
    </w:p>
    <w:p w14:paraId="5508D4F0" w14:textId="7689F5F1" w:rsidR="00296701" w:rsidRDefault="00296701">
      <w:pPr>
        <w:pStyle w:val="TOC4"/>
        <w:rPr>
          <w:rFonts w:asciiTheme="minorHAnsi" w:eastAsiaTheme="minorEastAsia" w:hAnsiTheme="minorHAnsi" w:cstheme="minorBidi"/>
          <w:kern w:val="2"/>
          <w:sz w:val="22"/>
          <w:szCs w:val="22"/>
          <w14:ligatures w14:val="standardContextual"/>
        </w:rPr>
      </w:pPr>
      <w:r>
        <w:t>9.2.3.92</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_Toc162617318 \h </w:instrText>
      </w:r>
      <w:r>
        <w:fldChar w:fldCharType="separate"/>
      </w:r>
      <w:r>
        <w:t>247</w:t>
      </w:r>
      <w:r>
        <w:fldChar w:fldCharType="end"/>
      </w:r>
    </w:p>
    <w:p w14:paraId="4EDDEE94" w14:textId="19193AD2" w:rsidR="00296701" w:rsidRDefault="00296701">
      <w:pPr>
        <w:pStyle w:val="TOC4"/>
        <w:rPr>
          <w:rFonts w:asciiTheme="minorHAnsi" w:eastAsiaTheme="minorEastAsia" w:hAnsiTheme="minorHAnsi" w:cstheme="minorBidi"/>
          <w:kern w:val="2"/>
          <w:sz w:val="22"/>
          <w:szCs w:val="22"/>
          <w14:ligatures w14:val="standardContextual"/>
        </w:rPr>
      </w:pPr>
      <w:r>
        <w:t>9.2.3.93</w:t>
      </w:r>
      <w:r>
        <w:rPr>
          <w:rFonts w:asciiTheme="minorHAnsi" w:eastAsiaTheme="minorEastAsia" w:hAnsiTheme="minorHAnsi" w:cstheme="minorBidi"/>
          <w:kern w:val="2"/>
          <w:sz w:val="22"/>
          <w:szCs w:val="22"/>
          <w14:ligatures w14:val="standardContextual"/>
        </w:rPr>
        <w:tab/>
      </w:r>
      <w:r>
        <w:t>Default DRB Allowed</w:t>
      </w:r>
      <w:r>
        <w:tab/>
      </w:r>
      <w:r>
        <w:fldChar w:fldCharType="begin" w:fldLock="1"/>
      </w:r>
      <w:r>
        <w:instrText xml:space="preserve"> PAGEREF _Toc162617319 \h </w:instrText>
      </w:r>
      <w:r>
        <w:fldChar w:fldCharType="separate"/>
      </w:r>
      <w:r>
        <w:t>248</w:t>
      </w:r>
      <w:r>
        <w:fldChar w:fldCharType="end"/>
      </w:r>
    </w:p>
    <w:p w14:paraId="3316731E" w14:textId="5945010B" w:rsidR="00296701" w:rsidRDefault="00296701">
      <w:pPr>
        <w:pStyle w:val="TOC4"/>
        <w:rPr>
          <w:rFonts w:asciiTheme="minorHAnsi" w:eastAsiaTheme="minorEastAsia" w:hAnsiTheme="minorHAnsi" w:cstheme="minorBidi"/>
          <w:kern w:val="2"/>
          <w:sz w:val="22"/>
          <w:szCs w:val="22"/>
          <w14:ligatures w14:val="standardContextual"/>
        </w:rPr>
      </w:pPr>
      <w:r>
        <w:t>9.2.3.94</w:t>
      </w:r>
      <w:r>
        <w:rPr>
          <w:rFonts w:asciiTheme="minorHAnsi" w:eastAsiaTheme="minorEastAsia" w:hAnsiTheme="minorHAnsi" w:cstheme="minorBidi"/>
          <w:kern w:val="2"/>
          <w:sz w:val="22"/>
          <w:szCs w:val="22"/>
          <w14:ligatures w14:val="standardContextual"/>
        </w:rPr>
        <w:tab/>
      </w:r>
      <w:r>
        <w:t>Split Session Indicator</w:t>
      </w:r>
      <w:r>
        <w:tab/>
      </w:r>
      <w:r>
        <w:fldChar w:fldCharType="begin" w:fldLock="1"/>
      </w:r>
      <w:r>
        <w:instrText xml:space="preserve"> PAGEREF _Toc162617320 \h </w:instrText>
      </w:r>
      <w:r>
        <w:fldChar w:fldCharType="separate"/>
      </w:r>
      <w:r>
        <w:t>248</w:t>
      </w:r>
      <w:r>
        <w:fldChar w:fldCharType="end"/>
      </w:r>
    </w:p>
    <w:p w14:paraId="7F4B0715" w14:textId="0A1F3F25"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Arial"/>
        </w:rPr>
        <w:t>9.2.3.95</w:t>
      </w:r>
      <w:r>
        <w:rPr>
          <w:rFonts w:asciiTheme="minorHAnsi" w:eastAsiaTheme="minorEastAsia" w:hAnsiTheme="minorHAnsi" w:cstheme="minorBidi"/>
          <w:kern w:val="2"/>
          <w:sz w:val="22"/>
          <w:szCs w:val="22"/>
          <w14:ligatures w14:val="standardContextual"/>
        </w:rPr>
        <w:tab/>
      </w:r>
      <w:r w:rsidRPr="00F2277B">
        <w:rPr>
          <w:rFonts w:eastAsia="Arial"/>
        </w:rPr>
        <w:t>UL Forwarding Proposal</w:t>
      </w:r>
      <w:r>
        <w:tab/>
      </w:r>
      <w:r>
        <w:fldChar w:fldCharType="begin" w:fldLock="1"/>
      </w:r>
      <w:r>
        <w:instrText xml:space="preserve"> PAGEREF _Toc162617321 \h </w:instrText>
      </w:r>
      <w:r>
        <w:fldChar w:fldCharType="separate"/>
      </w:r>
      <w:r>
        <w:t>248</w:t>
      </w:r>
      <w:r>
        <w:fldChar w:fldCharType="end"/>
      </w:r>
    </w:p>
    <w:p w14:paraId="7C5BB1E0" w14:textId="5E2891A7" w:rsidR="00296701" w:rsidRDefault="00296701">
      <w:pPr>
        <w:pStyle w:val="TOC4"/>
        <w:rPr>
          <w:rFonts w:asciiTheme="minorHAnsi" w:eastAsiaTheme="minorEastAsia" w:hAnsiTheme="minorHAnsi" w:cstheme="minorBidi"/>
          <w:kern w:val="2"/>
          <w:sz w:val="22"/>
          <w:szCs w:val="22"/>
          <w14:ligatures w14:val="standardContextual"/>
        </w:rPr>
      </w:pPr>
      <w:r>
        <w:t>9.2.3.96</w:t>
      </w:r>
      <w:r>
        <w:rPr>
          <w:rFonts w:asciiTheme="minorHAnsi" w:eastAsiaTheme="minorEastAsia" w:hAnsiTheme="minorHAnsi" w:cstheme="minorBidi"/>
          <w:kern w:val="2"/>
          <w:sz w:val="22"/>
          <w:szCs w:val="22"/>
          <w14:ligatures w14:val="standardContextual"/>
        </w:rPr>
        <w:tab/>
      </w:r>
      <w:r>
        <w:t>TNL Configuration Info</w:t>
      </w:r>
      <w:r>
        <w:tab/>
      </w:r>
      <w:r>
        <w:fldChar w:fldCharType="begin" w:fldLock="1"/>
      </w:r>
      <w:r>
        <w:instrText xml:space="preserve"> PAGEREF _Toc162617322 \h </w:instrText>
      </w:r>
      <w:r>
        <w:fldChar w:fldCharType="separate"/>
      </w:r>
      <w:r>
        <w:t>248</w:t>
      </w:r>
      <w:r>
        <w:fldChar w:fldCharType="end"/>
      </w:r>
    </w:p>
    <w:p w14:paraId="64C3EB50" w14:textId="5A84792F" w:rsidR="00296701" w:rsidRDefault="00296701">
      <w:pPr>
        <w:pStyle w:val="TOC4"/>
        <w:rPr>
          <w:rFonts w:asciiTheme="minorHAnsi" w:eastAsiaTheme="minorEastAsia" w:hAnsiTheme="minorHAnsi" w:cstheme="minorBidi"/>
          <w:kern w:val="2"/>
          <w:sz w:val="22"/>
          <w:szCs w:val="22"/>
          <w14:ligatures w14:val="standardContextual"/>
        </w:rPr>
      </w:pPr>
      <w:r>
        <w:t>9.2.3.97</w:t>
      </w:r>
      <w:r>
        <w:rPr>
          <w:rFonts w:asciiTheme="minorHAnsi" w:eastAsiaTheme="minorEastAsia" w:hAnsiTheme="minorHAnsi" w:cstheme="minorBidi"/>
          <w:kern w:val="2"/>
          <w:sz w:val="22"/>
          <w:szCs w:val="22"/>
          <w14:ligatures w14:val="standardContextual"/>
        </w:rPr>
        <w:tab/>
      </w:r>
      <w:r>
        <w:rPr>
          <w:lang w:eastAsia="ja-JP"/>
        </w:rPr>
        <w:t>NG-RAN Trace ID</w:t>
      </w:r>
      <w:r>
        <w:tab/>
      </w:r>
      <w:r>
        <w:fldChar w:fldCharType="begin" w:fldLock="1"/>
      </w:r>
      <w:r>
        <w:instrText xml:space="preserve"> PAGEREF _Toc162617323 \h </w:instrText>
      </w:r>
      <w:r>
        <w:fldChar w:fldCharType="separate"/>
      </w:r>
      <w:r>
        <w:t>249</w:t>
      </w:r>
      <w:r>
        <w:fldChar w:fldCharType="end"/>
      </w:r>
    </w:p>
    <w:p w14:paraId="4B274F87" w14:textId="155BB6BB"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9.2.3.98</w:t>
      </w:r>
      <w:r>
        <w:rPr>
          <w:rFonts w:asciiTheme="minorHAnsi" w:eastAsiaTheme="minorEastAsia" w:hAnsiTheme="minorHAnsi" w:cstheme="minorBidi"/>
          <w:kern w:val="2"/>
          <w:sz w:val="22"/>
          <w:szCs w:val="22"/>
          <w14:ligatures w14:val="standardContextual"/>
        </w:rPr>
        <w:tab/>
      </w:r>
      <w:r w:rsidRPr="00F2277B">
        <w:rPr>
          <w:rFonts w:eastAsia="Batang"/>
        </w:rPr>
        <w:t>Non-GBR Resources Offered</w:t>
      </w:r>
      <w:r>
        <w:tab/>
      </w:r>
      <w:r>
        <w:fldChar w:fldCharType="begin" w:fldLock="1"/>
      </w:r>
      <w:r>
        <w:instrText xml:space="preserve"> PAGEREF _Toc162617324 \h </w:instrText>
      </w:r>
      <w:r>
        <w:fldChar w:fldCharType="separate"/>
      </w:r>
      <w:r>
        <w:t>249</w:t>
      </w:r>
      <w:r>
        <w:fldChar w:fldCharType="end"/>
      </w:r>
    </w:p>
    <w:p w14:paraId="3E22C45C" w14:textId="2560A1F7"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SimSun"/>
        </w:rPr>
        <w:t>9.2.3.99</w:t>
      </w:r>
      <w:r>
        <w:rPr>
          <w:rFonts w:asciiTheme="minorHAnsi" w:eastAsiaTheme="minorEastAsia" w:hAnsiTheme="minorHAnsi" w:cstheme="minorBidi"/>
          <w:kern w:val="2"/>
          <w:sz w:val="22"/>
          <w:szCs w:val="22"/>
          <w14:ligatures w14:val="standardContextual"/>
        </w:rPr>
        <w:tab/>
      </w:r>
      <w:r w:rsidRPr="00F2277B">
        <w:rPr>
          <w:rFonts w:eastAsia="SimSun"/>
        </w:rPr>
        <w:t>Extended RAT Restriction Information</w:t>
      </w:r>
      <w:r>
        <w:tab/>
      </w:r>
      <w:r>
        <w:fldChar w:fldCharType="begin" w:fldLock="1"/>
      </w:r>
      <w:r>
        <w:instrText xml:space="preserve"> PAGEREF _Toc162617325 \h </w:instrText>
      </w:r>
      <w:r>
        <w:fldChar w:fldCharType="separate"/>
      </w:r>
      <w:r>
        <w:t>249</w:t>
      </w:r>
      <w:r>
        <w:fldChar w:fldCharType="end"/>
      </w:r>
    </w:p>
    <w:p w14:paraId="56D3E0DA" w14:textId="3DC7BF2D" w:rsidR="00296701" w:rsidRDefault="00296701">
      <w:pPr>
        <w:pStyle w:val="TOC4"/>
        <w:rPr>
          <w:rFonts w:asciiTheme="minorHAnsi" w:eastAsiaTheme="minorEastAsia" w:hAnsiTheme="minorHAnsi" w:cstheme="minorBidi"/>
          <w:kern w:val="2"/>
          <w:sz w:val="22"/>
          <w:szCs w:val="22"/>
          <w14:ligatures w14:val="standardContextual"/>
        </w:rPr>
      </w:pPr>
      <w:r>
        <w:t>9.2.3.100</w:t>
      </w:r>
      <w:r>
        <w:rPr>
          <w:rFonts w:asciiTheme="minorHAnsi" w:eastAsiaTheme="minorEastAsia" w:hAnsiTheme="minorHAnsi" w:cstheme="minorBidi"/>
          <w:kern w:val="2"/>
          <w:sz w:val="22"/>
          <w:szCs w:val="22"/>
          <w14:ligatures w14:val="standardContextual"/>
        </w:rPr>
        <w:tab/>
      </w:r>
      <w:r>
        <w:t>5GC Mobility Restriction List Container</w:t>
      </w:r>
      <w:r>
        <w:tab/>
      </w:r>
      <w:r>
        <w:fldChar w:fldCharType="begin" w:fldLock="1"/>
      </w:r>
      <w:r>
        <w:instrText xml:space="preserve"> PAGEREF _Toc162617326 \h </w:instrText>
      </w:r>
      <w:r>
        <w:fldChar w:fldCharType="separate"/>
      </w:r>
      <w:r>
        <w:t>250</w:t>
      </w:r>
      <w:r>
        <w:fldChar w:fldCharType="end"/>
      </w:r>
    </w:p>
    <w:p w14:paraId="1965E676" w14:textId="48CA5ADD" w:rsidR="00296701" w:rsidRDefault="00296701">
      <w:pPr>
        <w:pStyle w:val="TOC4"/>
        <w:rPr>
          <w:rFonts w:asciiTheme="minorHAnsi" w:eastAsiaTheme="minorEastAsia" w:hAnsiTheme="minorHAnsi" w:cstheme="minorBidi"/>
          <w:kern w:val="2"/>
          <w:sz w:val="22"/>
          <w:szCs w:val="22"/>
          <w14:ligatures w14:val="standardContextual"/>
        </w:rPr>
      </w:pPr>
      <w:r>
        <w:t>9.2.3.101</w:t>
      </w:r>
      <w:r>
        <w:rPr>
          <w:rFonts w:asciiTheme="minorHAnsi" w:eastAsiaTheme="minorEastAsia" w:hAnsiTheme="minorHAnsi" w:cstheme="minorBidi"/>
          <w:kern w:val="2"/>
          <w:sz w:val="22"/>
          <w:szCs w:val="22"/>
          <w14:ligatures w14:val="standardContextual"/>
        </w:rPr>
        <w:tab/>
      </w:r>
      <w:r>
        <w:rPr>
          <w:lang w:eastAsia="ja-JP"/>
        </w:rPr>
        <w:t>Maximum Number of CHO Preparations</w:t>
      </w:r>
      <w:r>
        <w:tab/>
      </w:r>
      <w:r>
        <w:fldChar w:fldCharType="begin" w:fldLock="1"/>
      </w:r>
      <w:r>
        <w:instrText xml:space="preserve"> PAGEREF _Toc162617327 \h </w:instrText>
      </w:r>
      <w:r>
        <w:fldChar w:fldCharType="separate"/>
      </w:r>
      <w:r>
        <w:t>250</w:t>
      </w:r>
      <w:r>
        <w:fldChar w:fldCharType="end"/>
      </w:r>
    </w:p>
    <w:p w14:paraId="7546F97B" w14:textId="3686B584" w:rsidR="00296701" w:rsidRDefault="00296701">
      <w:pPr>
        <w:pStyle w:val="TOC4"/>
        <w:rPr>
          <w:rFonts w:asciiTheme="minorHAnsi" w:eastAsiaTheme="minorEastAsia" w:hAnsiTheme="minorHAnsi" w:cstheme="minorBidi"/>
          <w:kern w:val="2"/>
          <w:sz w:val="22"/>
          <w:szCs w:val="22"/>
          <w14:ligatures w14:val="standardContextual"/>
        </w:rPr>
      </w:pPr>
      <w:r>
        <w:t>9.2.3.102</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_Toc162617328 \h </w:instrText>
      </w:r>
      <w:r>
        <w:fldChar w:fldCharType="separate"/>
      </w:r>
      <w:r>
        <w:t>250</w:t>
      </w:r>
      <w:r>
        <w:fldChar w:fldCharType="end"/>
      </w:r>
    </w:p>
    <w:p w14:paraId="3EDDE1DD" w14:textId="4AB27F93" w:rsidR="00296701" w:rsidRDefault="00296701">
      <w:pPr>
        <w:pStyle w:val="TOC4"/>
        <w:rPr>
          <w:rFonts w:asciiTheme="minorHAnsi" w:eastAsiaTheme="minorEastAsia" w:hAnsiTheme="minorHAnsi" w:cstheme="minorBidi"/>
          <w:kern w:val="2"/>
          <w:sz w:val="22"/>
          <w:szCs w:val="22"/>
          <w14:ligatures w14:val="standardContextual"/>
        </w:rPr>
      </w:pPr>
      <w:r>
        <w:t>9.2.3.103</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_Toc162617329 \h </w:instrText>
      </w:r>
      <w:r>
        <w:fldChar w:fldCharType="separate"/>
      </w:r>
      <w:r>
        <w:t>250</w:t>
      </w:r>
      <w:r>
        <w:fldChar w:fldCharType="end"/>
      </w:r>
    </w:p>
    <w:p w14:paraId="612EB0A0" w14:textId="785A1612" w:rsidR="00296701" w:rsidRDefault="00296701">
      <w:pPr>
        <w:pStyle w:val="TOC4"/>
        <w:rPr>
          <w:rFonts w:asciiTheme="minorHAnsi" w:eastAsiaTheme="minorEastAsia" w:hAnsiTheme="minorHAnsi" w:cstheme="minorBidi"/>
          <w:kern w:val="2"/>
          <w:sz w:val="22"/>
          <w:szCs w:val="22"/>
          <w14:ligatures w14:val="standardContextual"/>
        </w:rPr>
      </w:pPr>
      <w:r>
        <w:t>9.2.3.104</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_Toc162617330 \h </w:instrText>
      </w:r>
      <w:r>
        <w:fldChar w:fldCharType="separate"/>
      </w:r>
      <w:r>
        <w:t>251</w:t>
      </w:r>
      <w:r>
        <w:fldChar w:fldCharType="end"/>
      </w:r>
    </w:p>
    <w:p w14:paraId="573AE60E" w14:textId="6FC6BB73" w:rsidR="00296701" w:rsidRDefault="00296701">
      <w:pPr>
        <w:pStyle w:val="TOC4"/>
        <w:rPr>
          <w:rFonts w:asciiTheme="minorHAnsi" w:eastAsiaTheme="minorEastAsia" w:hAnsiTheme="minorHAnsi" w:cstheme="minorBidi"/>
          <w:kern w:val="2"/>
          <w:sz w:val="22"/>
          <w:szCs w:val="22"/>
          <w14:ligatures w14:val="standardContextual"/>
        </w:rPr>
      </w:pPr>
      <w:r>
        <w:t>9.2.3.105</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_Toc162617331 \h </w:instrText>
      </w:r>
      <w:r>
        <w:fldChar w:fldCharType="separate"/>
      </w:r>
      <w:r>
        <w:t>251</w:t>
      </w:r>
      <w:r>
        <w:fldChar w:fldCharType="end"/>
      </w:r>
    </w:p>
    <w:p w14:paraId="09989190" w14:textId="6BE2B76D" w:rsidR="00296701" w:rsidRDefault="00296701">
      <w:pPr>
        <w:pStyle w:val="TOC4"/>
        <w:rPr>
          <w:rFonts w:asciiTheme="minorHAnsi" w:eastAsiaTheme="minorEastAsia" w:hAnsiTheme="minorHAnsi" w:cstheme="minorBidi"/>
          <w:kern w:val="2"/>
          <w:sz w:val="22"/>
          <w:szCs w:val="22"/>
          <w14:ligatures w14:val="standardContextual"/>
        </w:rPr>
      </w:pPr>
      <w:r>
        <w:t>9.2.3.106</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_Toc162617332 \h </w:instrText>
      </w:r>
      <w:r>
        <w:fldChar w:fldCharType="separate"/>
      </w:r>
      <w:r>
        <w:t>251</w:t>
      </w:r>
      <w:r>
        <w:fldChar w:fldCharType="end"/>
      </w:r>
    </w:p>
    <w:p w14:paraId="3D14F90F" w14:textId="358DFCA5" w:rsidR="00296701" w:rsidRDefault="00296701">
      <w:pPr>
        <w:pStyle w:val="TOC4"/>
        <w:rPr>
          <w:rFonts w:asciiTheme="minorHAnsi" w:eastAsiaTheme="minorEastAsia" w:hAnsiTheme="minorHAnsi" w:cstheme="minorBidi"/>
          <w:kern w:val="2"/>
          <w:sz w:val="22"/>
          <w:szCs w:val="22"/>
          <w14:ligatures w14:val="standardContextual"/>
        </w:rPr>
      </w:pPr>
      <w:r>
        <w:t>9.2.3.107</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_Toc162617333 \h </w:instrText>
      </w:r>
      <w:r>
        <w:fldChar w:fldCharType="separate"/>
      </w:r>
      <w:r>
        <w:t>251</w:t>
      </w:r>
      <w:r>
        <w:fldChar w:fldCharType="end"/>
      </w:r>
    </w:p>
    <w:p w14:paraId="68A393AE" w14:textId="1A001AF7" w:rsidR="00296701" w:rsidRDefault="00296701">
      <w:pPr>
        <w:pStyle w:val="TOC4"/>
        <w:rPr>
          <w:rFonts w:asciiTheme="minorHAnsi" w:eastAsiaTheme="minorEastAsia" w:hAnsiTheme="minorHAnsi" w:cstheme="minorBidi"/>
          <w:kern w:val="2"/>
          <w:sz w:val="22"/>
          <w:szCs w:val="22"/>
          <w14:ligatures w14:val="standardContextual"/>
        </w:rPr>
      </w:pPr>
      <w:r>
        <w:t>9.2.3.108</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_Toc162617334 \h </w:instrText>
      </w:r>
      <w:r>
        <w:fldChar w:fldCharType="separate"/>
      </w:r>
      <w:r>
        <w:t>252</w:t>
      </w:r>
      <w:r>
        <w:fldChar w:fldCharType="end"/>
      </w:r>
    </w:p>
    <w:p w14:paraId="6665753E" w14:textId="3EC09FA9" w:rsidR="00296701" w:rsidRDefault="00296701">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109</w:t>
      </w:r>
      <w:r>
        <w:rPr>
          <w:rFonts w:asciiTheme="minorHAnsi" w:eastAsiaTheme="minorEastAsia" w:hAnsiTheme="minorHAnsi" w:cstheme="minorBidi"/>
          <w:kern w:val="2"/>
          <w:sz w:val="22"/>
          <w:szCs w:val="22"/>
          <w14:ligatures w14:val="standardContextual"/>
        </w:rPr>
        <w:tab/>
      </w:r>
      <w:r w:rsidRPr="00F2277B">
        <w:rPr>
          <w:rFonts w:cs="Arial"/>
          <w:lang w:eastAsia="zh-CN"/>
        </w:rPr>
        <w:t>PC5 QoS Parameters</w:t>
      </w:r>
      <w:r>
        <w:tab/>
      </w:r>
      <w:r>
        <w:fldChar w:fldCharType="begin" w:fldLock="1"/>
      </w:r>
      <w:r>
        <w:instrText xml:space="preserve"> PAGEREF _Toc162617335 \h </w:instrText>
      </w:r>
      <w:r>
        <w:fldChar w:fldCharType="separate"/>
      </w:r>
      <w:r>
        <w:t>252</w:t>
      </w:r>
      <w:r>
        <w:fldChar w:fldCharType="end"/>
      </w:r>
    </w:p>
    <w:p w14:paraId="5D4FAF1A" w14:textId="1CDD2ECA" w:rsidR="00296701" w:rsidRDefault="00296701">
      <w:pPr>
        <w:pStyle w:val="TOC4"/>
        <w:rPr>
          <w:rFonts w:asciiTheme="minorHAnsi" w:eastAsiaTheme="minorEastAsia" w:hAnsiTheme="minorHAnsi" w:cstheme="minorBidi"/>
          <w:kern w:val="2"/>
          <w:sz w:val="22"/>
          <w:szCs w:val="22"/>
          <w14:ligatures w14:val="standardContextual"/>
        </w:rPr>
      </w:pPr>
      <w:r>
        <w:t>9.2.3.110</w:t>
      </w:r>
      <w:r>
        <w:rPr>
          <w:rFonts w:asciiTheme="minorHAnsi" w:eastAsiaTheme="minorEastAsia" w:hAnsiTheme="minorHAnsi" w:cstheme="minorBidi"/>
          <w:kern w:val="2"/>
          <w:sz w:val="22"/>
          <w:szCs w:val="22"/>
          <w14:ligatures w14:val="standardContextual"/>
        </w:rPr>
        <w:tab/>
      </w:r>
      <w:r>
        <w:t>UE History Information from the UE</w:t>
      </w:r>
      <w:r>
        <w:tab/>
      </w:r>
      <w:r>
        <w:fldChar w:fldCharType="begin" w:fldLock="1"/>
      </w:r>
      <w:r>
        <w:instrText xml:space="preserve"> PAGEREF _Toc162617336 \h </w:instrText>
      </w:r>
      <w:r>
        <w:fldChar w:fldCharType="separate"/>
      </w:r>
      <w:r>
        <w:t>252</w:t>
      </w:r>
      <w:r>
        <w:fldChar w:fldCharType="end"/>
      </w:r>
    </w:p>
    <w:p w14:paraId="54FD61A5" w14:textId="7EE1C024"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SimSun"/>
        </w:rPr>
        <w:t>9.2.3.111</w:t>
      </w:r>
      <w:r>
        <w:rPr>
          <w:rFonts w:asciiTheme="minorHAnsi" w:eastAsiaTheme="minorEastAsia" w:hAnsiTheme="minorHAnsi" w:cstheme="minorBidi"/>
          <w:kern w:val="2"/>
          <w:sz w:val="22"/>
          <w:szCs w:val="22"/>
          <w14:ligatures w14:val="standardContextual"/>
        </w:rPr>
        <w:tab/>
      </w:r>
      <w:r w:rsidRPr="00F2277B">
        <w:rPr>
          <w:rFonts w:eastAsia="SimSun"/>
        </w:rPr>
        <w:t>RLC Duplication Information</w:t>
      </w:r>
      <w:r>
        <w:tab/>
      </w:r>
      <w:r>
        <w:fldChar w:fldCharType="begin" w:fldLock="1"/>
      </w:r>
      <w:r>
        <w:instrText xml:space="preserve"> PAGEREF _Toc162617337 \h </w:instrText>
      </w:r>
      <w:r>
        <w:fldChar w:fldCharType="separate"/>
      </w:r>
      <w:r>
        <w:t>252</w:t>
      </w:r>
      <w:r>
        <w:fldChar w:fldCharType="end"/>
      </w:r>
    </w:p>
    <w:p w14:paraId="1797D1AF" w14:textId="3B6AF331"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SimSun"/>
        </w:rPr>
        <w:t>9.2.3.112</w:t>
      </w:r>
      <w:r>
        <w:rPr>
          <w:rFonts w:asciiTheme="minorHAnsi" w:eastAsiaTheme="minorEastAsia" w:hAnsiTheme="minorHAnsi" w:cstheme="minorBidi"/>
          <w:kern w:val="2"/>
          <w:sz w:val="22"/>
          <w:szCs w:val="22"/>
          <w14:ligatures w14:val="standardContextual"/>
        </w:rPr>
        <w:tab/>
      </w:r>
      <w:r w:rsidRPr="00F2277B">
        <w:rPr>
          <w:rFonts w:eastAsia="SimSun"/>
        </w:rPr>
        <w:t>Redundant PDU Session Information</w:t>
      </w:r>
      <w:r>
        <w:tab/>
      </w:r>
      <w:r>
        <w:fldChar w:fldCharType="begin" w:fldLock="1"/>
      </w:r>
      <w:r>
        <w:instrText xml:space="preserve"> PAGEREF _Toc162617338 \h </w:instrText>
      </w:r>
      <w:r>
        <w:fldChar w:fldCharType="separate"/>
      </w:r>
      <w:r>
        <w:t>253</w:t>
      </w:r>
      <w:r>
        <w:fldChar w:fldCharType="end"/>
      </w:r>
    </w:p>
    <w:p w14:paraId="3653D8C7" w14:textId="1BA9A1DA"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9.2.3.113</w:t>
      </w:r>
      <w:r>
        <w:rPr>
          <w:rFonts w:asciiTheme="minorHAnsi" w:eastAsiaTheme="minorEastAsia" w:hAnsiTheme="minorHAnsi" w:cstheme="minorBidi"/>
          <w:kern w:val="2"/>
          <w:sz w:val="22"/>
          <w:szCs w:val="22"/>
          <w14:ligatures w14:val="standardContextual"/>
        </w:rPr>
        <w:tab/>
      </w:r>
      <w:r w:rsidRPr="00F2277B">
        <w:rPr>
          <w:rFonts w:eastAsia="Batang"/>
        </w:rPr>
        <w:t xml:space="preserve">Extended </w:t>
      </w:r>
      <w:r>
        <w:t>Packet Delay Budget</w:t>
      </w:r>
      <w:r>
        <w:tab/>
      </w:r>
      <w:r>
        <w:fldChar w:fldCharType="begin" w:fldLock="1"/>
      </w:r>
      <w:r>
        <w:instrText xml:space="preserve"> PAGEREF _Toc162617339 \h </w:instrText>
      </w:r>
      <w:r>
        <w:fldChar w:fldCharType="separate"/>
      </w:r>
      <w:r>
        <w:t>253</w:t>
      </w:r>
      <w:r>
        <w:fldChar w:fldCharType="end"/>
      </w:r>
    </w:p>
    <w:p w14:paraId="49B01898" w14:textId="1FCCA6F9" w:rsidR="00296701" w:rsidRDefault="00296701">
      <w:pPr>
        <w:pStyle w:val="TOC4"/>
        <w:rPr>
          <w:rFonts w:asciiTheme="minorHAnsi" w:eastAsiaTheme="minorEastAsia" w:hAnsiTheme="minorHAnsi" w:cstheme="minorBidi"/>
          <w:kern w:val="2"/>
          <w:sz w:val="22"/>
          <w:szCs w:val="22"/>
          <w14:ligatures w14:val="standardContextual"/>
        </w:rPr>
      </w:pPr>
      <w:r>
        <w:t>9.2.3.114</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_Toc162617340 \h </w:instrText>
      </w:r>
      <w:r>
        <w:fldChar w:fldCharType="separate"/>
      </w:r>
      <w:r>
        <w:t>253</w:t>
      </w:r>
      <w:r>
        <w:fldChar w:fldCharType="end"/>
      </w:r>
    </w:p>
    <w:p w14:paraId="03AC51F2" w14:textId="44856BBA" w:rsidR="00296701" w:rsidRDefault="00296701">
      <w:pPr>
        <w:pStyle w:val="TOC4"/>
        <w:rPr>
          <w:rFonts w:asciiTheme="minorHAnsi" w:eastAsiaTheme="minorEastAsia" w:hAnsiTheme="minorHAnsi" w:cstheme="minorBidi"/>
          <w:kern w:val="2"/>
          <w:sz w:val="22"/>
          <w:szCs w:val="22"/>
          <w14:ligatures w14:val="standardContextual"/>
        </w:rPr>
      </w:pPr>
      <w:r>
        <w:t>9.2.3.115</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_Toc162617341 \h </w:instrText>
      </w:r>
      <w:r>
        <w:fldChar w:fldCharType="separate"/>
      </w:r>
      <w:r>
        <w:t>253</w:t>
      </w:r>
      <w:r>
        <w:fldChar w:fldCharType="end"/>
      </w:r>
    </w:p>
    <w:p w14:paraId="04D05269" w14:textId="18B1BB34" w:rsidR="00296701" w:rsidRDefault="00296701">
      <w:pPr>
        <w:pStyle w:val="TOC4"/>
        <w:rPr>
          <w:rFonts w:asciiTheme="minorHAnsi" w:eastAsiaTheme="minorEastAsia" w:hAnsiTheme="minorHAnsi" w:cstheme="minorBidi"/>
          <w:kern w:val="2"/>
          <w:sz w:val="22"/>
          <w:szCs w:val="22"/>
          <w14:ligatures w14:val="standardContextual"/>
        </w:rPr>
      </w:pPr>
      <w:r>
        <w:t>9.2.3.116</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_Toc162617342 \h </w:instrText>
      </w:r>
      <w:r>
        <w:fldChar w:fldCharType="separate"/>
      </w:r>
      <w:r>
        <w:t>254</w:t>
      </w:r>
      <w:r>
        <w:fldChar w:fldCharType="end"/>
      </w:r>
    </w:p>
    <w:p w14:paraId="46F6410A" w14:textId="43423F15" w:rsidR="00296701" w:rsidRDefault="00296701">
      <w:pPr>
        <w:pStyle w:val="TOC4"/>
        <w:rPr>
          <w:rFonts w:asciiTheme="minorHAnsi" w:eastAsiaTheme="minorEastAsia" w:hAnsiTheme="minorHAnsi" w:cstheme="minorBidi"/>
          <w:kern w:val="2"/>
          <w:sz w:val="22"/>
          <w:szCs w:val="22"/>
          <w14:ligatures w14:val="standardContextual"/>
        </w:rPr>
      </w:pPr>
      <w:r>
        <w:t>9.2.3.117</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_Toc162617343 \h </w:instrText>
      </w:r>
      <w:r>
        <w:fldChar w:fldCharType="separate"/>
      </w:r>
      <w:r>
        <w:t>254</w:t>
      </w:r>
      <w:r>
        <w:fldChar w:fldCharType="end"/>
      </w:r>
    </w:p>
    <w:p w14:paraId="7029EDA1" w14:textId="63F6C313" w:rsidR="00296701" w:rsidRDefault="00296701">
      <w:pPr>
        <w:pStyle w:val="TOC4"/>
        <w:rPr>
          <w:rFonts w:asciiTheme="minorHAnsi" w:eastAsiaTheme="minorEastAsia" w:hAnsiTheme="minorHAnsi" w:cstheme="minorBidi"/>
          <w:kern w:val="2"/>
          <w:sz w:val="22"/>
          <w:szCs w:val="22"/>
          <w14:ligatures w14:val="standardContextual"/>
        </w:rPr>
      </w:pPr>
      <w:r>
        <w:t>9.2.3.118</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_Toc162617344 \h </w:instrText>
      </w:r>
      <w:r>
        <w:fldChar w:fldCharType="separate"/>
      </w:r>
      <w:r>
        <w:t>254</w:t>
      </w:r>
      <w:r>
        <w:fldChar w:fldCharType="end"/>
      </w:r>
    </w:p>
    <w:p w14:paraId="138E20E4" w14:textId="40D6A9EE"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MS Mincho"/>
        </w:rPr>
        <w:t>9.2.3.119</w:t>
      </w:r>
      <w:r>
        <w:rPr>
          <w:rFonts w:asciiTheme="minorHAnsi" w:eastAsiaTheme="minorEastAsia" w:hAnsiTheme="minorHAnsi" w:cstheme="minorBidi"/>
          <w:kern w:val="2"/>
          <w:sz w:val="22"/>
          <w:szCs w:val="22"/>
          <w14:ligatures w14:val="standardContextual"/>
        </w:rPr>
        <w:tab/>
      </w:r>
      <w:r w:rsidRPr="00F2277B">
        <w:rPr>
          <w:rFonts w:eastAsia="MS Mincho"/>
        </w:rPr>
        <w:t>NPN Mobility Information</w:t>
      </w:r>
      <w:r>
        <w:tab/>
      </w:r>
      <w:r>
        <w:fldChar w:fldCharType="begin" w:fldLock="1"/>
      </w:r>
      <w:r>
        <w:instrText xml:space="preserve"> PAGEREF _Toc162617345 \h </w:instrText>
      </w:r>
      <w:r>
        <w:fldChar w:fldCharType="separate"/>
      </w:r>
      <w:r>
        <w:t>254</w:t>
      </w:r>
      <w:r>
        <w:fldChar w:fldCharType="end"/>
      </w:r>
    </w:p>
    <w:p w14:paraId="4E9097C7" w14:textId="68E9548A" w:rsidR="00296701" w:rsidRDefault="00296701">
      <w:pPr>
        <w:pStyle w:val="TOC4"/>
        <w:rPr>
          <w:rFonts w:asciiTheme="minorHAnsi" w:eastAsiaTheme="minorEastAsia" w:hAnsiTheme="minorHAnsi" w:cstheme="minorBidi"/>
          <w:kern w:val="2"/>
          <w:sz w:val="22"/>
          <w:szCs w:val="22"/>
          <w14:ligatures w14:val="standardContextual"/>
        </w:rPr>
      </w:pPr>
      <w:r>
        <w:t>9.2.3.120</w:t>
      </w:r>
      <w:r>
        <w:rPr>
          <w:rFonts w:asciiTheme="minorHAnsi" w:eastAsiaTheme="minorEastAsia" w:hAnsiTheme="minorHAnsi" w:cstheme="minorBidi"/>
          <w:kern w:val="2"/>
          <w:sz w:val="22"/>
          <w:szCs w:val="22"/>
          <w14:ligatures w14:val="standardContextual"/>
        </w:rPr>
        <w:tab/>
      </w:r>
      <w:r>
        <w:t>Allowed PNI-NPN ID List</w:t>
      </w:r>
      <w:r>
        <w:tab/>
      </w:r>
      <w:r>
        <w:fldChar w:fldCharType="begin" w:fldLock="1"/>
      </w:r>
      <w:r>
        <w:instrText xml:space="preserve"> PAGEREF _Toc162617346 \h </w:instrText>
      </w:r>
      <w:r>
        <w:fldChar w:fldCharType="separate"/>
      </w:r>
      <w:r>
        <w:t>255</w:t>
      </w:r>
      <w:r>
        <w:fldChar w:fldCharType="end"/>
      </w:r>
    </w:p>
    <w:p w14:paraId="1C1B9C0A" w14:textId="518CC971" w:rsidR="00296701" w:rsidRDefault="00296701">
      <w:pPr>
        <w:pStyle w:val="TOC4"/>
        <w:rPr>
          <w:rFonts w:asciiTheme="minorHAnsi" w:eastAsiaTheme="minorEastAsia" w:hAnsiTheme="minorHAnsi" w:cstheme="minorBidi"/>
          <w:kern w:val="2"/>
          <w:sz w:val="22"/>
          <w:szCs w:val="22"/>
          <w14:ligatures w14:val="standardContextual"/>
        </w:rPr>
      </w:pPr>
      <w:r>
        <w:t>9.2.3.121</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_Toc162617347 \h </w:instrText>
      </w:r>
      <w:r>
        <w:fldChar w:fldCharType="separate"/>
      </w:r>
      <w:r>
        <w:t>255</w:t>
      </w:r>
      <w:r>
        <w:fldChar w:fldCharType="end"/>
      </w:r>
    </w:p>
    <w:p w14:paraId="6A3DF0F0" w14:textId="72B65112" w:rsidR="00296701" w:rsidRDefault="00296701">
      <w:pPr>
        <w:pStyle w:val="TOC4"/>
        <w:rPr>
          <w:rFonts w:asciiTheme="minorHAnsi" w:eastAsiaTheme="minorEastAsia" w:hAnsiTheme="minorHAnsi" w:cstheme="minorBidi"/>
          <w:kern w:val="2"/>
          <w:sz w:val="22"/>
          <w:szCs w:val="22"/>
          <w14:ligatures w14:val="standardContextual"/>
        </w:rPr>
      </w:pPr>
      <w:r>
        <w:t>9.2.3.122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_Toc162617348 \h </w:instrText>
      </w:r>
      <w:r>
        <w:fldChar w:fldCharType="separate"/>
      </w:r>
      <w:r>
        <w:t>255</w:t>
      </w:r>
      <w:r>
        <w:fldChar w:fldCharType="end"/>
      </w:r>
    </w:p>
    <w:p w14:paraId="65512810" w14:textId="325F52EE" w:rsidR="00296701" w:rsidRDefault="00296701">
      <w:pPr>
        <w:pStyle w:val="TOC4"/>
        <w:rPr>
          <w:rFonts w:asciiTheme="minorHAnsi" w:eastAsiaTheme="minorEastAsia" w:hAnsiTheme="minorHAnsi" w:cstheme="minorBidi"/>
          <w:kern w:val="2"/>
          <w:sz w:val="22"/>
          <w:szCs w:val="22"/>
          <w14:ligatures w14:val="standardContextual"/>
        </w:rPr>
      </w:pPr>
      <w:r>
        <w:t>9.2.3.123</w:t>
      </w:r>
      <w:r>
        <w:rPr>
          <w:rFonts w:asciiTheme="minorHAnsi" w:eastAsiaTheme="minorEastAsia" w:hAnsiTheme="minorHAnsi" w:cstheme="minorBidi"/>
          <w:kern w:val="2"/>
          <w:sz w:val="22"/>
          <w:szCs w:val="22"/>
          <w14:ligatures w14:val="standardContextual"/>
        </w:rPr>
        <w:tab/>
      </w:r>
      <w:r>
        <w:t>PNI-NPN Restricted Information</w:t>
      </w:r>
      <w:r>
        <w:tab/>
      </w:r>
      <w:r>
        <w:fldChar w:fldCharType="begin" w:fldLock="1"/>
      </w:r>
      <w:r>
        <w:instrText xml:space="preserve"> PAGEREF _Toc162617349 \h </w:instrText>
      </w:r>
      <w:r>
        <w:fldChar w:fldCharType="separate"/>
      </w:r>
      <w:r>
        <w:t>255</w:t>
      </w:r>
      <w:r>
        <w:fldChar w:fldCharType="end"/>
      </w:r>
    </w:p>
    <w:p w14:paraId="757AD7D5" w14:textId="46EBC6BC"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w:t>
      </w:r>
      <w:r w:rsidRPr="00F2277B">
        <w:rPr>
          <w:lang w:val="en-US" w:eastAsia="ja-JP"/>
        </w:rPr>
        <w:t>124</w:t>
      </w:r>
      <w:r>
        <w:rPr>
          <w:rFonts w:asciiTheme="minorHAnsi" w:eastAsiaTheme="minorEastAsia" w:hAnsiTheme="minorHAnsi" w:cstheme="minorBidi"/>
          <w:kern w:val="2"/>
          <w:sz w:val="22"/>
          <w:szCs w:val="22"/>
          <w14:ligatures w14:val="standardContextual"/>
        </w:rPr>
        <w:tab/>
      </w:r>
      <w:r w:rsidRPr="00F2277B">
        <w:rPr>
          <w:lang w:val="en-US" w:eastAsia="ja-JP"/>
        </w:rPr>
        <w:t>URI</w:t>
      </w:r>
      <w:r>
        <w:tab/>
      </w:r>
      <w:r>
        <w:fldChar w:fldCharType="begin" w:fldLock="1"/>
      </w:r>
      <w:r>
        <w:instrText xml:space="preserve"> PAGEREF _Toc162617350 \h </w:instrText>
      </w:r>
      <w:r>
        <w:fldChar w:fldCharType="separate"/>
      </w:r>
      <w:r>
        <w:t>255</w:t>
      </w:r>
      <w:r>
        <w:fldChar w:fldCharType="end"/>
      </w:r>
    </w:p>
    <w:p w14:paraId="04B70769" w14:textId="62EA3E59"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9.2.3.125</w:t>
      </w:r>
      <w:r>
        <w:rPr>
          <w:rFonts w:asciiTheme="minorHAnsi" w:eastAsiaTheme="minorEastAsia" w:hAnsiTheme="minorHAnsi" w:cstheme="minorBidi"/>
          <w:kern w:val="2"/>
          <w:sz w:val="22"/>
          <w:szCs w:val="22"/>
          <w14:ligatures w14:val="standardContextual"/>
        </w:rPr>
        <w:tab/>
      </w:r>
      <w:r>
        <w:rPr>
          <w:lang w:eastAsia="ja-JP"/>
        </w:rPr>
        <w:t>MDT Configuration</w:t>
      </w:r>
      <w:r>
        <w:tab/>
      </w:r>
      <w:r>
        <w:fldChar w:fldCharType="begin" w:fldLock="1"/>
      </w:r>
      <w:r>
        <w:instrText xml:space="preserve"> PAGEREF _Toc162617351 \h </w:instrText>
      </w:r>
      <w:r>
        <w:fldChar w:fldCharType="separate"/>
      </w:r>
      <w:r>
        <w:t>256</w:t>
      </w:r>
      <w:r>
        <w:fldChar w:fldCharType="end"/>
      </w:r>
    </w:p>
    <w:p w14:paraId="7CA3F286" w14:textId="68333B4C"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9.2.3.126</w:t>
      </w:r>
      <w:r>
        <w:rPr>
          <w:rFonts w:asciiTheme="minorHAnsi" w:eastAsiaTheme="minorEastAsia" w:hAnsiTheme="minorHAnsi" w:cstheme="minorBidi"/>
          <w:kern w:val="2"/>
          <w:sz w:val="22"/>
          <w:szCs w:val="22"/>
          <w14:ligatures w14:val="standardContextual"/>
        </w:rPr>
        <w:tab/>
      </w:r>
      <w:r>
        <w:rPr>
          <w:lang w:eastAsia="ja-JP"/>
        </w:rPr>
        <w:t>MDT Configuration-NR</w:t>
      </w:r>
      <w:r>
        <w:tab/>
      </w:r>
      <w:r>
        <w:fldChar w:fldCharType="begin" w:fldLock="1"/>
      </w:r>
      <w:r>
        <w:instrText xml:space="preserve"> PAGEREF _Toc162617352 \h </w:instrText>
      </w:r>
      <w:r>
        <w:fldChar w:fldCharType="separate"/>
      </w:r>
      <w:r>
        <w:t>256</w:t>
      </w:r>
      <w:r>
        <w:fldChar w:fldCharType="end"/>
      </w:r>
    </w:p>
    <w:p w14:paraId="389C0567" w14:textId="21818E80"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9.2.3.127</w:t>
      </w:r>
      <w:r>
        <w:rPr>
          <w:rFonts w:asciiTheme="minorHAnsi" w:eastAsiaTheme="minorEastAsia" w:hAnsiTheme="minorHAnsi" w:cstheme="minorBidi"/>
          <w:kern w:val="2"/>
          <w:sz w:val="22"/>
          <w:szCs w:val="22"/>
          <w14:ligatures w14:val="standardContextual"/>
        </w:rPr>
        <w:tab/>
      </w:r>
      <w:r>
        <w:rPr>
          <w:lang w:eastAsia="ja-JP"/>
        </w:rPr>
        <w:t>MDT Configuration-EUTRA</w:t>
      </w:r>
      <w:r>
        <w:tab/>
      </w:r>
      <w:r>
        <w:fldChar w:fldCharType="begin" w:fldLock="1"/>
      </w:r>
      <w:r>
        <w:instrText xml:space="preserve"> PAGEREF _Toc162617353 \h </w:instrText>
      </w:r>
      <w:r>
        <w:fldChar w:fldCharType="separate"/>
      </w:r>
      <w:r>
        <w:t>257</w:t>
      </w:r>
      <w:r>
        <w:fldChar w:fldCharType="end"/>
      </w:r>
    </w:p>
    <w:p w14:paraId="54880AAC" w14:textId="04F6BAC8"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9.2.3.128</w:t>
      </w:r>
      <w:r>
        <w:rPr>
          <w:rFonts w:asciiTheme="minorHAnsi" w:eastAsiaTheme="minorEastAsia" w:hAnsiTheme="minorHAnsi" w:cstheme="minorBidi"/>
          <w:kern w:val="2"/>
          <w:sz w:val="22"/>
          <w:szCs w:val="22"/>
          <w14:ligatures w14:val="standardContextual"/>
        </w:rPr>
        <w:tab/>
      </w:r>
      <w:r>
        <w:rPr>
          <w:lang w:eastAsia="ja-JP"/>
        </w:rPr>
        <w:t>M1 Configuration</w:t>
      </w:r>
      <w:r>
        <w:tab/>
      </w:r>
      <w:r>
        <w:fldChar w:fldCharType="begin" w:fldLock="1"/>
      </w:r>
      <w:r>
        <w:instrText xml:space="preserve"> PAGEREF _Toc162617354 \h </w:instrText>
      </w:r>
      <w:r>
        <w:fldChar w:fldCharType="separate"/>
      </w:r>
      <w:r>
        <w:t>258</w:t>
      </w:r>
      <w:r>
        <w:fldChar w:fldCharType="end"/>
      </w:r>
    </w:p>
    <w:p w14:paraId="020E428D" w14:textId="6EF671E8"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9.2.3.129</w:t>
      </w:r>
      <w:r>
        <w:rPr>
          <w:rFonts w:asciiTheme="minorHAnsi" w:eastAsiaTheme="minorEastAsia" w:hAnsiTheme="minorHAnsi" w:cstheme="minorBidi"/>
          <w:kern w:val="2"/>
          <w:sz w:val="22"/>
          <w:szCs w:val="22"/>
          <w14:ligatures w14:val="standardContextual"/>
        </w:rPr>
        <w:tab/>
      </w:r>
      <w:r>
        <w:rPr>
          <w:lang w:eastAsia="ja-JP"/>
        </w:rPr>
        <w:t>M4 Configuration</w:t>
      </w:r>
      <w:r>
        <w:tab/>
      </w:r>
      <w:r>
        <w:fldChar w:fldCharType="begin" w:fldLock="1"/>
      </w:r>
      <w:r>
        <w:instrText xml:space="preserve"> PAGEREF _Toc162617355 \h </w:instrText>
      </w:r>
      <w:r>
        <w:fldChar w:fldCharType="separate"/>
      </w:r>
      <w:r>
        <w:t>259</w:t>
      </w:r>
      <w:r>
        <w:fldChar w:fldCharType="end"/>
      </w:r>
    </w:p>
    <w:p w14:paraId="781BDB6F" w14:textId="297509BA"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9.2.3.130</w:t>
      </w:r>
      <w:r>
        <w:rPr>
          <w:rFonts w:asciiTheme="minorHAnsi" w:eastAsiaTheme="minorEastAsia" w:hAnsiTheme="minorHAnsi" w:cstheme="minorBidi"/>
          <w:kern w:val="2"/>
          <w:sz w:val="22"/>
          <w:szCs w:val="22"/>
          <w14:ligatures w14:val="standardContextual"/>
        </w:rPr>
        <w:tab/>
      </w:r>
      <w:r>
        <w:rPr>
          <w:lang w:eastAsia="ja-JP"/>
        </w:rPr>
        <w:t>M5 Configuration</w:t>
      </w:r>
      <w:r>
        <w:tab/>
      </w:r>
      <w:r>
        <w:fldChar w:fldCharType="begin" w:fldLock="1"/>
      </w:r>
      <w:r>
        <w:instrText xml:space="preserve"> PAGEREF _Toc162617356 \h </w:instrText>
      </w:r>
      <w:r>
        <w:fldChar w:fldCharType="separate"/>
      </w:r>
      <w:r>
        <w:t>259</w:t>
      </w:r>
      <w:r>
        <w:fldChar w:fldCharType="end"/>
      </w:r>
    </w:p>
    <w:p w14:paraId="5FBE24B7" w14:textId="5DA0E05D"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9.2.3.131</w:t>
      </w:r>
      <w:r>
        <w:rPr>
          <w:rFonts w:asciiTheme="minorHAnsi" w:eastAsiaTheme="minorEastAsia" w:hAnsiTheme="minorHAnsi" w:cstheme="minorBidi"/>
          <w:kern w:val="2"/>
          <w:sz w:val="22"/>
          <w:szCs w:val="22"/>
          <w14:ligatures w14:val="standardContextual"/>
        </w:rPr>
        <w:tab/>
      </w:r>
      <w:r>
        <w:rPr>
          <w:lang w:eastAsia="ja-JP"/>
        </w:rPr>
        <w:t>M6 Configuration</w:t>
      </w:r>
      <w:r>
        <w:tab/>
      </w:r>
      <w:r>
        <w:fldChar w:fldCharType="begin" w:fldLock="1"/>
      </w:r>
      <w:r>
        <w:instrText xml:space="preserve"> PAGEREF _Toc162617357 \h </w:instrText>
      </w:r>
      <w:r>
        <w:fldChar w:fldCharType="separate"/>
      </w:r>
      <w:r>
        <w:t>260</w:t>
      </w:r>
      <w:r>
        <w:fldChar w:fldCharType="end"/>
      </w:r>
    </w:p>
    <w:p w14:paraId="1C9366E9" w14:textId="7E51A4D7"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9.2.3.132</w:t>
      </w:r>
      <w:r>
        <w:rPr>
          <w:rFonts w:asciiTheme="minorHAnsi" w:eastAsiaTheme="minorEastAsia" w:hAnsiTheme="minorHAnsi" w:cstheme="minorBidi"/>
          <w:kern w:val="2"/>
          <w:sz w:val="22"/>
          <w:szCs w:val="22"/>
          <w14:ligatures w14:val="standardContextual"/>
        </w:rPr>
        <w:tab/>
      </w:r>
      <w:r>
        <w:rPr>
          <w:lang w:eastAsia="ja-JP"/>
        </w:rPr>
        <w:t>M7 Configuration</w:t>
      </w:r>
      <w:r>
        <w:tab/>
      </w:r>
      <w:r>
        <w:fldChar w:fldCharType="begin" w:fldLock="1"/>
      </w:r>
      <w:r>
        <w:instrText xml:space="preserve"> PAGEREF _Toc162617358 \h </w:instrText>
      </w:r>
      <w:r>
        <w:fldChar w:fldCharType="separate"/>
      </w:r>
      <w:r>
        <w:t>260</w:t>
      </w:r>
      <w:r>
        <w:fldChar w:fldCharType="end"/>
      </w:r>
    </w:p>
    <w:p w14:paraId="5DDFB7BC" w14:textId="4F200AC2"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9.2.3.133</w:t>
      </w:r>
      <w:r>
        <w:rPr>
          <w:rFonts w:asciiTheme="minorHAnsi" w:eastAsiaTheme="minorEastAsia" w:hAnsiTheme="minorHAnsi" w:cstheme="minorBidi"/>
          <w:kern w:val="2"/>
          <w:sz w:val="22"/>
          <w:szCs w:val="22"/>
          <w14:ligatures w14:val="standardContextual"/>
        </w:rPr>
        <w:tab/>
      </w:r>
      <w:r>
        <w:rPr>
          <w:lang w:eastAsia="ja-JP"/>
        </w:rPr>
        <w:t>MDT PLMN List</w:t>
      </w:r>
      <w:r>
        <w:tab/>
      </w:r>
      <w:r>
        <w:fldChar w:fldCharType="begin" w:fldLock="1"/>
      </w:r>
      <w:r>
        <w:instrText xml:space="preserve"> PAGEREF _Toc162617359 \h </w:instrText>
      </w:r>
      <w:r>
        <w:fldChar w:fldCharType="separate"/>
      </w:r>
      <w:r>
        <w:t>260</w:t>
      </w:r>
      <w:r>
        <w:fldChar w:fldCharType="end"/>
      </w:r>
    </w:p>
    <w:p w14:paraId="6A987EE3" w14:textId="047E304F"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9.2.3.134</w:t>
      </w:r>
      <w:r>
        <w:rPr>
          <w:rFonts w:asciiTheme="minorHAnsi" w:eastAsiaTheme="minorEastAsia" w:hAnsiTheme="minorHAnsi" w:cstheme="minorBidi"/>
          <w:kern w:val="2"/>
          <w:sz w:val="22"/>
          <w:szCs w:val="22"/>
          <w14:ligatures w14:val="standardContextual"/>
        </w:rPr>
        <w:tab/>
      </w:r>
      <w:r>
        <w:rPr>
          <w:lang w:eastAsia="ja-JP"/>
        </w:rPr>
        <w:t>Bluetooth Measurement Configuration</w:t>
      </w:r>
      <w:r>
        <w:tab/>
      </w:r>
      <w:r>
        <w:fldChar w:fldCharType="begin" w:fldLock="1"/>
      </w:r>
      <w:r>
        <w:instrText xml:space="preserve"> PAGEREF _Toc162617360 \h </w:instrText>
      </w:r>
      <w:r>
        <w:fldChar w:fldCharType="separate"/>
      </w:r>
      <w:r>
        <w:t>260</w:t>
      </w:r>
      <w:r>
        <w:fldChar w:fldCharType="end"/>
      </w:r>
    </w:p>
    <w:p w14:paraId="7748B143" w14:textId="178FD18E"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9.2.3.135</w:t>
      </w:r>
      <w:r>
        <w:rPr>
          <w:rFonts w:asciiTheme="minorHAnsi" w:eastAsiaTheme="minorEastAsia" w:hAnsiTheme="minorHAnsi" w:cstheme="minorBidi"/>
          <w:kern w:val="2"/>
          <w:sz w:val="22"/>
          <w:szCs w:val="22"/>
          <w14:ligatures w14:val="standardContextual"/>
        </w:rPr>
        <w:tab/>
      </w:r>
      <w:r>
        <w:rPr>
          <w:lang w:eastAsia="ja-JP"/>
        </w:rPr>
        <w:t>WLAN Measurement Configuration</w:t>
      </w:r>
      <w:r>
        <w:tab/>
      </w:r>
      <w:r>
        <w:fldChar w:fldCharType="begin" w:fldLock="1"/>
      </w:r>
      <w:r>
        <w:instrText xml:space="preserve"> PAGEREF _Toc162617361 \h </w:instrText>
      </w:r>
      <w:r>
        <w:fldChar w:fldCharType="separate"/>
      </w:r>
      <w:r>
        <w:t>261</w:t>
      </w:r>
      <w:r>
        <w:fldChar w:fldCharType="end"/>
      </w:r>
    </w:p>
    <w:p w14:paraId="3AC55FA3" w14:textId="7C53EAFD"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9.2.3.136</w:t>
      </w:r>
      <w:r>
        <w:rPr>
          <w:rFonts w:asciiTheme="minorHAnsi" w:eastAsiaTheme="minorEastAsia" w:hAnsiTheme="minorHAnsi" w:cstheme="minorBidi"/>
          <w:kern w:val="2"/>
          <w:sz w:val="22"/>
          <w:szCs w:val="22"/>
          <w14:ligatures w14:val="standardContextual"/>
        </w:rPr>
        <w:tab/>
      </w:r>
      <w:r>
        <w:rPr>
          <w:lang w:eastAsia="ja-JP"/>
        </w:rPr>
        <w:t>Sensor Measurement Configuration</w:t>
      </w:r>
      <w:r>
        <w:tab/>
      </w:r>
      <w:r>
        <w:fldChar w:fldCharType="begin" w:fldLock="1"/>
      </w:r>
      <w:r>
        <w:instrText xml:space="preserve"> PAGEREF _Toc162617362 \h </w:instrText>
      </w:r>
      <w:r>
        <w:fldChar w:fldCharType="separate"/>
      </w:r>
      <w:r>
        <w:t>261</w:t>
      </w:r>
      <w:r>
        <w:fldChar w:fldCharType="end"/>
      </w:r>
    </w:p>
    <w:p w14:paraId="40F2B347" w14:textId="43A24B31" w:rsidR="00296701" w:rsidRDefault="00296701">
      <w:pPr>
        <w:pStyle w:val="TOC4"/>
        <w:rPr>
          <w:rFonts w:asciiTheme="minorHAnsi" w:eastAsiaTheme="minorEastAsia" w:hAnsiTheme="minorHAnsi" w:cstheme="minorBidi"/>
          <w:kern w:val="2"/>
          <w:sz w:val="22"/>
          <w:szCs w:val="22"/>
          <w14:ligatures w14:val="standardContextual"/>
        </w:rPr>
      </w:pPr>
      <w:r>
        <w:rPr>
          <w:lang w:eastAsia="ja-JP"/>
        </w:rPr>
        <w:t>9.2.3.137</w:t>
      </w:r>
      <w:r>
        <w:rPr>
          <w:rFonts w:asciiTheme="minorHAnsi" w:eastAsiaTheme="minorEastAsia" w:hAnsiTheme="minorHAnsi" w:cstheme="minorBidi"/>
          <w:kern w:val="2"/>
          <w:sz w:val="22"/>
          <w:szCs w:val="22"/>
          <w14:ligatures w14:val="standardContextual"/>
        </w:rPr>
        <w:tab/>
      </w:r>
      <w:r>
        <w:rPr>
          <w:lang w:eastAsia="ja-JP"/>
        </w:rPr>
        <w:t>Logged Event Trigger Config</w:t>
      </w:r>
      <w:r>
        <w:tab/>
      </w:r>
      <w:r>
        <w:fldChar w:fldCharType="begin" w:fldLock="1"/>
      </w:r>
      <w:r>
        <w:instrText xml:space="preserve"> PAGEREF _Toc162617363 \h </w:instrText>
      </w:r>
      <w:r>
        <w:fldChar w:fldCharType="separate"/>
      </w:r>
      <w:r>
        <w:t>262</w:t>
      </w:r>
      <w:r>
        <w:fldChar w:fldCharType="end"/>
      </w:r>
    </w:p>
    <w:p w14:paraId="39D47413" w14:textId="559CEA0C"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9.2.3.138</w:t>
      </w:r>
      <w:r>
        <w:rPr>
          <w:rFonts w:asciiTheme="minorHAnsi" w:eastAsiaTheme="minorEastAsia" w:hAnsiTheme="minorHAnsi" w:cstheme="minorBidi"/>
          <w:kern w:val="2"/>
          <w:sz w:val="22"/>
          <w:szCs w:val="22"/>
          <w14:ligatures w14:val="standardContextual"/>
        </w:rPr>
        <w:tab/>
      </w:r>
      <w:r w:rsidRPr="00F2277B">
        <w:rPr>
          <w:rFonts w:cs="Arial"/>
          <w:lang w:eastAsia="zh-CN"/>
        </w:rPr>
        <w:t>UE Radio Capability ID</w:t>
      </w:r>
      <w:r>
        <w:tab/>
      </w:r>
      <w:r>
        <w:fldChar w:fldCharType="begin" w:fldLock="1"/>
      </w:r>
      <w:r>
        <w:instrText xml:space="preserve"> PAGEREF _Toc162617364 \h </w:instrText>
      </w:r>
      <w:r>
        <w:fldChar w:fldCharType="separate"/>
      </w:r>
      <w:r>
        <w:t>262</w:t>
      </w:r>
      <w:r>
        <w:fldChar w:fldCharType="end"/>
      </w:r>
    </w:p>
    <w:p w14:paraId="2675C91B" w14:textId="0E1B60FE"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9.2.3.139</w:t>
      </w:r>
      <w:r>
        <w:rPr>
          <w:rFonts w:asciiTheme="minorHAnsi" w:eastAsiaTheme="minorEastAsia" w:hAnsiTheme="minorHAnsi" w:cstheme="minorBidi"/>
          <w:kern w:val="2"/>
          <w:sz w:val="22"/>
          <w:szCs w:val="22"/>
          <w14:ligatures w14:val="standardContextual"/>
        </w:rPr>
        <w:tab/>
      </w:r>
      <w:r w:rsidRPr="00F2277B">
        <w:rPr>
          <w:rFonts w:eastAsia="Batang"/>
        </w:rPr>
        <w:t>Extended Slice Support List</w:t>
      </w:r>
      <w:r>
        <w:tab/>
      </w:r>
      <w:r>
        <w:fldChar w:fldCharType="begin" w:fldLock="1"/>
      </w:r>
      <w:r>
        <w:instrText xml:space="preserve"> PAGEREF _Toc162617365 \h </w:instrText>
      </w:r>
      <w:r>
        <w:fldChar w:fldCharType="separate"/>
      </w:r>
      <w:r>
        <w:t>262</w:t>
      </w:r>
      <w:r>
        <w:fldChar w:fldCharType="end"/>
      </w:r>
    </w:p>
    <w:p w14:paraId="0FB0E03C" w14:textId="132E7257"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9.2.3.140</w:t>
      </w:r>
      <w:r>
        <w:rPr>
          <w:rFonts w:asciiTheme="minorHAnsi" w:eastAsiaTheme="minorEastAsia" w:hAnsiTheme="minorHAnsi" w:cstheme="minorBidi"/>
          <w:kern w:val="2"/>
          <w:sz w:val="22"/>
          <w:szCs w:val="22"/>
          <w14:ligatures w14:val="standardContextual"/>
        </w:rPr>
        <w:tab/>
      </w:r>
      <w:r w:rsidRPr="00F2277B">
        <w:rPr>
          <w:rFonts w:eastAsia="Batang"/>
        </w:rPr>
        <w:t>Area Scope of Neighbour Cells</w:t>
      </w:r>
      <w:r>
        <w:tab/>
      </w:r>
      <w:r>
        <w:fldChar w:fldCharType="begin" w:fldLock="1"/>
      </w:r>
      <w:r>
        <w:instrText xml:space="preserve"> PAGEREF _Toc162617366 \h </w:instrText>
      </w:r>
      <w:r>
        <w:fldChar w:fldCharType="separate"/>
      </w:r>
      <w:r>
        <w:t>263</w:t>
      </w:r>
      <w:r>
        <w:fldChar w:fldCharType="end"/>
      </w:r>
    </w:p>
    <w:p w14:paraId="0F9725F5" w14:textId="517BC6C5" w:rsidR="00296701" w:rsidRDefault="00296701">
      <w:pPr>
        <w:pStyle w:val="TOC4"/>
        <w:rPr>
          <w:rFonts w:asciiTheme="minorHAnsi" w:eastAsiaTheme="minorEastAsia" w:hAnsiTheme="minorHAnsi" w:cstheme="minorBidi"/>
          <w:kern w:val="2"/>
          <w:sz w:val="22"/>
          <w:szCs w:val="22"/>
          <w14:ligatures w14:val="standardContextual"/>
        </w:rPr>
      </w:pPr>
      <w:r>
        <w:t>9.2.3.</w:t>
      </w:r>
      <w:r w:rsidRPr="00F2277B">
        <w:rPr>
          <w:lang w:val="en-US"/>
        </w:rPr>
        <w:t>141</w:t>
      </w:r>
      <w:r>
        <w:rPr>
          <w:rFonts w:asciiTheme="minorHAnsi" w:eastAsiaTheme="minorEastAsia" w:hAnsiTheme="minorHAnsi" w:cstheme="minorBidi"/>
          <w:kern w:val="2"/>
          <w:sz w:val="22"/>
          <w:szCs w:val="22"/>
          <w14:ligatures w14:val="standardContextual"/>
        </w:rPr>
        <w:tab/>
      </w:r>
      <w:r>
        <w:t>Extended UE Identity Index Value</w:t>
      </w:r>
      <w:r>
        <w:tab/>
      </w:r>
      <w:r>
        <w:fldChar w:fldCharType="begin" w:fldLock="1"/>
      </w:r>
      <w:r>
        <w:instrText xml:space="preserve"> PAGEREF _Toc162617367 \h </w:instrText>
      </w:r>
      <w:r>
        <w:fldChar w:fldCharType="separate"/>
      </w:r>
      <w:r>
        <w:t>263</w:t>
      </w:r>
      <w:r>
        <w:fldChar w:fldCharType="end"/>
      </w:r>
    </w:p>
    <w:p w14:paraId="3497D869" w14:textId="64298C64" w:rsidR="00296701" w:rsidRDefault="00296701">
      <w:pPr>
        <w:pStyle w:val="TOC4"/>
        <w:rPr>
          <w:rFonts w:asciiTheme="minorHAnsi" w:eastAsiaTheme="minorEastAsia" w:hAnsiTheme="minorHAnsi" w:cstheme="minorBidi"/>
          <w:kern w:val="2"/>
          <w:sz w:val="22"/>
          <w:szCs w:val="22"/>
          <w14:ligatures w14:val="standardContextual"/>
        </w:rPr>
      </w:pPr>
      <w:r w:rsidRPr="00F2277B">
        <w:rPr>
          <w:rFonts w:eastAsia="Batang"/>
        </w:rPr>
        <w:t>9.2.3.</w:t>
      </w:r>
      <w:r w:rsidRPr="00F2277B">
        <w:rPr>
          <w:rFonts w:eastAsia="Batang"/>
          <w:lang w:val="en-US"/>
        </w:rPr>
        <w:t>142</w:t>
      </w:r>
      <w:r>
        <w:rPr>
          <w:rFonts w:asciiTheme="minorHAnsi" w:eastAsiaTheme="minorEastAsia" w:hAnsiTheme="minorHAnsi" w:cstheme="minorBidi"/>
          <w:kern w:val="2"/>
          <w:sz w:val="22"/>
          <w:szCs w:val="22"/>
          <w14:ligatures w14:val="standardContextual"/>
        </w:rPr>
        <w:tab/>
      </w:r>
      <w:r w:rsidRPr="00F2277B">
        <w:rPr>
          <w:rFonts w:eastAsia="Batang"/>
        </w:rPr>
        <w:t>Paging eDRX Information</w:t>
      </w:r>
      <w:r>
        <w:tab/>
      </w:r>
      <w:r>
        <w:fldChar w:fldCharType="begin" w:fldLock="1"/>
      </w:r>
      <w:r>
        <w:instrText xml:space="preserve"> PAGEREF _Toc162617368 \h </w:instrText>
      </w:r>
      <w:r>
        <w:fldChar w:fldCharType="separate"/>
      </w:r>
      <w:r>
        <w:t>263</w:t>
      </w:r>
      <w:r>
        <w:fldChar w:fldCharType="end"/>
      </w:r>
    </w:p>
    <w:p w14:paraId="4055F4A8" w14:textId="111346E4" w:rsidR="00296701" w:rsidRDefault="00296701">
      <w:pPr>
        <w:pStyle w:val="TOC4"/>
        <w:rPr>
          <w:rFonts w:asciiTheme="minorHAnsi" w:eastAsiaTheme="minorEastAsia" w:hAnsiTheme="minorHAnsi" w:cstheme="minorBidi"/>
          <w:kern w:val="2"/>
          <w:sz w:val="22"/>
          <w:szCs w:val="22"/>
          <w14:ligatures w14:val="standardContextual"/>
        </w:rPr>
      </w:pPr>
      <w:r>
        <w:t>9.2.3.143</w:t>
      </w:r>
      <w:r>
        <w:rPr>
          <w:rFonts w:asciiTheme="minorHAnsi" w:eastAsiaTheme="minorEastAsia" w:hAnsiTheme="minorHAnsi" w:cstheme="minorBidi"/>
          <w:kern w:val="2"/>
          <w:sz w:val="22"/>
          <w:szCs w:val="22"/>
          <w14:ligatures w14:val="standardContextual"/>
        </w:rPr>
        <w:tab/>
      </w:r>
      <w:r>
        <w:t>UE Specific DRX</w:t>
      </w:r>
      <w:r>
        <w:tab/>
      </w:r>
      <w:r>
        <w:fldChar w:fldCharType="begin" w:fldLock="1"/>
      </w:r>
      <w:r>
        <w:instrText xml:space="preserve"> PAGEREF _Toc162617369 \h </w:instrText>
      </w:r>
      <w:r>
        <w:fldChar w:fldCharType="separate"/>
      </w:r>
      <w:r>
        <w:t>264</w:t>
      </w:r>
      <w:r>
        <w:fldChar w:fldCharType="end"/>
      </w:r>
    </w:p>
    <w:p w14:paraId="3C97B9EE" w14:textId="49666354" w:rsidR="00296701" w:rsidRDefault="00296701">
      <w:pPr>
        <w:pStyle w:val="TOC4"/>
        <w:rPr>
          <w:rFonts w:asciiTheme="minorHAnsi" w:eastAsiaTheme="minorEastAsia" w:hAnsiTheme="minorHAnsi" w:cstheme="minorBidi"/>
          <w:kern w:val="2"/>
          <w:sz w:val="22"/>
          <w:szCs w:val="22"/>
          <w14:ligatures w14:val="standardContextual"/>
        </w:rPr>
      </w:pPr>
      <w:r>
        <w:t>9.2.3.144</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_Toc162617370 \h </w:instrText>
      </w:r>
      <w:r>
        <w:fldChar w:fldCharType="separate"/>
      </w:r>
      <w:r>
        <w:t>264</w:t>
      </w:r>
      <w:r>
        <w:fldChar w:fldCharType="end"/>
      </w:r>
    </w:p>
    <w:p w14:paraId="23C4C4B1" w14:textId="55A4E94B" w:rsidR="00296701" w:rsidRDefault="00296701">
      <w:pPr>
        <w:pStyle w:val="TOC4"/>
        <w:rPr>
          <w:rFonts w:asciiTheme="minorHAnsi" w:eastAsiaTheme="minorEastAsia" w:hAnsiTheme="minorHAnsi" w:cstheme="minorBidi"/>
          <w:kern w:val="2"/>
          <w:sz w:val="22"/>
          <w:szCs w:val="22"/>
          <w14:ligatures w14:val="standardContextual"/>
        </w:rPr>
      </w:pPr>
      <w:r>
        <w:t>9.</w:t>
      </w:r>
      <w:r>
        <w:rPr>
          <w:lang w:eastAsia="zh-CN"/>
        </w:rPr>
        <w:t>2</w:t>
      </w:r>
      <w:r>
        <w:t>.3.</w:t>
      </w:r>
      <w:r w:rsidRPr="00F2277B">
        <w:rPr>
          <w:lang w:val="en-US" w:eastAsia="zh-CN"/>
        </w:rPr>
        <w:t>144a</w:t>
      </w:r>
      <w:r>
        <w:rPr>
          <w:rFonts w:asciiTheme="minorHAnsi" w:eastAsiaTheme="minorEastAsia" w:hAnsiTheme="minorHAnsi" w:cstheme="minorBidi"/>
          <w:kern w:val="2"/>
          <w:sz w:val="22"/>
          <w:szCs w:val="22"/>
          <w14:ligatures w14:val="standardContextual"/>
        </w:rPr>
        <w:tab/>
      </w:r>
      <w:r w:rsidRPr="00F2277B">
        <w:rPr>
          <w:lang w:val="en-US" w:eastAsia="zh-CN"/>
        </w:rPr>
        <w:t>Hashed UE Identity Index Value</w:t>
      </w:r>
      <w:r>
        <w:tab/>
      </w:r>
      <w:r>
        <w:fldChar w:fldCharType="begin" w:fldLock="1"/>
      </w:r>
      <w:r>
        <w:instrText xml:space="preserve"> PAGEREF _Toc162617371 \h </w:instrText>
      </w:r>
      <w:r>
        <w:fldChar w:fldCharType="separate"/>
      </w:r>
      <w:r>
        <w:t>264</w:t>
      </w:r>
      <w:r>
        <w:fldChar w:fldCharType="end"/>
      </w:r>
    </w:p>
    <w:p w14:paraId="4EBA7CFD" w14:textId="68157DF2" w:rsidR="00296701" w:rsidRDefault="00296701">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Message and Information Element Abstract Syntax (with ASN.1)</w:t>
      </w:r>
      <w:r>
        <w:tab/>
      </w:r>
      <w:r>
        <w:fldChar w:fldCharType="begin" w:fldLock="1"/>
      </w:r>
      <w:r>
        <w:instrText xml:space="preserve"> PAGEREF _Toc162617372 \h </w:instrText>
      </w:r>
      <w:r>
        <w:fldChar w:fldCharType="separate"/>
      </w:r>
      <w:r>
        <w:t>265</w:t>
      </w:r>
      <w:r>
        <w:fldChar w:fldCharType="end"/>
      </w:r>
    </w:p>
    <w:p w14:paraId="6359C2B6" w14:textId="07F1D75C" w:rsidR="00296701" w:rsidRDefault="00296701">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_Toc162617373 \h </w:instrText>
      </w:r>
      <w:r>
        <w:fldChar w:fldCharType="separate"/>
      </w:r>
      <w:r>
        <w:t>265</w:t>
      </w:r>
      <w:r>
        <w:fldChar w:fldCharType="end"/>
      </w:r>
    </w:p>
    <w:p w14:paraId="058FA0EE" w14:textId="1E66F11A" w:rsidR="00296701" w:rsidRDefault="00296701">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_Toc162617374 \h </w:instrText>
      </w:r>
      <w:r>
        <w:fldChar w:fldCharType="separate"/>
      </w:r>
      <w:r>
        <w:t>265</w:t>
      </w:r>
      <w:r>
        <w:fldChar w:fldCharType="end"/>
      </w:r>
    </w:p>
    <w:p w14:paraId="721D71A5" w14:textId="53ADD753" w:rsidR="00296701" w:rsidRDefault="00296701">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_Toc162617375 \h </w:instrText>
      </w:r>
      <w:r>
        <w:fldChar w:fldCharType="separate"/>
      </w:r>
      <w:r>
        <w:t>266</w:t>
      </w:r>
      <w:r>
        <w:fldChar w:fldCharType="end"/>
      </w:r>
    </w:p>
    <w:p w14:paraId="6E9DC711" w14:textId="0A1E720C" w:rsidR="00296701" w:rsidRDefault="00296701">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_Toc162617376 \h </w:instrText>
      </w:r>
      <w:r>
        <w:fldChar w:fldCharType="separate"/>
      </w:r>
      <w:r>
        <w:t>276</w:t>
      </w:r>
      <w:r>
        <w:fldChar w:fldCharType="end"/>
      </w:r>
    </w:p>
    <w:p w14:paraId="35EAC865" w14:textId="271FA188" w:rsidR="00296701" w:rsidRDefault="00296701">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_Toc162617377 \h </w:instrText>
      </w:r>
      <w:r>
        <w:fldChar w:fldCharType="separate"/>
      </w:r>
      <w:r>
        <w:t>324</w:t>
      </w:r>
      <w:r>
        <w:fldChar w:fldCharType="end"/>
      </w:r>
    </w:p>
    <w:p w14:paraId="0B168FDB" w14:textId="3FD28067" w:rsidR="00296701" w:rsidRDefault="00296701">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_Toc162617378 \h </w:instrText>
      </w:r>
      <w:r>
        <w:fldChar w:fldCharType="separate"/>
      </w:r>
      <w:r>
        <w:t>433</w:t>
      </w:r>
      <w:r>
        <w:fldChar w:fldCharType="end"/>
      </w:r>
    </w:p>
    <w:p w14:paraId="7B996AC5" w14:textId="70F0320B" w:rsidR="00296701" w:rsidRDefault="00296701">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_Toc162617379 \h </w:instrText>
      </w:r>
      <w:r>
        <w:fldChar w:fldCharType="separate"/>
      </w:r>
      <w:r>
        <w:t>434</w:t>
      </w:r>
      <w:r>
        <w:fldChar w:fldCharType="end"/>
      </w:r>
    </w:p>
    <w:p w14:paraId="47A1F9D5" w14:textId="0BE03E54" w:rsidR="00296701" w:rsidRDefault="00296701">
      <w:pPr>
        <w:pStyle w:val="TOC3"/>
        <w:rPr>
          <w:rFonts w:asciiTheme="minorHAnsi" w:eastAsiaTheme="minorEastAsia" w:hAnsiTheme="minorHAnsi" w:cstheme="minorBidi"/>
          <w:kern w:val="2"/>
          <w:sz w:val="22"/>
          <w:szCs w:val="22"/>
          <w14:ligatures w14:val="standardContextual"/>
        </w:rPr>
      </w:pPr>
      <w:r>
        <w:t>9.3.8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_Toc162617380 \h </w:instrText>
      </w:r>
      <w:r>
        <w:fldChar w:fldCharType="separate"/>
      </w:r>
      <w:r>
        <w:t>442</w:t>
      </w:r>
      <w:r>
        <w:fldChar w:fldCharType="end"/>
      </w:r>
    </w:p>
    <w:p w14:paraId="2BFA3A5F" w14:textId="597A71A4" w:rsidR="00296701" w:rsidRDefault="00296701">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_Toc162617381 \h </w:instrText>
      </w:r>
      <w:r>
        <w:fldChar w:fldCharType="separate"/>
      </w:r>
      <w:r>
        <w:t>446</w:t>
      </w:r>
      <w:r>
        <w:fldChar w:fldCharType="end"/>
      </w:r>
    </w:p>
    <w:p w14:paraId="399E07C2" w14:textId="45B96E8E" w:rsidR="00296701" w:rsidRDefault="00296701">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_Toc162617382 \h </w:instrText>
      </w:r>
      <w:r>
        <w:fldChar w:fldCharType="separate"/>
      </w:r>
      <w:r>
        <w:t>446</w:t>
      </w:r>
      <w:r>
        <w:fldChar w:fldCharType="end"/>
      </w:r>
    </w:p>
    <w:p w14:paraId="7E9C6E9F" w14:textId="327DECEC" w:rsidR="00296701" w:rsidRDefault="00296701">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_Toc162617383 \h </w:instrText>
      </w:r>
      <w:r>
        <w:fldChar w:fldCharType="separate"/>
      </w:r>
      <w:r>
        <w:t>446</w:t>
      </w:r>
      <w:r>
        <w:fldChar w:fldCharType="end"/>
      </w:r>
    </w:p>
    <w:p w14:paraId="524CBF19" w14:textId="23F7622A" w:rsidR="00296701" w:rsidRDefault="00296701">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_Toc162617384 \h </w:instrText>
      </w:r>
      <w:r>
        <w:fldChar w:fldCharType="separate"/>
      </w:r>
      <w:r>
        <w:t>447</w:t>
      </w:r>
      <w:r>
        <w:fldChar w:fldCharType="end"/>
      </w:r>
    </w:p>
    <w:p w14:paraId="3E47A9E5" w14:textId="654C0D4D" w:rsidR="00080512" w:rsidRPr="00FD0425" w:rsidRDefault="008C2A11">
      <w:r>
        <w:rPr>
          <w:noProof/>
          <w:sz w:val="22"/>
        </w:rPr>
        <w:fldChar w:fldCharType="end"/>
      </w:r>
    </w:p>
    <w:p w14:paraId="5E4D8E15" w14:textId="77777777" w:rsidR="00080512" w:rsidRPr="00FD0425" w:rsidRDefault="00080512">
      <w:pPr>
        <w:pStyle w:val="Heading1"/>
      </w:pPr>
      <w:bookmarkStart w:id="7" w:name="_CRForeword"/>
      <w:bookmarkEnd w:id="7"/>
      <w:r w:rsidRPr="00FD0425">
        <w:br w:type="page"/>
      </w:r>
      <w:bookmarkStart w:id="8" w:name="_Toc20955030"/>
      <w:bookmarkStart w:id="9" w:name="_Toc29991217"/>
      <w:bookmarkStart w:id="10" w:name="_Toc36555617"/>
      <w:bookmarkStart w:id="11" w:name="_Toc44497280"/>
      <w:bookmarkStart w:id="12" w:name="_Toc45107668"/>
      <w:bookmarkStart w:id="13" w:name="_Toc45901288"/>
      <w:bookmarkStart w:id="14" w:name="_Toc51850367"/>
      <w:bookmarkStart w:id="15" w:name="_Toc56693370"/>
      <w:bookmarkStart w:id="16" w:name="_Toc64446913"/>
      <w:bookmarkStart w:id="17" w:name="_Toc66286407"/>
      <w:bookmarkStart w:id="18" w:name="_Toc74151102"/>
      <w:bookmarkStart w:id="19" w:name="_Toc88653574"/>
      <w:bookmarkStart w:id="20" w:name="_Toc97903930"/>
      <w:bookmarkStart w:id="21" w:name="_Toc105174971"/>
      <w:bookmarkStart w:id="22" w:name="_Toc113826001"/>
      <w:bookmarkStart w:id="23" w:name="_Toc162616840"/>
      <w:r w:rsidRPr="00FD0425">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bookmarkStart w:id="24" w:name="_CR1"/>
      <w:bookmarkEnd w:id="24"/>
      <w:r w:rsidRPr="00FD0425">
        <w:br w:type="page"/>
      </w:r>
      <w:bookmarkStart w:id="25" w:name="_Toc20955031"/>
      <w:bookmarkStart w:id="26" w:name="_Toc29991218"/>
      <w:bookmarkStart w:id="27" w:name="_Toc36555618"/>
      <w:bookmarkStart w:id="28" w:name="_Toc44497281"/>
      <w:bookmarkStart w:id="29" w:name="_Toc45107669"/>
      <w:bookmarkStart w:id="30" w:name="_Toc45901289"/>
      <w:bookmarkStart w:id="31" w:name="_Toc51850368"/>
      <w:bookmarkStart w:id="32" w:name="_Toc56693371"/>
      <w:bookmarkStart w:id="33" w:name="_Toc64446914"/>
      <w:bookmarkStart w:id="34" w:name="_Toc66286408"/>
      <w:bookmarkStart w:id="35" w:name="_Toc74151103"/>
      <w:bookmarkStart w:id="36" w:name="_Toc88653575"/>
      <w:bookmarkStart w:id="37" w:name="_Toc97903931"/>
      <w:bookmarkStart w:id="38" w:name="_Toc105174972"/>
      <w:bookmarkStart w:id="39" w:name="_Toc113826002"/>
      <w:bookmarkStart w:id="40" w:name="historyclause"/>
      <w:bookmarkStart w:id="41" w:name="_Toc162616841"/>
      <w:r w:rsidR="00F02090" w:rsidRPr="00FD0425">
        <w:t>1</w:t>
      </w:r>
      <w:r w:rsidR="00F02090" w:rsidRPr="00FD0425">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1"/>
    </w:p>
    <w:p w14:paraId="12E09151" w14:textId="77777777" w:rsidR="00F02090" w:rsidRPr="00FD0425" w:rsidRDefault="00F02090" w:rsidP="00F02090">
      <w:bookmarkStart w:id="42"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43" w:name="_CR2"/>
      <w:bookmarkStart w:id="44" w:name="_Toc20955032"/>
      <w:bookmarkStart w:id="45" w:name="_Toc29991219"/>
      <w:bookmarkStart w:id="46" w:name="_Toc36555619"/>
      <w:bookmarkStart w:id="47" w:name="_Toc44497282"/>
      <w:bookmarkStart w:id="48" w:name="_Toc45107670"/>
      <w:bookmarkStart w:id="49" w:name="_Toc45901290"/>
      <w:bookmarkStart w:id="50" w:name="_Toc51850369"/>
      <w:bookmarkStart w:id="51" w:name="_Toc56693372"/>
      <w:bookmarkStart w:id="52" w:name="_Toc64446915"/>
      <w:bookmarkStart w:id="53" w:name="_Toc66286409"/>
      <w:bookmarkStart w:id="54" w:name="_Toc74151104"/>
      <w:bookmarkStart w:id="55" w:name="_Toc88653576"/>
      <w:bookmarkStart w:id="56" w:name="_Toc97903932"/>
      <w:bookmarkStart w:id="57" w:name="_Toc105174973"/>
      <w:bookmarkStart w:id="58" w:name="_Toc113826003"/>
      <w:bookmarkStart w:id="59" w:name="_Hlk512610705"/>
      <w:bookmarkStart w:id="60" w:name="_Toc162616842"/>
      <w:bookmarkEnd w:id="42"/>
      <w:bookmarkEnd w:id="43"/>
      <w:r w:rsidRPr="00FD0425">
        <w:t>2</w:t>
      </w:r>
      <w:r w:rsidRPr="00FD0425">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60"/>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61" w:name="OLE_LINK2"/>
      <w:bookmarkStart w:id="62" w:name="OLE_LINK3"/>
      <w:bookmarkStart w:id="63" w:name="OLE_LINK4"/>
      <w:bookmarkStart w:id="64"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61"/>
    <w:bookmarkEnd w:id="62"/>
    <w:bookmarkEnd w:id="63"/>
    <w:bookmarkEnd w:id="64"/>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9"/>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65"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66" w:name="_Hlk44418285"/>
      <w:bookmarkEnd w:id="65"/>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66"/>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46DF44E4" w:rsidR="00C06B51" w:rsidRPr="00FD0425" w:rsidRDefault="00C06B51" w:rsidP="00C06B51">
      <w:pPr>
        <w:pStyle w:val="EX"/>
      </w:pPr>
      <w:r w:rsidRPr="00FD0425">
        <w:t>[</w:t>
      </w:r>
      <w:r>
        <w:t>4</w:t>
      </w:r>
      <w:r w:rsidR="00845471">
        <w:t>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7" w:name="_CR3"/>
      <w:bookmarkStart w:id="68" w:name="_Toc20955033"/>
      <w:bookmarkStart w:id="69" w:name="_Toc29991220"/>
      <w:bookmarkStart w:id="70" w:name="_Toc36555620"/>
      <w:bookmarkStart w:id="71" w:name="_Toc44497283"/>
      <w:bookmarkStart w:id="72" w:name="_Toc45107671"/>
      <w:bookmarkStart w:id="73" w:name="_Toc45901291"/>
      <w:bookmarkStart w:id="74" w:name="_Toc51850370"/>
      <w:bookmarkStart w:id="75" w:name="_Toc56693373"/>
      <w:bookmarkStart w:id="76" w:name="_Toc64446916"/>
      <w:bookmarkStart w:id="77" w:name="_Toc66286410"/>
      <w:bookmarkStart w:id="78" w:name="_Toc74151105"/>
      <w:bookmarkStart w:id="79" w:name="_Toc88653577"/>
      <w:bookmarkStart w:id="80" w:name="_Toc97903933"/>
      <w:bookmarkStart w:id="81" w:name="_Toc105174974"/>
      <w:bookmarkStart w:id="82" w:name="_Toc113826004"/>
      <w:bookmarkStart w:id="83" w:name="_Toc162616843"/>
      <w:bookmarkEnd w:id="67"/>
      <w:r w:rsidRPr="00FD0425">
        <w:t>3</w:t>
      </w:r>
      <w:r w:rsidRPr="00FD0425">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3CBB83C" w14:textId="77777777" w:rsidR="00F02090" w:rsidRPr="00FD0425" w:rsidRDefault="00F02090" w:rsidP="00F02090">
      <w:pPr>
        <w:pStyle w:val="Heading2"/>
      </w:pPr>
      <w:bookmarkStart w:id="84" w:name="_CR3_1"/>
      <w:bookmarkStart w:id="85" w:name="_Toc20955034"/>
      <w:bookmarkStart w:id="86" w:name="_Toc29991221"/>
      <w:bookmarkStart w:id="87" w:name="_Toc36555621"/>
      <w:bookmarkStart w:id="88" w:name="_Toc44497284"/>
      <w:bookmarkStart w:id="89" w:name="_Toc45107672"/>
      <w:bookmarkStart w:id="90" w:name="_Toc45901292"/>
      <w:bookmarkStart w:id="91" w:name="_Toc51850371"/>
      <w:bookmarkStart w:id="92" w:name="_Toc56693374"/>
      <w:bookmarkStart w:id="93" w:name="_Toc64446917"/>
      <w:bookmarkStart w:id="94" w:name="_Toc66286411"/>
      <w:bookmarkStart w:id="95" w:name="_Toc74151106"/>
      <w:bookmarkStart w:id="96" w:name="_Toc88653578"/>
      <w:bookmarkStart w:id="97" w:name="_Toc97903934"/>
      <w:bookmarkStart w:id="98" w:name="_Toc105174975"/>
      <w:bookmarkStart w:id="99" w:name="_Toc113826005"/>
      <w:bookmarkStart w:id="100" w:name="_Toc162616844"/>
      <w:bookmarkEnd w:id="84"/>
      <w:r w:rsidRPr="00FD0425">
        <w:t>3.1</w:t>
      </w:r>
      <w:r w:rsidRPr="00FD0425">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967C956" w14:textId="77777777" w:rsidR="00F02090" w:rsidRPr="00FD0425" w:rsidRDefault="00F02090" w:rsidP="00F02090">
      <w:r w:rsidRPr="00FD0425">
        <w:t xml:space="preserve">For the purposes of the present document, the terms and definitions given in </w:t>
      </w:r>
      <w:bookmarkStart w:id="101" w:name="OLE_LINK6"/>
      <w:bookmarkStart w:id="102" w:name="OLE_LINK7"/>
      <w:bookmarkStart w:id="103" w:name="OLE_LINK8"/>
      <w:r w:rsidRPr="00FD0425">
        <w:t xml:space="preserve">3GPP </w:t>
      </w:r>
      <w:bookmarkEnd w:id="101"/>
      <w:bookmarkEnd w:id="102"/>
      <w:bookmarkEnd w:id="103"/>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104" w:name="_Toc20955035"/>
      <w:bookmarkStart w:id="105" w:name="_Toc29991222"/>
      <w:bookmarkStart w:id="106"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107" w:name="_CR3_2"/>
      <w:bookmarkStart w:id="108" w:name="_Toc44497285"/>
      <w:bookmarkStart w:id="109" w:name="_Toc45107673"/>
      <w:bookmarkStart w:id="110" w:name="_Toc45901293"/>
      <w:bookmarkStart w:id="111" w:name="_Toc51850372"/>
      <w:bookmarkStart w:id="112" w:name="_Toc56693375"/>
      <w:bookmarkStart w:id="113" w:name="_Toc64446918"/>
      <w:bookmarkStart w:id="114" w:name="_Toc66286412"/>
      <w:bookmarkStart w:id="115" w:name="_Toc74151107"/>
      <w:bookmarkStart w:id="116" w:name="_Toc88653579"/>
      <w:bookmarkStart w:id="117" w:name="_Toc97903935"/>
      <w:bookmarkStart w:id="118" w:name="_Toc105174976"/>
      <w:bookmarkStart w:id="119" w:name="_Toc113826006"/>
      <w:bookmarkStart w:id="120" w:name="_Toc162616845"/>
      <w:bookmarkEnd w:id="107"/>
      <w:r w:rsidRPr="00FD0425">
        <w:t>3.2</w:t>
      </w:r>
      <w:r w:rsidRPr="00FD0425">
        <w:tab/>
        <w:t>Abbreviations</w:t>
      </w:r>
      <w:bookmarkEnd w:id="104"/>
      <w:bookmarkEnd w:id="105"/>
      <w:bookmarkEnd w:id="106"/>
      <w:bookmarkEnd w:id="108"/>
      <w:bookmarkEnd w:id="109"/>
      <w:bookmarkEnd w:id="110"/>
      <w:bookmarkEnd w:id="111"/>
      <w:bookmarkEnd w:id="112"/>
      <w:bookmarkEnd w:id="113"/>
      <w:bookmarkEnd w:id="114"/>
      <w:bookmarkEnd w:id="115"/>
      <w:bookmarkEnd w:id="116"/>
      <w:bookmarkEnd w:id="117"/>
      <w:bookmarkEnd w:id="118"/>
      <w:bookmarkEnd w:id="119"/>
      <w:bookmarkEnd w:id="12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21" w:name="_CR4"/>
      <w:bookmarkStart w:id="122" w:name="_Toc20955036"/>
      <w:bookmarkStart w:id="123" w:name="_Toc29991223"/>
      <w:bookmarkStart w:id="124" w:name="_Toc36555623"/>
      <w:bookmarkStart w:id="125" w:name="_Toc44497286"/>
      <w:bookmarkStart w:id="126" w:name="_Toc45107674"/>
      <w:bookmarkStart w:id="127" w:name="_Toc45901294"/>
      <w:bookmarkStart w:id="128" w:name="_Toc51850373"/>
      <w:bookmarkStart w:id="129" w:name="_Toc56693376"/>
      <w:bookmarkStart w:id="130" w:name="_Toc64446919"/>
      <w:bookmarkStart w:id="131" w:name="_Toc66286413"/>
      <w:bookmarkStart w:id="132" w:name="_Toc74151108"/>
      <w:bookmarkStart w:id="133" w:name="_Toc88653580"/>
      <w:bookmarkStart w:id="134" w:name="_Toc97903936"/>
      <w:bookmarkStart w:id="135" w:name="_Toc105174977"/>
      <w:bookmarkStart w:id="136" w:name="_Toc113826007"/>
      <w:bookmarkStart w:id="137" w:name="_Toc162616846"/>
      <w:bookmarkEnd w:id="121"/>
      <w:r w:rsidRPr="00FD0425">
        <w:t>4</w:t>
      </w:r>
      <w:r w:rsidRPr="00FD0425">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8F76A75" w14:textId="77777777" w:rsidR="00F02090" w:rsidRPr="00FD0425" w:rsidRDefault="00F02090" w:rsidP="00F02090">
      <w:pPr>
        <w:pStyle w:val="Heading2"/>
      </w:pPr>
      <w:bookmarkStart w:id="138" w:name="_CR4_1"/>
      <w:bookmarkStart w:id="139" w:name="_Toc20955037"/>
      <w:bookmarkStart w:id="140" w:name="_Toc29991224"/>
      <w:bookmarkStart w:id="141" w:name="_Toc36555624"/>
      <w:bookmarkStart w:id="142" w:name="_Toc44497287"/>
      <w:bookmarkStart w:id="143" w:name="_Toc45107675"/>
      <w:bookmarkStart w:id="144" w:name="_Toc45901295"/>
      <w:bookmarkStart w:id="145" w:name="_Toc51850374"/>
      <w:bookmarkStart w:id="146" w:name="_Toc56693377"/>
      <w:bookmarkStart w:id="147" w:name="_Toc64446920"/>
      <w:bookmarkStart w:id="148" w:name="_Toc66286414"/>
      <w:bookmarkStart w:id="149" w:name="_Toc74151109"/>
      <w:bookmarkStart w:id="150" w:name="_Toc88653581"/>
      <w:bookmarkStart w:id="151" w:name="_Toc97903937"/>
      <w:bookmarkStart w:id="152" w:name="_Toc105174978"/>
      <w:bookmarkStart w:id="153" w:name="_Toc113826008"/>
      <w:bookmarkStart w:id="154" w:name="_Toc162616847"/>
      <w:bookmarkEnd w:id="138"/>
      <w:r w:rsidRPr="00FD0425">
        <w:t>4.1</w:t>
      </w:r>
      <w:r w:rsidRPr="00FD0425">
        <w:tab/>
        <w:t>Procedure specification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55" w:name="_CR4_2"/>
      <w:bookmarkStart w:id="156" w:name="_Toc20955038"/>
      <w:bookmarkStart w:id="157" w:name="_Toc29991225"/>
      <w:bookmarkStart w:id="158" w:name="_Toc36555625"/>
      <w:bookmarkStart w:id="159" w:name="_Toc44497288"/>
      <w:bookmarkStart w:id="160" w:name="_Toc45107676"/>
      <w:bookmarkStart w:id="161" w:name="_Toc45901296"/>
      <w:bookmarkStart w:id="162" w:name="_Toc51850375"/>
      <w:bookmarkStart w:id="163" w:name="_Toc56693378"/>
      <w:bookmarkStart w:id="164" w:name="_Toc64446921"/>
      <w:bookmarkStart w:id="165" w:name="_Toc66286415"/>
      <w:bookmarkStart w:id="166" w:name="_Toc74151110"/>
      <w:bookmarkStart w:id="167" w:name="_Toc88653582"/>
      <w:bookmarkStart w:id="168" w:name="_Toc97903938"/>
      <w:bookmarkStart w:id="169" w:name="_Toc105174979"/>
      <w:bookmarkStart w:id="170" w:name="_Toc113826009"/>
      <w:bookmarkStart w:id="171" w:name="_Toc162616848"/>
      <w:bookmarkEnd w:id="155"/>
      <w:r w:rsidRPr="00FD0425">
        <w:t>4.2</w:t>
      </w:r>
      <w:r w:rsidRPr="00FD0425">
        <w:tab/>
        <w:t>Forwards and backwards compatibility</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72" w:name="_CR4_3"/>
      <w:bookmarkStart w:id="173" w:name="_Toc20955039"/>
      <w:bookmarkStart w:id="174" w:name="_Toc29991226"/>
      <w:bookmarkStart w:id="175" w:name="_Toc36555626"/>
      <w:bookmarkStart w:id="176" w:name="_Toc44497289"/>
      <w:bookmarkStart w:id="177" w:name="_Toc45107677"/>
      <w:bookmarkStart w:id="178" w:name="_Toc45901297"/>
      <w:bookmarkStart w:id="179" w:name="_Toc51850376"/>
      <w:bookmarkStart w:id="180" w:name="_Toc56693379"/>
      <w:bookmarkStart w:id="181" w:name="_Toc64446922"/>
      <w:bookmarkStart w:id="182" w:name="_Toc66286416"/>
      <w:bookmarkStart w:id="183" w:name="_Toc74151111"/>
      <w:bookmarkStart w:id="184" w:name="_Toc88653583"/>
      <w:bookmarkStart w:id="185" w:name="_Toc97903939"/>
      <w:bookmarkStart w:id="186" w:name="_Toc105174980"/>
      <w:bookmarkStart w:id="187" w:name="_Toc113826010"/>
      <w:bookmarkStart w:id="188" w:name="_Toc162616849"/>
      <w:bookmarkEnd w:id="172"/>
      <w:r w:rsidRPr="00FD0425">
        <w:t>4.3</w:t>
      </w:r>
      <w:r w:rsidRPr="00FD0425">
        <w:tab/>
        <w:t>Specification notations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89" w:name="_CR5"/>
      <w:bookmarkStart w:id="190" w:name="_Toc20955040"/>
      <w:bookmarkStart w:id="191" w:name="_Toc29991227"/>
      <w:bookmarkStart w:id="192" w:name="_Toc36555627"/>
      <w:bookmarkStart w:id="193" w:name="_Toc44497290"/>
      <w:bookmarkStart w:id="194" w:name="_Toc45107678"/>
      <w:bookmarkStart w:id="195" w:name="_Toc45901298"/>
      <w:bookmarkStart w:id="196" w:name="_Toc51850377"/>
      <w:bookmarkStart w:id="197" w:name="_Toc56693380"/>
      <w:bookmarkStart w:id="198" w:name="_Toc64446923"/>
      <w:bookmarkStart w:id="199" w:name="_Toc66286417"/>
      <w:bookmarkStart w:id="200" w:name="_Toc74151112"/>
      <w:bookmarkStart w:id="201" w:name="_Toc88653584"/>
      <w:bookmarkStart w:id="202" w:name="_Toc97903940"/>
      <w:bookmarkStart w:id="203" w:name="_Toc105174981"/>
      <w:bookmarkStart w:id="204" w:name="_Toc113826011"/>
      <w:bookmarkStart w:id="205" w:name="_Toc162616850"/>
      <w:bookmarkEnd w:id="189"/>
      <w:r w:rsidRPr="00FD0425">
        <w:t>5</w:t>
      </w:r>
      <w:r w:rsidRPr="00FD0425">
        <w:tab/>
        <w:t>XnAP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206" w:name="_CR5_1"/>
      <w:bookmarkStart w:id="207" w:name="_Toc20955041"/>
      <w:bookmarkStart w:id="208" w:name="_Toc29991228"/>
      <w:bookmarkStart w:id="209" w:name="_Toc36555628"/>
      <w:bookmarkStart w:id="210" w:name="_Toc44497291"/>
      <w:bookmarkStart w:id="211" w:name="_Toc45107679"/>
      <w:bookmarkStart w:id="212" w:name="_Toc45901299"/>
      <w:bookmarkStart w:id="213" w:name="_Toc51850378"/>
      <w:bookmarkStart w:id="214" w:name="_Toc56693381"/>
      <w:bookmarkStart w:id="215" w:name="_Toc64446924"/>
      <w:bookmarkStart w:id="216" w:name="_Toc66286418"/>
      <w:bookmarkStart w:id="217" w:name="_Toc74151113"/>
      <w:bookmarkStart w:id="218" w:name="_Toc88653585"/>
      <w:bookmarkStart w:id="219" w:name="_Toc97903941"/>
      <w:bookmarkStart w:id="220" w:name="_Toc105174982"/>
      <w:bookmarkStart w:id="221" w:name="_Toc113826012"/>
      <w:bookmarkStart w:id="222" w:name="_Toc162616851"/>
      <w:bookmarkEnd w:id="206"/>
      <w:r w:rsidRPr="00FD0425">
        <w:t>5.1</w:t>
      </w:r>
      <w:r w:rsidRPr="00FD0425">
        <w:tab/>
        <w:t>XnAP procedure modules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23" w:name="_CR5_2"/>
      <w:bookmarkStart w:id="224" w:name="_Toc20955042"/>
      <w:bookmarkStart w:id="225" w:name="_Toc29991229"/>
      <w:bookmarkStart w:id="226" w:name="_Toc36555629"/>
      <w:bookmarkStart w:id="227" w:name="_Toc44497292"/>
      <w:bookmarkStart w:id="228" w:name="_Toc45107680"/>
      <w:bookmarkStart w:id="229" w:name="_Toc45901300"/>
      <w:bookmarkStart w:id="230" w:name="_Toc51850379"/>
      <w:bookmarkStart w:id="231" w:name="_Toc56693382"/>
      <w:bookmarkStart w:id="232" w:name="_Toc64446925"/>
      <w:bookmarkStart w:id="233" w:name="_Toc66286419"/>
      <w:bookmarkStart w:id="234" w:name="_Toc74151114"/>
      <w:bookmarkStart w:id="235" w:name="_Toc88653586"/>
      <w:bookmarkStart w:id="236" w:name="_Toc97903942"/>
      <w:bookmarkStart w:id="237" w:name="_Toc105174983"/>
      <w:bookmarkStart w:id="238" w:name="_Toc113826013"/>
      <w:bookmarkStart w:id="239" w:name="_Toc162616852"/>
      <w:bookmarkEnd w:id="223"/>
      <w:r w:rsidRPr="00FD0425">
        <w:t>5.2</w:t>
      </w:r>
      <w:r w:rsidRPr="00FD0425">
        <w:tab/>
        <w:t>Parallel transactions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40" w:name="_CR6"/>
      <w:bookmarkStart w:id="241" w:name="_Toc20955043"/>
      <w:bookmarkStart w:id="242" w:name="_Toc29991230"/>
      <w:bookmarkStart w:id="243" w:name="_Toc36555630"/>
      <w:bookmarkStart w:id="244" w:name="_Toc44497293"/>
      <w:bookmarkStart w:id="245" w:name="_Toc45107681"/>
      <w:bookmarkStart w:id="246" w:name="_Toc45901301"/>
      <w:bookmarkStart w:id="247" w:name="_Toc51850380"/>
      <w:bookmarkStart w:id="248" w:name="_Toc56693383"/>
      <w:bookmarkStart w:id="249" w:name="_Toc64446926"/>
      <w:bookmarkStart w:id="250" w:name="_Toc66286420"/>
      <w:bookmarkStart w:id="251" w:name="_Toc74151115"/>
      <w:bookmarkStart w:id="252" w:name="_Toc88653587"/>
      <w:bookmarkStart w:id="253" w:name="_Toc97903943"/>
      <w:bookmarkStart w:id="254" w:name="_Toc105174984"/>
      <w:bookmarkStart w:id="255" w:name="_Toc113826014"/>
      <w:bookmarkStart w:id="256" w:name="_Toc162616853"/>
      <w:bookmarkEnd w:id="240"/>
      <w:r w:rsidRPr="00FD0425">
        <w:t>6</w:t>
      </w:r>
      <w:r w:rsidRPr="00FD0425">
        <w:tab/>
        <w:t>Services expected from signalling transport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57" w:name="_CR7"/>
      <w:bookmarkStart w:id="258" w:name="_Toc20955044"/>
      <w:bookmarkStart w:id="259" w:name="_Toc29991231"/>
      <w:bookmarkStart w:id="260" w:name="_Toc36555631"/>
      <w:bookmarkStart w:id="261" w:name="_Toc44497294"/>
      <w:bookmarkStart w:id="262" w:name="_Toc45107682"/>
      <w:bookmarkStart w:id="263" w:name="_Toc45901302"/>
      <w:bookmarkStart w:id="264" w:name="_Toc51850381"/>
      <w:bookmarkStart w:id="265" w:name="_Toc56693384"/>
      <w:bookmarkStart w:id="266" w:name="_Toc64446927"/>
      <w:bookmarkStart w:id="267" w:name="_Toc66286421"/>
      <w:bookmarkStart w:id="268" w:name="_Toc74151116"/>
      <w:bookmarkStart w:id="269" w:name="_Toc88653588"/>
      <w:bookmarkStart w:id="270" w:name="_Toc97903944"/>
      <w:bookmarkStart w:id="271" w:name="_Toc105174985"/>
      <w:bookmarkStart w:id="272" w:name="_Toc113826015"/>
      <w:bookmarkStart w:id="273" w:name="_Toc162616854"/>
      <w:bookmarkEnd w:id="257"/>
      <w:r w:rsidRPr="00FD0425">
        <w:t>7</w:t>
      </w:r>
      <w:r w:rsidRPr="00FD0425">
        <w:tab/>
        <w:t>Functions of XnAP</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74" w:name="_CR8"/>
      <w:bookmarkStart w:id="275" w:name="_Toc20955045"/>
      <w:bookmarkStart w:id="276" w:name="_Toc29991232"/>
      <w:bookmarkStart w:id="277" w:name="_Toc36555632"/>
      <w:bookmarkStart w:id="278" w:name="_Toc44497295"/>
      <w:bookmarkStart w:id="279" w:name="_Toc45107683"/>
      <w:bookmarkStart w:id="280" w:name="_Toc45901303"/>
      <w:bookmarkStart w:id="281" w:name="_Toc51850382"/>
      <w:bookmarkStart w:id="282" w:name="_Toc56693385"/>
      <w:bookmarkStart w:id="283" w:name="_Toc64446928"/>
      <w:bookmarkStart w:id="284" w:name="_Toc66286422"/>
      <w:bookmarkStart w:id="285" w:name="_Toc74151117"/>
      <w:bookmarkStart w:id="286" w:name="_Toc88653589"/>
      <w:bookmarkStart w:id="287" w:name="_Toc97903945"/>
      <w:bookmarkStart w:id="288" w:name="_Toc105174986"/>
      <w:bookmarkStart w:id="289" w:name="_Toc113826016"/>
      <w:bookmarkStart w:id="290" w:name="_Toc162616855"/>
      <w:bookmarkEnd w:id="274"/>
      <w:r w:rsidRPr="00FD0425">
        <w:t>8</w:t>
      </w:r>
      <w:r w:rsidRPr="00FD0425">
        <w:tab/>
        <w:t>XnAP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AE40409" w14:textId="77777777" w:rsidR="00F02090" w:rsidRPr="00FD0425" w:rsidRDefault="00F02090" w:rsidP="00F02090">
      <w:pPr>
        <w:pStyle w:val="Heading2"/>
      </w:pPr>
      <w:bookmarkStart w:id="291" w:name="_CR8_1"/>
      <w:bookmarkStart w:id="292" w:name="_Toc20955046"/>
      <w:bookmarkStart w:id="293" w:name="_Toc29991233"/>
      <w:bookmarkStart w:id="294" w:name="_Toc36555633"/>
      <w:bookmarkStart w:id="295" w:name="_Toc44497296"/>
      <w:bookmarkStart w:id="296" w:name="_Toc45107684"/>
      <w:bookmarkStart w:id="297" w:name="_Toc45901304"/>
      <w:bookmarkStart w:id="298" w:name="_Toc51850383"/>
      <w:bookmarkStart w:id="299" w:name="_Toc56693386"/>
      <w:bookmarkStart w:id="300" w:name="_Toc64446929"/>
      <w:bookmarkStart w:id="301" w:name="_Toc66286423"/>
      <w:bookmarkStart w:id="302" w:name="_Toc74151118"/>
      <w:bookmarkStart w:id="303" w:name="_Toc88653590"/>
      <w:bookmarkStart w:id="304" w:name="_Toc97903946"/>
      <w:bookmarkStart w:id="305" w:name="_Toc105174987"/>
      <w:bookmarkStart w:id="306" w:name="_Toc113826017"/>
      <w:bookmarkStart w:id="307" w:name="_Toc162616856"/>
      <w:bookmarkEnd w:id="291"/>
      <w:r w:rsidRPr="00FD0425">
        <w:t>8.1</w:t>
      </w:r>
      <w:r w:rsidRPr="00FD0425">
        <w:tab/>
        <w:t>Elementary procedures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84"/>
      </w:tblGrid>
      <w:tr w:rsidR="00F02090" w:rsidRPr="00FD0425" w14:paraId="091DA178" w14:textId="77777777" w:rsidTr="00694C97">
        <w:trPr>
          <w:cantSplit/>
          <w:tblHeader/>
          <w:jc w:val="center"/>
        </w:trPr>
        <w:tc>
          <w:tcPr>
            <w:tcW w:w="1668" w:type="dxa"/>
            <w:vMerge w:val="restart"/>
          </w:tcPr>
          <w:p w14:paraId="4007ACB4" w14:textId="77777777" w:rsidR="00F02090" w:rsidRPr="00BC0A25" w:rsidRDefault="00F02090" w:rsidP="00BC0A25">
            <w:pPr>
              <w:pStyle w:val="TAH"/>
            </w:pPr>
            <w:r w:rsidRPr="00BC0A25">
              <w:t>Elementary Procedure</w:t>
            </w:r>
          </w:p>
        </w:tc>
        <w:tc>
          <w:tcPr>
            <w:tcW w:w="2087" w:type="dxa"/>
            <w:vMerge w:val="restart"/>
          </w:tcPr>
          <w:p w14:paraId="017939E1" w14:textId="77777777" w:rsidR="00F02090" w:rsidRPr="00BC0A25" w:rsidRDefault="00F02090" w:rsidP="00BC0A25">
            <w:pPr>
              <w:pStyle w:val="TAH"/>
            </w:pPr>
            <w:r w:rsidRPr="00BC0A25">
              <w:t>Initiating Message</w:t>
            </w:r>
          </w:p>
        </w:tc>
        <w:tc>
          <w:tcPr>
            <w:tcW w:w="2126" w:type="dxa"/>
          </w:tcPr>
          <w:p w14:paraId="22AE20F7" w14:textId="77777777" w:rsidR="00F02090" w:rsidRPr="00BC0A25" w:rsidRDefault="00F02090" w:rsidP="00BC0A25">
            <w:pPr>
              <w:pStyle w:val="TAH"/>
            </w:pPr>
            <w:r w:rsidRPr="00BC0A25">
              <w:t>Successful Outcome</w:t>
            </w:r>
          </w:p>
        </w:tc>
        <w:tc>
          <w:tcPr>
            <w:tcW w:w="2484" w:type="dxa"/>
          </w:tcPr>
          <w:p w14:paraId="0D336E5D" w14:textId="77777777" w:rsidR="00F02090" w:rsidRPr="00BC0A25" w:rsidRDefault="00F02090" w:rsidP="00BC0A25">
            <w:pPr>
              <w:pStyle w:val="TAH"/>
            </w:pPr>
            <w:r w:rsidRPr="00BC0A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BD1D4F" w:rsidRDefault="00F02090" w:rsidP="00BD1D4F">
            <w:pPr>
              <w:pStyle w:val="TAH"/>
            </w:pPr>
          </w:p>
        </w:tc>
        <w:tc>
          <w:tcPr>
            <w:tcW w:w="2087" w:type="dxa"/>
            <w:vMerge/>
          </w:tcPr>
          <w:p w14:paraId="2B53A482" w14:textId="77777777" w:rsidR="00F02090" w:rsidRPr="00BD1D4F" w:rsidRDefault="00F02090" w:rsidP="00BD1D4F">
            <w:pPr>
              <w:pStyle w:val="TAH"/>
            </w:pPr>
          </w:p>
        </w:tc>
        <w:tc>
          <w:tcPr>
            <w:tcW w:w="2126" w:type="dxa"/>
          </w:tcPr>
          <w:p w14:paraId="42DAE026" w14:textId="77777777" w:rsidR="00F02090" w:rsidRPr="00BC0A25" w:rsidRDefault="00F02090" w:rsidP="00BC0A25">
            <w:pPr>
              <w:pStyle w:val="TAH"/>
            </w:pPr>
            <w:r w:rsidRPr="00BC0A25">
              <w:t>Response message</w:t>
            </w:r>
          </w:p>
        </w:tc>
        <w:tc>
          <w:tcPr>
            <w:tcW w:w="2484" w:type="dxa"/>
          </w:tcPr>
          <w:p w14:paraId="61D5F23C" w14:textId="77777777" w:rsidR="00F02090" w:rsidRPr="00BC0A25" w:rsidRDefault="00F02090" w:rsidP="00BC0A25">
            <w:pPr>
              <w:pStyle w:val="TAH"/>
            </w:pPr>
            <w:r w:rsidRPr="00BC0A25">
              <w:t>Response message</w:t>
            </w:r>
          </w:p>
        </w:tc>
      </w:tr>
      <w:tr w:rsidR="00F02090" w:rsidRPr="00FD0425" w14:paraId="410B08D2" w14:textId="77777777" w:rsidTr="00694C97">
        <w:trPr>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bookmarkStart w:id="308" w:name="_CR8_2"/>
      <w:bookmarkEnd w:id="308"/>
      <w:r w:rsidRPr="00FD0425">
        <w:br w:type="page"/>
      </w:r>
      <w:bookmarkStart w:id="309" w:name="_Toc20955047"/>
      <w:bookmarkStart w:id="310" w:name="_Toc29991234"/>
      <w:bookmarkStart w:id="311" w:name="_Toc36555634"/>
      <w:bookmarkStart w:id="312" w:name="_Toc44497297"/>
      <w:bookmarkStart w:id="313" w:name="_Toc45107685"/>
      <w:bookmarkStart w:id="314" w:name="_Toc45901305"/>
      <w:bookmarkStart w:id="315" w:name="_Toc51850384"/>
      <w:bookmarkStart w:id="316" w:name="_Toc56693387"/>
      <w:bookmarkStart w:id="317" w:name="_Toc64446930"/>
      <w:bookmarkStart w:id="318" w:name="_Toc66286424"/>
      <w:bookmarkStart w:id="319" w:name="_Toc74151119"/>
      <w:bookmarkStart w:id="320" w:name="_Toc88653591"/>
      <w:bookmarkStart w:id="321" w:name="_Toc97903947"/>
      <w:bookmarkStart w:id="322" w:name="_Toc105174988"/>
      <w:bookmarkStart w:id="323" w:name="_Toc113826018"/>
      <w:bookmarkStart w:id="324" w:name="_Toc162616857"/>
      <w:r w:rsidRPr="00FD0425">
        <w:t>8.2</w:t>
      </w:r>
      <w:r w:rsidRPr="00FD0425">
        <w:tab/>
        <w:t>Basic mobility procedures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110A56D" w14:textId="77777777" w:rsidR="00F02090" w:rsidRPr="00FD0425" w:rsidRDefault="00F02090" w:rsidP="00F02090">
      <w:pPr>
        <w:pStyle w:val="Heading3"/>
      </w:pPr>
      <w:bookmarkStart w:id="325" w:name="_CR8_2_1"/>
      <w:bookmarkStart w:id="326" w:name="_Toc20955048"/>
      <w:bookmarkStart w:id="327" w:name="_Toc29991235"/>
      <w:bookmarkStart w:id="328" w:name="_Toc36555635"/>
      <w:bookmarkStart w:id="329" w:name="_Toc44497298"/>
      <w:bookmarkStart w:id="330" w:name="_Toc45107686"/>
      <w:bookmarkStart w:id="331" w:name="_Toc45901306"/>
      <w:bookmarkStart w:id="332" w:name="_Toc51850385"/>
      <w:bookmarkStart w:id="333" w:name="_Toc56693388"/>
      <w:bookmarkStart w:id="334" w:name="_Toc64446931"/>
      <w:bookmarkStart w:id="335" w:name="_Toc66286425"/>
      <w:bookmarkStart w:id="336" w:name="_Toc74151120"/>
      <w:bookmarkStart w:id="337" w:name="_Toc88653592"/>
      <w:bookmarkStart w:id="338" w:name="_Toc97903948"/>
      <w:bookmarkStart w:id="339" w:name="_Toc105174989"/>
      <w:bookmarkStart w:id="340" w:name="_Toc113826019"/>
      <w:bookmarkStart w:id="341" w:name="_Toc162616858"/>
      <w:bookmarkEnd w:id="325"/>
      <w:r w:rsidRPr="00FD0425">
        <w:t>8.2.1</w:t>
      </w:r>
      <w:r w:rsidRPr="00FD0425">
        <w:tab/>
        <w:t>Handover Preparation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6A704C9" w14:textId="77777777" w:rsidR="00F02090" w:rsidRPr="00FD0425" w:rsidRDefault="00F02090" w:rsidP="00F02090">
      <w:pPr>
        <w:pStyle w:val="Heading4"/>
      </w:pPr>
      <w:bookmarkStart w:id="342" w:name="_CR8_2_1_1"/>
      <w:bookmarkStart w:id="343" w:name="_Toc20955049"/>
      <w:bookmarkStart w:id="344" w:name="_Toc29991236"/>
      <w:bookmarkStart w:id="345" w:name="_Toc36555636"/>
      <w:bookmarkStart w:id="346" w:name="_Toc44497299"/>
      <w:bookmarkStart w:id="347" w:name="_Toc45107687"/>
      <w:bookmarkStart w:id="348" w:name="_Toc45901307"/>
      <w:bookmarkStart w:id="349" w:name="_Toc51850386"/>
      <w:bookmarkStart w:id="350" w:name="_Toc56693389"/>
      <w:bookmarkStart w:id="351" w:name="_Toc64446932"/>
      <w:bookmarkStart w:id="352" w:name="_Toc66286426"/>
      <w:bookmarkStart w:id="353" w:name="_Toc74151121"/>
      <w:bookmarkStart w:id="354" w:name="_Toc88653593"/>
      <w:bookmarkStart w:id="355" w:name="_Toc97903949"/>
      <w:bookmarkStart w:id="356" w:name="_Toc105174990"/>
      <w:bookmarkStart w:id="357" w:name="_Toc113826020"/>
      <w:bookmarkStart w:id="358" w:name="_Toc162616859"/>
      <w:bookmarkEnd w:id="342"/>
      <w:r w:rsidRPr="00FD0425">
        <w:t>8.2.1.1</w:t>
      </w:r>
      <w:r w:rsidRPr="00FD0425">
        <w:tab/>
        <w:t>General</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59" w:name="_CR8_2_1_2"/>
      <w:bookmarkStart w:id="360" w:name="_Toc20955050"/>
      <w:bookmarkStart w:id="361" w:name="_Toc29991237"/>
      <w:bookmarkStart w:id="362" w:name="_Toc36555637"/>
      <w:bookmarkStart w:id="363" w:name="_Toc44497300"/>
      <w:bookmarkStart w:id="364" w:name="_Toc45107688"/>
      <w:bookmarkStart w:id="365" w:name="_Toc45901308"/>
      <w:bookmarkStart w:id="366" w:name="_Toc51850387"/>
      <w:bookmarkStart w:id="367" w:name="_Toc56693390"/>
      <w:bookmarkStart w:id="368" w:name="_Toc64446933"/>
      <w:bookmarkStart w:id="369" w:name="_Toc66286427"/>
      <w:bookmarkStart w:id="370" w:name="_Toc74151122"/>
      <w:bookmarkStart w:id="371" w:name="_Toc88653594"/>
      <w:bookmarkStart w:id="372" w:name="_Toc97903950"/>
      <w:bookmarkStart w:id="373" w:name="_Toc105174991"/>
      <w:bookmarkStart w:id="374" w:name="_Toc113826021"/>
      <w:bookmarkStart w:id="375" w:name="_Toc162616860"/>
      <w:bookmarkEnd w:id="359"/>
      <w:r w:rsidRPr="00FD0425">
        <w:t>8.2.1.2</w:t>
      </w:r>
      <w:r w:rsidRPr="00FD0425">
        <w:tab/>
        <w:t>Successful Operation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75pt;height:130.6pt" o:ole="">
            <v:imagedata r:id="rId13" o:title=""/>
          </v:shape>
          <o:OLEObject Type="Embed" ProgID="Visio.Drawing.15" ShapeID="_x0000_i1025" DrawAspect="Content" ObjectID="_1773229796" r:id="rId14"/>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76" w:name="_Hlk25189334"/>
      <w:r w:rsidRPr="0090263D">
        <w:t>sh</w:t>
      </w:r>
      <w:r>
        <w:t xml:space="preserve">all remove the existing prepared conditional HO identified by </w:t>
      </w:r>
      <w:bookmarkEnd w:id="376"/>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77"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78" w:name="_Hlk513291162"/>
      <w:r w:rsidRPr="00FD0425">
        <w:t>the target NG-RAN node shall behave the same as specified in TS 38.413 [5] for the PDU Session Resource Setup procedure</w:t>
      </w:r>
      <w:bookmarkEnd w:id="378"/>
      <w:r w:rsidRPr="00FD0425">
        <w:t xml:space="preserve">. </w:t>
      </w:r>
      <w:bookmarkEnd w:id="377"/>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79"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79"/>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1E69A566"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80" w:name="OLE_LINK148"/>
      <w:bookmarkStart w:id="381" w:name="OLE_LINK149"/>
      <w:bookmarkStart w:id="382" w:name="OLE_LINK150"/>
      <w:r w:rsidRPr="00FD0425">
        <w:rPr>
          <w:rFonts w:hint="eastAsia"/>
          <w:i/>
          <w:lang w:eastAsia="zh-CN"/>
        </w:rPr>
        <w:t>Security Indication</w:t>
      </w:r>
      <w:r w:rsidRPr="00FD0425">
        <w:rPr>
          <w:rFonts w:hint="eastAsia"/>
          <w:lang w:eastAsia="zh-CN"/>
        </w:rPr>
        <w:t xml:space="preserve"> </w:t>
      </w:r>
      <w:bookmarkEnd w:id="380"/>
      <w:bookmarkEnd w:id="381"/>
      <w:bookmarkEnd w:id="38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83" w:name="OLE_LINK151"/>
      <w:bookmarkStart w:id="384" w:name="OLE_LINK152"/>
      <w:r w:rsidRPr="00FD0425">
        <w:rPr>
          <w:rFonts w:hint="eastAsia"/>
          <w:i/>
          <w:lang w:eastAsia="zh-CN"/>
        </w:rPr>
        <w:t>Integrity Protection Indication</w:t>
      </w:r>
      <w:r w:rsidRPr="00FD0425">
        <w:rPr>
          <w:rFonts w:hint="eastAsia"/>
          <w:lang w:eastAsia="zh-CN"/>
        </w:rPr>
        <w:t xml:space="preserve"> </w:t>
      </w:r>
      <w:bookmarkEnd w:id="383"/>
      <w:bookmarkEnd w:id="38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8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85"/>
      <w:r w:rsidRPr="00FD0425">
        <w:t>.</w:t>
      </w:r>
    </w:p>
    <w:p w14:paraId="755E182C" w14:textId="77777777" w:rsidR="00F02090" w:rsidRPr="00FD0425" w:rsidRDefault="00F02090" w:rsidP="00F02090">
      <w:bookmarkStart w:id="386"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86"/>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87" w:name="_Hlk527985448"/>
      <w:bookmarkStart w:id="388" w:name="_Hlk528050941"/>
      <w:r w:rsidRPr="00FD0425">
        <w:rPr>
          <w:lang w:eastAsia="zh-CN"/>
        </w:rPr>
        <w:t xml:space="preserve">For each PDU session for which the </w:t>
      </w:r>
      <w:bookmarkStart w:id="389" w:name="_Hlk521361544"/>
      <w:r w:rsidRPr="00FD0425">
        <w:rPr>
          <w:i/>
          <w:lang w:eastAsia="zh-CN"/>
        </w:rPr>
        <w:t>Maximum Integrity Protected Data Rate</w:t>
      </w:r>
      <w:r w:rsidRPr="00FD0425">
        <w:rPr>
          <w:lang w:eastAsia="zh-CN"/>
        </w:rPr>
        <w:t xml:space="preserve"> IE </w:t>
      </w:r>
      <w:bookmarkEnd w:id="38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90" w:name="_Hlk528069290"/>
      <w:r w:rsidRPr="00FD0425">
        <w:t xml:space="preserve">shall </w:t>
      </w:r>
      <w:r w:rsidRPr="00FD0425">
        <w:rPr>
          <w:lang w:eastAsia="ja-JP"/>
        </w:rPr>
        <w:t xml:space="preserve">enforce the traffic corresponding to the received </w:t>
      </w:r>
      <w:bookmarkStart w:id="391" w:name="_Hlk522727533"/>
      <w:r w:rsidRPr="00FD0425">
        <w:rPr>
          <w:i/>
          <w:lang w:eastAsia="zh-CN"/>
        </w:rPr>
        <w:t>Maximum Integrity Protected Data Rate</w:t>
      </w:r>
      <w:r w:rsidRPr="00FD0425">
        <w:rPr>
          <w:lang w:eastAsia="zh-CN"/>
        </w:rPr>
        <w:t xml:space="preserve"> </w:t>
      </w:r>
      <w:r w:rsidRPr="00FD0425">
        <w:rPr>
          <w:lang w:eastAsia="ja-JP"/>
        </w:rPr>
        <w:t>IE</w:t>
      </w:r>
      <w:bookmarkEnd w:id="391"/>
      <w:r w:rsidRPr="00FD0425">
        <w:rPr>
          <w:lang w:eastAsia="ja-JP"/>
        </w:rPr>
        <w:t xml:space="preserve">, </w:t>
      </w:r>
      <w:bookmarkStart w:id="392" w:name="_Hlk522727582"/>
      <w:r w:rsidRPr="00FD0425">
        <w:rPr>
          <w:lang w:eastAsia="ja-JP"/>
        </w:rPr>
        <w:t>for the concerned PDU session and concerned UE</w:t>
      </w:r>
      <w:bookmarkEnd w:id="390"/>
      <w:bookmarkEnd w:id="392"/>
      <w:r w:rsidRPr="00FD0425">
        <w:rPr>
          <w:lang w:eastAsia="ja-JP"/>
        </w:rPr>
        <w:t xml:space="preserve">, as specified in </w:t>
      </w:r>
      <w:r w:rsidRPr="00FD0425">
        <w:rPr>
          <w:rFonts w:eastAsia="SimSun"/>
          <w:lang w:eastAsia="zh-CN"/>
        </w:rPr>
        <w:t>TS 23.501 [7]</w:t>
      </w:r>
      <w:r w:rsidRPr="00FD0425">
        <w:rPr>
          <w:lang w:eastAsia="ja-JP"/>
        </w:rPr>
        <w:t>.</w:t>
      </w:r>
      <w:bookmarkEnd w:id="387"/>
      <w:bookmarkEnd w:id="388"/>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93"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55FAFCBD"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93"/>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9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94"/>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95" w:name="OLE_LINK5"/>
      <w:r>
        <w:rPr>
          <w:rFonts w:hint="eastAsia"/>
          <w:lang w:val="en-US" w:eastAsia="zh-CN"/>
        </w:rPr>
        <w:t>and TS 23.502 [13]</w:t>
      </w:r>
      <w:bookmarkEnd w:id="395"/>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96" w:name="_Hlk85621190"/>
      <w:r w:rsidRPr="008711EA">
        <w:t>as part of its ACL functionality configuration actions, if such ACL functionality is deployed</w:t>
      </w:r>
      <w:bookmarkEnd w:id="396"/>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97" w:name="_CR8_2_1_3"/>
      <w:bookmarkStart w:id="398" w:name="_Toc20955051"/>
      <w:bookmarkStart w:id="399" w:name="_Toc29991238"/>
      <w:bookmarkStart w:id="400" w:name="_Toc36555638"/>
      <w:bookmarkStart w:id="401" w:name="_Toc44497301"/>
      <w:bookmarkStart w:id="402" w:name="_Toc45107689"/>
      <w:bookmarkStart w:id="403" w:name="_Toc45901309"/>
      <w:bookmarkStart w:id="404" w:name="_Toc51850388"/>
      <w:bookmarkStart w:id="405" w:name="_Toc56693391"/>
      <w:bookmarkStart w:id="406" w:name="_Toc64446934"/>
      <w:bookmarkStart w:id="407" w:name="_Toc66286428"/>
      <w:bookmarkStart w:id="408" w:name="_Toc74151123"/>
      <w:bookmarkStart w:id="409" w:name="_Toc88653595"/>
      <w:bookmarkStart w:id="410" w:name="_Toc97903951"/>
      <w:bookmarkStart w:id="411" w:name="_Toc105174992"/>
      <w:bookmarkStart w:id="412" w:name="_Toc113826022"/>
      <w:bookmarkStart w:id="413" w:name="_Toc162616861"/>
      <w:bookmarkEnd w:id="397"/>
      <w:r w:rsidRPr="00FD0425">
        <w:t>8.2.1.3</w:t>
      </w:r>
      <w:r w:rsidRPr="00FD0425">
        <w:tab/>
        <w:t>Unsuccessful Operation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347434F" w14:textId="77777777" w:rsidR="00F02090" w:rsidRPr="00FD0425" w:rsidRDefault="00F02090" w:rsidP="00F02090">
      <w:pPr>
        <w:pStyle w:val="TH"/>
      </w:pPr>
      <w:r w:rsidRPr="00FD0425">
        <w:object w:dxaOrig="6840" w:dyaOrig="2520" w14:anchorId="2E6ABB5D">
          <v:shape id="_x0000_i1026" type="#_x0000_t75" style="width:345.75pt;height:130.6pt" o:ole="">
            <v:imagedata r:id="rId15" o:title=""/>
          </v:shape>
          <o:OLEObject Type="Embed" ProgID="Visio.Drawing.15" ShapeID="_x0000_i1026" DrawAspect="Content" ObjectID="_1773229797" r:id="rId16"/>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414" w:name="_CR8_2_1_4"/>
      <w:bookmarkStart w:id="415" w:name="_Toc20955052"/>
      <w:bookmarkStart w:id="416" w:name="_Toc29991239"/>
      <w:bookmarkStart w:id="417" w:name="_Toc36555639"/>
      <w:bookmarkStart w:id="418" w:name="_Toc44497302"/>
      <w:bookmarkStart w:id="419" w:name="_Toc45107690"/>
      <w:bookmarkStart w:id="420" w:name="_Toc45901310"/>
      <w:bookmarkStart w:id="421" w:name="_Toc51850389"/>
      <w:bookmarkStart w:id="422" w:name="_Toc56693392"/>
      <w:bookmarkStart w:id="423" w:name="_Toc64446935"/>
      <w:bookmarkStart w:id="424" w:name="_Toc66286429"/>
      <w:bookmarkStart w:id="425" w:name="_Toc74151124"/>
      <w:bookmarkStart w:id="426" w:name="_Toc88653596"/>
      <w:bookmarkStart w:id="427" w:name="_Toc97903952"/>
      <w:bookmarkStart w:id="428" w:name="_Toc105174993"/>
      <w:bookmarkStart w:id="429" w:name="_Toc113826023"/>
      <w:bookmarkStart w:id="430" w:name="_Toc162616862"/>
      <w:bookmarkEnd w:id="414"/>
      <w:r w:rsidRPr="00FD0425">
        <w:t>8.2.1.4</w:t>
      </w:r>
      <w:r w:rsidRPr="00FD0425">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31" w:name="_Toc20955053"/>
      <w:bookmarkStart w:id="432" w:name="_Toc29991240"/>
      <w:bookmarkStart w:id="433"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18BED1D4" w:rsidR="00A707CB" w:rsidRPr="00567372" w:rsidRDefault="00A707CB" w:rsidP="00A707CB">
      <w:bookmarkStart w:id="434" w:name="_Toc44497303"/>
      <w:bookmarkStart w:id="435" w:name="_Toc45107691"/>
      <w:bookmarkStart w:id="436"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48850ED9" w14:textId="77777777" w:rsidR="00F02090" w:rsidRPr="00FD0425" w:rsidRDefault="00F02090" w:rsidP="00F02090">
      <w:pPr>
        <w:pStyle w:val="Heading3"/>
      </w:pPr>
      <w:bookmarkStart w:id="437" w:name="_CR8_2_2"/>
      <w:bookmarkStart w:id="438" w:name="_Toc51850390"/>
      <w:bookmarkStart w:id="439" w:name="_Toc56693393"/>
      <w:bookmarkStart w:id="440" w:name="_Toc64446936"/>
      <w:bookmarkStart w:id="441" w:name="_Toc66286430"/>
      <w:bookmarkStart w:id="442" w:name="_Toc74151125"/>
      <w:bookmarkStart w:id="443" w:name="_Toc88653597"/>
      <w:bookmarkStart w:id="444" w:name="_Toc97903953"/>
      <w:bookmarkStart w:id="445" w:name="_Toc105174994"/>
      <w:bookmarkStart w:id="446" w:name="_Toc113826024"/>
      <w:bookmarkStart w:id="447" w:name="_Toc162616863"/>
      <w:bookmarkEnd w:id="437"/>
      <w:r w:rsidRPr="00FD0425">
        <w:t>8.2.2</w:t>
      </w:r>
      <w:r w:rsidRPr="00FD0425">
        <w:tab/>
        <w:t>SN Status Transfer</w:t>
      </w:r>
      <w:bookmarkEnd w:id="431"/>
      <w:bookmarkEnd w:id="432"/>
      <w:bookmarkEnd w:id="433"/>
      <w:bookmarkEnd w:id="434"/>
      <w:bookmarkEnd w:id="435"/>
      <w:bookmarkEnd w:id="436"/>
      <w:bookmarkEnd w:id="438"/>
      <w:bookmarkEnd w:id="439"/>
      <w:bookmarkEnd w:id="440"/>
      <w:bookmarkEnd w:id="441"/>
      <w:bookmarkEnd w:id="442"/>
      <w:bookmarkEnd w:id="443"/>
      <w:bookmarkEnd w:id="444"/>
      <w:bookmarkEnd w:id="445"/>
      <w:bookmarkEnd w:id="446"/>
      <w:bookmarkEnd w:id="447"/>
    </w:p>
    <w:p w14:paraId="3397720D" w14:textId="77777777" w:rsidR="00F02090" w:rsidRPr="00FD0425" w:rsidRDefault="00F02090" w:rsidP="00F02090">
      <w:pPr>
        <w:pStyle w:val="Heading4"/>
      </w:pPr>
      <w:bookmarkStart w:id="448" w:name="_CR8_2_2_1"/>
      <w:bookmarkStart w:id="449" w:name="_Toc20955054"/>
      <w:bookmarkStart w:id="450" w:name="_Toc29991241"/>
      <w:bookmarkStart w:id="451" w:name="_Toc36555641"/>
      <w:bookmarkStart w:id="452" w:name="_Toc44497304"/>
      <w:bookmarkStart w:id="453" w:name="_Toc45107692"/>
      <w:bookmarkStart w:id="454" w:name="_Toc45901312"/>
      <w:bookmarkStart w:id="455" w:name="_Toc51850391"/>
      <w:bookmarkStart w:id="456" w:name="_Toc56693394"/>
      <w:bookmarkStart w:id="457" w:name="_Toc64446937"/>
      <w:bookmarkStart w:id="458" w:name="_Toc66286431"/>
      <w:bookmarkStart w:id="459" w:name="_Toc74151126"/>
      <w:bookmarkStart w:id="460" w:name="_Toc88653598"/>
      <w:bookmarkStart w:id="461" w:name="_Toc97903954"/>
      <w:bookmarkStart w:id="462" w:name="_Toc105174995"/>
      <w:bookmarkStart w:id="463" w:name="_Toc113826025"/>
      <w:bookmarkStart w:id="464" w:name="_Toc162616864"/>
      <w:bookmarkEnd w:id="448"/>
      <w:r w:rsidRPr="00FD0425">
        <w:t>8.2.2.1</w:t>
      </w:r>
      <w:r w:rsidRPr="00FD0425">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65" w:name="_CR8_2_2_2"/>
      <w:bookmarkStart w:id="466" w:name="_Toc20955055"/>
      <w:bookmarkStart w:id="467" w:name="_Toc29991242"/>
      <w:bookmarkStart w:id="468" w:name="_Toc36555642"/>
      <w:bookmarkStart w:id="469" w:name="_Toc44497305"/>
      <w:bookmarkStart w:id="470" w:name="_Toc45107693"/>
      <w:bookmarkStart w:id="471" w:name="_Toc45901313"/>
      <w:bookmarkStart w:id="472" w:name="_Toc51850392"/>
      <w:bookmarkStart w:id="473" w:name="_Toc56693395"/>
      <w:bookmarkStart w:id="474" w:name="_Toc64446938"/>
      <w:bookmarkStart w:id="475" w:name="_Toc66286432"/>
      <w:bookmarkStart w:id="476" w:name="_Toc74151127"/>
      <w:bookmarkStart w:id="477" w:name="_Toc88653599"/>
      <w:bookmarkStart w:id="478" w:name="_Toc97903955"/>
      <w:bookmarkStart w:id="479" w:name="_Toc105174996"/>
      <w:bookmarkStart w:id="480" w:name="_Toc113826026"/>
      <w:bookmarkStart w:id="481" w:name="_Toc162616865"/>
      <w:bookmarkEnd w:id="465"/>
      <w:r w:rsidRPr="00FD0425">
        <w:t>8.2.2.2</w:t>
      </w:r>
      <w:r w:rsidRPr="00FD0425">
        <w:tab/>
        <w:t>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3C2013E" w14:textId="77777777" w:rsidR="00F02090" w:rsidRPr="00FD0425" w:rsidRDefault="00F02090" w:rsidP="00F02090">
      <w:pPr>
        <w:pStyle w:val="TH"/>
        <w:rPr>
          <w:rFonts w:eastAsia="SimSun"/>
        </w:rPr>
      </w:pPr>
      <w:r w:rsidRPr="00FD0425">
        <w:object w:dxaOrig="6840" w:dyaOrig="2520" w14:anchorId="4FA2B135">
          <v:shape id="_x0000_i1027" type="#_x0000_t75" style="width:345.75pt;height:130.6pt" o:ole="">
            <v:imagedata r:id="rId17" o:title=""/>
          </v:shape>
          <o:OLEObject Type="Embed" ProgID="Visio.Drawing.15" ShapeID="_x0000_i1027" DrawAspect="Content" ObjectID="_1773229798" r:id="rId18"/>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82" w:name="_CR8_2_2_3"/>
      <w:bookmarkStart w:id="483" w:name="_Toc20955056"/>
      <w:bookmarkStart w:id="484" w:name="_Toc29991243"/>
      <w:bookmarkStart w:id="485" w:name="_Toc36555643"/>
      <w:bookmarkStart w:id="486" w:name="_Toc44497306"/>
      <w:bookmarkStart w:id="487" w:name="_Toc45107694"/>
      <w:bookmarkStart w:id="488" w:name="_Toc45901314"/>
      <w:bookmarkStart w:id="489" w:name="_Toc51850393"/>
      <w:bookmarkStart w:id="490" w:name="_Toc56693396"/>
      <w:bookmarkStart w:id="491" w:name="_Toc64446939"/>
      <w:bookmarkStart w:id="492" w:name="_Toc66286433"/>
      <w:bookmarkStart w:id="493" w:name="_Toc74151128"/>
      <w:bookmarkStart w:id="494" w:name="_Toc88653600"/>
      <w:bookmarkStart w:id="495" w:name="_Toc97903956"/>
      <w:bookmarkStart w:id="496" w:name="_Toc105174997"/>
      <w:bookmarkStart w:id="497" w:name="_Toc113826027"/>
      <w:bookmarkStart w:id="498" w:name="_Toc162616866"/>
      <w:bookmarkEnd w:id="482"/>
      <w:r w:rsidRPr="00FD0425">
        <w:t>8.2.2.3</w:t>
      </w:r>
      <w:r w:rsidRPr="00FD0425">
        <w:tab/>
        <w:t>Unsuccessful Operation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99" w:name="_CR8_2_2_4"/>
      <w:bookmarkStart w:id="500" w:name="_Toc20955057"/>
      <w:bookmarkStart w:id="501" w:name="_Toc29991244"/>
      <w:bookmarkStart w:id="502" w:name="_Toc36555644"/>
      <w:bookmarkStart w:id="503" w:name="_Toc44497307"/>
      <w:bookmarkStart w:id="504" w:name="_Toc45107695"/>
      <w:bookmarkStart w:id="505" w:name="_Toc45901315"/>
      <w:bookmarkStart w:id="506" w:name="_Toc51850394"/>
      <w:bookmarkStart w:id="507" w:name="_Toc56693397"/>
      <w:bookmarkStart w:id="508" w:name="_Toc64446940"/>
      <w:bookmarkStart w:id="509" w:name="_Toc66286434"/>
      <w:bookmarkStart w:id="510" w:name="_Toc74151129"/>
      <w:bookmarkStart w:id="511" w:name="_Toc88653601"/>
      <w:bookmarkStart w:id="512" w:name="_Toc97903957"/>
      <w:bookmarkStart w:id="513" w:name="_Toc105174998"/>
      <w:bookmarkStart w:id="514" w:name="_Toc113826028"/>
      <w:bookmarkStart w:id="515" w:name="_Toc162616867"/>
      <w:bookmarkEnd w:id="499"/>
      <w:r w:rsidRPr="00FD0425">
        <w:t>8.2.2.4</w:t>
      </w:r>
      <w:r w:rsidRPr="00FD0425">
        <w:tab/>
        <w:t>Abnormal 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516" w:name="_CR8_2_3"/>
      <w:bookmarkStart w:id="517" w:name="_Toc20955058"/>
      <w:bookmarkStart w:id="518" w:name="_Toc29991245"/>
      <w:bookmarkStart w:id="519" w:name="_Toc36555645"/>
      <w:bookmarkStart w:id="520" w:name="_Toc44497308"/>
      <w:bookmarkStart w:id="521" w:name="_Toc45107696"/>
      <w:bookmarkStart w:id="522" w:name="_Toc45901316"/>
      <w:bookmarkStart w:id="523" w:name="_Toc51850395"/>
      <w:bookmarkStart w:id="524" w:name="_Toc56693398"/>
      <w:bookmarkStart w:id="525" w:name="_Toc64446941"/>
      <w:bookmarkStart w:id="526" w:name="_Toc66286435"/>
      <w:bookmarkStart w:id="527" w:name="_Toc74151130"/>
      <w:bookmarkStart w:id="528" w:name="_Toc88653602"/>
      <w:bookmarkStart w:id="529" w:name="_Toc97903958"/>
      <w:bookmarkStart w:id="530" w:name="_Toc105174999"/>
      <w:bookmarkStart w:id="531" w:name="_Toc113826029"/>
      <w:bookmarkStart w:id="532" w:name="_Toc162616868"/>
      <w:bookmarkEnd w:id="516"/>
      <w:r w:rsidRPr="00FD0425">
        <w:t>8.2.3</w:t>
      </w:r>
      <w:r w:rsidRPr="00FD0425">
        <w:tab/>
        <w:t>Handover Cancel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F3E6E39" w14:textId="77777777" w:rsidR="00F02090" w:rsidRPr="00FD0425" w:rsidRDefault="00F02090" w:rsidP="00F02090">
      <w:pPr>
        <w:pStyle w:val="Heading4"/>
      </w:pPr>
      <w:bookmarkStart w:id="533" w:name="_CR8_2_3_1"/>
      <w:bookmarkStart w:id="534" w:name="_Toc20955059"/>
      <w:bookmarkStart w:id="535" w:name="_Toc29991246"/>
      <w:bookmarkStart w:id="536" w:name="_Toc36555646"/>
      <w:bookmarkStart w:id="537" w:name="_Toc44497309"/>
      <w:bookmarkStart w:id="538" w:name="_Toc45107697"/>
      <w:bookmarkStart w:id="539" w:name="_Toc45901317"/>
      <w:bookmarkStart w:id="540" w:name="_Toc51850396"/>
      <w:bookmarkStart w:id="541" w:name="_Toc56693399"/>
      <w:bookmarkStart w:id="542" w:name="_Toc64446942"/>
      <w:bookmarkStart w:id="543" w:name="_Toc66286436"/>
      <w:bookmarkStart w:id="544" w:name="_Toc74151131"/>
      <w:bookmarkStart w:id="545" w:name="_Toc88653603"/>
      <w:bookmarkStart w:id="546" w:name="_Toc97903959"/>
      <w:bookmarkStart w:id="547" w:name="_Toc105175000"/>
      <w:bookmarkStart w:id="548" w:name="_Toc113826030"/>
      <w:bookmarkStart w:id="549" w:name="_Toc162616869"/>
      <w:bookmarkEnd w:id="533"/>
      <w:r w:rsidRPr="00FD0425">
        <w:t>8.2.3.1</w:t>
      </w:r>
      <w:r w:rsidRPr="00FD0425">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50" w:name="_CR8_2_3_2"/>
      <w:bookmarkStart w:id="551" w:name="_Toc20955060"/>
      <w:bookmarkStart w:id="552" w:name="_Toc29991247"/>
      <w:bookmarkStart w:id="553" w:name="_Toc36555647"/>
      <w:bookmarkStart w:id="554" w:name="_Toc44497310"/>
      <w:bookmarkStart w:id="555" w:name="_Toc45107698"/>
      <w:bookmarkStart w:id="556" w:name="_Toc45901318"/>
      <w:bookmarkStart w:id="557" w:name="_Toc51850397"/>
      <w:bookmarkStart w:id="558" w:name="_Toc56693400"/>
      <w:bookmarkStart w:id="559" w:name="_Toc64446943"/>
      <w:bookmarkStart w:id="560" w:name="_Toc66286437"/>
      <w:bookmarkStart w:id="561" w:name="_Toc74151132"/>
      <w:bookmarkStart w:id="562" w:name="_Toc88653604"/>
      <w:bookmarkStart w:id="563" w:name="_Toc97903960"/>
      <w:bookmarkStart w:id="564" w:name="_Toc105175001"/>
      <w:bookmarkStart w:id="565" w:name="_Toc113826031"/>
      <w:bookmarkStart w:id="566" w:name="_Toc162616870"/>
      <w:bookmarkEnd w:id="550"/>
      <w:r w:rsidRPr="00FD0425">
        <w:t>8.2.3.2</w:t>
      </w:r>
      <w:r w:rsidRPr="00FD0425">
        <w:tab/>
        <w:t>Successful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8E7F7D" w14:textId="77777777" w:rsidR="00F02090" w:rsidRPr="00FD0425" w:rsidRDefault="00F02090" w:rsidP="00F02090">
      <w:pPr>
        <w:pStyle w:val="TH"/>
        <w:rPr>
          <w:rFonts w:eastAsia="SimSun"/>
        </w:rPr>
      </w:pPr>
      <w:r w:rsidRPr="00FD0425">
        <w:object w:dxaOrig="6840" w:dyaOrig="2520" w14:anchorId="2F75109A">
          <v:shape id="_x0000_i1028" type="#_x0000_t75" style="width:345.75pt;height:130.6pt" o:ole="">
            <v:imagedata r:id="rId19" o:title=""/>
          </v:shape>
          <o:OLEObject Type="Embed" ProgID="Visio.Drawing.15" ShapeID="_x0000_i1028" DrawAspect="Content" ObjectID="_1773229799" r:id="rId20"/>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67" w:name="_Toc20955061"/>
      <w:bookmarkStart w:id="568" w:name="_Toc29991248"/>
      <w:bookmarkStart w:id="569"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70"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71" w:name="_CR8_2_3_3"/>
      <w:bookmarkStart w:id="572" w:name="_Toc44497311"/>
      <w:bookmarkStart w:id="573" w:name="_Toc45107699"/>
      <w:bookmarkStart w:id="574" w:name="_Toc45901319"/>
      <w:bookmarkStart w:id="575" w:name="_Toc51850398"/>
      <w:bookmarkStart w:id="576" w:name="_Toc56693401"/>
      <w:bookmarkStart w:id="577" w:name="_Toc64446944"/>
      <w:bookmarkStart w:id="578" w:name="_Toc66286438"/>
      <w:bookmarkStart w:id="579" w:name="_Toc74151133"/>
      <w:bookmarkStart w:id="580" w:name="_Toc88653605"/>
      <w:bookmarkStart w:id="581" w:name="_Toc97903961"/>
      <w:bookmarkStart w:id="582" w:name="_Toc105175002"/>
      <w:bookmarkStart w:id="583" w:name="_Toc113826032"/>
      <w:bookmarkStart w:id="584" w:name="_Toc162616871"/>
      <w:bookmarkEnd w:id="570"/>
      <w:bookmarkEnd w:id="571"/>
      <w:r w:rsidRPr="00FD0425">
        <w:t>8.2.3.3</w:t>
      </w:r>
      <w:r w:rsidRPr="00FD0425">
        <w:tab/>
        <w:t>Unsuccessful Operation</w:t>
      </w:r>
      <w:bookmarkEnd w:id="567"/>
      <w:bookmarkEnd w:id="568"/>
      <w:bookmarkEnd w:id="569"/>
      <w:bookmarkEnd w:id="572"/>
      <w:bookmarkEnd w:id="573"/>
      <w:bookmarkEnd w:id="574"/>
      <w:bookmarkEnd w:id="575"/>
      <w:bookmarkEnd w:id="576"/>
      <w:bookmarkEnd w:id="577"/>
      <w:bookmarkEnd w:id="578"/>
      <w:bookmarkEnd w:id="579"/>
      <w:bookmarkEnd w:id="580"/>
      <w:bookmarkEnd w:id="581"/>
      <w:bookmarkEnd w:id="582"/>
      <w:bookmarkEnd w:id="583"/>
      <w:bookmarkEnd w:id="584"/>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85" w:name="_CR8_2_3_4"/>
      <w:bookmarkStart w:id="586" w:name="_Toc20955062"/>
      <w:bookmarkStart w:id="587" w:name="_Toc29991249"/>
      <w:bookmarkStart w:id="588" w:name="_Toc36555649"/>
      <w:bookmarkStart w:id="589" w:name="_Toc44497312"/>
      <w:bookmarkStart w:id="590" w:name="_Toc45107700"/>
      <w:bookmarkStart w:id="591" w:name="_Toc45901320"/>
      <w:bookmarkStart w:id="592" w:name="_Toc51850399"/>
      <w:bookmarkStart w:id="593" w:name="_Toc56693402"/>
      <w:bookmarkStart w:id="594" w:name="_Toc64446945"/>
      <w:bookmarkStart w:id="595" w:name="_Toc66286439"/>
      <w:bookmarkStart w:id="596" w:name="_Toc74151134"/>
      <w:bookmarkStart w:id="597" w:name="_Toc88653606"/>
      <w:bookmarkStart w:id="598" w:name="_Toc97903962"/>
      <w:bookmarkStart w:id="599" w:name="_Toc105175003"/>
      <w:bookmarkStart w:id="600" w:name="_Toc113826033"/>
      <w:bookmarkStart w:id="601" w:name="_Toc162616872"/>
      <w:bookmarkEnd w:id="585"/>
      <w:r w:rsidRPr="00FD0425">
        <w:t>8.2.3.4</w:t>
      </w:r>
      <w:r w:rsidRPr="00FD0425">
        <w:tab/>
        <w:t>Abnormal Conditions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602" w:name="_Toc20955063"/>
      <w:bookmarkStart w:id="603" w:name="_Toc29991250"/>
      <w:bookmarkStart w:id="604"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605" w:name="_CR8_2_4"/>
      <w:bookmarkStart w:id="606" w:name="_Toc44497313"/>
      <w:bookmarkStart w:id="607" w:name="_Toc45107701"/>
      <w:bookmarkStart w:id="608" w:name="_Toc45901321"/>
      <w:bookmarkStart w:id="609" w:name="_Toc51850400"/>
      <w:bookmarkStart w:id="610" w:name="_Toc56693403"/>
      <w:bookmarkStart w:id="611" w:name="_Toc64446946"/>
      <w:bookmarkStart w:id="612" w:name="_Toc66286440"/>
      <w:bookmarkStart w:id="613" w:name="_Toc74151135"/>
      <w:bookmarkStart w:id="614" w:name="_Toc88653607"/>
      <w:bookmarkStart w:id="615" w:name="_Toc97903963"/>
      <w:bookmarkStart w:id="616" w:name="_Toc105175004"/>
      <w:bookmarkStart w:id="617" w:name="_Toc113826034"/>
      <w:bookmarkStart w:id="618" w:name="_Toc162616873"/>
      <w:bookmarkEnd w:id="605"/>
      <w:r w:rsidRPr="00FD0425">
        <w:t>8.2.4</w:t>
      </w:r>
      <w:r w:rsidRPr="00FD0425">
        <w:tab/>
        <w:t>Retrieve UE Context</w:t>
      </w:r>
      <w:bookmarkEnd w:id="602"/>
      <w:bookmarkEnd w:id="603"/>
      <w:bookmarkEnd w:id="604"/>
      <w:bookmarkEnd w:id="606"/>
      <w:bookmarkEnd w:id="607"/>
      <w:bookmarkEnd w:id="608"/>
      <w:bookmarkEnd w:id="609"/>
      <w:bookmarkEnd w:id="610"/>
      <w:bookmarkEnd w:id="611"/>
      <w:bookmarkEnd w:id="612"/>
      <w:bookmarkEnd w:id="613"/>
      <w:bookmarkEnd w:id="614"/>
      <w:bookmarkEnd w:id="615"/>
      <w:bookmarkEnd w:id="616"/>
      <w:bookmarkEnd w:id="617"/>
      <w:bookmarkEnd w:id="618"/>
    </w:p>
    <w:p w14:paraId="09C99856" w14:textId="77777777" w:rsidR="00F02090" w:rsidRPr="00FD0425" w:rsidRDefault="00F02090" w:rsidP="00F02090">
      <w:pPr>
        <w:pStyle w:val="Heading4"/>
      </w:pPr>
      <w:bookmarkStart w:id="619" w:name="_CR8_2_4_1"/>
      <w:bookmarkStart w:id="620" w:name="_Toc20955064"/>
      <w:bookmarkStart w:id="621" w:name="_Toc29991251"/>
      <w:bookmarkStart w:id="622" w:name="_Toc36555651"/>
      <w:bookmarkStart w:id="623" w:name="_Toc44497314"/>
      <w:bookmarkStart w:id="624" w:name="_Toc45107702"/>
      <w:bookmarkStart w:id="625" w:name="_Toc45901322"/>
      <w:bookmarkStart w:id="626" w:name="_Toc51850401"/>
      <w:bookmarkStart w:id="627" w:name="_Toc56693404"/>
      <w:bookmarkStart w:id="628" w:name="_Toc64446947"/>
      <w:bookmarkStart w:id="629" w:name="_Toc66286441"/>
      <w:bookmarkStart w:id="630" w:name="_Toc74151136"/>
      <w:bookmarkStart w:id="631" w:name="_Toc88653608"/>
      <w:bookmarkStart w:id="632" w:name="_Toc97903964"/>
      <w:bookmarkStart w:id="633" w:name="_Toc105175005"/>
      <w:bookmarkStart w:id="634" w:name="_Toc113826035"/>
      <w:bookmarkStart w:id="635" w:name="_Toc162616874"/>
      <w:bookmarkEnd w:id="619"/>
      <w:r w:rsidRPr="00FD0425">
        <w:t>8.2.4.1</w:t>
      </w:r>
      <w:r w:rsidRPr="00FD0425">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636" w:name="_CR8_2_4_2"/>
      <w:bookmarkStart w:id="637" w:name="_Toc20955065"/>
      <w:bookmarkStart w:id="638" w:name="_Toc29991252"/>
      <w:bookmarkStart w:id="639" w:name="_Toc36555652"/>
      <w:bookmarkStart w:id="640" w:name="_Toc44497315"/>
      <w:bookmarkStart w:id="641" w:name="_Toc45107703"/>
      <w:bookmarkStart w:id="642" w:name="_Toc45901323"/>
      <w:bookmarkStart w:id="643" w:name="_Toc51850402"/>
      <w:bookmarkStart w:id="644" w:name="_Toc56693405"/>
      <w:bookmarkStart w:id="645" w:name="_Toc64446948"/>
      <w:bookmarkStart w:id="646" w:name="_Toc66286442"/>
      <w:bookmarkStart w:id="647" w:name="_Toc74151137"/>
      <w:bookmarkStart w:id="648" w:name="_Toc88653609"/>
      <w:bookmarkStart w:id="649" w:name="_Toc97903965"/>
      <w:bookmarkStart w:id="650" w:name="_Toc105175006"/>
      <w:bookmarkStart w:id="651" w:name="_Toc113826036"/>
      <w:bookmarkStart w:id="652" w:name="_Toc162616875"/>
      <w:bookmarkEnd w:id="636"/>
      <w:r w:rsidRPr="00FD0425">
        <w:t>8.2.4.2</w:t>
      </w:r>
      <w:r w:rsidRPr="00FD0425">
        <w:tab/>
        <w:t>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29BF2265" w14:textId="77777777" w:rsidR="00F02090" w:rsidRPr="00FD0425" w:rsidRDefault="00F02090" w:rsidP="00F02090">
      <w:pPr>
        <w:pStyle w:val="TH"/>
      </w:pPr>
      <w:r w:rsidRPr="00FD0425">
        <w:object w:dxaOrig="6825" w:dyaOrig="2520" w14:anchorId="390AAF53">
          <v:shape id="_x0000_i1029" type="#_x0000_t75" style="width:337.4pt;height:130.6pt" o:ole="">
            <v:imagedata r:id="rId21" o:title=""/>
          </v:shape>
          <o:OLEObject Type="Embed" ProgID="Visio.Drawing.15" ShapeID="_x0000_i1029" DrawAspect="Content" ObjectID="_1773229800" r:id="rId22"/>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53" w:name="OLE_LINK35"/>
      <w:bookmarkStart w:id="65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53"/>
    <w:bookmarkEnd w:id="654"/>
    <w:p w14:paraId="73DB4A68" w14:textId="33E5CC40" w:rsidR="00EA3367" w:rsidRDefault="00582936" w:rsidP="00582936">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55" w:name="_Toc20955066"/>
      <w:bookmarkStart w:id="656" w:name="_Toc29991253"/>
      <w:bookmarkStart w:id="65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5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5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59" w:name="_CR8_2_4_3"/>
      <w:bookmarkStart w:id="660" w:name="_Toc44497316"/>
      <w:bookmarkStart w:id="661" w:name="_Toc45107704"/>
      <w:bookmarkStart w:id="662" w:name="_Toc45901324"/>
      <w:bookmarkStart w:id="663" w:name="_Toc51850403"/>
      <w:bookmarkStart w:id="664" w:name="_Toc56693406"/>
      <w:bookmarkStart w:id="665" w:name="_Toc64446949"/>
      <w:bookmarkStart w:id="666" w:name="_Toc66286443"/>
      <w:bookmarkStart w:id="667" w:name="_Toc74151138"/>
      <w:bookmarkStart w:id="668" w:name="_Toc88653610"/>
      <w:bookmarkStart w:id="669" w:name="_Toc97903966"/>
      <w:bookmarkStart w:id="670" w:name="_Toc105175007"/>
      <w:bookmarkStart w:id="671" w:name="_Toc113826037"/>
      <w:bookmarkStart w:id="672" w:name="_Toc162616876"/>
      <w:bookmarkEnd w:id="659"/>
      <w:r w:rsidRPr="00FD0425">
        <w:t>8.2.4.3</w:t>
      </w:r>
      <w:r w:rsidRPr="00FD0425">
        <w:tab/>
        <w:t>Unsuccessful Operation</w:t>
      </w:r>
      <w:bookmarkEnd w:id="655"/>
      <w:bookmarkEnd w:id="656"/>
      <w:bookmarkEnd w:id="657"/>
      <w:bookmarkEnd w:id="660"/>
      <w:bookmarkEnd w:id="661"/>
      <w:bookmarkEnd w:id="662"/>
      <w:bookmarkEnd w:id="663"/>
      <w:bookmarkEnd w:id="664"/>
      <w:bookmarkEnd w:id="665"/>
      <w:bookmarkEnd w:id="666"/>
      <w:bookmarkEnd w:id="667"/>
      <w:bookmarkEnd w:id="668"/>
      <w:bookmarkEnd w:id="669"/>
      <w:bookmarkEnd w:id="670"/>
      <w:bookmarkEnd w:id="671"/>
      <w:bookmarkEnd w:id="672"/>
    </w:p>
    <w:p w14:paraId="41DE3574" w14:textId="77777777" w:rsidR="00F02090" w:rsidRPr="00FD0425" w:rsidRDefault="00F02090" w:rsidP="00F02090">
      <w:pPr>
        <w:pStyle w:val="TH"/>
      </w:pPr>
      <w:r w:rsidRPr="00FD0425">
        <w:object w:dxaOrig="6825" w:dyaOrig="2520" w14:anchorId="69F4D2A6">
          <v:shape id="_x0000_i1030" type="#_x0000_t75" style="width:337.4pt;height:130.6pt" o:ole="">
            <v:imagedata r:id="rId23" o:title=""/>
          </v:shape>
          <o:OLEObject Type="Embed" ProgID="Visio.Drawing.15" ShapeID="_x0000_i1030" DrawAspect="Content" ObjectID="_1773229801" r:id="rId24"/>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73" w:name="_CR8_2_4_4"/>
      <w:bookmarkStart w:id="674" w:name="_Toc20955067"/>
      <w:bookmarkStart w:id="675" w:name="_Toc29991254"/>
      <w:bookmarkStart w:id="676" w:name="_Toc36555654"/>
      <w:bookmarkStart w:id="677" w:name="_Toc44497317"/>
      <w:bookmarkStart w:id="678" w:name="_Toc45107705"/>
      <w:bookmarkStart w:id="679" w:name="_Toc45901325"/>
      <w:bookmarkStart w:id="680" w:name="_Toc51850404"/>
      <w:bookmarkStart w:id="681" w:name="_Toc56693407"/>
      <w:bookmarkStart w:id="682" w:name="_Toc64446950"/>
      <w:bookmarkStart w:id="683" w:name="_Toc66286444"/>
      <w:bookmarkStart w:id="684" w:name="_Toc74151139"/>
      <w:bookmarkStart w:id="685" w:name="_Toc88653611"/>
      <w:bookmarkStart w:id="686" w:name="_Toc97903967"/>
      <w:bookmarkStart w:id="687" w:name="_Toc105175008"/>
      <w:bookmarkStart w:id="688" w:name="_Toc113826038"/>
      <w:bookmarkStart w:id="689" w:name="_Toc162616877"/>
      <w:bookmarkEnd w:id="673"/>
      <w:r w:rsidRPr="00FD0425">
        <w:t>8.2.4.4</w:t>
      </w:r>
      <w:r w:rsidRPr="00FD0425">
        <w:tab/>
        <w:t>Abnormal Conditions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90" w:name="_CR8_2_5"/>
      <w:bookmarkStart w:id="691" w:name="_Toc20955068"/>
      <w:bookmarkStart w:id="692" w:name="_Toc29991255"/>
      <w:bookmarkStart w:id="693" w:name="_Toc36555655"/>
      <w:bookmarkStart w:id="694" w:name="_Toc44497318"/>
      <w:bookmarkStart w:id="695" w:name="_Toc45107706"/>
      <w:bookmarkStart w:id="696" w:name="_Toc45901326"/>
      <w:bookmarkStart w:id="697" w:name="_Toc51850405"/>
      <w:bookmarkStart w:id="698" w:name="_Toc56693408"/>
      <w:bookmarkStart w:id="699" w:name="_Toc64446951"/>
      <w:bookmarkStart w:id="700" w:name="_Toc66286445"/>
      <w:bookmarkStart w:id="701" w:name="_Toc74151140"/>
      <w:bookmarkStart w:id="702" w:name="_Toc88653612"/>
      <w:bookmarkStart w:id="703" w:name="_Toc97903968"/>
      <w:bookmarkStart w:id="704" w:name="_Toc105175009"/>
      <w:bookmarkStart w:id="705" w:name="_Toc113826039"/>
      <w:bookmarkStart w:id="706" w:name="_Toc162616878"/>
      <w:bookmarkEnd w:id="690"/>
      <w:r w:rsidRPr="00FD0425">
        <w:t>8.2.5</w:t>
      </w:r>
      <w:r w:rsidRPr="00FD0425">
        <w:tab/>
        <w:t>RAN Paging</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494637C" w14:textId="77777777" w:rsidR="00F02090" w:rsidRPr="00FD0425" w:rsidRDefault="00F02090" w:rsidP="00F02090">
      <w:pPr>
        <w:pStyle w:val="Heading4"/>
      </w:pPr>
      <w:bookmarkStart w:id="707" w:name="_CR8_2_5_1"/>
      <w:bookmarkStart w:id="708" w:name="_Toc20955069"/>
      <w:bookmarkStart w:id="709" w:name="_Toc29991256"/>
      <w:bookmarkStart w:id="710" w:name="_Toc36555656"/>
      <w:bookmarkStart w:id="711" w:name="_Toc44497319"/>
      <w:bookmarkStart w:id="712" w:name="_Toc45107707"/>
      <w:bookmarkStart w:id="713" w:name="_Toc45901327"/>
      <w:bookmarkStart w:id="714" w:name="_Toc51850406"/>
      <w:bookmarkStart w:id="715" w:name="_Toc56693409"/>
      <w:bookmarkStart w:id="716" w:name="_Toc64446952"/>
      <w:bookmarkStart w:id="717" w:name="_Toc66286446"/>
      <w:bookmarkStart w:id="718" w:name="_Toc74151141"/>
      <w:bookmarkStart w:id="719" w:name="_Toc88653613"/>
      <w:bookmarkStart w:id="720" w:name="_Toc97903969"/>
      <w:bookmarkStart w:id="721" w:name="_Toc105175010"/>
      <w:bookmarkStart w:id="722" w:name="_Toc113826040"/>
      <w:bookmarkStart w:id="723" w:name="_Toc162616879"/>
      <w:bookmarkEnd w:id="707"/>
      <w:r w:rsidRPr="00FD0425">
        <w:t>8.2.5.1</w:t>
      </w:r>
      <w:r w:rsidRPr="00FD0425">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724" w:name="_CR8_2_5_2"/>
      <w:bookmarkStart w:id="725" w:name="_Toc20955070"/>
      <w:bookmarkStart w:id="726" w:name="_Toc29991257"/>
      <w:bookmarkStart w:id="727" w:name="_Toc36555657"/>
      <w:bookmarkStart w:id="728" w:name="_Toc44497320"/>
      <w:bookmarkStart w:id="729" w:name="_Toc45107708"/>
      <w:bookmarkStart w:id="730" w:name="_Toc45901328"/>
      <w:bookmarkStart w:id="731" w:name="_Toc51850407"/>
      <w:bookmarkStart w:id="732" w:name="_Toc56693410"/>
      <w:bookmarkStart w:id="733" w:name="_Toc64446953"/>
      <w:bookmarkStart w:id="734" w:name="_Toc66286447"/>
      <w:bookmarkStart w:id="735" w:name="_Toc74151142"/>
      <w:bookmarkStart w:id="736" w:name="_Toc88653614"/>
      <w:bookmarkStart w:id="737" w:name="_Toc97903970"/>
      <w:bookmarkStart w:id="738" w:name="_Toc105175011"/>
      <w:bookmarkStart w:id="739" w:name="_Toc113826041"/>
      <w:bookmarkStart w:id="740" w:name="_Toc162616880"/>
      <w:bookmarkEnd w:id="724"/>
      <w:r w:rsidRPr="00FD0425">
        <w:t>8.2.5.2</w:t>
      </w:r>
      <w:r w:rsidRPr="00FD0425">
        <w:tab/>
        <w:t>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01407593" w14:textId="77777777" w:rsidR="00F02090" w:rsidRPr="00FD0425" w:rsidRDefault="00F02090" w:rsidP="00F02090">
      <w:pPr>
        <w:pStyle w:val="TH"/>
      </w:pPr>
      <w:r w:rsidRPr="00FD0425">
        <w:object w:dxaOrig="6945" w:dyaOrig="2295" w14:anchorId="70421FCA">
          <v:shape id="_x0000_i1031" type="#_x0000_t75" style="width:348.3pt;height:116.35pt" o:ole="">
            <v:imagedata r:id="rId25" o:title=""/>
          </v:shape>
          <o:OLEObject Type="Embed" ProgID="Visio.Drawing.15" ShapeID="_x0000_i1031" DrawAspect="Content" ObjectID="_1773229802" r:id="rId26"/>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6B846C75" w:rsidR="00994869" w:rsidRDefault="00994869" w:rsidP="00994869">
      <w:bookmarkStart w:id="741" w:name="_Toc20955071"/>
      <w:bookmarkStart w:id="742" w:name="_Toc29991258"/>
      <w:bookmarkStart w:id="743" w:name="_Toc36555658"/>
      <w:bookmarkStart w:id="744" w:name="_Toc44497321"/>
      <w:bookmarkStart w:id="745" w:name="_Toc45107709"/>
      <w:bookmarkStart w:id="746" w:name="_Toc45901329"/>
      <w:bookmarkStart w:id="747" w:name="_Toc51850408"/>
      <w:bookmarkStart w:id="748"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p>
    <w:p w14:paraId="0B5BAD77" w14:textId="77777777" w:rsidR="007E6A65" w:rsidRPr="00A47FD3" w:rsidRDefault="007E6A65" w:rsidP="00195317">
      <w:pPr>
        <w:rPr>
          <w:rFonts w:eastAsia="SimSun"/>
        </w:rPr>
      </w:pPr>
      <w:bookmarkStart w:id="749" w:name="_Toc64446954"/>
      <w:bookmarkStart w:id="750"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51" w:name="_CR8_2_5_3"/>
      <w:bookmarkStart w:id="752" w:name="_Toc74151143"/>
      <w:bookmarkStart w:id="753" w:name="_Toc88653615"/>
      <w:bookmarkStart w:id="754" w:name="_Toc97903971"/>
      <w:bookmarkStart w:id="755" w:name="_Toc105175012"/>
      <w:bookmarkStart w:id="756" w:name="_Toc113826042"/>
      <w:bookmarkStart w:id="757" w:name="_Toc162616881"/>
      <w:bookmarkEnd w:id="751"/>
      <w:r w:rsidRPr="00FD0425">
        <w:t>8.2.5.3</w:t>
      </w:r>
      <w:r w:rsidRPr="00FD0425">
        <w:tab/>
        <w:t>Unsuccessful Operation</w:t>
      </w:r>
      <w:bookmarkEnd w:id="741"/>
      <w:bookmarkEnd w:id="742"/>
      <w:bookmarkEnd w:id="743"/>
      <w:bookmarkEnd w:id="744"/>
      <w:bookmarkEnd w:id="745"/>
      <w:bookmarkEnd w:id="746"/>
      <w:bookmarkEnd w:id="747"/>
      <w:bookmarkEnd w:id="748"/>
      <w:bookmarkEnd w:id="749"/>
      <w:bookmarkEnd w:id="750"/>
      <w:bookmarkEnd w:id="752"/>
      <w:bookmarkEnd w:id="753"/>
      <w:bookmarkEnd w:id="754"/>
      <w:bookmarkEnd w:id="755"/>
      <w:bookmarkEnd w:id="756"/>
      <w:bookmarkEnd w:id="757"/>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58" w:name="_CR8_2_5_4"/>
      <w:bookmarkStart w:id="759" w:name="_Toc20955072"/>
      <w:bookmarkStart w:id="760" w:name="_Toc29991259"/>
      <w:bookmarkStart w:id="761" w:name="_Toc36555659"/>
      <w:bookmarkStart w:id="762" w:name="_Toc44497322"/>
      <w:bookmarkStart w:id="763" w:name="_Toc45107710"/>
      <w:bookmarkStart w:id="764" w:name="_Toc45901330"/>
      <w:bookmarkStart w:id="765" w:name="_Toc51850409"/>
      <w:bookmarkStart w:id="766" w:name="_Toc56693412"/>
      <w:bookmarkStart w:id="767" w:name="_Toc64446955"/>
      <w:bookmarkStart w:id="768" w:name="_Toc66286449"/>
      <w:bookmarkStart w:id="769" w:name="_Toc74151144"/>
      <w:bookmarkStart w:id="770" w:name="_Toc88653616"/>
      <w:bookmarkStart w:id="771" w:name="_Toc97903972"/>
      <w:bookmarkStart w:id="772" w:name="_Toc105175013"/>
      <w:bookmarkStart w:id="773" w:name="_Toc113826043"/>
      <w:bookmarkStart w:id="774" w:name="_Toc162616882"/>
      <w:bookmarkEnd w:id="758"/>
      <w:r w:rsidRPr="00FD0425">
        <w:t>8.2.5.4</w:t>
      </w:r>
      <w:r w:rsidRPr="00FD0425">
        <w:tab/>
        <w:t>Abnormal Condition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75" w:name="_CR8_2_6"/>
      <w:bookmarkStart w:id="776" w:name="_Toc20955073"/>
      <w:bookmarkStart w:id="777" w:name="_Toc29991260"/>
      <w:bookmarkStart w:id="778" w:name="_Toc36555660"/>
      <w:bookmarkStart w:id="779" w:name="_Toc44497323"/>
      <w:bookmarkStart w:id="780" w:name="_Toc45107711"/>
      <w:bookmarkStart w:id="781" w:name="_Toc45901331"/>
      <w:bookmarkStart w:id="782" w:name="_Toc51850410"/>
      <w:bookmarkStart w:id="783" w:name="_Toc56693413"/>
      <w:bookmarkStart w:id="784" w:name="_Toc64446956"/>
      <w:bookmarkStart w:id="785" w:name="_Toc66286450"/>
      <w:bookmarkStart w:id="786" w:name="_Toc74151145"/>
      <w:bookmarkStart w:id="787" w:name="_Toc88653617"/>
      <w:bookmarkStart w:id="788" w:name="_Toc97903973"/>
      <w:bookmarkStart w:id="789" w:name="_Toc105175014"/>
      <w:bookmarkStart w:id="790" w:name="_Toc113826044"/>
      <w:bookmarkStart w:id="791" w:name="_Toc162616883"/>
      <w:bookmarkEnd w:id="775"/>
      <w:r w:rsidRPr="00FD0425">
        <w:t>8.2.6</w:t>
      </w:r>
      <w:r w:rsidRPr="00FD0425">
        <w:tab/>
        <w:t>XN-U Address Indication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43FC9D8" w14:textId="77777777" w:rsidR="00F02090" w:rsidRPr="00FD0425" w:rsidRDefault="00F02090" w:rsidP="00F02090">
      <w:pPr>
        <w:pStyle w:val="Heading4"/>
      </w:pPr>
      <w:bookmarkStart w:id="792" w:name="_CR8_2_6_1"/>
      <w:bookmarkStart w:id="793" w:name="_Toc20955074"/>
      <w:bookmarkStart w:id="794" w:name="_Toc29991261"/>
      <w:bookmarkStart w:id="795" w:name="_Toc36555661"/>
      <w:bookmarkStart w:id="796" w:name="_Toc44497324"/>
      <w:bookmarkStart w:id="797" w:name="_Toc45107712"/>
      <w:bookmarkStart w:id="798" w:name="_Toc45901332"/>
      <w:bookmarkStart w:id="799" w:name="_Toc51850411"/>
      <w:bookmarkStart w:id="800" w:name="_Toc56693414"/>
      <w:bookmarkStart w:id="801" w:name="_Toc64446957"/>
      <w:bookmarkStart w:id="802" w:name="_Toc66286451"/>
      <w:bookmarkStart w:id="803" w:name="_Toc74151146"/>
      <w:bookmarkStart w:id="804" w:name="_Toc88653618"/>
      <w:bookmarkStart w:id="805" w:name="_Toc97903974"/>
      <w:bookmarkStart w:id="806" w:name="_Toc105175015"/>
      <w:bookmarkStart w:id="807" w:name="_Toc113826045"/>
      <w:bookmarkStart w:id="808" w:name="_Toc162616884"/>
      <w:bookmarkEnd w:id="792"/>
      <w:r w:rsidRPr="00FD0425">
        <w:t>8.2.6.1</w:t>
      </w:r>
      <w:r w:rsidRPr="00FD0425">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809" w:name="_CR8_2_6_2"/>
      <w:bookmarkStart w:id="810" w:name="_Toc20955075"/>
      <w:bookmarkStart w:id="811" w:name="_Toc29991262"/>
      <w:bookmarkStart w:id="812" w:name="_Toc36555662"/>
      <w:bookmarkStart w:id="813" w:name="_Toc44497325"/>
      <w:bookmarkStart w:id="814" w:name="_Toc45107713"/>
      <w:bookmarkStart w:id="815" w:name="_Toc45901333"/>
      <w:bookmarkStart w:id="816" w:name="_Toc51850412"/>
      <w:bookmarkStart w:id="817" w:name="_Toc56693415"/>
      <w:bookmarkStart w:id="818" w:name="_Toc64446958"/>
      <w:bookmarkStart w:id="819" w:name="_Toc66286452"/>
      <w:bookmarkStart w:id="820" w:name="_Toc74151147"/>
      <w:bookmarkStart w:id="821" w:name="_Toc88653619"/>
      <w:bookmarkStart w:id="822" w:name="_Toc97903975"/>
      <w:bookmarkStart w:id="823" w:name="_Toc105175016"/>
      <w:bookmarkStart w:id="824" w:name="_Toc113826046"/>
      <w:bookmarkStart w:id="825" w:name="_Toc162616885"/>
      <w:bookmarkEnd w:id="809"/>
      <w:r w:rsidRPr="00FD0425">
        <w:t>8.2.6.2</w:t>
      </w:r>
      <w:r w:rsidRPr="00FD0425">
        <w:tab/>
        <w:t>Successful Operation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1E94BB6" w14:textId="77777777" w:rsidR="00F02090" w:rsidRPr="00FD0425" w:rsidRDefault="00F02090" w:rsidP="00F02090">
      <w:pPr>
        <w:pStyle w:val="TH"/>
        <w:rPr>
          <w:lang w:eastAsia="zh-CN"/>
        </w:rPr>
      </w:pPr>
      <w:r w:rsidRPr="00FD0425">
        <w:object w:dxaOrig="6840" w:dyaOrig="2520" w14:anchorId="33CA8165">
          <v:shape id="_x0000_i1032" type="#_x0000_t75" style="width:345.75pt;height:130.6pt" o:ole="">
            <v:imagedata r:id="rId27" o:title=""/>
          </v:shape>
          <o:OLEObject Type="Embed" ProgID="Visio.Drawing.15" ShapeID="_x0000_i1032" DrawAspect="Content" ObjectID="_1773229803" r:id="rId28"/>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3" type="#_x0000_t75" style="width:351.65pt;height:116.35pt" o:ole="">
            <v:imagedata r:id="rId29" o:title=""/>
          </v:shape>
          <o:OLEObject Type="Embed" ProgID="Visio.Drawing.15" ShapeID="_x0000_i1033" DrawAspect="Content" ObjectID="_1773229804" r:id="rId30"/>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5241B86B" w:rsidR="00F02090" w:rsidRPr="00FD0425" w:rsidRDefault="00F02090" w:rsidP="00F02090">
      <w:r w:rsidRPr="00FD0425">
        <w:rPr>
          <w:lang w:eastAsia="zh-CN"/>
        </w:rPr>
        <w:t>The Xn-U Address Indication procedure is initiated by the M-NG-RAN node.</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826" w:name="_Toc20955076"/>
      <w:bookmarkStart w:id="827" w:name="_Toc29991263"/>
      <w:bookmarkStart w:id="82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829" w:name="_CR8_2_6_3"/>
      <w:bookmarkStart w:id="830" w:name="_Toc44497326"/>
      <w:bookmarkStart w:id="831" w:name="_Toc45107714"/>
      <w:bookmarkStart w:id="832" w:name="_Toc45901334"/>
      <w:bookmarkStart w:id="833" w:name="_Toc51850413"/>
      <w:bookmarkStart w:id="834" w:name="_Toc56693416"/>
      <w:bookmarkStart w:id="835" w:name="_Toc64446959"/>
      <w:bookmarkStart w:id="836" w:name="_Toc66286453"/>
      <w:bookmarkStart w:id="837" w:name="_Toc74151148"/>
      <w:bookmarkStart w:id="838" w:name="_Toc88653620"/>
      <w:bookmarkStart w:id="839" w:name="_Toc97903976"/>
      <w:bookmarkStart w:id="840" w:name="_Toc105175017"/>
      <w:bookmarkStart w:id="841" w:name="_Toc113826047"/>
      <w:bookmarkStart w:id="842" w:name="_Toc162616886"/>
      <w:bookmarkEnd w:id="829"/>
      <w:r w:rsidRPr="00FD0425">
        <w:t>8.2.6.3</w:t>
      </w:r>
      <w:r w:rsidRPr="00FD0425">
        <w:tab/>
        <w:t>Unsuccessful Operation</w:t>
      </w:r>
      <w:bookmarkEnd w:id="826"/>
      <w:bookmarkEnd w:id="827"/>
      <w:bookmarkEnd w:id="828"/>
      <w:bookmarkEnd w:id="830"/>
      <w:bookmarkEnd w:id="831"/>
      <w:bookmarkEnd w:id="832"/>
      <w:bookmarkEnd w:id="833"/>
      <w:bookmarkEnd w:id="834"/>
      <w:bookmarkEnd w:id="835"/>
      <w:bookmarkEnd w:id="836"/>
      <w:bookmarkEnd w:id="837"/>
      <w:bookmarkEnd w:id="838"/>
      <w:bookmarkEnd w:id="839"/>
      <w:bookmarkEnd w:id="840"/>
      <w:bookmarkEnd w:id="841"/>
      <w:bookmarkEnd w:id="842"/>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843" w:name="_CR8_2_6_4"/>
      <w:bookmarkStart w:id="844" w:name="_Toc20955077"/>
      <w:bookmarkStart w:id="845" w:name="_Toc29991264"/>
      <w:bookmarkStart w:id="846" w:name="_Toc36555664"/>
      <w:bookmarkStart w:id="847" w:name="_Toc44497327"/>
      <w:bookmarkStart w:id="848" w:name="_Toc45107715"/>
      <w:bookmarkStart w:id="849" w:name="_Toc45901335"/>
      <w:bookmarkStart w:id="850" w:name="_Toc51850414"/>
      <w:bookmarkStart w:id="851" w:name="_Toc56693417"/>
      <w:bookmarkStart w:id="852" w:name="_Toc64446960"/>
      <w:bookmarkStart w:id="853" w:name="_Toc66286454"/>
      <w:bookmarkStart w:id="854" w:name="_Toc74151149"/>
      <w:bookmarkStart w:id="855" w:name="_Toc88653621"/>
      <w:bookmarkStart w:id="856" w:name="_Toc97903977"/>
      <w:bookmarkStart w:id="857" w:name="_Toc105175018"/>
      <w:bookmarkStart w:id="858" w:name="_Toc113826048"/>
      <w:bookmarkStart w:id="859" w:name="_Toc162616887"/>
      <w:bookmarkEnd w:id="843"/>
      <w:r w:rsidRPr="00FD0425">
        <w:t>8.2.6.4</w:t>
      </w:r>
      <w:r w:rsidRPr="00FD0425">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60" w:name="_CR8_2_7"/>
      <w:bookmarkStart w:id="861" w:name="_Toc20955078"/>
      <w:bookmarkStart w:id="862" w:name="_Toc29991265"/>
      <w:bookmarkStart w:id="863" w:name="_Toc36555665"/>
      <w:bookmarkStart w:id="864" w:name="_Toc44497328"/>
      <w:bookmarkStart w:id="865" w:name="_Toc45107716"/>
      <w:bookmarkStart w:id="866" w:name="_Toc45901336"/>
      <w:bookmarkStart w:id="867" w:name="_Toc51850415"/>
      <w:bookmarkStart w:id="868" w:name="_Toc56693418"/>
      <w:bookmarkStart w:id="869" w:name="_Toc64446961"/>
      <w:bookmarkStart w:id="870" w:name="_Toc66286455"/>
      <w:bookmarkStart w:id="871" w:name="_Toc74151150"/>
      <w:bookmarkStart w:id="872" w:name="_Toc88653622"/>
      <w:bookmarkStart w:id="873" w:name="_Toc97903978"/>
      <w:bookmarkStart w:id="874" w:name="_Toc105175019"/>
      <w:bookmarkStart w:id="875" w:name="_Toc113826049"/>
      <w:bookmarkStart w:id="876" w:name="_Toc162616888"/>
      <w:bookmarkEnd w:id="860"/>
      <w:r w:rsidRPr="00FD0425">
        <w:t>8.2.7</w:t>
      </w:r>
      <w:r w:rsidRPr="00FD0425">
        <w:tab/>
        <w:t>UE Context Release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8DD4A7C" w14:textId="77777777" w:rsidR="00F02090" w:rsidRPr="00FD0425" w:rsidRDefault="00F02090" w:rsidP="00F02090">
      <w:pPr>
        <w:pStyle w:val="Heading4"/>
      </w:pPr>
      <w:bookmarkStart w:id="877" w:name="_CR8_2_7_1"/>
      <w:bookmarkStart w:id="878" w:name="_Toc20955079"/>
      <w:bookmarkStart w:id="879" w:name="_Toc29991266"/>
      <w:bookmarkStart w:id="880" w:name="_Toc36555666"/>
      <w:bookmarkStart w:id="881" w:name="_Toc44497329"/>
      <w:bookmarkStart w:id="882" w:name="_Toc45107717"/>
      <w:bookmarkStart w:id="883" w:name="_Toc45901337"/>
      <w:bookmarkStart w:id="884" w:name="_Toc51850416"/>
      <w:bookmarkStart w:id="885" w:name="_Toc56693419"/>
      <w:bookmarkStart w:id="886" w:name="_Toc64446962"/>
      <w:bookmarkStart w:id="887" w:name="_Toc66286456"/>
      <w:bookmarkStart w:id="888" w:name="_Toc74151151"/>
      <w:bookmarkStart w:id="889" w:name="_Toc88653623"/>
      <w:bookmarkStart w:id="890" w:name="_Toc97903979"/>
      <w:bookmarkStart w:id="891" w:name="_Toc105175020"/>
      <w:bookmarkStart w:id="892" w:name="_Toc113826050"/>
      <w:bookmarkStart w:id="893" w:name="_Toc162616889"/>
      <w:bookmarkEnd w:id="877"/>
      <w:r w:rsidRPr="00FD0425">
        <w:t>8.2.7.1</w:t>
      </w:r>
      <w:r w:rsidRPr="00FD0425">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3E4CBAB6"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94" w:name="_CR8_2_7_2"/>
      <w:bookmarkStart w:id="895" w:name="_Toc20955080"/>
      <w:bookmarkStart w:id="896" w:name="_Toc29991267"/>
      <w:bookmarkStart w:id="897" w:name="_Toc36555667"/>
      <w:bookmarkStart w:id="898" w:name="_Toc44497330"/>
      <w:bookmarkStart w:id="899" w:name="_Toc45107718"/>
      <w:bookmarkStart w:id="900" w:name="_Toc45901338"/>
      <w:bookmarkStart w:id="901" w:name="_Toc51850417"/>
      <w:bookmarkStart w:id="902" w:name="_Toc56693420"/>
      <w:bookmarkStart w:id="903" w:name="_Toc64446963"/>
      <w:bookmarkStart w:id="904" w:name="_Toc66286457"/>
      <w:bookmarkStart w:id="905" w:name="_Toc74151152"/>
      <w:bookmarkStart w:id="906" w:name="_Toc88653624"/>
      <w:bookmarkStart w:id="907" w:name="_Toc97903980"/>
      <w:bookmarkStart w:id="908" w:name="_Toc105175021"/>
      <w:bookmarkStart w:id="909" w:name="_Toc113826051"/>
      <w:bookmarkStart w:id="910" w:name="_Toc162616890"/>
      <w:bookmarkEnd w:id="894"/>
      <w:r w:rsidRPr="00FD0425">
        <w:t>8.2.7.2</w:t>
      </w:r>
      <w:r w:rsidRPr="00FD0425">
        <w:tab/>
        <w:t>Successful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B2BA98" w14:textId="77777777" w:rsidR="00F02090" w:rsidRPr="00FD0425" w:rsidRDefault="00F02090" w:rsidP="00F02090">
      <w:pPr>
        <w:pStyle w:val="TH"/>
        <w:rPr>
          <w:lang w:eastAsia="zh-CN"/>
        </w:rPr>
      </w:pPr>
      <w:r w:rsidRPr="00FD0425">
        <w:object w:dxaOrig="6841" w:dyaOrig="2521" w14:anchorId="0235B305">
          <v:shape id="_x0000_i1034" type="#_x0000_t75" style="width:346.6pt;height:128.95pt" o:ole="">
            <v:imagedata r:id="rId31" o:title=""/>
          </v:shape>
          <o:OLEObject Type="Embed" ProgID="Visio.Drawing.15" ShapeID="_x0000_i1034" DrawAspect="Content" ObjectID="_1773229805" r:id="rId32"/>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911" w:name="_Hlk534060063"/>
    <w:p w14:paraId="4244E6DD" w14:textId="77777777" w:rsidR="00F02090" w:rsidRPr="00FD0425" w:rsidRDefault="00F02090" w:rsidP="00F02090">
      <w:pPr>
        <w:pStyle w:val="TH"/>
        <w:rPr>
          <w:lang w:eastAsia="zh-CN"/>
        </w:rPr>
      </w:pPr>
      <w:r w:rsidRPr="00FD0425">
        <w:object w:dxaOrig="6840" w:dyaOrig="2529" w14:anchorId="61216D1A">
          <v:shape id="_x0000_i1035" type="#_x0000_t75" style="width:345.75pt;height:128.95pt" o:ole="">
            <v:imagedata r:id="rId33" o:title=""/>
          </v:shape>
          <o:OLEObject Type="Embed" ProgID="Visio.Drawing.15" ShapeID="_x0000_i1035" DrawAspect="Content" ObjectID="_1773229806" r:id="rId34"/>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6" type="#_x0000_t75" style="width:345.75pt;height:130.6pt" o:ole="">
            <v:imagedata r:id="rId35" o:title=""/>
          </v:shape>
          <o:OLEObject Type="Embed" ProgID="Visio.Drawing.15" ShapeID="_x0000_i1036" DrawAspect="Content" ObjectID="_1773229807" r:id="rId36"/>
        </w:object>
      </w:r>
      <w:bookmarkEnd w:id="911"/>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912" w:name="_CR8_2_7_3"/>
      <w:bookmarkStart w:id="913" w:name="_Toc20955081"/>
      <w:bookmarkStart w:id="914" w:name="_Toc29991268"/>
      <w:bookmarkStart w:id="915" w:name="_Toc36555668"/>
      <w:bookmarkStart w:id="916" w:name="_Toc44497331"/>
      <w:bookmarkStart w:id="917" w:name="_Toc45107719"/>
      <w:bookmarkStart w:id="918" w:name="_Toc45901339"/>
      <w:bookmarkStart w:id="919" w:name="_Toc51850418"/>
      <w:bookmarkStart w:id="920" w:name="_Toc56693421"/>
      <w:bookmarkStart w:id="921" w:name="_Toc64446964"/>
      <w:bookmarkStart w:id="922" w:name="_Toc66286458"/>
      <w:bookmarkStart w:id="923" w:name="_Toc74151153"/>
      <w:bookmarkStart w:id="924" w:name="_Toc88653625"/>
      <w:bookmarkStart w:id="925" w:name="_Toc97903981"/>
      <w:bookmarkStart w:id="926" w:name="_Toc105175022"/>
      <w:bookmarkStart w:id="927" w:name="_Toc113826052"/>
      <w:bookmarkStart w:id="928" w:name="_Toc162616891"/>
      <w:bookmarkEnd w:id="912"/>
      <w:r w:rsidRPr="00FD0425">
        <w:t>8.2.7.3</w:t>
      </w:r>
      <w:r w:rsidRPr="00FD0425">
        <w:tab/>
        <w:t>Unsuccessful Operation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929" w:name="_CR8_2_7_4"/>
      <w:bookmarkStart w:id="930" w:name="_Toc20955082"/>
      <w:bookmarkStart w:id="931" w:name="_Toc29991269"/>
      <w:bookmarkStart w:id="932" w:name="_Toc36555669"/>
      <w:bookmarkStart w:id="933" w:name="_Toc44497332"/>
      <w:bookmarkStart w:id="934" w:name="_Toc45107720"/>
      <w:bookmarkStart w:id="935" w:name="_Toc45901340"/>
      <w:bookmarkStart w:id="936" w:name="_Toc51850419"/>
      <w:bookmarkStart w:id="937" w:name="_Toc56693422"/>
      <w:bookmarkStart w:id="938" w:name="_Toc64446965"/>
      <w:bookmarkStart w:id="939" w:name="_Toc66286459"/>
      <w:bookmarkStart w:id="940" w:name="_Toc74151154"/>
      <w:bookmarkStart w:id="941" w:name="_Toc88653626"/>
      <w:bookmarkStart w:id="942" w:name="_Toc97903982"/>
      <w:bookmarkStart w:id="943" w:name="_Toc105175023"/>
      <w:bookmarkStart w:id="944" w:name="_Toc113826053"/>
      <w:bookmarkStart w:id="945" w:name="_Toc162616892"/>
      <w:bookmarkEnd w:id="929"/>
      <w:r w:rsidRPr="00FD0425">
        <w:t>8.2.7.4</w:t>
      </w:r>
      <w:r w:rsidRPr="00FD0425">
        <w:tab/>
        <w:t>Abnormal 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946" w:name="_CR8_2_8"/>
      <w:bookmarkStart w:id="947" w:name="_Toc44497333"/>
      <w:bookmarkStart w:id="948" w:name="_Toc45107721"/>
      <w:bookmarkStart w:id="949" w:name="_Toc45901341"/>
      <w:bookmarkStart w:id="950" w:name="_Toc51850420"/>
      <w:bookmarkStart w:id="951" w:name="_Toc56693423"/>
      <w:bookmarkStart w:id="952" w:name="_Toc64446966"/>
      <w:bookmarkStart w:id="953" w:name="_Toc66286460"/>
      <w:bookmarkStart w:id="954" w:name="_Toc74151155"/>
      <w:bookmarkStart w:id="955" w:name="_Toc88653627"/>
      <w:bookmarkStart w:id="956" w:name="_Toc97903983"/>
      <w:bookmarkStart w:id="957" w:name="_Toc105175024"/>
      <w:bookmarkStart w:id="958" w:name="_Toc113826054"/>
      <w:bookmarkStart w:id="959" w:name="_Toc20955083"/>
      <w:bookmarkStart w:id="960" w:name="_Toc29991270"/>
      <w:bookmarkStart w:id="961" w:name="_Toc36555670"/>
      <w:bookmarkStart w:id="962" w:name="_Toc162616893"/>
      <w:bookmarkEnd w:id="946"/>
      <w:r w:rsidRPr="00923F7F">
        <w:t>8.2.</w:t>
      </w:r>
      <w:r>
        <w:t>8</w:t>
      </w:r>
      <w:r w:rsidRPr="00923F7F">
        <w:tab/>
        <w:t xml:space="preserve">Handover </w:t>
      </w:r>
      <w:r>
        <w:t>Success</w:t>
      </w:r>
      <w:bookmarkEnd w:id="947"/>
      <w:bookmarkEnd w:id="948"/>
      <w:bookmarkEnd w:id="949"/>
      <w:bookmarkEnd w:id="950"/>
      <w:bookmarkEnd w:id="951"/>
      <w:bookmarkEnd w:id="952"/>
      <w:bookmarkEnd w:id="953"/>
      <w:bookmarkEnd w:id="954"/>
      <w:bookmarkEnd w:id="955"/>
      <w:bookmarkEnd w:id="956"/>
      <w:bookmarkEnd w:id="957"/>
      <w:bookmarkEnd w:id="958"/>
      <w:bookmarkEnd w:id="962"/>
    </w:p>
    <w:p w14:paraId="36BEA044" w14:textId="77777777" w:rsidR="007B56FF" w:rsidRPr="00923F7F" w:rsidRDefault="007B56FF" w:rsidP="007B56FF">
      <w:pPr>
        <w:pStyle w:val="Heading4"/>
      </w:pPr>
      <w:bookmarkStart w:id="963" w:name="_CR8_2_8_1"/>
      <w:bookmarkStart w:id="964" w:name="_Toc5691801"/>
      <w:bookmarkStart w:id="965" w:name="_Toc44497334"/>
      <w:bookmarkStart w:id="966" w:name="_Toc45107722"/>
      <w:bookmarkStart w:id="967" w:name="_Toc45901342"/>
      <w:bookmarkStart w:id="968" w:name="_Toc51850421"/>
      <w:bookmarkStart w:id="969" w:name="_Toc56693424"/>
      <w:bookmarkStart w:id="970" w:name="_Toc64446967"/>
      <w:bookmarkStart w:id="971" w:name="_Toc66286461"/>
      <w:bookmarkStart w:id="972" w:name="_Toc74151156"/>
      <w:bookmarkStart w:id="973" w:name="_Toc88653628"/>
      <w:bookmarkStart w:id="974" w:name="_Toc97903984"/>
      <w:bookmarkStart w:id="975" w:name="_Toc105175025"/>
      <w:bookmarkStart w:id="976" w:name="_Toc113826055"/>
      <w:bookmarkStart w:id="977" w:name="_Toc162616894"/>
      <w:bookmarkEnd w:id="963"/>
      <w:r w:rsidRPr="00923F7F">
        <w:t>8.2.</w:t>
      </w:r>
      <w:r>
        <w:t>8</w:t>
      </w:r>
      <w:r w:rsidRPr="00923F7F">
        <w:t>.1</w:t>
      </w:r>
      <w:r w:rsidRPr="00923F7F">
        <w:tab/>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78" w:name="_CR8_2_8_2"/>
      <w:bookmarkStart w:id="979" w:name="_Toc5691802"/>
      <w:bookmarkStart w:id="980" w:name="_Toc44497335"/>
      <w:bookmarkStart w:id="981" w:name="_Toc45107723"/>
      <w:bookmarkStart w:id="982" w:name="_Toc45901343"/>
      <w:bookmarkStart w:id="983" w:name="_Toc51850422"/>
      <w:bookmarkStart w:id="984" w:name="_Toc56693425"/>
      <w:bookmarkStart w:id="985" w:name="_Toc64446968"/>
      <w:bookmarkStart w:id="986" w:name="_Toc66286462"/>
      <w:bookmarkStart w:id="987" w:name="_Toc74151157"/>
      <w:bookmarkStart w:id="988" w:name="_Toc88653629"/>
      <w:bookmarkStart w:id="989" w:name="_Toc97903985"/>
      <w:bookmarkStart w:id="990" w:name="_Toc105175026"/>
      <w:bookmarkStart w:id="991" w:name="_Toc113826056"/>
      <w:bookmarkStart w:id="992" w:name="_Toc162616895"/>
      <w:bookmarkEnd w:id="978"/>
      <w:r w:rsidRPr="00923F7F">
        <w:t>8.2.</w:t>
      </w:r>
      <w:r>
        <w:t>8</w:t>
      </w:r>
      <w:r w:rsidRPr="00923F7F">
        <w:t>.2</w:t>
      </w:r>
      <w:r w:rsidRPr="00923F7F">
        <w:tab/>
        <w:t>Successful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BB13CB9" w14:textId="77777777" w:rsidR="007B56FF" w:rsidRPr="00923F7F" w:rsidRDefault="007B56FF" w:rsidP="007B56FF">
      <w:pPr>
        <w:pStyle w:val="TH"/>
      </w:pPr>
      <w:r w:rsidRPr="00923F7F">
        <w:object w:dxaOrig="6826" w:dyaOrig="2521" w14:anchorId="34F33B02">
          <v:shape id="_x0000_i1037" type="#_x0000_t75" style="width:337.4pt;height:128.95pt" o:ole="">
            <v:imagedata r:id="rId37" o:title=""/>
          </v:shape>
          <o:OLEObject Type="Embed" ProgID="Visio.Drawing.15" ShapeID="_x0000_i1037" DrawAspect="Content" ObjectID="_1773229808" r:id="rId38"/>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20A3A9CB"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2A6355D3" w14:textId="77777777" w:rsidR="007B56FF" w:rsidRDefault="007B56FF" w:rsidP="007B56FF">
      <w:pPr>
        <w:rPr>
          <w:lang w:val="en-US"/>
        </w:rPr>
      </w:pPr>
      <w:bookmarkStart w:id="99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94" w:name="_CR8_2_8_3"/>
      <w:bookmarkStart w:id="995" w:name="_Toc44497336"/>
      <w:bookmarkStart w:id="996" w:name="_Toc45107724"/>
      <w:bookmarkStart w:id="997" w:name="_Toc45901344"/>
      <w:bookmarkStart w:id="998" w:name="_Toc51850423"/>
      <w:bookmarkStart w:id="999" w:name="_Toc56693426"/>
      <w:bookmarkStart w:id="1000" w:name="_Toc64446969"/>
      <w:bookmarkStart w:id="1001" w:name="_Toc66286463"/>
      <w:bookmarkStart w:id="1002" w:name="_Toc74151158"/>
      <w:bookmarkStart w:id="1003" w:name="_Toc88653630"/>
      <w:bookmarkStart w:id="1004" w:name="_Toc97903986"/>
      <w:bookmarkStart w:id="1005" w:name="_Toc105175027"/>
      <w:bookmarkStart w:id="1006" w:name="_Toc113826057"/>
      <w:bookmarkStart w:id="1007" w:name="_Toc162616896"/>
      <w:bookmarkEnd w:id="994"/>
      <w:r w:rsidRPr="00923F7F">
        <w:t>8.2.</w:t>
      </w:r>
      <w:r>
        <w:t>8</w:t>
      </w:r>
      <w:r w:rsidRPr="00923F7F">
        <w:t>.3</w:t>
      </w:r>
      <w:r w:rsidRPr="00923F7F">
        <w:tab/>
        <w:t>Unsuccessful Operation</w:t>
      </w:r>
      <w:bookmarkEnd w:id="993"/>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1008" w:name="_CR8_2_8_4"/>
      <w:bookmarkStart w:id="1009" w:name="_Toc5691804"/>
      <w:bookmarkStart w:id="1010" w:name="_Toc44497337"/>
      <w:bookmarkStart w:id="1011" w:name="_Toc45107725"/>
      <w:bookmarkStart w:id="1012" w:name="_Toc45901345"/>
      <w:bookmarkStart w:id="1013" w:name="_Toc51850424"/>
      <w:bookmarkStart w:id="1014" w:name="_Toc56693427"/>
      <w:bookmarkStart w:id="1015" w:name="_Toc64446970"/>
      <w:bookmarkStart w:id="1016" w:name="_Toc66286464"/>
      <w:bookmarkStart w:id="1017" w:name="_Toc74151159"/>
      <w:bookmarkStart w:id="1018" w:name="_Toc88653631"/>
      <w:bookmarkStart w:id="1019" w:name="_Toc97903987"/>
      <w:bookmarkStart w:id="1020" w:name="_Toc105175028"/>
      <w:bookmarkStart w:id="1021" w:name="_Toc113826058"/>
      <w:bookmarkStart w:id="1022" w:name="_Toc162616897"/>
      <w:bookmarkEnd w:id="1008"/>
      <w:r w:rsidRPr="00923F7F">
        <w:t>8.2.</w:t>
      </w:r>
      <w:r>
        <w:t>8</w:t>
      </w:r>
      <w:r w:rsidRPr="00923F7F">
        <w:t>.4</w:t>
      </w:r>
      <w:r w:rsidRPr="00923F7F">
        <w:tab/>
        <w:t>Abnormal Conditions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1023" w:name="_CR8_2_9"/>
      <w:bookmarkStart w:id="1024" w:name="_Toc44497338"/>
      <w:bookmarkStart w:id="1025" w:name="_Toc45107726"/>
      <w:bookmarkStart w:id="1026" w:name="_Toc45901346"/>
      <w:bookmarkStart w:id="1027" w:name="_Toc51850425"/>
      <w:bookmarkStart w:id="1028" w:name="_Toc56693428"/>
      <w:bookmarkStart w:id="1029" w:name="_Toc64446971"/>
      <w:bookmarkStart w:id="1030" w:name="_Toc66286465"/>
      <w:bookmarkStart w:id="1031" w:name="_Toc74151160"/>
      <w:bookmarkStart w:id="1032" w:name="_Toc88653632"/>
      <w:bookmarkStart w:id="1033" w:name="_Toc97903988"/>
      <w:bookmarkStart w:id="1034" w:name="_Toc105175029"/>
      <w:bookmarkStart w:id="1035" w:name="_Toc113826059"/>
      <w:bookmarkStart w:id="1036" w:name="_Toc162616898"/>
      <w:bookmarkEnd w:id="1023"/>
      <w:r w:rsidRPr="00DC688F">
        <w:t>8.2.</w:t>
      </w:r>
      <w:r>
        <w:t>9</w:t>
      </w:r>
      <w:r w:rsidRPr="00DC688F">
        <w:tab/>
      </w:r>
      <w:r>
        <w:t xml:space="preserve">Conditional </w:t>
      </w:r>
      <w:r w:rsidRPr="00DC688F">
        <w:t>Handover Cancel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9E02863" w14:textId="77777777" w:rsidR="007B56FF" w:rsidRPr="00DC688F" w:rsidRDefault="007B56FF" w:rsidP="009354E2">
      <w:pPr>
        <w:pStyle w:val="Heading4"/>
      </w:pPr>
      <w:bookmarkStart w:id="1037" w:name="_CR8_2_9_1"/>
      <w:bookmarkStart w:id="1038" w:name="_Toc44497339"/>
      <w:bookmarkStart w:id="1039" w:name="_Toc45107727"/>
      <w:bookmarkStart w:id="1040" w:name="_Toc45901347"/>
      <w:bookmarkStart w:id="1041" w:name="_Toc51850426"/>
      <w:bookmarkStart w:id="1042" w:name="_Toc56693429"/>
      <w:bookmarkStart w:id="1043" w:name="_Toc64446972"/>
      <w:bookmarkStart w:id="1044" w:name="_Toc66286466"/>
      <w:bookmarkStart w:id="1045" w:name="_Toc74151161"/>
      <w:bookmarkStart w:id="1046" w:name="_Toc88653633"/>
      <w:bookmarkStart w:id="1047" w:name="_Toc97903989"/>
      <w:bookmarkStart w:id="1048" w:name="_Toc105175030"/>
      <w:bookmarkStart w:id="1049" w:name="_Toc113826060"/>
      <w:bookmarkStart w:id="1050" w:name="_Toc162616899"/>
      <w:bookmarkEnd w:id="1037"/>
      <w:r w:rsidRPr="00DC688F">
        <w:t>8.2.</w:t>
      </w:r>
      <w:r>
        <w:t>9</w:t>
      </w:r>
      <w:r w:rsidRPr="00DC688F">
        <w:t>.1</w:t>
      </w:r>
      <w:r w:rsidRPr="00DC688F">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1051" w:name="_CR8_2_9_2"/>
      <w:bookmarkStart w:id="1052" w:name="_Toc44497340"/>
      <w:bookmarkStart w:id="1053" w:name="_Toc45107728"/>
      <w:bookmarkStart w:id="1054" w:name="_Toc45901348"/>
      <w:bookmarkStart w:id="1055" w:name="_Toc51850427"/>
      <w:bookmarkStart w:id="1056" w:name="_Toc56693430"/>
      <w:bookmarkStart w:id="1057" w:name="_Toc64446973"/>
      <w:bookmarkStart w:id="1058" w:name="_Toc66286467"/>
      <w:bookmarkStart w:id="1059" w:name="_Toc74151162"/>
      <w:bookmarkStart w:id="1060" w:name="_Toc88653634"/>
      <w:bookmarkStart w:id="1061" w:name="_Toc97903990"/>
      <w:bookmarkStart w:id="1062" w:name="_Toc105175031"/>
      <w:bookmarkStart w:id="1063" w:name="_Toc113826061"/>
      <w:bookmarkStart w:id="1064" w:name="_Toc162616900"/>
      <w:bookmarkEnd w:id="1051"/>
      <w:r w:rsidRPr="00DC688F">
        <w:t>8.2.</w:t>
      </w:r>
      <w:r>
        <w:t>9</w:t>
      </w:r>
      <w:r w:rsidRPr="00DC688F">
        <w:t>.2</w:t>
      </w:r>
      <w:r w:rsidRPr="00DC688F">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76BC5C3" w14:textId="77777777" w:rsidR="007B56FF" w:rsidRPr="00DC688F" w:rsidRDefault="007B56FF" w:rsidP="009354E2">
      <w:pPr>
        <w:pStyle w:val="TH"/>
      </w:pPr>
      <w:r w:rsidRPr="00DC688F">
        <w:object w:dxaOrig="6825" w:dyaOrig="2520" w14:anchorId="722B8BAC">
          <v:shape id="_x0000_i1038" type="#_x0000_t75" style="width:337.4pt;height:130.6pt" o:ole="">
            <v:imagedata r:id="rId39" o:title=""/>
          </v:shape>
          <o:OLEObject Type="Embed" ProgID="Visio.Drawing.15" ShapeID="_x0000_i1038" DrawAspect="Content" ObjectID="_1773229809" r:id="rId40"/>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65" w:name="_Hlk18051067"/>
      <w:r>
        <w:t>source</w:t>
      </w:r>
      <w:r w:rsidRPr="00AA5DA2">
        <w:t xml:space="preserve"> </w:t>
      </w:r>
      <w:r w:rsidRPr="00DC688F">
        <w:t>NG-RAN node</w:t>
      </w:r>
      <w:r w:rsidRPr="00AA5DA2">
        <w:t xml:space="preserve"> shall </w:t>
      </w:r>
      <w:bookmarkEnd w:id="1065"/>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66"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67" w:name="_CR8_2_9_3"/>
      <w:bookmarkStart w:id="1068" w:name="_Toc44497341"/>
      <w:bookmarkStart w:id="1069" w:name="_Toc45107729"/>
      <w:bookmarkStart w:id="1070" w:name="_Toc45901349"/>
      <w:bookmarkStart w:id="1071" w:name="_Toc51850428"/>
      <w:bookmarkStart w:id="1072" w:name="_Toc56693431"/>
      <w:bookmarkStart w:id="1073" w:name="_Toc64446974"/>
      <w:bookmarkStart w:id="1074" w:name="_Toc66286468"/>
      <w:bookmarkStart w:id="1075" w:name="_Toc74151163"/>
      <w:bookmarkStart w:id="1076" w:name="_Toc88653635"/>
      <w:bookmarkStart w:id="1077" w:name="_Toc97903991"/>
      <w:bookmarkStart w:id="1078" w:name="_Toc105175032"/>
      <w:bookmarkStart w:id="1079" w:name="_Toc113826062"/>
      <w:bookmarkStart w:id="1080" w:name="_Toc162616901"/>
      <w:bookmarkEnd w:id="1066"/>
      <w:bookmarkEnd w:id="1067"/>
      <w:r w:rsidRPr="00DC688F">
        <w:t>8.2.</w:t>
      </w:r>
      <w:r>
        <w:t>9</w:t>
      </w:r>
      <w:r w:rsidRPr="00DC688F">
        <w:t>.3</w:t>
      </w:r>
      <w:r w:rsidRPr="00DC688F">
        <w:tab/>
        <w:t>Unsuccessful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81" w:name="_CR8_2_9_4"/>
      <w:bookmarkStart w:id="1082" w:name="_Toc44497342"/>
      <w:bookmarkStart w:id="1083" w:name="_Toc45107730"/>
      <w:bookmarkStart w:id="1084" w:name="_Toc45901350"/>
      <w:bookmarkStart w:id="1085" w:name="_Toc51850429"/>
      <w:bookmarkStart w:id="1086" w:name="_Toc56693432"/>
      <w:bookmarkStart w:id="1087" w:name="_Toc64446975"/>
      <w:bookmarkStart w:id="1088" w:name="_Toc66286469"/>
      <w:bookmarkStart w:id="1089" w:name="_Toc74151164"/>
      <w:bookmarkStart w:id="1090" w:name="_Toc88653636"/>
      <w:bookmarkStart w:id="1091" w:name="_Toc97903992"/>
      <w:bookmarkStart w:id="1092" w:name="_Toc105175033"/>
      <w:bookmarkStart w:id="1093" w:name="_Toc113826063"/>
      <w:bookmarkStart w:id="1094" w:name="_Toc162616902"/>
      <w:bookmarkEnd w:id="1081"/>
      <w:r w:rsidRPr="00DC688F">
        <w:t>8.2.</w:t>
      </w:r>
      <w:r>
        <w:t>9</w:t>
      </w:r>
      <w:r w:rsidRPr="00DC688F">
        <w:t>.4</w:t>
      </w:r>
      <w:r w:rsidRPr="00DC688F">
        <w:tab/>
        <w:t>Abnormal Conditions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95" w:name="_CR8_2_10"/>
      <w:bookmarkStart w:id="1096" w:name="_Toc20954135"/>
      <w:bookmarkStart w:id="1097" w:name="_Toc44497343"/>
      <w:bookmarkStart w:id="1098" w:name="_Toc45107731"/>
      <w:bookmarkStart w:id="1099" w:name="_Toc45901351"/>
      <w:bookmarkStart w:id="1100" w:name="_Toc51850430"/>
      <w:bookmarkStart w:id="1101" w:name="_Toc56693433"/>
      <w:bookmarkStart w:id="1102" w:name="_Toc64446976"/>
      <w:bookmarkStart w:id="1103" w:name="_Toc66286470"/>
      <w:bookmarkStart w:id="1104" w:name="_Toc74151165"/>
      <w:bookmarkStart w:id="1105" w:name="_Toc88653637"/>
      <w:bookmarkStart w:id="1106" w:name="_Toc97903993"/>
      <w:bookmarkStart w:id="1107" w:name="_Toc105175034"/>
      <w:bookmarkStart w:id="1108" w:name="_Toc113826064"/>
      <w:bookmarkStart w:id="1109" w:name="_Toc162616903"/>
      <w:bookmarkEnd w:id="1095"/>
      <w:r w:rsidRPr="002762DC">
        <w:t>8.2.</w:t>
      </w:r>
      <w:r>
        <w:t>10</w:t>
      </w:r>
      <w:r w:rsidRPr="002762DC">
        <w:tab/>
      </w:r>
      <w:bookmarkEnd w:id="1096"/>
      <w:r>
        <w:t>Early Status Transfer</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1CE064F" w14:textId="77777777" w:rsidR="007B56FF" w:rsidRPr="002762DC" w:rsidRDefault="007B56FF" w:rsidP="009354E2">
      <w:pPr>
        <w:pStyle w:val="Heading4"/>
      </w:pPr>
      <w:bookmarkStart w:id="1110" w:name="_CR8_2_10_1"/>
      <w:bookmarkStart w:id="1111" w:name="_Toc20954136"/>
      <w:bookmarkStart w:id="1112" w:name="_Toc44497344"/>
      <w:bookmarkStart w:id="1113" w:name="_Toc45107732"/>
      <w:bookmarkStart w:id="1114" w:name="_Toc45901352"/>
      <w:bookmarkStart w:id="1115" w:name="_Toc51850431"/>
      <w:bookmarkStart w:id="1116" w:name="_Toc56693434"/>
      <w:bookmarkStart w:id="1117" w:name="_Toc64446977"/>
      <w:bookmarkStart w:id="1118" w:name="_Toc66286471"/>
      <w:bookmarkStart w:id="1119" w:name="_Toc74151166"/>
      <w:bookmarkStart w:id="1120" w:name="_Toc88653638"/>
      <w:bookmarkStart w:id="1121" w:name="_Toc97903994"/>
      <w:bookmarkStart w:id="1122" w:name="_Toc105175035"/>
      <w:bookmarkStart w:id="1123" w:name="_Toc113826065"/>
      <w:bookmarkStart w:id="1124" w:name="_Toc162616904"/>
      <w:bookmarkEnd w:id="1110"/>
      <w:r w:rsidRPr="002762DC">
        <w:t>8.2.</w:t>
      </w:r>
      <w:r>
        <w:t>10</w:t>
      </w:r>
      <w:r w:rsidRPr="002762DC">
        <w:t>.1</w:t>
      </w:r>
      <w:r w:rsidRPr="002762DC">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125" w:name="_CR8_2_10_2"/>
      <w:bookmarkStart w:id="1126" w:name="_Toc20954137"/>
      <w:bookmarkStart w:id="1127" w:name="_Toc44497345"/>
      <w:bookmarkStart w:id="1128" w:name="_Toc45107733"/>
      <w:bookmarkStart w:id="1129" w:name="_Toc45901353"/>
      <w:bookmarkStart w:id="1130" w:name="_Toc51850432"/>
      <w:bookmarkStart w:id="1131" w:name="_Toc56693435"/>
      <w:bookmarkStart w:id="1132" w:name="_Toc64446978"/>
      <w:bookmarkStart w:id="1133" w:name="_Toc66286472"/>
      <w:bookmarkStart w:id="1134" w:name="_Toc74151167"/>
      <w:bookmarkStart w:id="1135" w:name="_Toc88653639"/>
      <w:bookmarkStart w:id="1136" w:name="_Toc97903995"/>
      <w:bookmarkStart w:id="1137" w:name="_Toc105175036"/>
      <w:bookmarkStart w:id="1138" w:name="_Toc113826066"/>
      <w:bookmarkStart w:id="1139" w:name="_Toc162616905"/>
      <w:bookmarkEnd w:id="1125"/>
      <w:r w:rsidRPr="002762DC">
        <w:t>8.2.</w:t>
      </w:r>
      <w:r>
        <w:t>10</w:t>
      </w:r>
      <w:r w:rsidRPr="002762DC">
        <w:t>.2</w:t>
      </w:r>
      <w:r w:rsidRPr="002762DC">
        <w:tab/>
        <w:t>Successful Operation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C598FDB" w14:textId="77777777" w:rsidR="007B56FF" w:rsidRPr="007E6716" w:rsidRDefault="007B56FF" w:rsidP="007B56FF">
      <w:pPr>
        <w:pStyle w:val="TH"/>
      </w:pPr>
      <w:r w:rsidRPr="007E6716">
        <w:object w:dxaOrig="6840" w:dyaOrig="2520" w14:anchorId="0B9A3E6C">
          <v:shape id="_x0000_i1039" type="#_x0000_t75" style="width:345.75pt;height:130.6pt" o:ole="">
            <v:imagedata r:id="rId41" o:title=""/>
          </v:shape>
          <o:OLEObject Type="Embed" ProgID="Visio.Drawing.15" ShapeID="_x0000_i1039" DrawAspect="Content" ObjectID="_1773229810" r:id="rId42"/>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0" type="#_x0000_t75" style="width:337.4pt;height:128.95pt" o:ole="">
            <v:imagedata r:id="rId43" o:title=""/>
          </v:shape>
          <o:OLEObject Type="Embed" ProgID="Visio.Drawing.15" ShapeID="_x0000_i1040" DrawAspect="Content" ObjectID="_1773229811" r:id="rId44"/>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140" w:name="_CR8_2_10_3"/>
      <w:bookmarkStart w:id="1141" w:name="_Toc44497346"/>
      <w:bookmarkStart w:id="1142" w:name="_Toc45107734"/>
      <w:bookmarkStart w:id="1143" w:name="_Toc45901354"/>
      <w:bookmarkStart w:id="1144" w:name="_Toc51850433"/>
      <w:bookmarkStart w:id="1145" w:name="_Toc56693436"/>
      <w:bookmarkStart w:id="1146" w:name="_Toc64446979"/>
      <w:bookmarkStart w:id="1147" w:name="_Toc66286473"/>
      <w:bookmarkStart w:id="1148" w:name="_Toc74151168"/>
      <w:bookmarkStart w:id="1149" w:name="_Toc88653640"/>
      <w:bookmarkStart w:id="1150" w:name="_Toc97903996"/>
      <w:bookmarkStart w:id="1151" w:name="_Toc105175037"/>
      <w:bookmarkStart w:id="1152" w:name="_Toc113826067"/>
      <w:bookmarkStart w:id="1153" w:name="_Toc162616906"/>
      <w:bookmarkEnd w:id="1140"/>
      <w:r w:rsidRPr="007E6716">
        <w:t>8.2.</w:t>
      </w:r>
      <w:r>
        <w:t>10</w:t>
      </w:r>
      <w:r w:rsidRPr="007E6716">
        <w:t>.3</w:t>
      </w:r>
      <w:r w:rsidRPr="007E6716">
        <w:tab/>
        <w:t>Unsuccessful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154" w:name="_CR8_2_10_4"/>
      <w:bookmarkStart w:id="1155" w:name="_Toc44497347"/>
      <w:bookmarkStart w:id="1156" w:name="_Toc45107735"/>
      <w:bookmarkStart w:id="1157" w:name="_Toc45901355"/>
      <w:bookmarkStart w:id="1158" w:name="_Toc51850434"/>
      <w:bookmarkStart w:id="1159" w:name="_Toc56693437"/>
      <w:bookmarkStart w:id="1160" w:name="_Toc64446980"/>
      <w:bookmarkStart w:id="1161" w:name="_Toc66286474"/>
      <w:bookmarkStart w:id="1162" w:name="_Toc74151169"/>
      <w:bookmarkStart w:id="1163" w:name="_Toc88653641"/>
      <w:bookmarkStart w:id="1164" w:name="_Toc97903997"/>
      <w:bookmarkStart w:id="1165" w:name="_Toc105175038"/>
      <w:bookmarkStart w:id="1166" w:name="_Toc113826068"/>
      <w:bookmarkStart w:id="1167" w:name="_Toc162616907"/>
      <w:bookmarkEnd w:id="1154"/>
      <w:r w:rsidRPr="007E6716">
        <w:t>8.2.</w:t>
      </w:r>
      <w:r>
        <w:t>10</w:t>
      </w:r>
      <w:r w:rsidRPr="007E6716">
        <w:t>.4</w:t>
      </w:r>
      <w:r w:rsidRPr="007E6716">
        <w:tab/>
        <w:t>Abnormal Conditions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168" w:name="_CR8_3"/>
      <w:bookmarkStart w:id="1169" w:name="_Toc44497348"/>
      <w:bookmarkStart w:id="1170" w:name="_Toc45107736"/>
      <w:bookmarkStart w:id="1171" w:name="_Toc45901356"/>
      <w:bookmarkStart w:id="1172" w:name="_Toc51850435"/>
      <w:bookmarkStart w:id="1173" w:name="_Toc56693438"/>
      <w:bookmarkStart w:id="1174" w:name="_Toc64446981"/>
      <w:bookmarkStart w:id="1175" w:name="_Toc66286475"/>
      <w:bookmarkStart w:id="1176" w:name="_Toc74151170"/>
      <w:bookmarkStart w:id="1177" w:name="_Toc88653642"/>
      <w:bookmarkStart w:id="1178" w:name="_Toc97903998"/>
      <w:bookmarkStart w:id="1179" w:name="_Toc105175039"/>
      <w:bookmarkStart w:id="1180" w:name="_Toc113826069"/>
      <w:bookmarkStart w:id="1181" w:name="_Toc162616908"/>
      <w:bookmarkEnd w:id="1168"/>
      <w:r w:rsidRPr="00FD0425">
        <w:t>8.3</w:t>
      </w:r>
      <w:r w:rsidRPr="00FD0425">
        <w:tab/>
        <w:t>Procedures for Dual Connectivity</w:t>
      </w:r>
      <w:bookmarkEnd w:id="959"/>
      <w:bookmarkEnd w:id="960"/>
      <w:bookmarkEnd w:id="961"/>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D094979" w14:textId="77777777" w:rsidR="00F02090" w:rsidRPr="00FD0425" w:rsidRDefault="00F02090" w:rsidP="00F02090">
      <w:pPr>
        <w:pStyle w:val="Heading3"/>
      </w:pPr>
      <w:bookmarkStart w:id="1182" w:name="_CR8_3_1"/>
      <w:bookmarkStart w:id="1183" w:name="_Toc20955084"/>
      <w:bookmarkStart w:id="1184" w:name="_Toc29991271"/>
      <w:bookmarkStart w:id="1185" w:name="_Toc36555671"/>
      <w:bookmarkStart w:id="1186" w:name="_Toc44497349"/>
      <w:bookmarkStart w:id="1187" w:name="_Toc45107737"/>
      <w:bookmarkStart w:id="1188" w:name="_Toc45901357"/>
      <w:bookmarkStart w:id="1189" w:name="_Toc51850436"/>
      <w:bookmarkStart w:id="1190" w:name="_Toc56693439"/>
      <w:bookmarkStart w:id="1191" w:name="_Toc64446982"/>
      <w:bookmarkStart w:id="1192" w:name="_Toc66286476"/>
      <w:bookmarkStart w:id="1193" w:name="_Toc74151171"/>
      <w:bookmarkStart w:id="1194" w:name="_Toc88653643"/>
      <w:bookmarkStart w:id="1195" w:name="_Toc97903999"/>
      <w:bookmarkStart w:id="1196" w:name="_Toc105175040"/>
      <w:bookmarkStart w:id="1197" w:name="_Toc113826070"/>
      <w:bookmarkStart w:id="1198" w:name="_Toc162616909"/>
      <w:bookmarkEnd w:id="1182"/>
      <w:r w:rsidRPr="00FD0425">
        <w:t>8.3.1</w:t>
      </w:r>
      <w:r w:rsidRPr="00FD0425">
        <w:tab/>
        <w:t>S-NG-RAN node Addition Preparation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8546AD9" w14:textId="77777777" w:rsidR="00F02090" w:rsidRPr="00FD0425" w:rsidRDefault="00F02090" w:rsidP="00F02090">
      <w:pPr>
        <w:pStyle w:val="Heading4"/>
      </w:pPr>
      <w:bookmarkStart w:id="1199" w:name="_CR8_3_1_1"/>
      <w:bookmarkStart w:id="1200" w:name="_Toc20955085"/>
      <w:bookmarkStart w:id="1201" w:name="_Toc29991272"/>
      <w:bookmarkStart w:id="1202" w:name="_Toc36555672"/>
      <w:bookmarkStart w:id="1203" w:name="_Toc44497350"/>
      <w:bookmarkStart w:id="1204" w:name="_Toc45107738"/>
      <w:bookmarkStart w:id="1205" w:name="_Toc45901358"/>
      <w:bookmarkStart w:id="1206" w:name="_Toc51850437"/>
      <w:bookmarkStart w:id="1207" w:name="_Toc56693440"/>
      <w:bookmarkStart w:id="1208" w:name="_Toc64446983"/>
      <w:bookmarkStart w:id="1209" w:name="_Toc66286477"/>
      <w:bookmarkStart w:id="1210" w:name="_Toc74151172"/>
      <w:bookmarkStart w:id="1211" w:name="_Toc88653644"/>
      <w:bookmarkStart w:id="1212" w:name="_Toc97904000"/>
      <w:bookmarkStart w:id="1213" w:name="_Toc105175041"/>
      <w:bookmarkStart w:id="1214" w:name="_Toc113826071"/>
      <w:bookmarkStart w:id="1215" w:name="_Toc162616910"/>
      <w:bookmarkEnd w:id="1199"/>
      <w:r w:rsidRPr="00FD0425">
        <w:t>8.3.1.1</w:t>
      </w:r>
      <w:r w:rsidRPr="00FD0425">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216" w:name="_CR8_3_1_2"/>
      <w:bookmarkStart w:id="1217" w:name="_Toc20955086"/>
      <w:bookmarkStart w:id="1218" w:name="_Toc29991273"/>
      <w:bookmarkStart w:id="1219" w:name="_Toc36555673"/>
      <w:bookmarkStart w:id="1220" w:name="_Toc44497351"/>
      <w:bookmarkStart w:id="1221" w:name="_Toc45107739"/>
      <w:bookmarkStart w:id="1222" w:name="_Toc45901359"/>
      <w:bookmarkStart w:id="1223" w:name="_Toc51850438"/>
      <w:bookmarkStart w:id="1224" w:name="_Toc56693441"/>
      <w:bookmarkStart w:id="1225" w:name="_Toc64446984"/>
      <w:bookmarkStart w:id="1226" w:name="_Toc66286478"/>
      <w:bookmarkStart w:id="1227" w:name="_Toc74151173"/>
      <w:bookmarkStart w:id="1228" w:name="_Toc88653645"/>
      <w:bookmarkStart w:id="1229" w:name="_Toc97904001"/>
      <w:bookmarkStart w:id="1230" w:name="_Toc105175042"/>
      <w:bookmarkStart w:id="1231" w:name="_Toc113826072"/>
      <w:bookmarkStart w:id="1232" w:name="_Toc162616911"/>
      <w:bookmarkEnd w:id="1216"/>
      <w:r w:rsidRPr="00FD0425">
        <w:t>8.3.1.2</w:t>
      </w:r>
      <w:r w:rsidRPr="00FD0425">
        <w:tab/>
        <w:t>Successful Operation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768D0A20" w14:textId="77777777" w:rsidR="00F02090" w:rsidRPr="00FD0425" w:rsidRDefault="00F02090" w:rsidP="00F02090">
      <w:pPr>
        <w:pStyle w:val="TH"/>
      </w:pPr>
      <w:r w:rsidRPr="00FD0425">
        <w:object w:dxaOrig="7050" w:dyaOrig="2295" w14:anchorId="7D0FD468">
          <v:shape id="_x0000_i1041" type="#_x0000_t75" style="width:352.45pt;height:116.35pt" o:ole="">
            <v:imagedata r:id="rId45" o:title=""/>
          </v:shape>
          <o:OLEObject Type="Embed" ProgID="Visio.Drawing.15" ShapeID="_x0000_i1041" DrawAspect="Content" ObjectID="_1773229812" r:id="rId46"/>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41B583C6"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6B8D112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3E3D805B" w14:textId="77777777" w:rsidR="00F02090" w:rsidRPr="00FD0425" w:rsidRDefault="00F02090" w:rsidP="00F02090">
      <w:pPr>
        <w:rPr>
          <w:snapToGrid w:val="0"/>
        </w:rPr>
      </w:pPr>
      <w:bookmarkStart w:id="1233"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233"/>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234"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234"/>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1DD7F749"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235" w:name="_Hlk4425499"/>
      <w:r>
        <w:rPr>
          <w:rFonts w:eastAsia="Calibri Light"/>
        </w:rPr>
        <w:t xml:space="preserve">the DRBs that it establishes for </w:t>
      </w:r>
      <w:bookmarkEnd w:id="1235"/>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236"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236"/>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237" w:name="_Hlk85621254"/>
      <w:r w:rsidRPr="008711EA">
        <w:t>as part of its ACL functionality configuration actions, if such ACL functionality is deployed</w:t>
      </w:r>
      <w:bookmarkEnd w:id="1237"/>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238" w:name="_CR8_3_1_3"/>
      <w:bookmarkStart w:id="1239" w:name="_Toc20955087"/>
      <w:bookmarkStart w:id="1240" w:name="_Toc29991274"/>
      <w:bookmarkStart w:id="1241" w:name="_Toc36555674"/>
      <w:bookmarkStart w:id="1242" w:name="_Toc44497352"/>
      <w:bookmarkStart w:id="1243" w:name="_Toc45107740"/>
      <w:bookmarkStart w:id="1244" w:name="_Toc45901360"/>
      <w:bookmarkStart w:id="1245" w:name="_Toc51850439"/>
      <w:bookmarkStart w:id="1246" w:name="_Toc56693442"/>
      <w:bookmarkStart w:id="1247" w:name="_Toc64446985"/>
      <w:bookmarkStart w:id="1248" w:name="_Toc66286479"/>
      <w:bookmarkStart w:id="1249" w:name="_Toc74151174"/>
      <w:bookmarkStart w:id="1250" w:name="_Toc88653646"/>
      <w:bookmarkStart w:id="1251" w:name="_Toc97904002"/>
      <w:bookmarkStart w:id="1252" w:name="_Toc105175043"/>
      <w:bookmarkStart w:id="1253" w:name="_Toc113826073"/>
      <w:bookmarkStart w:id="1254" w:name="_Toc162616912"/>
      <w:bookmarkEnd w:id="1238"/>
      <w:r w:rsidRPr="00FD0425">
        <w:t>8.3.1.3</w:t>
      </w:r>
      <w:r w:rsidRPr="00FD0425">
        <w:tab/>
        <w:t>Unsuccessful Operation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E5088E5" w14:textId="77777777" w:rsidR="00F02090" w:rsidRPr="00FD0425" w:rsidRDefault="00F02090" w:rsidP="00F02090">
      <w:pPr>
        <w:pStyle w:val="TH"/>
      </w:pPr>
      <w:r w:rsidRPr="00FD0425">
        <w:object w:dxaOrig="7050" w:dyaOrig="2295" w14:anchorId="5B3ACCE5">
          <v:shape id="_x0000_i1042" type="#_x0000_t75" style="width:352.45pt;height:116.35pt" o:ole="">
            <v:imagedata r:id="rId47" o:title=""/>
          </v:shape>
          <o:OLEObject Type="Embed" ProgID="Visio.Drawing.15" ShapeID="_x0000_i1042" DrawAspect="Content" ObjectID="_1773229813" r:id="rId48"/>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255" w:name="_CR8_3_1_4"/>
      <w:bookmarkStart w:id="1256" w:name="_Toc20955088"/>
      <w:bookmarkStart w:id="1257" w:name="_Toc29991275"/>
      <w:bookmarkStart w:id="1258" w:name="_Toc36555675"/>
      <w:bookmarkStart w:id="1259" w:name="_Toc44497353"/>
      <w:bookmarkStart w:id="1260" w:name="_Toc45107741"/>
      <w:bookmarkStart w:id="1261" w:name="_Toc45901361"/>
      <w:bookmarkStart w:id="1262" w:name="_Toc51850440"/>
      <w:bookmarkStart w:id="1263" w:name="_Toc56693443"/>
      <w:bookmarkStart w:id="1264" w:name="_Toc64446986"/>
      <w:bookmarkStart w:id="1265" w:name="_Toc66286480"/>
      <w:bookmarkStart w:id="1266" w:name="_Toc74151175"/>
      <w:bookmarkStart w:id="1267" w:name="_Toc88653647"/>
      <w:bookmarkStart w:id="1268" w:name="_Toc97904003"/>
      <w:bookmarkStart w:id="1269" w:name="_Toc105175044"/>
      <w:bookmarkStart w:id="1270" w:name="_Toc113826074"/>
      <w:bookmarkStart w:id="1271" w:name="_Toc162616913"/>
      <w:bookmarkEnd w:id="1255"/>
      <w:r w:rsidRPr="00FD0425">
        <w:t>8.3.1.4</w:t>
      </w:r>
      <w:r w:rsidRPr="00FD0425">
        <w:tab/>
        <w:t>Abnormal Conditions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272" w:name="_CR8_3_2"/>
      <w:bookmarkStart w:id="1273" w:name="_Toc20955089"/>
      <w:bookmarkStart w:id="1274" w:name="_Toc29991276"/>
      <w:bookmarkStart w:id="1275" w:name="_Toc36555676"/>
      <w:bookmarkStart w:id="1276" w:name="_Toc44497354"/>
      <w:bookmarkStart w:id="1277" w:name="_Toc45107742"/>
      <w:bookmarkStart w:id="1278" w:name="_Toc45901362"/>
      <w:bookmarkStart w:id="1279" w:name="_Toc51850441"/>
      <w:bookmarkStart w:id="1280" w:name="_Toc56693444"/>
      <w:bookmarkStart w:id="1281" w:name="_Toc64446987"/>
      <w:bookmarkStart w:id="1282" w:name="_Toc66286481"/>
      <w:bookmarkStart w:id="1283" w:name="_Toc74151176"/>
      <w:bookmarkStart w:id="1284" w:name="_Toc88653648"/>
      <w:bookmarkStart w:id="1285" w:name="_Toc97904004"/>
      <w:bookmarkStart w:id="1286" w:name="_Toc105175045"/>
      <w:bookmarkStart w:id="1287" w:name="_Toc113826075"/>
      <w:bookmarkStart w:id="1288" w:name="_Toc162616914"/>
      <w:bookmarkEnd w:id="1272"/>
      <w:r w:rsidRPr="00FD0425">
        <w:t>8.3.2</w:t>
      </w:r>
      <w:r w:rsidRPr="00FD0425">
        <w:tab/>
        <w:t>S-NG-RAN node Reconfiguration Completion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2271881" w14:textId="77777777" w:rsidR="00F02090" w:rsidRPr="00FD0425" w:rsidRDefault="00F02090" w:rsidP="00F02090">
      <w:pPr>
        <w:pStyle w:val="Heading4"/>
      </w:pPr>
      <w:bookmarkStart w:id="1289" w:name="_CR8_3_2_1"/>
      <w:bookmarkStart w:id="1290" w:name="_Toc20955090"/>
      <w:bookmarkStart w:id="1291" w:name="_Toc29991277"/>
      <w:bookmarkStart w:id="1292" w:name="_Toc36555677"/>
      <w:bookmarkStart w:id="1293" w:name="_Toc44497355"/>
      <w:bookmarkStart w:id="1294" w:name="_Toc45107743"/>
      <w:bookmarkStart w:id="1295" w:name="_Toc45901363"/>
      <w:bookmarkStart w:id="1296" w:name="_Toc51850442"/>
      <w:bookmarkStart w:id="1297" w:name="_Toc56693445"/>
      <w:bookmarkStart w:id="1298" w:name="_Toc64446988"/>
      <w:bookmarkStart w:id="1299" w:name="_Toc66286482"/>
      <w:bookmarkStart w:id="1300" w:name="_Toc74151177"/>
      <w:bookmarkStart w:id="1301" w:name="_Toc88653649"/>
      <w:bookmarkStart w:id="1302" w:name="_Toc97904005"/>
      <w:bookmarkStart w:id="1303" w:name="_Toc105175046"/>
      <w:bookmarkStart w:id="1304" w:name="_Toc113826076"/>
      <w:bookmarkStart w:id="1305" w:name="_Toc162616915"/>
      <w:bookmarkEnd w:id="1289"/>
      <w:r w:rsidRPr="00FD0425">
        <w:t>8.3.2.1</w:t>
      </w:r>
      <w:r w:rsidRPr="00FD0425">
        <w:tab/>
        <w:t>General</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306" w:name="_CR8_3_2_2"/>
      <w:bookmarkStart w:id="1307" w:name="_Toc20955091"/>
      <w:bookmarkStart w:id="1308" w:name="_Toc29991278"/>
      <w:bookmarkStart w:id="1309" w:name="_Toc36555678"/>
      <w:bookmarkStart w:id="1310" w:name="_Toc44497356"/>
      <w:bookmarkStart w:id="1311" w:name="_Toc45107744"/>
      <w:bookmarkStart w:id="1312" w:name="_Toc45901364"/>
      <w:bookmarkStart w:id="1313" w:name="_Toc51850443"/>
      <w:bookmarkStart w:id="1314" w:name="_Toc56693446"/>
      <w:bookmarkStart w:id="1315" w:name="_Toc64446989"/>
      <w:bookmarkStart w:id="1316" w:name="_Toc66286483"/>
      <w:bookmarkStart w:id="1317" w:name="_Toc74151178"/>
      <w:bookmarkStart w:id="1318" w:name="_Toc88653650"/>
      <w:bookmarkStart w:id="1319" w:name="_Toc97904006"/>
      <w:bookmarkStart w:id="1320" w:name="_Toc105175047"/>
      <w:bookmarkStart w:id="1321" w:name="_Toc113826077"/>
      <w:bookmarkStart w:id="1322" w:name="_Toc162616916"/>
      <w:bookmarkEnd w:id="1306"/>
      <w:r w:rsidRPr="00FD0425">
        <w:t>8.3.2.2</w:t>
      </w:r>
      <w:r w:rsidRPr="00FD0425">
        <w:tab/>
        <w:t>Successful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F22969C" w14:textId="77777777" w:rsidR="00F02090" w:rsidRPr="00FD0425" w:rsidRDefault="00F02090" w:rsidP="00F02090">
      <w:pPr>
        <w:pStyle w:val="TH"/>
        <w:rPr>
          <w:rFonts w:eastAsia="SimSun"/>
        </w:rPr>
      </w:pPr>
      <w:r w:rsidRPr="00FD0425">
        <w:object w:dxaOrig="7050" w:dyaOrig="2295" w14:anchorId="79D34215">
          <v:shape id="_x0000_i1043" type="#_x0000_t75" style="width:352.45pt;height:116.35pt" o:ole="">
            <v:imagedata r:id="rId49" o:title=""/>
          </v:shape>
          <o:OLEObject Type="Embed" ProgID="Visio.Drawing.15" ShapeID="_x0000_i1043" DrawAspect="Content" ObjectID="_1773229814" r:id="rId50"/>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323" w:name="_CR8_3_2_3"/>
      <w:bookmarkStart w:id="1324" w:name="_Toc20955092"/>
      <w:bookmarkStart w:id="1325" w:name="_Toc29991279"/>
      <w:bookmarkStart w:id="1326" w:name="_Toc36555679"/>
      <w:bookmarkStart w:id="1327" w:name="_Toc44497357"/>
      <w:bookmarkStart w:id="1328" w:name="_Toc45107745"/>
      <w:bookmarkStart w:id="1329" w:name="_Toc45901365"/>
      <w:bookmarkStart w:id="1330" w:name="_Toc51850444"/>
      <w:bookmarkStart w:id="1331" w:name="_Toc56693447"/>
      <w:bookmarkStart w:id="1332" w:name="_Toc64446990"/>
      <w:bookmarkStart w:id="1333" w:name="_Toc66286484"/>
      <w:bookmarkStart w:id="1334" w:name="_Toc74151179"/>
      <w:bookmarkStart w:id="1335" w:name="_Toc88653651"/>
      <w:bookmarkStart w:id="1336" w:name="_Toc97904007"/>
      <w:bookmarkStart w:id="1337" w:name="_Toc105175048"/>
      <w:bookmarkStart w:id="1338" w:name="_Toc113826078"/>
      <w:bookmarkStart w:id="1339" w:name="_Toc162616917"/>
      <w:bookmarkEnd w:id="1323"/>
      <w:r w:rsidRPr="00FD0425">
        <w:t>8.3.2.3</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340" w:name="_CR8_3_3"/>
      <w:bookmarkStart w:id="1341" w:name="_Toc20955093"/>
      <w:bookmarkStart w:id="1342" w:name="_Toc29991280"/>
      <w:bookmarkStart w:id="1343" w:name="_Toc36555680"/>
      <w:bookmarkStart w:id="1344" w:name="_Toc44497358"/>
      <w:bookmarkStart w:id="1345" w:name="_Toc45107746"/>
      <w:bookmarkStart w:id="1346" w:name="_Toc45901366"/>
      <w:bookmarkStart w:id="1347" w:name="_Toc51850445"/>
      <w:bookmarkStart w:id="1348" w:name="_Toc56693448"/>
      <w:bookmarkStart w:id="1349" w:name="_Toc64446991"/>
      <w:bookmarkStart w:id="1350" w:name="_Toc66286485"/>
      <w:bookmarkStart w:id="1351" w:name="_Toc74151180"/>
      <w:bookmarkStart w:id="1352" w:name="_Toc88653652"/>
      <w:bookmarkStart w:id="1353" w:name="_Toc97904008"/>
      <w:bookmarkStart w:id="1354" w:name="_Toc105175049"/>
      <w:bookmarkStart w:id="1355" w:name="_Toc113826079"/>
      <w:bookmarkStart w:id="1356" w:name="_Toc162616918"/>
      <w:bookmarkEnd w:id="1340"/>
      <w:r w:rsidRPr="00FD0425">
        <w:t>8.3.3</w:t>
      </w:r>
      <w:r w:rsidRPr="00FD0425">
        <w:tab/>
        <w:t>M-NG-RAN node initiated S-NG-RAN node Modification Preparation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75A34C4" w14:textId="77777777" w:rsidR="00F02090" w:rsidRPr="00FD0425" w:rsidRDefault="00F02090" w:rsidP="00F02090">
      <w:pPr>
        <w:pStyle w:val="Heading4"/>
      </w:pPr>
      <w:bookmarkStart w:id="1357" w:name="_CR8_3_3_1"/>
      <w:bookmarkStart w:id="1358" w:name="_Toc20955094"/>
      <w:bookmarkStart w:id="1359" w:name="_Toc29991281"/>
      <w:bookmarkStart w:id="1360" w:name="_Toc36555681"/>
      <w:bookmarkStart w:id="1361" w:name="_Toc44497359"/>
      <w:bookmarkStart w:id="1362" w:name="_Toc45107747"/>
      <w:bookmarkStart w:id="1363" w:name="_Toc45901367"/>
      <w:bookmarkStart w:id="1364" w:name="_Toc51850446"/>
      <w:bookmarkStart w:id="1365" w:name="_Toc56693449"/>
      <w:bookmarkStart w:id="1366" w:name="_Toc64446992"/>
      <w:bookmarkStart w:id="1367" w:name="_Toc66286486"/>
      <w:bookmarkStart w:id="1368" w:name="_Toc74151181"/>
      <w:bookmarkStart w:id="1369" w:name="_Toc88653653"/>
      <w:bookmarkStart w:id="1370" w:name="_Toc97904009"/>
      <w:bookmarkStart w:id="1371" w:name="_Toc105175050"/>
      <w:bookmarkStart w:id="1372" w:name="_Toc113826080"/>
      <w:bookmarkStart w:id="1373" w:name="_Toc162616919"/>
      <w:bookmarkEnd w:id="1357"/>
      <w:r w:rsidRPr="00FD0425">
        <w:t>8.3.3.1</w:t>
      </w:r>
      <w:r w:rsidRPr="00FD0425">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374" w:name="_CR8_3_3_2"/>
      <w:bookmarkStart w:id="1375" w:name="_Toc20955095"/>
      <w:bookmarkStart w:id="1376" w:name="_Toc29991282"/>
      <w:bookmarkStart w:id="1377" w:name="_Toc36555682"/>
      <w:bookmarkStart w:id="1378" w:name="_Toc44497360"/>
      <w:bookmarkStart w:id="1379" w:name="_Toc45107748"/>
      <w:bookmarkStart w:id="1380" w:name="_Toc45901368"/>
      <w:bookmarkStart w:id="1381" w:name="_Toc51850447"/>
      <w:bookmarkStart w:id="1382" w:name="_Toc56693450"/>
      <w:bookmarkStart w:id="1383" w:name="_Toc64446993"/>
      <w:bookmarkStart w:id="1384" w:name="_Toc66286487"/>
      <w:bookmarkStart w:id="1385" w:name="_Toc74151182"/>
      <w:bookmarkStart w:id="1386" w:name="_Toc88653654"/>
      <w:bookmarkStart w:id="1387" w:name="_Toc97904010"/>
      <w:bookmarkStart w:id="1388" w:name="_Toc105175051"/>
      <w:bookmarkStart w:id="1389" w:name="_Toc113826081"/>
      <w:bookmarkStart w:id="1390" w:name="_Toc162616920"/>
      <w:bookmarkEnd w:id="1374"/>
      <w:r w:rsidRPr="00FD0425">
        <w:t>8.3.3.2</w:t>
      </w:r>
      <w:r w:rsidRPr="00FD0425">
        <w:tab/>
        <w:t>Successful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7E60B1F" w14:textId="77777777" w:rsidR="00F02090" w:rsidRPr="00FD0425" w:rsidRDefault="00F02090" w:rsidP="00F02090">
      <w:pPr>
        <w:pStyle w:val="TH"/>
        <w:rPr>
          <w:rFonts w:eastAsia="SimSun"/>
        </w:rPr>
      </w:pPr>
      <w:r w:rsidRPr="00FD0425">
        <w:object w:dxaOrig="7050" w:dyaOrig="2295" w14:anchorId="389B181D">
          <v:shape id="_x0000_i1044" type="#_x0000_t75" style="width:352.45pt;height:116.35pt" o:ole="">
            <v:imagedata r:id="rId51" o:title=""/>
          </v:shape>
          <o:OLEObject Type="Embed" ProgID="Visio.Drawing.15" ShapeID="_x0000_i1044" DrawAspect="Content" ObjectID="_1773229815" r:id="rId52"/>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01367793"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91" w:name="_Hlk534060780"/>
      <w:r w:rsidRPr="00FD0425">
        <w:t>-</w:t>
      </w:r>
      <w:r w:rsidRPr="00FD0425">
        <w:tab/>
      </w:r>
      <w:bookmarkEnd w:id="1391"/>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92"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92"/>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93" w:name="_Toc20955096"/>
      <w:bookmarkStart w:id="1394" w:name="_Toc29991283"/>
      <w:bookmarkStart w:id="1395"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96" w:name="_CR8_3_3_3"/>
      <w:bookmarkStart w:id="1397" w:name="_Toc44497361"/>
      <w:bookmarkStart w:id="1398" w:name="_Toc45107749"/>
      <w:bookmarkStart w:id="1399" w:name="_Toc45901369"/>
      <w:bookmarkStart w:id="1400" w:name="_Toc51850448"/>
      <w:bookmarkStart w:id="1401" w:name="_Toc56693451"/>
      <w:bookmarkStart w:id="1402" w:name="_Toc64446994"/>
      <w:bookmarkStart w:id="1403" w:name="_Toc66286488"/>
      <w:bookmarkStart w:id="1404" w:name="_Toc74151183"/>
      <w:bookmarkStart w:id="1405" w:name="_Toc88653655"/>
      <w:bookmarkStart w:id="1406" w:name="_Toc97904011"/>
      <w:bookmarkStart w:id="1407" w:name="_Toc105175052"/>
      <w:bookmarkStart w:id="1408" w:name="_Toc113826082"/>
      <w:bookmarkStart w:id="1409" w:name="_Toc162616921"/>
      <w:bookmarkEnd w:id="1396"/>
      <w:r w:rsidRPr="00FD0425">
        <w:t>8.3.3.3</w:t>
      </w:r>
      <w:r w:rsidRPr="00FD0425">
        <w:tab/>
        <w:t>Unsuccessful Operation</w:t>
      </w:r>
      <w:bookmarkEnd w:id="1393"/>
      <w:bookmarkEnd w:id="1394"/>
      <w:bookmarkEnd w:id="1395"/>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D1E8912" w14:textId="77777777" w:rsidR="00F02090" w:rsidRPr="00FD0425" w:rsidRDefault="00F02090" w:rsidP="00F02090">
      <w:pPr>
        <w:pStyle w:val="TH"/>
        <w:rPr>
          <w:rFonts w:eastAsia="SimSun"/>
        </w:rPr>
      </w:pPr>
      <w:r w:rsidRPr="00FD0425">
        <w:object w:dxaOrig="7050" w:dyaOrig="2295" w14:anchorId="30F8ED5F">
          <v:shape id="_x0000_i1045" type="#_x0000_t75" style="width:352.45pt;height:116.35pt" o:ole="">
            <v:imagedata r:id="rId53" o:title=""/>
          </v:shape>
          <o:OLEObject Type="Embed" ProgID="Visio.Drawing.15" ShapeID="_x0000_i1045" DrawAspect="Content" ObjectID="_1773229816" r:id="rId54"/>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410" w:name="_CR8_3_3_4"/>
      <w:bookmarkStart w:id="1411" w:name="_Toc20955097"/>
      <w:bookmarkStart w:id="1412" w:name="_Toc29991284"/>
      <w:bookmarkStart w:id="1413" w:name="_Toc36555684"/>
      <w:bookmarkStart w:id="1414" w:name="_Toc44497362"/>
      <w:bookmarkStart w:id="1415" w:name="_Toc45107750"/>
      <w:bookmarkStart w:id="1416" w:name="_Toc45901370"/>
      <w:bookmarkStart w:id="1417" w:name="_Toc51850449"/>
      <w:bookmarkStart w:id="1418" w:name="_Toc56693452"/>
      <w:bookmarkStart w:id="1419" w:name="_Toc64446995"/>
      <w:bookmarkStart w:id="1420" w:name="_Toc66286489"/>
      <w:bookmarkStart w:id="1421" w:name="_Toc74151184"/>
      <w:bookmarkStart w:id="1422" w:name="_Toc88653656"/>
      <w:bookmarkStart w:id="1423" w:name="_Toc97904012"/>
      <w:bookmarkStart w:id="1424" w:name="_Toc105175053"/>
      <w:bookmarkStart w:id="1425" w:name="_Toc113826083"/>
      <w:bookmarkStart w:id="1426" w:name="_Toc162616922"/>
      <w:bookmarkEnd w:id="1410"/>
      <w:r w:rsidRPr="00FD0425">
        <w:t>8.3.3.4</w:t>
      </w:r>
      <w:r w:rsidRPr="00FD0425">
        <w:tab/>
        <w:t>Abnormal Conditions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427" w:name="_CR8_3_4"/>
      <w:bookmarkStart w:id="1428" w:name="_Toc20955098"/>
      <w:bookmarkStart w:id="1429" w:name="_Toc29991285"/>
      <w:bookmarkStart w:id="1430" w:name="_Toc36555685"/>
      <w:bookmarkStart w:id="1431" w:name="_Toc44497363"/>
      <w:bookmarkStart w:id="1432" w:name="_Toc45107751"/>
      <w:bookmarkStart w:id="1433" w:name="_Toc45901371"/>
      <w:bookmarkStart w:id="1434" w:name="_Toc51850450"/>
      <w:bookmarkStart w:id="1435" w:name="_Toc56693453"/>
      <w:bookmarkStart w:id="1436" w:name="_Toc64446996"/>
      <w:bookmarkStart w:id="1437" w:name="_Toc66286490"/>
      <w:bookmarkStart w:id="1438" w:name="_Toc74151185"/>
      <w:bookmarkStart w:id="1439" w:name="_Toc88653657"/>
      <w:bookmarkStart w:id="1440" w:name="_Toc97904013"/>
      <w:bookmarkStart w:id="1441" w:name="_Toc105175054"/>
      <w:bookmarkStart w:id="1442" w:name="_Toc113826084"/>
      <w:bookmarkStart w:id="1443" w:name="_Toc162616923"/>
      <w:bookmarkEnd w:id="1427"/>
      <w:r w:rsidRPr="00FD0425">
        <w:t>8.3.4</w:t>
      </w:r>
      <w:r w:rsidRPr="00FD0425">
        <w:tab/>
        <w:t>S-NG-RAN node initiated S-NG-RAN node Modification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1C9CFC91" w14:textId="77777777" w:rsidR="00F02090" w:rsidRPr="00FD0425" w:rsidRDefault="00F02090" w:rsidP="00F02090">
      <w:pPr>
        <w:pStyle w:val="Heading4"/>
      </w:pPr>
      <w:bookmarkStart w:id="1444" w:name="_CR8_3_4_1"/>
      <w:bookmarkStart w:id="1445" w:name="_Toc20955099"/>
      <w:bookmarkStart w:id="1446" w:name="_Toc29991286"/>
      <w:bookmarkStart w:id="1447" w:name="_Toc36555686"/>
      <w:bookmarkStart w:id="1448" w:name="_Toc44497364"/>
      <w:bookmarkStart w:id="1449" w:name="_Toc45107752"/>
      <w:bookmarkStart w:id="1450" w:name="_Toc45901372"/>
      <w:bookmarkStart w:id="1451" w:name="_Toc51850451"/>
      <w:bookmarkStart w:id="1452" w:name="_Toc56693454"/>
      <w:bookmarkStart w:id="1453" w:name="_Toc64446997"/>
      <w:bookmarkStart w:id="1454" w:name="_Toc66286491"/>
      <w:bookmarkStart w:id="1455" w:name="_Toc74151186"/>
      <w:bookmarkStart w:id="1456" w:name="_Toc88653658"/>
      <w:bookmarkStart w:id="1457" w:name="_Toc97904014"/>
      <w:bookmarkStart w:id="1458" w:name="_Toc105175055"/>
      <w:bookmarkStart w:id="1459" w:name="_Toc113826085"/>
      <w:bookmarkStart w:id="1460" w:name="_Toc162616924"/>
      <w:bookmarkEnd w:id="1444"/>
      <w:r w:rsidRPr="00FD0425">
        <w:t>8.3.4.1</w:t>
      </w:r>
      <w:r w:rsidRPr="00FD0425">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461" w:name="_CR8_3_4_2"/>
      <w:bookmarkStart w:id="1462" w:name="_Toc20955100"/>
      <w:bookmarkStart w:id="1463" w:name="_Toc29991287"/>
      <w:bookmarkStart w:id="1464" w:name="_Toc36555687"/>
      <w:bookmarkStart w:id="1465" w:name="_Toc44497365"/>
      <w:bookmarkStart w:id="1466" w:name="_Toc45107753"/>
      <w:bookmarkStart w:id="1467" w:name="_Toc45901373"/>
      <w:bookmarkStart w:id="1468" w:name="_Toc51850452"/>
      <w:bookmarkStart w:id="1469" w:name="_Toc56693455"/>
      <w:bookmarkStart w:id="1470" w:name="_Toc64446998"/>
      <w:bookmarkStart w:id="1471" w:name="_Toc66286492"/>
      <w:bookmarkStart w:id="1472" w:name="_Toc74151187"/>
      <w:bookmarkStart w:id="1473" w:name="_Toc88653659"/>
      <w:bookmarkStart w:id="1474" w:name="_Toc97904015"/>
      <w:bookmarkStart w:id="1475" w:name="_Toc105175056"/>
      <w:bookmarkStart w:id="1476" w:name="_Toc113826086"/>
      <w:bookmarkStart w:id="1477" w:name="_Toc162616925"/>
      <w:bookmarkEnd w:id="1461"/>
      <w:r w:rsidRPr="00FD0425">
        <w:t>8.3.4.2</w:t>
      </w:r>
      <w:r w:rsidRPr="00FD0425">
        <w:tab/>
        <w:t>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4D04FF8" w14:textId="77777777" w:rsidR="00F02090" w:rsidRPr="00FD0425" w:rsidRDefault="00F02090" w:rsidP="00F02090">
      <w:pPr>
        <w:pStyle w:val="TH"/>
        <w:rPr>
          <w:rFonts w:eastAsia="SimSun"/>
        </w:rPr>
      </w:pPr>
      <w:r w:rsidRPr="00FD0425">
        <w:object w:dxaOrig="7050" w:dyaOrig="2295" w14:anchorId="58B7315F">
          <v:shape id="_x0000_i1046" type="#_x0000_t75" style="width:352.45pt;height:116.35pt" o:ole="">
            <v:imagedata r:id="rId55" o:title=""/>
          </v:shape>
          <o:OLEObject Type="Embed" ProgID="Visio.Drawing.15" ShapeID="_x0000_i1046" DrawAspect="Content" ObjectID="_1773229817" r:id="rId56"/>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219603E4"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for the indicated DRB.</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478" w:name="_CR8_3_4_3"/>
      <w:bookmarkStart w:id="1479" w:name="_Toc51850453"/>
      <w:bookmarkStart w:id="1480" w:name="_Toc56693456"/>
      <w:bookmarkStart w:id="1481" w:name="_Toc64446999"/>
      <w:bookmarkStart w:id="1482" w:name="_Toc66286493"/>
      <w:bookmarkStart w:id="1483" w:name="_Toc74151188"/>
      <w:bookmarkStart w:id="1484" w:name="_Toc88653660"/>
      <w:bookmarkStart w:id="1485" w:name="_Toc97904016"/>
      <w:bookmarkStart w:id="1486" w:name="_Toc105175057"/>
      <w:bookmarkStart w:id="1487" w:name="_Toc113826087"/>
      <w:bookmarkStart w:id="1488" w:name="_Toc162616926"/>
      <w:bookmarkEnd w:id="1478"/>
      <w:r w:rsidRPr="00FD0425">
        <w:t>8.3.4.3</w:t>
      </w:r>
      <w:r w:rsidRPr="00FD0425">
        <w:tab/>
        <w:t>Unsuccessful Operation</w:t>
      </w:r>
      <w:bookmarkEnd w:id="1479"/>
      <w:bookmarkEnd w:id="1480"/>
      <w:bookmarkEnd w:id="1481"/>
      <w:bookmarkEnd w:id="1482"/>
      <w:bookmarkEnd w:id="1483"/>
      <w:bookmarkEnd w:id="1484"/>
      <w:bookmarkEnd w:id="1485"/>
      <w:bookmarkEnd w:id="1486"/>
      <w:bookmarkEnd w:id="1487"/>
      <w:bookmarkEnd w:id="1488"/>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7" type="#_x0000_t75" style="width:352.45pt;height:116.35pt" o:ole="">
            <v:imagedata r:id="rId57" o:title=""/>
          </v:shape>
          <o:OLEObject Type="Embed" ProgID="Visio.Drawing.15" ShapeID="_x0000_i1047" DrawAspect="Content" ObjectID="_1773229818" r:id="rId58"/>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489" w:name="_CR8_3_4_4"/>
      <w:bookmarkStart w:id="1490" w:name="_Toc20955102"/>
      <w:bookmarkStart w:id="1491" w:name="_Toc29991289"/>
      <w:bookmarkStart w:id="1492" w:name="_Toc36555689"/>
      <w:bookmarkStart w:id="1493" w:name="_Toc44497367"/>
      <w:bookmarkStart w:id="1494" w:name="_Toc45107755"/>
      <w:bookmarkStart w:id="1495" w:name="_Toc45901375"/>
      <w:bookmarkStart w:id="1496" w:name="_Toc51850454"/>
      <w:bookmarkStart w:id="1497" w:name="_Toc56693457"/>
      <w:bookmarkStart w:id="1498" w:name="_Toc64447000"/>
      <w:bookmarkStart w:id="1499" w:name="_Toc66286494"/>
      <w:bookmarkStart w:id="1500" w:name="_Toc74151189"/>
      <w:bookmarkStart w:id="1501" w:name="_Toc88653661"/>
      <w:bookmarkStart w:id="1502" w:name="_Toc97904017"/>
      <w:bookmarkStart w:id="1503" w:name="_Toc105175058"/>
      <w:bookmarkStart w:id="1504" w:name="_Toc113826088"/>
      <w:bookmarkStart w:id="1505" w:name="_Toc162616927"/>
      <w:bookmarkEnd w:id="1489"/>
      <w:r w:rsidRPr="00FD0425">
        <w:t>8.3.4.4</w:t>
      </w:r>
      <w:r w:rsidRPr="00FD0425">
        <w:tab/>
        <w:t>Abnormal Conditions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506" w:name="_CR8_3_5"/>
      <w:bookmarkStart w:id="1507" w:name="_Toc20955103"/>
      <w:bookmarkStart w:id="1508" w:name="_Toc29991290"/>
      <w:bookmarkStart w:id="1509" w:name="_Toc36555690"/>
      <w:bookmarkStart w:id="1510" w:name="_Toc44497368"/>
      <w:bookmarkStart w:id="1511" w:name="_Toc45107756"/>
      <w:bookmarkStart w:id="1512" w:name="_Toc45901376"/>
      <w:bookmarkStart w:id="1513" w:name="_Toc51850455"/>
      <w:bookmarkStart w:id="1514" w:name="_Toc56693458"/>
      <w:bookmarkStart w:id="1515" w:name="_Toc64447001"/>
      <w:bookmarkStart w:id="1516" w:name="_Toc66286495"/>
      <w:bookmarkStart w:id="1517" w:name="_Toc74151190"/>
      <w:bookmarkStart w:id="1518" w:name="_Toc88653662"/>
      <w:bookmarkStart w:id="1519" w:name="_Toc97904018"/>
      <w:bookmarkStart w:id="1520" w:name="_Toc105175059"/>
      <w:bookmarkStart w:id="1521" w:name="_Toc113826089"/>
      <w:bookmarkStart w:id="1522" w:name="_Toc162616928"/>
      <w:bookmarkEnd w:id="1506"/>
      <w:r w:rsidRPr="00FD0425">
        <w:t>8.3.5</w:t>
      </w:r>
      <w:r w:rsidRPr="00FD0425">
        <w:tab/>
        <w:t>S-NG-RAN node initiated S-NG-RAN node Change</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6EE8289" w14:textId="77777777" w:rsidR="00F02090" w:rsidRPr="00FD0425" w:rsidRDefault="00F02090" w:rsidP="00F02090">
      <w:pPr>
        <w:pStyle w:val="Heading4"/>
      </w:pPr>
      <w:bookmarkStart w:id="1523" w:name="_CR8_3_5_1"/>
      <w:bookmarkStart w:id="1524" w:name="_Toc20955104"/>
      <w:bookmarkStart w:id="1525" w:name="_Toc29991291"/>
      <w:bookmarkStart w:id="1526" w:name="_Toc36555691"/>
      <w:bookmarkStart w:id="1527" w:name="_Toc44497369"/>
      <w:bookmarkStart w:id="1528" w:name="_Toc45107757"/>
      <w:bookmarkStart w:id="1529" w:name="_Toc45901377"/>
      <w:bookmarkStart w:id="1530" w:name="_Toc51850456"/>
      <w:bookmarkStart w:id="1531" w:name="_Toc56693459"/>
      <w:bookmarkStart w:id="1532" w:name="_Toc64447002"/>
      <w:bookmarkStart w:id="1533" w:name="_Toc66286496"/>
      <w:bookmarkStart w:id="1534" w:name="_Toc74151191"/>
      <w:bookmarkStart w:id="1535" w:name="_Toc88653663"/>
      <w:bookmarkStart w:id="1536" w:name="_Toc97904019"/>
      <w:bookmarkStart w:id="1537" w:name="_Toc105175060"/>
      <w:bookmarkStart w:id="1538" w:name="_Toc113826090"/>
      <w:bookmarkStart w:id="1539" w:name="_Toc162616929"/>
      <w:bookmarkEnd w:id="1523"/>
      <w:r w:rsidRPr="00FD0425">
        <w:t>8.3.5.1</w:t>
      </w:r>
      <w:r w:rsidRPr="00FD0425">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540" w:name="_CR8_3_5_2"/>
      <w:bookmarkStart w:id="1541" w:name="_Toc20955105"/>
      <w:bookmarkStart w:id="1542" w:name="_Toc29991292"/>
      <w:bookmarkStart w:id="1543" w:name="_Toc36555692"/>
      <w:bookmarkStart w:id="1544" w:name="_Toc44497370"/>
      <w:bookmarkStart w:id="1545" w:name="_Toc45107758"/>
      <w:bookmarkStart w:id="1546" w:name="_Toc45901378"/>
      <w:bookmarkStart w:id="1547" w:name="_Toc51850457"/>
      <w:bookmarkStart w:id="1548" w:name="_Toc56693460"/>
      <w:bookmarkStart w:id="1549" w:name="_Toc64447003"/>
      <w:bookmarkStart w:id="1550" w:name="_Toc66286497"/>
      <w:bookmarkStart w:id="1551" w:name="_Toc74151192"/>
      <w:bookmarkStart w:id="1552" w:name="_Toc88653664"/>
      <w:bookmarkStart w:id="1553" w:name="_Toc97904020"/>
      <w:bookmarkStart w:id="1554" w:name="_Toc105175061"/>
      <w:bookmarkStart w:id="1555" w:name="_Toc113826091"/>
      <w:bookmarkStart w:id="1556" w:name="_Toc162616930"/>
      <w:bookmarkEnd w:id="1540"/>
      <w:r w:rsidRPr="00FD0425">
        <w:t>8.3.5.2</w:t>
      </w:r>
      <w:r w:rsidRPr="00FD0425">
        <w:tab/>
        <w:t>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0FC2470" w14:textId="77777777" w:rsidR="00F02090" w:rsidRPr="00FD0425" w:rsidRDefault="00F02090" w:rsidP="00F02090">
      <w:pPr>
        <w:pStyle w:val="TH"/>
        <w:rPr>
          <w:rFonts w:eastAsia="SimSun"/>
        </w:rPr>
      </w:pPr>
      <w:r w:rsidRPr="00FD0425">
        <w:object w:dxaOrig="7050" w:dyaOrig="2295" w14:anchorId="73315795">
          <v:shape id="_x0000_i1048" type="#_x0000_t75" style="width:352.45pt;height:116.35pt" o:ole="">
            <v:imagedata r:id="rId59" o:title=""/>
          </v:shape>
          <o:OLEObject Type="Embed" ProgID="Visio.Drawing.15" ShapeID="_x0000_i1048" DrawAspect="Content" ObjectID="_1773229819" r:id="rId60"/>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557" w:name="_CR8_3_5_3"/>
      <w:bookmarkStart w:id="1558" w:name="_Toc20955106"/>
      <w:bookmarkStart w:id="1559" w:name="_Toc29991293"/>
      <w:bookmarkStart w:id="1560" w:name="_Toc36555693"/>
      <w:bookmarkStart w:id="1561" w:name="_Toc44497371"/>
      <w:bookmarkStart w:id="1562" w:name="_Toc45107759"/>
      <w:bookmarkStart w:id="1563" w:name="_Toc45901379"/>
      <w:bookmarkStart w:id="1564" w:name="_Toc51850458"/>
      <w:bookmarkStart w:id="1565" w:name="_Toc56693461"/>
      <w:bookmarkStart w:id="1566" w:name="_Toc64447004"/>
      <w:bookmarkStart w:id="1567" w:name="_Toc66286498"/>
      <w:bookmarkStart w:id="1568" w:name="_Toc74151193"/>
      <w:bookmarkStart w:id="1569" w:name="_Toc88653665"/>
      <w:bookmarkStart w:id="1570" w:name="_Toc97904021"/>
      <w:bookmarkStart w:id="1571" w:name="_Toc105175062"/>
      <w:bookmarkStart w:id="1572" w:name="_Toc113826092"/>
      <w:bookmarkStart w:id="1573" w:name="_Toc162616931"/>
      <w:bookmarkEnd w:id="1557"/>
      <w:r w:rsidRPr="00FD0425">
        <w:t>8.3.5.3</w:t>
      </w:r>
      <w:r w:rsidRPr="00FD0425">
        <w:tab/>
        <w:t>Unsuccessful Operation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6310B1C" w14:textId="77777777" w:rsidR="00F02090" w:rsidRPr="00FD0425" w:rsidRDefault="00F02090" w:rsidP="00F02090">
      <w:pPr>
        <w:pStyle w:val="TH"/>
        <w:rPr>
          <w:rFonts w:eastAsia="SimSun"/>
        </w:rPr>
      </w:pPr>
      <w:r w:rsidRPr="00FD0425">
        <w:object w:dxaOrig="7050" w:dyaOrig="2295" w14:anchorId="46F9EDD5">
          <v:shape id="_x0000_i1049" type="#_x0000_t75" style="width:352.45pt;height:116.35pt" o:ole="">
            <v:imagedata r:id="rId61" o:title=""/>
          </v:shape>
          <o:OLEObject Type="Embed" ProgID="Visio.Drawing.15" ShapeID="_x0000_i1049" DrawAspect="Content" ObjectID="_1773229820" r:id="rId62"/>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574" w:name="_CR8_3_5_4"/>
      <w:bookmarkStart w:id="1575" w:name="_Toc20955107"/>
      <w:bookmarkStart w:id="1576" w:name="_Toc29991294"/>
      <w:bookmarkStart w:id="1577" w:name="_Toc36555694"/>
      <w:bookmarkStart w:id="1578" w:name="_Toc44497372"/>
      <w:bookmarkStart w:id="1579" w:name="_Toc45107760"/>
      <w:bookmarkStart w:id="1580" w:name="_Toc45901380"/>
      <w:bookmarkStart w:id="1581" w:name="_Toc51850459"/>
      <w:bookmarkStart w:id="1582" w:name="_Toc56693462"/>
      <w:bookmarkStart w:id="1583" w:name="_Toc64447005"/>
      <w:bookmarkStart w:id="1584" w:name="_Toc66286499"/>
      <w:bookmarkStart w:id="1585" w:name="_Toc74151194"/>
      <w:bookmarkStart w:id="1586" w:name="_Toc88653666"/>
      <w:bookmarkStart w:id="1587" w:name="_Toc97904022"/>
      <w:bookmarkStart w:id="1588" w:name="_Toc105175063"/>
      <w:bookmarkStart w:id="1589" w:name="_Toc113826093"/>
      <w:bookmarkStart w:id="1590" w:name="_Toc162616932"/>
      <w:bookmarkEnd w:id="1574"/>
      <w:r w:rsidRPr="00FD0425">
        <w:t>8.3.5.4</w:t>
      </w:r>
      <w:r w:rsidRPr="00FD0425">
        <w:tab/>
        <w:t>Abnormal Conditions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591" w:name="_CR8_3_6"/>
      <w:bookmarkStart w:id="1592" w:name="_Toc20955108"/>
      <w:bookmarkStart w:id="1593" w:name="_Toc29991295"/>
      <w:bookmarkStart w:id="1594" w:name="_Toc36555695"/>
      <w:bookmarkStart w:id="1595" w:name="_Toc44497373"/>
      <w:bookmarkStart w:id="1596" w:name="_Toc45107761"/>
      <w:bookmarkStart w:id="1597" w:name="_Toc45901381"/>
      <w:bookmarkStart w:id="1598" w:name="_Toc51850460"/>
      <w:bookmarkStart w:id="1599" w:name="_Toc56693463"/>
      <w:bookmarkStart w:id="1600" w:name="_Toc64447006"/>
      <w:bookmarkStart w:id="1601" w:name="_Toc66286500"/>
      <w:bookmarkStart w:id="1602" w:name="_Toc74151195"/>
      <w:bookmarkStart w:id="1603" w:name="_Toc88653667"/>
      <w:bookmarkStart w:id="1604" w:name="_Toc97904023"/>
      <w:bookmarkStart w:id="1605" w:name="_Toc105175064"/>
      <w:bookmarkStart w:id="1606" w:name="_Toc113826094"/>
      <w:bookmarkStart w:id="1607" w:name="_Toc162616933"/>
      <w:bookmarkEnd w:id="1591"/>
      <w:r w:rsidRPr="00FD0425">
        <w:t>8.3.6</w:t>
      </w:r>
      <w:r w:rsidRPr="00FD0425">
        <w:tab/>
        <w:t>M-NG-RAN node initiated S-NG-RAN node Release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5D67ABCE" w14:textId="77777777" w:rsidR="00F02090" w:rsidRPr="00FD0425" w:rsidRDefault="00F02090" w:rsidP="00F02090">
      <w:pPr>
        <w:pStyle w:val="Heading4"/>
      </w:pPr>
      <w:bookmarkStart w:id="1608" w:name="_CR8_3_6_1"/>
      <w:bookmarkStart w:id="1609" w:name="_Toc20955109"/>
      <w:bookmarkStart w:id="1610" w:name="_Toc29991296"/>
      <w:bookmarkStart w:id="1611" w:name="_Toc36555696"/>
      <w:bookmarkStart w:id="1612" w:name="_Toc44497374"/>
      <w:bookmarkStart w:id="1613" w:name="_Toc45107762"/>
      <w:bookmarkStart w:id="1614" w:name="_Toc45901382"/>
      <w:bookmarkStart w:id="1615" w:name="_Toc51850461"/>
      <w:bookmarkStart w:id="1616" w:name="_Toc56693464"/>
      <w:bookmarkStart w:id="1617" w:name="_Toc64447007"/>
      <w:bookmarkStart w:id="1618" w:name="_Toc66286501"/>
      <w:bookmarkStart w:id="1619" w:name="_Toc74151196"/>
      <w:bookmarkStart w:id="1620" w:name="_Toc88653668"/>
      <w:bookmarkStart w:id="1621" w:name="_Toc97904024"/>
      <w:bookmarkStart w:id="1622" w:name="_Toc105175065"/>
      <w:bookmarkStart w:id="1623" w:name="_Toc113826095"/>
      <w:bookmarkStart w:id="1624" w:name="_Toc162616934"/>
      <w:bookmarkEnd w:id="1608"/>
      <w:r w:rsidRPr="00FD0425">
        <w:t>8.3.6.1</w:t>
      </w:r>
      <w:r w:rsidRPr="00FD0425">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625" w:name="_CR8_3_6_2"/>
      <w:bookmarkStart w:id="1626" w:name="_Toc20955110"/>
      <w:bookmarkStart w:id="1627" w:name="_Toc29991297"/>
      <w:bookmarkStart w:id="1628" w:name="_Toc36555697"/>
      <w:bookmarkStart w:id="1629" w:name="_Toc44497375"/>
      <w:bookmarkStart w:id="1630" w:name="_Toc45107763"/>
      <w:bookmarkStart w:id="1631" w:name="_Toc45901383"/>
      <w:bookmarkStart w:id="1632" w:name="_Toc51850462"/>
      <w:bookmarkStart w:id="1633" w:name="_Toc56693465"/>
      <w:bookmarkStart w:id="1634" w:name="_Toc64447008"/>
      <w:bookmarkStart w:id="1635" w:name="_Toc66286502"/>
      <w:bookmarkStart w:id="1636" w:name="_Toc74151197"/>
      <w:bookmarkStart w:id="1637" w:name="_Toc88653669"/>
      <w:bookmarkStart w:id="1638" w:name="_Toc97904025"/>
      <w:bookmarkStart w:id="1639" w:name="_Toc105175066"/>
      <w:bookmarkStart w:id="1640" w:name="_Toc113826096"/>
      <w:bookmarkStart w:id="1641" w:name="_Toc162616935"/>
      <w:bookmarkEnd w:id="1625"/>
      <w:r w:rsidRPr="00FD0425">
        <w:t>8.3.6.2</w:t>
      </w:r>
      <w:r w:rsidRPr="00FD0425">
        <w:tab/>
        <w:t>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0" type="#_x0000_t75" style="width:352.45pt;height:116.35pt" o:ole="">
            <v:imagedata r:id="rId63" o:title=""/>
          </v:shape>
          <o:OLEObject Type="Embed" ProgID="Visio.Drawing.15" ShapeID="_x0000_i1050" DrawAspect="Content" ObjectID="_1773229821" r:id="rId64"/>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642" w:name="_CR8_3_6_3"/>
      <w:bookmarkStart w:id="1643" w:name="_Toc20955111"/>
      <w:bookmarkStart w:id="1644" w:name="_Toc29991298"/>
      <w:bookmarkStart w:id="1645" w:name="_Toc36555698"/>
      <w:bookmarkStart w:id="1646" w:name="_Toc44497376"/>
      <w:bookmarkStart w:id="1647" w:name="_Toc45107764"/>
      <w:bookmarkStart w:id="1648" w:name="_Toc45901384"/>
      <w:bookmarkStart w:id="1649" w:name="_Toc51850463"/>
      <w:bookmarkStart w:id="1650" w:name="_Toc56693466"/>
      <w:bookmarkStart w:id="1651" w:name="_Toc64447009"/>
      <w:bookmarkStart w:id="1652" w:name="_Toc66286503"/>
      <w:bookmarkStart w:id="1653" w:name="_Toc74151198"/>
      <w:bookmarkStart w:id="1654" w:name="_Toc88653670"/>
      <w:bookmarkStart w:id="1655" w:name="_Toc97904026"/>
      <w:bookmarkStart w:id="1656" w:name="_Toc105175067"/>
      <w:bookmarkStart w:id="1657" w:name="_Toc113826097"/>
      <w:bookmarkStart w:id="1658" w:name="_Toc162616936"/>
      <w:bookmarkEnd w:id="1642"/>
      <w:r w:rsidRPr="00FD0425">
        <w:t>8.3.6.3</w:t>
      </w:r>
      <w:r w:rsidRPr="00FD0425">
        <w:tab/>
        <w:t>Unsuccessful Operation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E566F3C" w14:textId="77777777" w:rsidR="00F02090" w:rsidRPr="00FD0425" w:rsidRDefault="00F02090" w:rsidP="00F02090">
      <w:pPr>
        <w:pStyle w:val="TH"/>
        <w:rPr>
          <w:rFonts w:cs="Arial"/>
          <w:lang w:eastAsia="zh-CN"/>
        </w:rPr>
      </w:pPr>
      <w:r w:rsidRPr="00FD0425">
        <w:object w:dxaOrig="7050" w:dyaOrig="2295" w14:anchorId="31B0D1AC">
          <v:shape id="_x0000_i1051" type="#_x0000_t75" style="width:352.45pt;height:116.35pt" o:ole="">
            <v:imagedata r:id="rId65" o:title=""/>
          </v:shape>
          <o:OLEObject Type="Embed" ProgID="Visio.Drawing.15" ShapeID="_x0000_i1051" DrawAspect="Content" ObjectID="_1773229822" r:id="rId66"/>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659" w:name="_CR8_3_6_4"/>
      <w:bookmarkStart w:id="1660" w:name="_Toc20955112"/>
      <w:bookmarkStart w:id="1661" w:name="_Toc29991299"/>
      <w:bookmarkStart w:id="1662" w:name="_Toc36555699"/>
      <w:bookmarkStart w:id="1663" w:name="_Toc44497377"/>
      <w:bookmarkStart w:id="1664" w:name="_Toc45107765"/>
      <w:bookmarkStart w:id="1665" w:name="_Toc45901385"/>
      <w:bookmarkStart w:id="1666" w:name="_Toc51850464"/>
      <w:bookmarkStart w:id="1667" w:name="_Toc56693467"/>
      <w:bookmarkStart w:id="1668" w:name="_Toc64447010"/>
      <w:bookmarkStart w:id="1669" w:name="_Toc66286504"/>
      <w:bookmarkStart w:id="1670" w:name="_Toc74151199"/>
      <w:bookmarkStart w:id="1671" w:name="_Toc88653671"/>
      <w:bookmarkStart w:id="1672" w:name="_Toc97904027"/>
      <w:bookmarkStart w:id="1673" w:name="_Toc105175068"/>
      <w:bookmarkStart w:id="1674" w:name="_Toc113826098"/>
      <w:bookmarkStart w:id="1675" w:name="_Toc162616937"/>
      <w:bookmarkEnd w:id="1659"/>
      <w:r w:rsidRPr="00FD0425">
        <w:t>8.3.6.4</w:t>
      </w:r>
      <w:r w:rsidRPr="00FD0425">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676" w:name="_CR8_3_7"/>
      <w:bookmarkStart w:id="1677" w:name="_Toc20955113"/>
      <w:bookmarkStart w:id="1678" w:name="_Toc29991300"/>
      <w:bookmarkStart w:id="1679" w:name="_Toc36555700"/>
      <w:bookmarkStart w:id="1680" w:name="_Toc44497378"/>
      <w:bookmarkStart w:id="1681" w:name="_Toc45107766"/>
      <w:bookmarkStart w:id="1682" w:name="_Toc45901386"/>
      <w:bookmarkStart w:id="1683" w:name="_Toc51850465"/>
      <w:bookmarkStart w:id="1684" w:name="_Toc56693468"/>
      <w:bookmarkStart w:id="1685" w:name="_Toc64447011"/>
      <w:bookmarkStart w:id="1686" w:name="_Toc66286505"/>
      <w:bookmarkStart w:id="1687" w:name="_Toc74151200"/>
      <w:bookmarkStart w:id="1688" w:name="_Toc88653672"/>
      <w:bookmarkStart w:id="1689" w:name="_Toc97904028"/>
      <w:bookmarkStart w:id="1690" w:name="_Toc105175069"/>
      <w:bookmarkStart w:id="1691" w:name="_Toc113826099"/>
      <w:bookmarkStart w:id="1692" w:name="_Toc162616938"/>
      <w:bookmarkEnd w:id="1676"/>
      <w:r w:rsidRPr="00FD0425">
        <w:t>8.3.7</w:t>
      </w:r>
      <w:r w:rsidRPr="00FD0425">
        <w:tab/>
        <w:t>S-NG-RAN node initiated S-NG-RAN node Release</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B232BAE" w14:textId="77777777" w:rsidR="00F02090" w:rsidRPr="00FD0425" w:rsidRDefault="00F02090" w:rsidP="00F02090">
      <w:pPr>
        <w:pStyle w:val="Heading4"/>
      </w:pPr>
      <w:bookmarkStart w:id="1693" w:name="_CR8_3_7_1"/>
      <w:bookmarkStart w:id="1694" w:name="_Toc20955114"/>
      <w:bookmarkStart w:id="1695" w:name="_Toc29991301"/>
      <w:bookmarkStart w:id="1696" w:name="_Toc36555701"/>
      <w:bookmarkStart w:id="1697" w:name="_Toc44497379"/>
      <w:bookmarkStart w:id="1698" w:name="_Toc45107767"/>
      <w:bookmarkStart w:id="1699" w:name="_Toc45901387"/>
      <w:bookmarkStart w:id="1700" w:name="_Toc51850466"/>
      <w:bookmarkStart w:id="1701" w:name="_Toc56693469"/>
      <w:bookmarkStart w:id="1702" w:name="_Toc64447012"/>
      <w:bookmarkStart w:id="1703" w:name="_Toc66286506"/>
      <w:bookmarkStart w:id="1704" w:name="_Toc74151201"/>
      <w:bookmarkStart w:id="1705" w:name="_Toc88653673"/>
      <w:bookmarkStart w:id="1706" w:name="_Toc97904029"/>
      <w:bookmarkStart w:id="1707" w:name="_Toc105175070"/>
      <w:bookmarkStart w:id="1708" w:name="_Toc113826100"/>
      <w:bookmarkStart w:id="1709" w:name="_Toc162616939"/>
      <w:bookmarkEnd w:id="1693"/>
      <w:r w:rsidRPr="00FD0425">
        <w:t>8.3.7.1</w:t>
      </w:r>
      <w:r w:rsidRPr="00FD0425">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710" w:name="_CR8_3_7_2"/>
      <w:bookmarkStart w:id="1711" w:name="_Toc20955115"/>
      <w:bookmarkStart w:id="1712" w:name="_Toc29991302"/>
      <w:bookmarkStart w:id="1713" w:name="_Toc36555702"/>
      <w:bookmarkStart w:id="1714" w:name="_Toc44497380"/>
      <w:bookmarkStart w:id="1715" w:name="_Toc45107768"/>
      <w:bookmarkStart w:id="1716" w:name="_Toc45901388"/>
      <w:bookmarkStart w:id="1717" w:name="_Toc51850467"/>
      <w:bookmarkStart w:id="1718" w:name="_Toc56693470"/>
      <w:bookmarkStart w:id="1719" w:name="_Toc64447013"/>
      <w:bookmarkStart w:id="1720" w:name="_Toc66286507"/>
      <w:bookmarkStart w:id="1721" w:name="_Toc74151202"/>
      <w:bookmarkStart w:id="1722" w:name="_Toc88653674"/>
      <w:bookmarkStart w:id="1723" w:name="_Toc97904030"/>
      <w:bookmarkStart w:id="1724" w:name="_Toc105175071"/>
      <w:bookmarkStart w:id="1725" w:name="_Toc113826101"/>
      <w:bookmarkStart w:id="1726" w:name="_Toc162616940"/>
      <w:bookmarkEnd w:id="1710"/>
      <w:r w:rsidRPr="00FD0425">
        <w:t>8.3.7.2</w:t>
      </w:r>
      <w:r w:rsidRPr="00FD0425">
        <w:tab/>
        <w:t>Successful Operation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9B6CD9" w14:textId="77777777" w:rsidR="00F02090" w:rsidRPr="00FD0425" w:rsidRDefault="00F02090" w:rsidP="00F02090">
      <w:pPr>
        <w:pStyle w:val="TH"/>
      </w:pPr>
      <w:r w:rsidRPr="00FD0425">
        <w:object w:dxaOrig="7050" w:dyaOrig="2295" w14:anchorId="6768763E">
          <v:shape id="_x0000_i1052" type="#_x0000_t75" style="width:352.45pt;height:116.35pt" o:ole="">
            <v:imagedata r:id="rId67" o:title=""/>
          </v:shape>
          <o:OLEObject Type="Embed" ProgID="Visio.Drawing.15" ShapeID="_x0000_i1052" DrawAspect="Content" ObjectID="_1773229823" r:id="rId68"/>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727" w:name="_CR8_3_7_3"/>
      <w:bookmarkStart w:id="1728" w:name="_Toc20955116"/>
      <w:bookmarkStart w:id="1729" w:name="_Toc29991303"/>
      <w:bookmarkStart w:id="1730" w:name="_Toc36555703"/>
      <w:bookmarkStart w:id="1731" w:name="_Toc44497381"/>
      <w:bookmarkStart w:id="1732" w:name="_Toc45107769"/>
      <w:bookmarkStart w:id="1733" w:name="_Toc45901389"/>
      <w:bookmarkStart w:id="1734" w:name="_Toc51850468"/>
      <w:bookmarkStart w:id="1735" w:name="_Toc56693471"/>
      <w:bookmarkStart w:id="1736" w:name="_Toc64447014"/>
      <w:bookmarkStart w:id="1737" w:name="_Toc66286508"/>
      <w:bookmarkStart w:id="1738" w:name="_Toc74151203"/>
      <w:bookmarkStart w:id="1739" w:name="_Toc88653675"/>
      <w:bookmarkStart w:id="1740" w:name="_Toc97904031"/>
      <w:bookmarkStart w:id="1741" w:name="_Toc105175072"/>
      <w:bookmarkStart w:id="1742" w:name="_Toc113826102"/>
      <w:bookmarkStart w:id="1743" w:name="_Toc162616941"/>
      <w:bookmarkEnd w:id="1727"/>
      <w:r w:rsidRPr="00FD0425">
        <w:t>8.3.7.3</w:t>
      </w:r>
      <w:r w:rsidRPr="00FD0425">
        <w:tab/>
        <w:t>Unsuccessful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744" w:name="_CR8_3_7_4"/>
      <w:bookmarkStart w:id="1745" w:name="_Toc20955117"/>
      <w:bookmarkStart w:id="1746" w:name="_Toc29991304"/>
      <w:bookmarkStart w:id="1747" w:name="_Toc36555704"/>
      <w:bookmarkStart w:id="1748" w:name="_Toc44497382"/>
      <w:bookmarkStart w:id="1749" w:name="_Toc45107770"/>
      <w:bookmarkStart w:id="1750" w:name="_Toc45901390"/>
      <w:bookmarkStart w:id="1751" w:name="_Toc51850469"/>
      <w:bookmarkStart w:id="1752" w:name="_Toc56693472"/>
      <w:bookmarkStart w:id="1753" w:name="_Toc64447015"/>
      <w:bookmarkStart w:id="1754" w:name="_Toc66286509"/>
      <w:bookmarkStart w:id="1755" w:name="_Toc74151204"/>
      <w:bookmarkStart w:id="1756" w:name="_Toc88653676"/>
      <w:bookmarkStart w:id="1757" w:name="_Toc97904032"/>
      <w:bookmarkStart w:id="1758" w:name="_Toc105175073"/>
      <w:bookmarkStart w:id="1759" w:name="_Toc113826103"/>
      <w:bookmarkStart w:id="1760" w:name="_Toc162616942"/>
      <w:bookmarkEnd w:id="1744"/>
      <w:r w:rsidRPr="00FD0425">
        <w:t>8.3.7.4</w:t>
      </w:r>
      <w:r w:rsidRPr="00FD0425">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761" w:name="_CR8_3_8"/>
      <w:bookmarkStart w:id="1762" w:name="_Toc20955118"/>
      <w:bookmarkStart w:id="1763" w:name="_Toc29991305"/>
      <w:bookmarkStart w:id="1764" w:name="_Toc36555705"/>
      <w:bookmarkStart w:id="1765" w:name="_Toc44497383"/>
      <w:bookmarkStart w:id="1766" w:name="_Toc45107771"/>
      <w:bookmarkStart w:id="1767" w:name="_Toc45901391"/>
      <w:bookmarkStart w:id="1768" w:name="_Toc51850470"/>
      <w:bookmarkStart w:id="1769" w:name="_Toc56693473"/>
      <w:bookmarkStart w:id="1770" w:name="_Toc64447016"/>
      <w:bookmarkStart w:id="1771" w:name="_Toc66286510"/>
      <w:bookmarkStart w:id="1772" w:name="_Toc74151205"/>
      <w:bookmarkStart w:id="1773" w:name="_Toc88653677"/>
      <w:bookmarkStart w:id="1774" w:name="_Toc97904033"/>
      <w:bookmarkStart w:id="1775" w:name="_Toc105175074"/>
      <w:bookmarkStart w:id="1776" w:name="_Toc113826104"/>
      <w:bookmarkStart w:id="1777" w:name="_Toc162616943"/>
      <w:bookmarkEnd w:id="1761"/>
      <w:r w:rsidRPr="00FD0425">
        <w:t>8.3.8</w:t>
      </w:r>
      <w:r w:rsidRPr="00FD0425">
        <w:tab/>
        <w:t>S-NG-RAN node Counter Check</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5E33BBB" w14:textId="77777777" w:rsidR="00F02090" w:rsidRPr="00FD0425" w:rsidRDefault="00F02090" w:rsidP="00F02090">
      <w:pPr>
        <w:pStyle w:val="Heading4"/>
      </w:pPr>
      <w:bookmarkStart w:id="1778" w:name="_CR8_3_8_1"/>
      <w:bookmarkStart w:id="1779" w:name="_Toc20955119"/>
      <w:bookmarkStart w:id="1780" w:name="_Toc29991306"/>
      <w:bookmarkStart w:id="1781" w:name="_Toc36555706"/>
      <w:bookmarkStart w:id="1782" w:name="_Toc44497384"/>
      <w:bookmarkStart w:id="1783" w:name="_Toc45107772"/>
      <w:bookmarkStart w:id="1784" w:name="_Toc45901392"/>
      <w:bookmarkStart w:id="1785" w:name="_Toc51850471"/>
      <w:bookmarkStart w:id="1786" w:name="_Toc56693474"/>
      <w:bookmarkStart w:id="1787" w:name="_Toc64447017"/>
      <w:bookmarkStart w:id="1788" w:name="_Toc66286511"/>
      <w:bookmarkStart w:id="1789" w:name="_Toc74151206"/>
      <w:bookmarkStart w:id="1790" w:name="_Toc88653678"/>
      <w:bookmarkStart w:id="1791" w:name="_Toc97904034"/>
      <w:bookmarkStart w:id="1792" w:name="_Toc105175075"/>
      <w:bookmarkStart w:id="1793" w:name="_Toc113826105"/>
      <w:bookmarkStart w:id="1794" w:name="_Toc162616944"/>
      <w:bookmarkEnd w:id="1778"/>
      <w:r w:rsidRPr="00FD0425">
        <w:t>8.3.8.1</w:t>
      </w:r>
      <w:r w:rsidRPr="00FD0425">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795" w:name="_CR8_3_8_2"/>
      <w:bookmarkStart w:id="1796" w:name="_Toc20955120"/>
      <w:bookmarkStart w:id="1797" w:name="_Toc29991307"/>
      <w:bookmarkStart w:id="1798" w:name="_Toc36555707"/>
      <w:bookmarkStart w:id="1799" w:name="_Toc44497385"/>
      <w:bookmarkStart w:id="1800" w:name="_Toc45107773"/>
      <w:bookmarkStart w:id="1801" w:name="_Toc45901393"/>
      <w:bookmarkStart w:id="1802" w:name="_Toc51850472"/>
      <w:bookmarkStart w:id="1803" w:name="_Toc56693475"/>
      <w:bookmarkStart w:id="1804" w:name="_Toc64447018"/>
      <w:bookmarkStart w:id="1805" w:name="_Toc66286512"/>
      <w:bookmarkStart w:id="1806" w:name="_Toc74151207"/>
      <w:bookmarkStart w:id="1807" w:name="_Toc88653679"/>
      <w:bookmarkStart w:id="1808" w:name="_Toc97904035"/>
      <w:bookmarkStart w:id="1809" w:name="_Toc105175076"/>
      <w:bookmarkStart w:id="1810" w:name="_Toc113826106"/>
      <w:bookmarkStart w:id="1811" w:name="_Toc162616945"/>
      <w:bookmarkEnd w:id="1795"/>
      <w:r w:rsidRPr="00FD0425">
        <w:t>8.3.8.2</w:t>
      </w:r>
      <w:r w:rsidRPr="00FD0425">
        <w:tab/>
        <w:t>Successful Operation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74E952B" w14:textId="77777777" w:rsidR="00F02090" w:rsidRPr="00FD0425" w:rsidRDefault="00F02090" w:rsidP="00F02090">
      <w:pPr>
        <w:pStyle w:val="TH"/>
      </w:pPr>
      <w:r w:rsidRPr="00FD0425">
        <w:object w:dxaOrig="7060" w:dyaOrig="2300" w14:anchorId="2D8D22A8">
          <v:shape id="_x0000_i1053" type="#_x0000_t75" style="width:352.45pt;height:113.85pt" o:ole="">
            <v:imagedata r:id="rId69" o:title=""/>
          </v:shape>
          <o:OLEObject Type="Embed" ProgID="Visio.Drawing.15" ShapeID="_x0000_i1053" DrawAspect="Content" ObjectID="_1773229824" r:id="rId70"/>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812" w:name="_CR8_3_8_3"/>
      <w:bookmarkStart w:id="1813" w:name="_Toc20955121"/>
      <w:bookmarkStart w:id="1814" w:name="_Toc29991308"/>
      <w:bookmarkStart w:id="1815" w:name="_Toc36555708"/>
      <w:bookmarkStart w:id="1816" w:name="_Toc44497386"/>
      <w:bookmarkStart w:id="1817" w:name="_Toc45107774"/>
      <w:bookmarkStart w:id="1818" w:name="_Toc45901394"/>
      <w:bookmarkStart w:id="1819" w:name="_Toc51850473"/>
      <w:bookmarkStart w:id="1820" w:name="_Toc56693476"/>
      <w:bookmarkStart w:id="1821" w:name="_Toc64447019"/>
      <w:bookmarkStart w:id="1822" w:name="_Toc66286513"/>
      <w:bookmarkStart w:id="1823" w:name="_Toc74151208"/>
      <w:bookmarkStart w:id="1824" w:name="_Toc88653680"/>
      <w:bookmarkStart w:id="1825" w:name="_Toc97904036"/>
      <w:bookmarkStart w:id="1826" w:name="_Toc105175077"/>
      <w:bookmarkStart w:id="1827" w:name="_Toc113826107"/>
      <w:bookmarkStart w:id="1828" w:name="_Toc162616946"/>
      <w:bookmarkEnd w:id="1812"/>
      <w:r w:rsidRPr="00FD0425">
        <w:t>8.3.8.3</w:t>
      </w:r>
      <w:r w:rsidRPr="00FD0425">
        <w:tab/>
        <w:t>Unsuccessful Operation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829" w:name="_CR8_3_8_4"/>
      <w:bookmarkStart w:id="1830" w:name="_Toc20955122"/>
      <w:bookmarkStart w:id="1831" w:name="_Toc29991309"/>
      <w:bookmarkStart w:id="1832" w:name="_Toc36555709"/>
      <w:bookmarkStart w:id="1833" w:name="_Toc44497387"/>
      <w:bookmarkStart w:id="1834" w:name="_Toc45107775"/>
      <w:bookmarkStart w:id="1835" w:name="_Toc45901395"/>
      <w:bookmarkStart w:id="1836" w:name="_Toc51850474"/>
      <w:bookmarkStart w:id="1837" w:name="_Toc56693477"/>
      <w:bookmarkStart w:id="1838" w:name="_Toc64447020"/>
      <w:bookmarkStart w:id="1839" w:name="_Toc66286514"/>
      <w:bookmarkStart w:id="1840" w:name="_Toc74151209"/>
      <w:bookmarkStart w:id="1841" w:name="_Toc88653681"/>
      <w:bookmarkStart w:id="1842" w:name="_Toc97904037"/>
      <w:bookmarkStart w:id="1843" w:name="_Toc105175078"/>
      <w:bookmarkStart w:id="1844" w:name="_Toc113826108"/>
      <w:bookmarkStart w:id="1845" w:name="_Toc162616947"/>
      <w:bookmarkEnd w:id="1829"/>
      <w:r w:rsidRPr="00FD0425">
        <w:t>8.3.8.4</w:t>
      </w:r>
      <w:r w:rsidRPr="00FD0425">
        <w:tab/>
        <w:t>Abnormal Conditions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846" w:name="_CR8_3_9"/>
      <w:bookmarkStart w:id="1847" w:name="_Toc20955123"/>
      <w:bookmarkStart w:id="1848" w:name="_Toc29991310"/>
      <w:bookmarkStart w:id="1849" w:name="_Toc36555710"/>
      <w:bookmarkStart w:id="1850" w:name="_Toc44497388"/>
      <w:bookmarkStart w:id="1851" w:name="_Toc45107776"/>
      <w:bookmarkStart w:id="1852" w:name="_Toc45901396"/>
      <w:bookmarkStart w:id="1853" w:name="_Toc51850475"/>
      <w:bookmarkStart w:id="1854" w:name="_Toc56693478"/>
      <w:bookmarkStart w:id="1855" w:name="_Toc64447021"/>
      <w:bookmarkStart w:id="1856" w:name="_Toc66286515"/>
      <w:bookmarkStart w:id="1857" w:name="_Toc74151210"/>
      <w:bookmarkStart w:id="1858" w:name="_Toc88653682"/>
      <w:bookmarkStart w:id="1859" w:name="_Toc97904038"/>
      <w:bookmarkStart w:id="1860" w:name="_Toc105175079"/>
      <w:bookmarkStart w:id="1861" w:name="_Toc113826109"/>
      <w:bookmarkStart w:id="1862" w:name="_Toc162616948"/>
      <w:bookmarkEnd w:id="1846"/>
      <w:r w:rsidRPr="00FD0425">
        <w:t>8.3.9</w:t>
      </w:r>
      <w:r w:rsidRPr="00FD0425">
        <w:tab/>
        <w:t>RRC Transfer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8B249E2" w14:textId="77777777" w:rsidR="00F02090" w:rsidRPr="00FD0425" w:rsidRDefault="00F02090" w:rsidP="00F02090">
      <w:pPr>
        <w:pStyle w:val="Heading4"/>
      </w:pPr>
      <w:bookmarkStart w:id="1863" w:name="_CR8_3_9_1"/>
      <w:bookmarkStart w:id="1864" w:name="_Toc20955124"/>
      <w:bookmarkStart w:id="1865" w:name="_Toc29991311"/>
      <w:bookmarkStart w:id="1866" w:name="_Toc36555711"/>
      <w:bookmarkStart w:id="1867" w:name="_Toc44497389"/>
      <w:bookmarkStart w:id="1868" w:name="_Toc45107777"/>
      <w:bookmarkStart w:id="1869" w:name="_Toc45901397"/>
      <w:bookmarkStart w:id="1870" w:name="_Toc51850476"/>
      <w:bookmarkStart w:id="1871" w:name="_Toc56693479"/>
      <w:bookmarkStart w:id="1872" w:name="_Toc64447022"/>
      <w:bookmarkStart w:id="1873" w:name="_Toc66286516"/>
      <w:bookmarkStart w:id="1874" w:name="_Toc74151211"/>
      <w:bookmarkStart w:id="1875" w:name="_Toc88653683"/>
      <w:bookmarkStart w:id="1876" w:name="_Toc97904039"/>
      <w:bookmarkStart w:id="1877" w:name="_Toc105175080"/>
      <w:bookmarkStart w:id="1878" w:name="_Toc113826110"/>
      <w:bookmarkStart w:id="1879" w:name="_Toc162616949"/>
      <w:bookmarkEnd w:id="1863"/>
      <w:r w:rsidRPr="00FD0425">
        <w:t>8.3.9.1</w:t>
      </w:r>
      <w:r w:rsidRPr="00FD0425">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880" w:name="_CR8_3_9_2"/>
      <w:bookmarkStart w:id="1881" w:name="_Toc20955125"/>
      <w:bookmarkStart w:id="1882" w:name="_Toc29991312"/>
      <w:bookmarkStart w:id="1883" w:name="_Toc36555712"/>
      <w:bookmarkStart w:id="1884" w:name="_Toc44497390"/>
      <w:bookmarkStart w:id="1885" w:name="_Toc45107778"/>
      <w:bookmarkStart w:id="1886" w:name="_Toc45901398"/>
      <w:bookmarkStart w:id="1887" w:name="_Toc51850477"/>
      <w:bookmarkStart w:id="1888" w:name="_Toc56693480"/>
      <w:bookmarkStart w:id="1889" w:name="_Toc64447023"/>
      <w:bookmarkStart w:id="1890" w:name="_Toc66286517"/>
      <w:bookmarkStart w:id="1891" w:name="_Toc74151212"/>
      <w:bookmarkStart w:id="1892" w:name="_Toc88653684"/>
      <w:bookmarkStart w:id="1893" w:name="_Toc97904040"/>
      <w:bookmarkStart w:id="1894" w:name="_Toc105175081"/>
      <w:bookmarkStart w:id="1895" w:name="_Toc113826111"/>
      <w:bookmarkStart w:id="1896" w:name="_Toc162616950"/>
      <w:bookmarkEnd w:id="1880"/>
      <w:r w:rsidRPr="00FD0425">
        <w:t>8.3.9.2</w:t>
      </w:r>
      <w:r w:rsidRPr="00FD0425">
        <w:tab/>
        <w:t>Successful Operation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A6837DF" w14:textId="77777777" w:rsidR="00F02090" w:rsidRPr="00FD0425" w:rsidRDefault="00F02090" w:rsidP="00F02090">
      <w:pPr>
        <w:pStyle w:val="TH"/>
      </w:pPr>
      <w:r w:rsidRPr="00FD0425">
        <w:object w:dxaOrig="6735" w:dyaOrig="2430" w14:anchorId="1A7763B8">
          <v:shape id="_x0000_i1054" type="#_x0000_t75" style="width:337.4pt;height:121.4pt" o:ole="">
            <v:imagedata r:id="rId71" o:title=""/>
          </v:shape>
          <o:OLEObject Type="Embed" ProgID="Visio.Drawing.15" ShapeID="_x0000_i1054" DrawAspect="Content" ObjectID="_1773229825" r:id="rId72"/>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897"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897"/>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898" w:name="_CR8_3_9_3"/>
      <w:bookmarkStart w:id="1899" w:name="_Toc20955126"/>
      <w:bookmarkStart w:id="1900" w:name="_Toc29991313"/>
      <w:bookmarkStart w:id="1901" w:name="_Toc36555713"/>
      <w:bookmarkStart w:id="1902" w:name="_Toc44497391"/>
      <w:bookmarkStart w:id="1903" w:name="_Toc45107779"/>
      <w:bookmarkStart w:id="1904" w:name="_Toc45901399"/>
      <w:bookmarkStart w:id="1905" w:name="_Toc51850478"/>
      <w:bookmarkStart w:id="1906" w:name="_Toc56693481"/>
      <w:bookmarkStart w:id="1907" w:name="_Toc64447024"/>
      <w:bookmarkStart w:id="1908" w:name="_Toc66286518"/>
      <w:bookmarkStart w:id="1909" w:name="_Toc74151213"/>
      <w:bookmarkStart w:id="1910" w:name="_Toc88653685"/>
      <w:bookmarkStart w:id="1911" w:name="_Toc97904041"/>
      <w:bookmarkStart w:id="1912" w:name="_Toc105175082"/>
      <w:bookmarkStart w:id="1913" w:name="_Toc113826112"/>
      <w:bookmarkStart w:id="1914" w:name="_Toc162616951"/>
      <w:bookmarkEnd w:id="1898"/>
      <w:r w:rsidRPr="00FD0425">
        <w:t>8.3.9.3</w:t>
      </w:r>
      <w:r w:rsidRPr="00FD0425">
        <w:tab/>
        <w:t>Unsuccessful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915" w:name="_CR8_3_9_4"/>
      <w:bookmarkStart w:id="1916" w:name="_Toc20955127"/>
      <w:bookmarkStart w:id="1917" w:name="_Toc29991314"/>
      <w:bookmarkStart w:id="1918" w:name="_Toc36555714"/>
      <w:bookmarkStart w:id="1919" w:name="_Toc44497392"/>
      <w:bookmarkStart w:id="1920" w:name="_Toc45107780"/>
      <w:bookmarkStart w:id="1921" w:name="_Toc45901400"/>
      <w:bookmarkStart w:id="1922" w:name="_Toc51850479"/>
      <w:bookmarkStart w:id="1923" w:name="_Toc56693482"/>
      <w:bookmarkStart w:id="1924" w:name="_Toc64447025"/>
      <w:bookmarkStart w:id="1925" w:name="_Toc66286519"/>
      <w:bookmarkStart w:id="1926" w:name="_Toc74151214"/>
      <w:bookmarkStart w:id="1927" w:name="_Toc88653686"/>
      <w:bookmarkStart w:id="1928" w:name="_Toc97904042"/>
      <w:bookmarkStart w:id="1929" w:name="_Toc105175083"/>
      <w:bookmarkStart w:id="1930" w:name="_Toc113826113"/>
      <w:bookmarkStart w:id="1931" w:name="_Toc162616952"/>
      <w:bookmarkEnd w:id="1915"/>
      <w:r w:rsidRPr="00FD0425">
        <w:t>8.3.9.4</w:t>
      </w:r>
      <w:r w:rsidRPr="00FD0425">
        <w:tab/>
        <w:t>Abnormal Conditions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932" w:name="_CR8_3_10"/>
      <w:bookmarkStart w:id="1933" w:name="_Toc20955128"/>
      <w:bookmarkStart w:id="1934" w:name="_Toc29991315"/>
      <w:bookmarkStart w:id="1935" w:name="_Toc36555715"/>
      <w:bookmarkStart w:id="1936" w:name="_Toc44497393"/>
      <w:bookmarkStart w:id="1937" w:name="_Toc45107781"/>
      <w:bookmarkStart w:id="1938" w:name="_Toc45901401"/>
      <w:bookmarkStart w:id="1939" w:name="_Toc51850480"/>
      <w:bookmarkStart w:id="1940" w:name="_Toc56693483"/>
      <w:bookmarkStart w:id="1941" w:name="_Toc64447026"/>
      <w:bookmarkStart w:id="1942" w:name="_Toc66286520"/>
      <w:bookmarkStart w:id="1943" w:name="_Toc74151215"/>
      <w:bookmarkStart w:id="1944" w:name="_Toc88653687"/>
      <w:bookmarkStart w:id="1945" w:name="_Toc97904043"/>
      <w:bookmarkStart w:id="1946" w:name="_Toc105175084"/>
      <w:bookmarkStart w:id="1947" w:name="_Toc113826114"/>
      <w:bookmarkStart w:id="1948" w:name="_Hlk512617667"/>
      <w:bookmarkStart w:id="1949" w:name="_Toc162616953"/>
      <w:bookmarkEnd w:id="1932"/>
      <w:r w:rsidRPr="00FD0425">
        <w:t>8.3.10</w:t>
      </w:r>
      <w:r w:rsidRPr="00FD0425">
        <w:tab/>
        <w:t>Notification Control Indication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9"/>
    </w:p>
    <w:p w14:paraId="35287FE7" w14:textId="77777777" w:rsidR="00F02090" w:rsidRPr="00FD0425" w:rsidRDefault="00F02090" w:rsidP="00F02090">
      <w:pPr>
        <w:pStyle w:val="Heading4"/>
      </w:pPr>
      <w:bookmarkStart w:id="1950" w:name="_CR8_3_10_1"/>
      <w:bookmarkStart w:id="1951" w:name="_Toc20955129"/>
      <w:bookmarkStart w:id="1952" w:name="_Toc29991316"/>
      <w:bookmarkStart w:id="1953" w:name="_Toc36555716"/>
      <w:bookmarkStart w:id="1954" w:name="_Toc44497394"/>
      <w:bookmarkStart w:id="1955" w:name="_Toc45107782"/>
      <w:bookmarkStart w:id="1956" w:name="_Toc45901402"/>
      <w:bookmarkStart w:id="1957" w:name="_Toc51850481"/>
      <w:bookmarkStart w:id="1958" w:name="_Toc56693484"/>
      <w:bookmarkStart w:id="1959" w:name="_Toc64447027"/>
      <w:bookmarkStart w:id="1960" w:name="_Toc66286521"/>
      <w:bookmarkStart w:id="1961" w:name="_Toc74151216"/>
      <w:bookmarkStart w:id="1962" w:name="_Toc88653688"/>
      <w:bookmarkStart w:id="1963" w:name="_Toc97904044"/>
      <w:bookmarkStart w:id="1964" w:name="_Toc105175085"/>
      <w:bookmarkStart w:id="1965" w:name="_Toc113826115"/>
      <w:bookmarkStart w:id="1966" w:name="_Toc162616954"/>
      <w:bookmarkEnd w:id="1950"/>
      <w:r w:rsidRPr="00FD0425">
        <w:t>8.3.10.1</w:t>
      </w:r>
      <w:r w:rsidRPr="00FD0425">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967" w:name="_CR8_3_10_2"/>
      <w:bookmarkStart w:id="1968" w:name="_Toc20955130"/>
      <w:bookmarkStart w:id="1969" w:name="_Toc29991317"/>
      <w:bookmarkStart w:id="1970" w:name="_Toc36555717"/>
      <w:bookmarkStart w:id="1971" w:name="_Toc44497395"/>
      <w:bookmarkStart w:id="1972" w:name="_Toc45107783"/>
      <w:bookmarkStart w:id="1973" w:name="_Toc45901403"/>
      <w:bookmarkStart w:id="1974" w:name="_Toc51850482"/>
      <w:bookmarkStart w:id="1975" w:name="_Toc56693485"/>
      <w:bookmarkStart w:id="1976" w:name="_Toc64447028"/>
      <w:bookmarkStart w:id="1977" w:name="_Toc66286522"/>
      <w:bookmarkStart w:id="1978" w:name="_Toc74151217"/>
      <w:bookmarkStart w:id="1979" w:name="_Toc88653689"/>
      <w:bookmarkStart w:id="1980" w:name="_Toc97904045"/>
      <w:bookmarkStart w:id="1981" w:name="_Toc105175086"/>
      <w:bookmarkStart w:id="1982" w:name="_Toc113826116"/>
      <w:bookmarkStart w:id="1983" w:name="_Toc162616955"/>
      <w:bookmarkEnd w:id="1967"/>
      <w:r w:rsidRPr="00FD0425">
        <w:t>8.3.10.2</w:t>
      </w:r>
      <w:r w:rsidRPr="00FD0425">
        <w:tab/>
        <w:t>Successful Operation – M-NG-RAN node initiated</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251BE7A" w14:textId="77777777" w:rsidR="00F02090" w:rsidRPr="00FD0425" w:rsidRDefault="00F02090" w:rsidP="00F02090">
      <w:pPr>
        <w:pStyle w:val="TH"/>
        <w:rPr>
          <w:rFonts w:eastAsia="SimSun"/>
        </w:rPr>
      </w:pPr>
      <w:r w:rsidRPr="00FD0425">
        <w:object w:dxaOrig="7050" w:dyaOrig="2295" w14:anchorId="713957C4">
          <v:shape id="_x0000_i1055" type="#_x0000_t75" style="width:352.45pt;height:116.35pt" o:ole="">
            <v:imagedata r:id="rId73" o:title=""/>
          </v:shape>
          <o:OLEObject Type="Embed" ProgID="Visio.Drawing.15" ShapeID="_x0000_i1055" DrawAspect="Content" ObjectID="_1773229826" r:id="rId74"/>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984" w:name="_CR8_3_10_3"/>
      <w:bookmarkStart w:id="1985" w:name="_Toc20955131"/>
      <w:bookmarkStart w:id="1986" w:name="_Toc29991318"/>
      <w:bookmarkStart w:id="1987" w:name="_Toc36555718"/>
      <w:bookmarkStart w:id="1988" w:name="_Toc44497396"/>
      <w:bookmarkStart w:id="1989" w:name="_Toc45107784"/>
      <w:bookmarkStart w:id="1990" w:name="_Toc45901404"/>
      <w:bookmarkStart w:id="1991" w:name="_Toc51850483"/>
      <w:bookmarkStart w:id="1992" w:name="_Toc56693486"/>
      <w:bookmarkStart w:id="1993" w:name="_Toc64447029"/>
      <w:bookmarkStart w:id="1994" w:name="_Toc66286523"/>
      <w:bookmarkStart w:id="1995" w:name="_Toc74151218"/>
      <w:bookmarkStart w:id="1996" w:name="_Toc88653690"/>
      <w:bookmarkStart w:id="1997" w:name="_Toc97904046"/>
      <w:bookmarkStart w:id="1998" w:name="_Toc105175087"/>
      <w:bookmarkStart w:id="1999" w:name="_Toc113826117"/>
      <w:bookmarkStart w:id="2000" w:name="_Toc162616956"/>
      <w:bookmarkEnd w:id="1984"/>
      <w:r w:rsidRPr="00FD0425">
        <w:t>8.3.10.3</w:t>
      </w:r>
      <w:r w:rsidRPr="00FD0425">
        <w:tab/>
        <w:t>Successful Operation – S-NG-RAN node initiated</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E57B358" w14:textId="77777777" w:rsidR="00F02090" w:rsidRPr="00FD0425" w:rsidRDefault="00F02090" w:rsidP="00F02090">
      <w:pPr>
        <w:pStyle w:val="TH"/>
        <w:rPr>
          <w:rFonts w:eastAsia="SimSun"/>
        </w:rPr>
      </w:pPr>
      <w:r w:rsidRPr="00FD0425">
        <w:object w:dxaOrig="7050" w:dyaOrig="2295" w14:anchorId="3FE8F6CF">
          <v:shape id="_x0000_i1056" type="#_x0000_t75" style="width:352.45pt;height:116.35pt" o:ole="">
            <v:imagedata r:id="rId75" o:title=""/>
          </v:shape>
          <o:OLEObject Type="Embed" ProgID="Visio.Drawing.15" ShapeID="_x0000_i1056" DrawAspect="Content" ObjectID="_1773229827" r:id="rId76"/>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2001" w:name="_CR8_3_10_4"/>
      <w:bookmarkStart w:id="2002" w:name="_Toc20955132"/>
      <w:bookmarkStart w:id="2003" w:name="_Toc29991319"/>
      <w:bookmarkStart w:id="2004" w:name="_Toc36555719"/>
      <w:bookmarkStart w:id="2005" w:name="_Toc44497397"/>
      <w:bookmarkStart w:id="2006" w:name="_Toc45107785"/>
      <w:bookmarkStart w:id="2007" w:name="_Toc45901405"/>
      <w:bookmarkStart w:id="2008" w:name="_Toc51850484"/>
      <w:bookmarkStart w:id="2009" w:name="_Toc56693487"/>
      <w:bookmarkStart w:id="2010" w:name="_Toc64447030"/>
      <w:bookmarkStart w:id="2011" w:name="_Toc66286524"/>
      <w:bookmarkStart w:id="2012" w:name="_Toc74151219"/>
      <w:bookmarkStart w:id="2013" w:name="_Toc88653691"/>
      <w:bookmarkStart w:id="2014" w:name="_Toc97904047"/>
      <w:bookmarkStart w:id="2015" w:name="_Toc105175088"/>
      <w:bookmarkStart w:id="2016" w:name="_Toc113826118"/>
      <w:bookmarkStart w:id="2017" w:name="_Toc162616957"/>
      <w:bookmarkEnd w:id="2001"/>
      <w:r w:rsidRPr="00FD0425">
        <w:t>8.3.10.4</w:t>
      </w:r>
      <w:r w:rsidRPr="00FD0425">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2018" w:name="_CR8_3_11"/>
      <w:bookmarkStart w:id="2019" w:name="_Toc20955133"/>
      <w:bookmarkStart w:id="2020" w:name="_Toc29991320"/>
      <w:bookmarkStart w:id="2021" w:name="_Toc36555720"/>
      <w:bookmarkStart w:id="2022" w:name="_Toc44497398"/>
      <w:bookmarkStart w:id="2023" w:name="_Toc45107786"/>
      <w:bookmarkStart w:id="2024" w:name="_Toc45901406"/>
      <w:bookmarkStart w:id="2025" w:name="_Toc51850485"/>
      <w:bookmarkStart w:id="2026" w:name="_Toc56693488"/>
      <w:bookmarkStart w:id="2027" w:name="_Toc64447031"/>
      <w:bookmarkStart w:id="2028" w:name="_Toc66286525"/>
      <w:bookmarkStart w:id="2029" w:name="_Toc74151220"/>
      <w:bookmarkStart w:id="2030" w:name="_Toc88653692"/>
      <w:bookmarkStart w:id="2031" w:name="_Toc97904048"/>
      <w:bookmarkStart w:id="2032" w:name="_Toc105175089"/>
      <w:bookmarkStart w:id="2033" w:name="_Toc113826119"/>
      <w:bookmarkStart w:id="2034" w:name="_Toc162616958"/>
      <w:bookmarkEnd w:id="2018"/>
      <w:r w:rsidRPr="00FD0425">
        <w:t>8.3.11</w:t>
      </w:r>
      <w:r w:rsidRPr="00FD0425">
        <w:tab/>
        <w:t>Activity Notification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21A0130" w14:textId="77777777" w:rsidR="00F02090" w:rsidRPr="00FD0425" w:rsidRDefault="00F02090" w:rsidP="00F02090">
      <w:pPr>
        <w:pStyle w:val="Heading4"/>
      </w:pPr>
      <w:bookmarkStart w:id="2035" w:name="_CR8_3_11_1"/>
      <w:bookmarkStart w:id="2036" w:name="_Toc20955134"/>
      <w:bookmarkStart w:id="2037" w:name="_Toc29991321"/>
      <w:bookmarkStart w:id="2038" w:name="_Toc36555721"/>
      <w:bookmarkStart w:id="2039" w:name="_Toc44497399"/>
      <w:bookmarkStart w:id="2040" w:name="_Toc45107787"/>
      <w:bookmarkStart w:id="2041" w:name="_Toc45901407"/>
      <w:bookmarkStart w:id="2042" w:name="_Toc51850486"/>
      <w:bookmarkStart w:id="2043" w:name="_Toc56693489"/>
      <w:bookmarkStart w:id="2044" w:name="_Toc64447032"/>
      <w:bookmarkStart w:id="2045" w:name="_Toc66286526"/>
      <w:bookmarkStart w:id="2046" w:name="_Toc74151221"/>
      <w:bookmarkStart w:id="2047" w:name="_Toc88653693"/>
      <w:bookmarkStart w:id="2048" w:name="_Toc97904049"/>
      <w:bookmarkStart w:id="2049" w:name="_Toc105175090"/>
      <w:bookmarkStart w:id="2050" w:name="_Toc113826120"/>
      <w:bookmarkStart w:id="2051" w:name="_Toc162616959"/>
      <w:bookmarkEnd w:id="2035"/>
      <w:r w:rsidRPr="00FD0425">
        <w:t>8.3.11.1</w:t>
      </w:r>
      <w:r w:rsidRPr="00FD0425">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2052" w:name="_CR8_3_11_2"/>
      <w:bookmarkStart w:id="2053" w:name="_Toc20955135"/>
      <w:bookmarkStart w:id="2054" w:name="_Toc29991322"/>
      <w:bookmarkStart w:id="2055" w:name="_Toc36555722"/>
      <w:bookmarkStart w:id="2056" w:name="_Toc44497400"/>
      <w:bookmarkStart w:id="2057" w:name="_Toc45107788"/>
      <w:bookmarkStart w:id="2058" w:name="_Toc45901408"/>
      <w:bookmarkStart w:id="2059" w:name="_Toc51850487"/>
      <w:bookmarkStart w:id="2060" w:name="_Toc56693490"/>
      <w:bookmarkStart w:id="2061" w:name="_Toc64447033"/>
      <w:bookmarkStart w:id="2062" w:name="_Toc66286527"/>
      <w:bookmarkStart w:id="2063" w:name="_Toc74151222"/>
      <w:bookmarkStart w:id="2064" w:name="_Toc88653694"/>
      <w:bookmarkStart w:id="2065" w:name="_Toc97904050"/>
      <w:bookmarkStart w:id="2066" w:name="_Toc105175091"/>
      <w:bookmarkStart w:id="2067" w:name="_Toc113826121"/>
      <w:bookmarkStart w:id="2068" w:name="_Toc162616960"/>
      <w:bookmarkEnd w:id="2052"/>
      <w:r w:rsidRPr="00FD0425">
        <w:t>8.3.11.2</w:t>
      </w:r>
      <w:r w:rsidRPr="00FD0425">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92E6B9B" w14:textId="77777777" w:rsidR="00F02090" w:rsidRPr="00FD0425" w:rsidRDefault="00F02090" w:rsidP="00F02090">
      <w:pPr>
        <w:pStyle w:val="TH"/>
      </w:pPr>
      <w:r w:rsidRPr="00FD0425">
        <w:object w:dxaOrig="6870" w:dyaOrig="2400" w14:anchorId="67513FBC">
          <v:shape id="_x0000_i1057" type="#_x0000_t75" style="width:347.45pt;height:123.05pt" o:ole="">
            <v:imagedata r:id="rId77" o:title=""/>
          </v:shape>
          <o:OLEObject Type="Embed" ProgID="Visio.Drawing.11" ShapeID="_x0000_i1057" DrawAspect="Content" ObjectID="_1773229828" r:id="rId78"/>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2069" w:name="OLE_LINK52"/>
      <w:bookmarkStart w:id="2070" w:name="OLE_LINK53"/>
      <w:r w:rsidRPr="00FD0425">
        <w:t>NG-RAN node</w:t>
      </w:r>
      <w:r w:rsidRPr="00FD0425">
        <w:rPr>
          <w:vertAlign w:val="subscript"/>
        </w:rPr>
        <w:t>2</w:t>
      </w:r>
      <w:bookmarkEnd w:id="2069"/>
      <w:bookmarkEnd w:id="2070"/>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2071" w:name="_CR8_3_11_3"/>
      <w:bookmarkStart w:id="2072" w:name="_Toc20955136"/>
      <w:bookmarkStart w:id="2073" w:name="_Toc29991323"/>
      <w:bookmarkStart w:id="2074" w:name="_Toc36555723"/>
      <w:bookmarkStart w:id="2075" w:name="_Toc44497401"/>
      <w:bookmarkStart w:id="2076" w:name="_Toc45107789"/>
      <w:bookmarkStart w:id="2077" w:name="_Toc45901409"/>
      <w:bookmarkStart w:id="2078" w:name="_Toc51850488"/>
      <w:bookmarkStart w:id="2079" w:name="_Toc56693491"/>
      <w:bookmarkStart w:id="2080" w:name="_Toc64447034"/>
      <w:bookmarkStart w:id="2081" w:name="_Toc66286528"/>
      <w:bookmarkStart w:id="2082" w:name="_Toc74151223"/>
      <w:bookmarkStart w:id="2083" w:name="_Toc88653695"/>
      <w:bookmarkStart w:id="2084" w:name="_Toc97904051"/>
      <w:bookmarkStart w:id="2085" w:name="_Toc105175092"/>
      <w:bookmarkStart w:id="2086" w:name="_Toc113826122"/>
      <w:bookmarkStart w:id="2087" w:name="_Toc162616961"/>
      <w:bookmarkEnd w:id="2071"/>
      <w:r w:rsidRPr="00FD0425">
        <w:t>8.3.11.3</w:t>
      </w:r>
      <w:r w:rsidRPr="00FD0425">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2088" w:name="_CR8_3_12"/>
      <w:bookmarkStart w:id="2089" w:name="_Toc20955137"/>
      <w:bookmarkStart w:id="2090" w:name="_Toc29991324"/>
      <w:bookmarkStart w:id="2091" w:name="_Toc36555724"/>
      <w:bookmarkStart w:id="2092" w:name="_Toc44497402"/>
      <w:bookmarkStart w:id="2093" w:name="_Toc45107790"/>
      <w:bookmarkStart w:id="2094" w:name="_Toc45901410"/>
      <w:bookmarkStart w:id="2095" w:name="_Toc51850489"/>
      <w:bookmarkStart w:id="2096" w:name="_Toc56693492"/>
      <w:bookmarkStart w:id="2097" w:name="_Toc64447035"/>
      <w:bookmarkStart w:id="2098" w:name="_Toc66286529"/>
      <w:bookmarkStart w:id="2099" w:name="_Toc74151224"/>
      <w:bookmarkStart w:id="2100" w:name="_Toc88653696"/>
      <w:bookmarkStart w:id="2101" w:name="_Toc97904052"/>
      <w:bookmarkStart w:id="2102" w:name="_Toc105175093"/>
      <w:bookmarkStart w:id="2103" w:name="_Toc113826123"/>
      <w:bookmarkStart w:id="2104" w:name="_Hlk507760297"/>
      <w:bookmarkStart w:id="2105" w:name="_Toc162616962"/>
      <w:bookmarkEnd w:id="2088"/>
      <w:r w:rsidRPr="00FD0425">
        <w:t>8.3.12</w:t>
      </w:r>
      <w:r w:rsidRPr="00FD0425">
        <w:tab/>
        <w:t>E-UTRA – NR Cell Resource Coordination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5"/>
    </w:p>
    <w:p w14:paraId="439D1556" w14:textId="77777777" w:rsidR="00F02090" w:rsidRPr="00FD0425" w:rsidRDefault="00F02090" w:rsidP="00F02090">
      <w:pPr>
        <w:pStyle w:val="Heading4"/>
        <w:rPr>
          <w:lang w:val="en-US"/>
        </w:rPr>
      </w:pPr>
      <w:bookmarkStart w:id="2106" w:name="_CR8_3_12_1"/>
      <w:bookmarkStart w:id="2107" w:name="_Toc20955138"/>
      <w:bookmarkStart w:id="2108" w:name="_Toc29991325"/>
      <w:bookmarkStart w:id="2109" w:name="_Toc36555725"/>
      <w:bookmarkStart w:id="2110" w:name="_Toc44497403"/>
      <w:bookmarkStart w:id="2111" w:name="_Toc45107791"/>
      <w:bookmarkStart w:id="2112" w:name="_Toc45901411"/>
      <w:bookmarkStart w:id="2113" w:name="_Toc51850490"/>
      <w:bookmarkStart w:id="2114" w:name="_Toc56693493"/>
      <w:bookmarkStart w:id="2115" w:name="_Toc64447036"/>
      <w:bookmarkStart w:id="2116" w:name="_Toc66286530"/>
      <w:bookmarkStart w:id="2117" w:name="_Toc74151225"/>
      <w:bookmarkStart w:id="2118" w:name="_Toc88653697"/>
      <w:bookmarkStart w:id="2119" w:name="_Toc97904053"/>
      <w:bookmarkStart w:id="2120" w:name="_Toc105175094"/>
      <w:bookmarkStart w:id="2121" w:name="_Toc113826124"/>
      <w:bookmarkStart w:id="2122" w:name="_Toc162616963"/>
      <w:bookmarkEnd w:id="2106"/>
      <w:r w:rsidRPr="00FD0425">
        <w:rPr>
          <w:lang w:val="en-US"/>
        </w:rPr>
        <w:t>8.3.12.1</w:t>
      </w:r>
      <w:r w:rsidRPr="00FD0425">
        <w:rPr>
          <w:lang w:val="en-US"/>
        </w:rPr>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2123" w:name="_CR8_3_12_2"/>
      <w:bookmarkStart w:id="2124" w:name="_Toc20955139"/>
      <w:bookmarkStart w:id="2125" w:name="_Toc29991326"/>
      <w:bookmarkStart w:id="2126" w:name="_Toc36555726"/>
      <w:bookmarkStart w:id="2127" w:name="_Toc44497404"/>
      <w:bookmarkStart w:id="2128" w:name="_Toc45107792"/>
      <w:bookmarkStart w:id="2129" w:name="_Toc45901412"/>
      <w:bookmarkStart w:id="2130" w:name="_Toc51850491"/>
      <w:bookmarkStart w:id="2131" w:name="_Toc56693494"/>
      <w:bookmarkStart w:id="2132" w:name="_Toc64447037"/>
      <w:bookmarkStart w:id="2133" w:name="_Toc66286531"/>
      <w:bookmarkStart w:id="2134" w:name="_Toc74151226"/>
      <w:bookmarkStart w:id="2135" w:name="_Toc88653698"/>
      <w:bookmarkStart w:id="2136" w:name="_Toc97904054"/>
      <w:bookmarkStart w:id="2137" w:name="_Toc105175095"/>
      <w:bookmarkStart w:id="2138" w:name="_Toc113826125"/>
      <w:bookmarkStart w:id="2139" w:name="_Toc162616964"/>
      <w:bookmarkEnd w:id="2123"/>
      <w:r w:rsidRPr="00FD0425">
        <w:rPr>
          <w:lang w:val="en-US"/>
        </w:rPr>
        <w:t>8.3.12.2</w:t>
      </w:r>
      <w:r w:rsidRPr="00FD0425">
        <w:rPr>
          <w:lang w:val="en-US"/>
        </w:rPr>
        <w:tab/>
      </w:r>
      <w:r w:rsidRPr="00FD0425">
        <w:t>Successful Operation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58" type="#_x0000_t75" style="width:280.45pt;height:113.85pt" o:ole="">
            <v:imagedata r:id="rId79" o:title=""/>
          </v:shape>
          <o:OLEObject Type="Embed" ProgID="Word.Picture.8" ShapeID="_x0000_i1058" DrawAspect="Content" ObjectID="_1773229829" r:id="rId80"/>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59" type="#_x0000_t75" style="width:280.45pt;height:113.85pt" o:ole="">
            <v:imagedata r:id="rId81" o:title=""/>
          </v:shape>
          <o:OLEObject Type="Embed" ProgID="Word.Picture.8" ShapeID="_x0000_i1059" DrawAspect="Content" ObjectID="_1773229830" r:id="rId82"/>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2104"/>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1320123B" w:rsidR="00F02090" w:rsidRPr="00FD0425" w:rsidRDefault="00F02090" w:rsidP="00F02090">
      <w:r w:rsidRPr="00FD0425">
        <w:t>An gNB initiates the procedure by sending the E-UTRA – NR CELL RESOURCE COORDINATION REQUEST message to an ng-eNB. The ng-eNB replies with the E-UTRA – NR CELL RESOURCE COORDINATION RESPONSE message.</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140" w:name="_CR8_3_13"/>
      <w:bookmarkStart w:id="2141" w:name="_Toc20955140"/>
      <w:bookmarkStart w:id="2142" w:name="_Toc29991327"/>
      <w:bookmarkStart w:id="2143" w:name="_Toc36555727"/>
      <w:bookmarkStart w:id="2144" w:name="_Toc44497405"/>
      <w:bookmarkStart w:id="2145" w:name="_Toc45107793"/>
      <w:bookmarkStart w:id="2146" w:name="_Toc45901413"/>
      <w:bookmarkStart w:id="2147" w:name="_Toc51850492"/>
      <w:bookmarkStart w:id="2148" w:name="_Toc56693495"/>
      <w:bookmarkStart w:id="2149" w:name="_Toc64447038"/>
      <w:bookmarkStart w:id="2150" w:name="_Toc66286532"/>
      <w:bookmarkStart w:id="2151" w:name="_Toc74151227"/>
      <w:bookmarkStart w:id="2152" w:name="_Toc88653699"/>
      <w:bookmarkStart w:id="2153" w:name="_Toc97904055"/>
      <w:bookmarkStart w:id="2154" w:name="_Toc105175096"/>
      <w:bookmarkStart w:id="2155" w:name="_Toc113826126"/>
      <w:bookmarkStart w:id="2156" w:name="_Toc162616965"/>
      <w:bookmarkEnd w:id="2140"/>
      <w:r w:rsidRPr="00FD0425">
        <w:t>8.3.1</w:t>
      </w:r>
      <w:r w:rsidR="00B429FB" w:rsidRPr="00FD0425">
        <w:t>3</w:t>
      </w:r>
      <w:r w:rsidRPr="00FD0425">
        <w:tab/>
        <w:t>Secondary RAT Data Usage Report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5DABD02" w14:textId="77777777" w:rsidR="00211BD7" w:rsidRPr="00FD0425" w:rsidRDefault="00211BD7" w:rsidP="00211BD7">
      <w:pPr>
        <w:pStyle w:val="Heading4"/>
      </w:pPr>
      <w:bookmarkStart w:id="2157" w:name="_CR8_3_13_1"/>
      <w:bookmarkStart w:id="2158" w:name="_Toc20955141"/>
      <w:bookmarkStart w:id="2159" w:name="_Toc29991328"/>
      <w:bookmarkStart w:id="2160" w:name="_Toc36555728"/>
      <w:bookmarkStart w:id="2161" w:name="_Toc44497406"/>
      <w:bookmarkStart w:id="2162" w:name="_Toc45107794"/>
      <w:bookmarkStart w:id="2163" w:name="_Toc45901414"/>
      <w:bookmarkStart w:id="2164" w:name="_Toc51850493"/>
      <w:bookmarkStart w:id="2165" w:name="_Toc56693496"/>
      <w:bookmarkStart w:id="2166" w:name="_Toc64447039"/>
      <w:bookmarkStart w:id="2167" w:name="_Toc66286533"/>
      <w:bookmarkStart w:id="2168" w:name="_Toc74151228"/>
      <w:bookmarkStart w:id="2169" w:name="_Toc88653700"/>
      <w:bookmarkStart w:id="2170" w:name="_Toc97904056"/>
      <w:bookmarkStart w:id="2171" w:name="_Toc105175097"/>
      <w:bookmarkStart w:id="2172" w:name="_Toc113826127"/>
      <w:bookmarkStart w:id="2173" w:name="_Toc162616966"/>
      <w:bookmarkEnd w:id="2157"/>
      <w:r w:rsidRPr="00FD0425">
        <w:t>8.3.1</w:t>
      </w:r>
      <w:r w:rsidR="00B429FB" w:rsidRPr="00FD0425">
        <w:t>3</w:t>
      </w:r>
      <w:r w:rsidRPr="00FD0425">
        <w:t>.1</w:t>
      </w:r>
      <w:r w:rsidRPr="00FD0425">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174" w:name="_CR8_3_13_2"/>
      <w:bookmarkStart w:id="2175" w:name="_Toc20955142"/>
      <w:bookmarkStart w:id="2176" w:name="_Toc29991329"/>
      <w:bookmarkStart w:id="2177" w:name="_Toc36555729"/>
      <w:bookmarkStart w:id="2178" w:name="_Toc44497407"/>
      <w:bookmarkStart w:id="2179" w:name="_Toc45107795"/>
      <w:bookmarkStart w:id="2180" w:name="_Toc45901415"/>
      <w:bookmarkStart w:id="2181" w:name="_Toc51850494"/>
      <w:bookmarkStart w:id="2182" w:name="_Toc56693497"/>
      <w:bookmarkStart w:id="2183" w:name="_Toc64447040"/>
      <w:bookmarkStart w:id="2184" w:name="_Toc66286534"/>
      <w:bookmarkStart w:id="2185" w:name="_Toc74151229"/>
      <w:bookmarkStart w:id="2186" w:name="_Toc88653701"/>
      <w:bookmarkStart w:id="2187" w:name="_Toc97904057"/>
      <w:bookmarkStart w:id="2188" w:name="_Toc105175098"/>
      <w:bookmarkStart w:id="2189" w:name="_Toc113826128"/>
      <w:bookmarkStart w:id="2190" w:name="_Toc162616967"/>
      <w:bookmarkEnd w:id="2174"/>
      <w:r w:rsidRPr="00FD0425">
        <w:t>8.3.1</w:t>
      </w:r>
      <w:r w:rsidR="00B429FB" w:rsidRPr="00FD0425">
        <w:t>3</w:t>
      </w:r>
      <w:r w:rsidRPr="00FD0425">
        <w:t>.2</w:t>
      </w:r>
      <w:r w:rsidRPr="00FD0425">
        <w:tab/>
        <w:t>Successful Operation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7EC341B" w14:textId="77777777" w:rsidR="00211BD7" w:rsidRPr="00FD0425" w:rsidRDefault="00211BD7" w:rsidP="00211BD7">
      <w:pPr>
        <w:pStyle w:val="TH"/>
        <w:rPr>
          <w:lang w:eastAsia="zh-CN"/>
        </w:rPr>
      </w:pPr>
      <w:r w:rsidRPr="00FD0425">
        <w:object w:dxaOrig="7397" w:dyaOrig="2476" w14:anchorId="106C8419">
          <v:shape id="_x0000_i1060" type="#_x0000_t75" style="width:367.55pt;height:121.4pt" o:ole="">
            <v:imagedata r:id="rId83" o:title=""/>
          </v:shape>
          <o:OLEObject Type="Embed" ProgID="Visio.Drawing.11" ShapeID="_x0000_i1060" DrawAspect="Content" ObjectID="_1773229831" r:id="rId84"/>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191" w:name="_CR8_3_13_3"/>
      <w:bookmarkStart w:id="2192" w:name="_Toc20955143"/>
      <w:bookmarkStart w:id="2193" w:name="_Toc29991330"/>
      <w:bookmarkStart w:id="2194" w:name="_Toc36555730"/>
      <w:bookmarkStart w:id="2195" w:name="_Toc44497408"/>
      <w:bookmarkStart w:id="2196" w:name="_Toc45107796"/>
      <w:bookmarkStart w:id="2197" w:name="_Toc45901416"/>
      <w:bookmarkStart w:id="2198" w:name="_Toc51850495"/>
      <w:bookmarkStart w:id="2199" w:name="_Toc56693498"/>
      <w:bookmarkStart w:id="2200" w:name="_Toc64447041"/>
      <w:bookmarkStart w:id="2201" w:name="_Toc66286535"/>
      <w:bookmarkStart w:id="2202" w:name="_Toc74151230"/>
      <w:bookmarkStart w:id="2203" w:name="_Toc88653702"/>
      <w:bookmarkStart w:id="2204" w:name="_Toc97904058"/>
      <w:bookmarkStart w:id="2205" w:name="_Toc105175099"/>
      <w:bookmarkStart w:id="2206" w:name="_Toc113826129"/>
      <w:bookmarkStart w:id="2207" w:name="_Toc162616968"/>
      <w:bookmarkEnd w:id="2191"/>
      <w:r w:rsidRPr="00FD0425">
        <w:t>8.3.1</w:t>
      </w:r>
      <w:r w:rsidR="00B429FB" w:rsidRPr="00FD0425">
        <w:t>3</w:t>
      </w:r>
      <w:r w:rsidRPr="00FD0425">
        <w:t>.3</w:t>
      </w:r>
      <w:r w:rsidRPr="00FD0425">
        <w:tab/>
        <w:t>Unsuccessful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208" w:name="_CR8_3_13_4"/>
      <w:bookmarkStart w:id="2209" w:name="_Toc20955144"/>
      <w:bookmarkStart w:id="2210" w:name="_Toc29991331"/>
      <w:bookmarkStart w:id="2211" w:name="_Toc36555731"/>
      <w:bookmarkStart w:id="2212" w:name="_Toc44497409"/>
      <w:bookmarkStart w:id="2213" w:name="_Toc45107797"/>
      <w:bookmarkStart w:id="2214" w:name="_Toc45901417"/>
      <w:bookmarkStart w:id="2215" w:name="_Toc51850496"/>
      <w:bookmarkStart w:id="2216" w:name="_Toc56693499"/>
      <w:bookmarkStart w:id="2217" w:name="_Toc64447042"/>
      <w:bookmarkStart w:id="2218" w:name="_Toc66286536"/>
      <w:bookmarkStart w:id="2219" w:name="_Toc74151231"/>
      <w:bookmarkStart w:id="2220" w:name="_Toc88653703"/>
      <w:bookmarkStart w:id="2221" w:name="_Toc97904059"/>
      <w:bookmarkStart w:id="2222" w:name="_Toc105175100"/>
      <w:bookmarkStart w:id="2223" w:name="_Toc113826130"/>
      <w:bookmarkStart w:id="2224" w:name="_Toc162616969"/>
      <w:bookmarkEnd w:id="2208"/>
      <w:r w:rsidRPr="00FD0425">
        <w:t>8.3.1</w:t>
      </w:r>
      <w:r w:rsidR="00B429FB" w:rsidRPr="00FD0425">
        <w:t>3</w:t>
      </w:r>
      <w:r w:rsidRPr="00FD0425">
        <w:t>.4</w:t>
      </w:r>
      <w:r w:rsidRPr="00FD0425">
        <w:tab/>
        <w:t>Abnormal Conditions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225" w:name="_CR8_3_14"/>
      <w:bookmarkStart w:id="2226" w:name="_Toc534720390"/>
      <w:bookmarkStart w:id="2227" w:name="_Toc29991332"/>
      <w:bookmarkStart w:id="2228" w:name="_Toc36555732"/>
      <w:bookmarkStart w:id="2229" w:name="_Toc44497410"/>
      <w:bookmarkStart w:id="2230" w:name="_Toc45107798"/>
      <w:bookmarkStart w:id="2231" w:name="_Toc45901418"/>
      <w:bookmarkStart w:id="2232" w:name="_Toc51850497"/>
      <w:bookmarkStart w:id="2233" w:name="_Toc56693500"/>
      <w:bookmarkStart w:id="2234" w:name="_Toc64447043"/>
      <w:bookmarkStart w:id="2235" w:name="_Toc66286537"/>
      <w:bookmarkStart w:id="2236" w:name="_Toc74151232"/>
      <w:bookmarkStart w:id="2237" w:name="_Toc88653704"/>
      <w:bookmarkStart w:id="2238" w:name="_Toc97904060"/>
      <w:bookmarkStart w:id="2239" w:name="_Toc105175101"/>
      <w:bookmarkStart w:id="2240" w:name="_Toc113826131"/>
      <w:bookmarkStart w:id="2241" w:name="_Toc162616970"/>
      <w:bookmarkEnd w:id="2225"/>
      <w:r w:rsidRPr="00FD0425">
        <w:t>8.3.14</w:t>
      </w:r>
      <w:r w:rsidRPr="00FD0425">
        <w:tab/>
        <w:t xml:space="preserve">Trace </w:t>
      </w:r>
      <w:bookmarkEnd w:id="2226"/>
      <w:r w:rsidRPr="00FD0425">
        <w:t>Start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C3E6477" w14:textId="77777777" w:rsidR="00FC46C7" w:rsidRPr="00FD0425" w:rsidRDefault="00FC46C7" w:rsidP="00BE6FC6">
      <w:pPr>
        <w:pStyle w:val="Heading4"/>
      </w:pPr>
      <w:bookmarkStart w:id="2242" w:name="_CR8_3_14_1"/>
      <w:bookmarkStart w:id="2243" w:name="_Toc534720391"/>
      <w:bookmarkStart w:id="2244" w:name="_Toc29991333"/>
      <w:bookmarkStart w:id="2245" w:name="_Toc36555733"/>
      <w:bookmarkStart w:id="2246" w:name="_Toc44497411"/>
      <w:bookmarkStart w:id="2247" w:name="_Toc45107799"/>
      <w:bookmarkStart w:id="2248" w:name="_Toc45901419"/>
      <w:bookmarkStart w:id="2249" w:name="_Toc51850498"/>
      <w:bookmarkStart w:id="2250" w:name="_Toc56693501"/>
      <w:bookmarkStart w:id="2251" w:name="_Toc64447044"/>
      <w:bookmarkStart w:id="2252" w:name="_Toc66286538"/>
      <w:bookmarkStart w:id="2253" w:name="_Toc74151233"/>
      <w:bookmarkStart w:id="2254" w:name="_Toc88653705"/>
      <w:bookmarkStart w:id="2255" w:name="_Toc97904061"/>
      <w:bookmarkStart w:id="2256" w:name="_Toc105175102"/>
      <w:bookmarkStart w:id="2257" w:name="_Toc113826132"/>
      <w:bookmarkStart w:id="2258" w:name="_Toc162616971"/>
      <w:bookmarkEnd w:id="2242"/>
      <w:r w:rsidRPr="00FD0425">
        <w:t>8.3.14.1</w:t>
      </w:r>
      <w:r w:rsidRPr="00FD0425">
        <w:tab/>
      </w:r>
      <w:bookmarkEnd w:id="2243"/>
      <w:r w:rsidRPr="00FD0425">
        <w:t>General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259" w:name="_CR8_3_14_2"/>
      <w:bookmarkStart w:id="2260" w:name="_Toc534720393"/>
      <w:bookmarkStart w:id="2261" w:name="_Toc29991334"/>
      <w:bookmarkStart w:id="2262" w:name="_Toc36555734"/>
      <w:bookmarkStart w:id="2263" w:name="_Toc44497412"/>
      <w:bookmarkStart w:id="2264" w:name="_Toc45107800"/>
      <w:bookmarkStart w:id="2265" w:name="_Toc45901420"/>
      <w:bookmarkStart w:id="2266" w:name="_Toc51850499"/>
      <w:bookmarkStart w:id="2267" w:name="_Toc56693502"/>
      <w:bookmarkStart w:id="2268" w:name="_Toc64447045"/>
      <w:bookmarkStart w:id="2269" w:name="_Toc66286539"/>
      <w:bookmarkStart w:id="2270" w:name="_Toc74151234"/>
      <w:bookmarkStart w:id="2271" w:name="_Toc88653706"/>
      <w:bookmarkStart w:id="2272" w:name="_Toc97904062"/>
      <w:bookmarkStart w:id="2273" w:name="_Toc105175103"/>
      <w:bookmarkStart w:id="2274" w:name="_Toc113826133"/>
      <w:bookmarkStart w:id="2275" w:name="_Toc162616972"/>
      <w:bookmarkEnd w:id="2259"/>
      <w:r w:rsidRPr="00FD0425">
        <w:t>8.3.14.2</w:t>
      </w:r>
      <w:r w:rsidRPr="00FD0425">
        <w:tab/>
        <w:t>Successful Operation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E9D19A3" w14:textId="77777777" w:rsidR="00FC46C7" w:rsidRPr="00FD0425" w:rsidRDefault="00FC46C7" w:rsidP="00FC46C7">
      <w:pPr>
        <w:pStyle w:val="TH"/>
      </w:pPr>
      <w:r w:rsidRPr="00FD0425">
        <w:object w:dxaOrig="6880" w:dyaOrig="2410" w14:anchorId="2E147326">
          <v:shape id="_x0000_i1061" type="#_x0000_t75" style="width:344.95pt;height:123.9pt" o:ole="">
            <v:imagedata r:id="rId85" o:title=""/>
          </v:shape>
          <o:OLEObject Type="Embed" ProgID="Visio.Drawing.11" ShapeID="_x0000_i1061" DrawAspect="Content" ObjectID="_1773229832" r:id="rId86"/>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276"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277" w:name="_Toc534720394"/>
      <w:bookmarkStart w:id="2278" w:name="_Toc29991335"/>
      <w:bookmarkStart w:id="2279" w:name="_Toc36555735"/>
      <w:bookmarkEnd w:id="2276"/>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280" w:name="_CR8_3_14_3"/>
      <w:bookmarkStart w:id="2281" w:name="_Toc44497413"/>
      <w:bookmarkStart w:id="2282" w:name="_Toc45107801"/>
      <w:bookmarkStart w:id="2283" w:name="_Toc45901421"/>
      <w:bookmarkStart w:id="2284" w:name="_Toc51850500"/>
      <w:bookmarkStart w:id="2285" w:name="_Toc56693503"/>
      <w:bookmarkStart w:id="2286" w:name="_Toc64447046"/>
      <w:bookmarkStart w:id="2287" w:name="_Toc66286540"/>
      <w:bookmarkStart w:id="2288" w:name="_Toc74151235"/>
      <w:bookmarkStart w:id="2289" w:name="_Toc88653707"/>
      <w:bookmarkStart w:id="2290" w:name="_Toc97904063"/>
      <w:bookmarkStart w:id="2291" w:name="_Toc105175104"/>
      <w:bookmarkStart w:id="2292" w:name="_Toc113826134"/>
      <w:bookmarkStart w:id="2293" w:name="_Toc162616973"/>
      <w:bookmarkEnd w:id="2280"/>
      <w:r w:rsidRPr="00DE149B">
        <w:t>8.3.14.3</w:t>
      </w:r>
      <w:r w:rsidRPr="00DE149B">
        <w:tab/>
        <w:t>Abnormal Conditions</w:t>
      </w:r>
      <w:bookmarkEnd w:id="2277"/>
      <w:bookmarkEnd w:id="2278"/>
      <w:bookmarkEnd w:id="2279"/>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294" w:name="_CR8_3_15"/>
      <w:bookmarkStart w:id="2295" w:name="_Toc534720399"/>
      <w:bookmarkStart w:id="2296" w:name="_Toc29991336"/>
      <w:bookmarkStart w:id="2297" w:name="_Toc36555736"/>
      <w:bookmarkStart w:id="2298" w:name="_Toc44497414"/>
      <w:bookmarkStart w:id="2299" w:name="_Toc45107802"/>
      <w:bookmarkStart w:id="2300" w:name="_Toc45901422"/>
      <w:bookmarkStart w:id="2301" w:name="_Toc51850501"/>
      <w:bookmarkStart w:id="2302" w:name="_Toc56693504"/>
      <w:bookmarkStart w:id="2303" w:name="_Toc64447047"/>
      <w:bookmarkStart w:id="2304" w:name="_Toc66286541"/>
      <w:bookmarkStart w:id="2305" w:name="_Toc74151236"/>
      <w:bookmarkStart w:id="2306" w:name="_Toc88653708"/>
      <w:bookmarkStart w:id="2307" w:name="_Toc97904064"/>
      <w:bookmarkStart w:id="2308" w:name="_Toc105175105"/>
      <w:bookmarkStart w:id="2309" w:name="_Toc113826135"/>
      <w:bookmarkStart w:id="2310" w:name="_Toc162616974"/>
      <w:bookmarkEnd w:id="2294"/>
      <w:r w:rsidRPr="00DE149B">
        <w:t>8.3.15</w:t>
      </w:r>
      <w:r w:rsidRPr="00DE149B">
        <w:tab/>
        <w:t>Deactivate Trace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CD7D334" w14:textId="77777777" w:rsidR="00FC46C7" w:rsidRPr="00FD0425" w:rsidRDefault="00FC46C7" w:rsidP="00BE6FC6">
      <w:pPr>
        <w:pStyle w:val="Heading4"/>
      </w:pPr>
      <w:bookmarkStart w:id="2311" w:name="_CR8_3_15_1"/>
      <w:bookmarkStart w:id="2312" w:name="_Toc534720400"/>
      <w:bookmarkStart w:id="2313" w:name="_Toc29991337"/>
      <w:bookmarkStart w:id="2314" w:name="_Toc36555737"/>
      <w:bookmarkStart w:id="2315" w:name="_Toc44497415"/>
      <w:bookmarkStart w:id="2316" w:name="_Toc45107803"/>
      <w:bookmarkStart w:id="2317" w:name="_Toc45901423"/>
      <w:bookmarkStart w:id="2318" w:name="_Toc51850502"/>
      <w:bookmarkStart w:id="2319" w:name="_Toc56693505"/>
      <w:bookmarkStart w:id="2320" w:name="_Toc64447048"/>
      <w:bookmarkStart w:id="2321" w:name="_Toc66286542"/>
      <w:bookmarkStart w:id="2322" w:name="_Toc74151237"/>
      <w:bookmarkStart w:id="2323" w:name="_Toc88653709"/>
      <w:bookmarkStart w:id="2324" w:name="_Toc97904065"/>
      <w:bookmarkStart w:id="2325" w:name="_Toc105175106"/>
      <w:bookmarkStart w:id="2326" w:name="_Toc113826136"/>
      <w:bookmarkStart w:id="2327" w:name="_Toc162616975"/>
      <w:bookmarkEnd w:id="2311"/>
      <w:r w:rsidRPr="00FD0425">
        <w:t>8.3.15.1</w:t>
      </w:r>
      <w:r w:rsidRPr="00FD0425">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328" w:name="_CR8_3_15_2"/>
      <w:bookmarkStart w:id="2329" w:name="_Toc534720401"/>
      <w:bookmarkStart w:id="2330" w:name="_Toc29991338"/>
      <w:bookmarkStart w:id="2331" w:name="_Toc36555738"/>
      <w:bookmarkStart w:id="2332" w:name="_Toc44497416"/>
      <w:bookmarkStart w:id="2333" w:name="_Toc45107804"/>
      <w:bookmarkStart w:id="2334" w:name="_Toc45901424"/>
      <w:bookmarkStart w:id="2335" w:name="_Toc51850503"/>
      <w:bookmarkStart w:id="2336" w:name="_Toc56693506"/>
      <w:bookmarkStart w:id="2337" w:name="_Toc64447049"/>
      <w:bookmarkStart w:id="2338" w:name="_Toc66286543"/>
      <w:bookmarkStart w:id="2339" w:name="_Toc74151238"/>
      <w:bookmarkStart w:id="2340" w:name="_Toc88653710"/>
      <w:bookmarkStart w:id="2341" w:name="_Toc97904066"/>
      <w:bookmarkStart w:id="2342" w:name="_Toc105175107"/>
      <w:bookmarkStart w:id="2343" w:name="_Toc113826137"/>
      <w:bookmarkStart w:id="2344" w:name="_Toc162616976"/>
      <w:bookmarkEnd w:id="2328"/>
      <w:r w:rsidRPr="00FD0425">
        <w:t>8.3.15.2</w:t>
      </w:r>
      <w:r w:rsidRPr="00FD0425">
        <w:tab/>
        <w:t>Successful Operation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4915C99" w14:textId="77777777" w:rsidR="00FC46C7" w:rsidRPr="00FD0425" w:rsidRDefault="00FC46C7" w:rsidP="00FC46C7">
      <w:pPr>
        <w:pStyle w:val="TH"/>
      </w:pPr>
      <w:r w:rsidRPr="00FD0425">
        <w:object w:dxaOrig="6880" w:dyaOrig="2410" w14:anchorId="619237E5">
          <v:shape id="_x0000_i1062" type="#_x0000_t75" style="width:344.95pt;height:123.9pt" o:ole="">
            <v:imagedata r:id="rId87" o:title=""/>
          </v:shape>
          <o:OLEObject Type="Embed" ProgID="Visio.Drawing.11" ShapeID="_x0000_i1062" DrawAspect="Content" ObjectID="_1773229833" r:id="rId88"/>
        </w:object>
      </w:r>
    </w:p>
    <w:p w14:paraId="679A2B8D" w14:textId="77777777" w:rsidR="00FC46C7" w:rsidRPr="00FD0425" w:rsidRDefault="00FC46C7" w:rsidP="00FC46C7">
      <w:pPr>
        <w:pStyle w:val="TF"/>
      </w:pPr>
      <w:r w:rsidRPr="00FD0425">
        <w:t>Figure 8.3.15.2-1: Deactivate Trace, successful opration</w:t>
      </w:r>
    </w:p>
    <w:p w14:paraId="2085B57D" w14:textId="50681C9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E.</w:t>
      </w:r>
    </w:p>
    <w:p w14:paraId="44903A27" w14:textId="77777777" w:rsidR="00FC46C7" w:rsidRPr="00FD0425" w:rsidRDefault="00FC46C7" w:rsidP="00BE6FC6">
      <w:pPr>
        <w:pStyle w:val="Heading4"/>
      </w:pPr>
      <w:bookmarkStart w:id="2345" w:name="_CR8_3_15_3"/>
      <w:bookmarkStart w:id="2346" w:name="_Toc534720402"/>
      <w:bookmarkStart w:id="2347" w:name="_Toc29991339"/>
      <w:bookmarkStart w:id="2348" w:name="_Toc36555739"/>
      <w:bookmarkStart w:id="2349" w:name="_Toc44497417"/>
      <w:bookmarkStart w:id="2350" w:name="_Toc45107805"/>
      <w:bookmarkStart w:id="2351" w:name="_Toc45901425"/>
      <w:bookmarkStart w:id="2352" w:name="_Toc51850504"/>
      <w:bookmarkStart w:id="2353" w:name="_Toc56693507"/>
      <w:bookmarkStart w:id="2354" w:name="_Toc64447050"/>
      <w:bookmarkStart w:id="2355" w:name="_Toc66286544"/>
      <w:bookmarkStart w:id="2356" w:name="_Toc74151239"/>
      <w:bookmarkStart w:id="2357" w:name="_Toc88653711"/>
      <w:bookmarkStart w:id="2358" w:name="_Toc97904067"/>
      <w:bookmarkStart w:id="2359" w:name="_Toc105175108"/>
      <w:bookmarkStart w:id="2360" w:name="_Toc113826138"/>
      <w:bookmarkStart w:id="2361" w:name="_Toc162616977"/>
      <w:bookmarkEnd w:id="2345"/>
      <w:r w:rsidRPr="00FD0425">
        <w:t>8.3.15.3</w:t>
      </w:r>
      <w:r w:rsidRPr="00FD0425">
        <w:tab/>
        <w:t>Abnormal Conditions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362" w:name="_CR8_4"/>
      <w:bookmarkStart w:id="2363" w:name="_Toc20955145"/>
      <w:bookmarkStart w:id="2364" w:name="_Toc29991340"/>
      <w:bookmarkStart w:id="2365" w:name="_Toc36555740"/>
      <w:bookmarkStart w:id="2366" w:name="_Toc44497418"/>
      <w:bookmarkStart w:id="2367" w:name="_Toc45107806"/>
      <w:bookmarkStart w:id="2368" w:name="_Toc45901426"/>
      <w:bookmarkStart w:id="2369" w:name="_Toc51850505"/>
      <w:bookmarkStart w:id="2370" w:name="_Toc56693508"/>
      <w:bookmarkStart w:id="2371" w:name="_Toc64447051"/>
      <w:bookmarkStart w:id="2372" w:name="_Toc66286545"/>
      <w:bookmarkStart w:id="2373" w:name="_Toc74151240"/>
      <w:bookmarkStart w:id="2374" w:name="_Toc88653712"/>
      <w:bookmarkStart w:id="2375" w:name="_Toc97904068"/>
      <w:bookmarkStart w:id="2376" w:name="_Toc105175109"/>
      <w:bookmarkStart w:id="2377" w:name="_Toc113826139"/>
      <w:bookmarkStart w:id="2378" w:name="_Toc162616978"/>
      <w:bookmarkEnd w:id="2362"/>
      <w:r w:rsidRPr="00FD0425">
        <w:t>8.4</w:t>
      </w:r>
      <w:r w:rsidRPr="00FD0425">
        <w:tab/>
        <w:t>Global procedures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2576EF7" w14:textId="77777777" w:rsidR="00F02090" w:rsidRPr="00FD0425" w:rsidRDefault="00F02090" w:rsidP="00F02090">
      <w:pPr>
        <w:pStyle w:val="Heading3"/>
      </w:pPr>
      <w:bookmarkStart w:id="2379" w:name="_CR8_4_1"/>
      <w:bookmarkStart w:id="2380" w:name="_Toc20955146"/>
      <w:bookmarkStart w:id="2381" w:name="_Toc29991341"/>
      <w:bookmarkStart w:id="2382" w:name="_Toc36555741"/>
      <w:bookmarkStart w:id="2383" w:name="_Toc44497419"/>
      <w:bookmarkStart w:id="2384" w:name="_Toc45107807"/>
      <w:bookmarkStart w:id="2385" w:name="_Toc45901427"/>
      <w:bookmarkStart w:id="2386" w:name="_Toc51850506"/>
      <w:bookmarkStart w:id="2387" w:name="_Toc56693509"/>
      <w:bookmarkStart w:id="2388" w:name="_Toc64447052"/>
      <w:bookmarkStart w:id="2389" w:name="_Toc66286546"/>
      <w:bookmarkStart w:id="2390" w:name="_Toc74151241"/>
      <w:bookmarkStart w:id="2391" w:name="_Toc88653713"/>
      <w:bookmarkStart w:id="2392" w:name="_Toc97904069"/>
      <w:bookmarkStart w:id="2393" w:name="_Toc105175110"/>
      <w:bookmarkStart w:id="2394" w:name="_Toc113826140"/>
      <w:bookmarkStart w:id="2395" w:name="_Toc162616979"/>
      <w:bookmarkEnd w:id="2379"/>
      <w:r w:rsidRPr="00FD0425">
        <w:t>8.4.1</w:t>
      </w:r>
      <w:r w:rsidRPr="00FD0425">
        <w:tab/>
        <w:t>Xn Setup</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F48BD50" w14:textId="77777777" w:rsidR="00F02090" w:rsidRPr="00FD0425" w:rsidRDefault="00F02090" w:rsidP="00F02090">
      <w:pPr>
        <w:pStyle w:val="Heading4"/>
      </w:pPr>
      <w:bookmarkStart w:id="2396" w:name="_CR8_4_1_1"/>
      <w:bookmarkStart w:id="2397" w:name="_Toc20955147"/>
      <w:bookmarkStart w:id="2398" w:name="_Toc29991342"/>
      <w:bookmarkStart w:id="2399" w:name="_Toc36555742"/>
      <w:bookmarkStart w:id="2400" w:name="_Toc44497420"/>
      <w:bookmarkStart w:id="2401" w:name="_Toc45107808"/>
      <w:bookmarkStart w:id="2402" w:name="_Toc45901428"/>
      <w:bookmarkStart w:id="2403" w:name="_Toc51850507"/>
      <w:bookmarkStart w:id="2404" w:name="_Toc56693510"/>
      <w:bookmarkStart w:id="2405" w:name="_Toc64447053"/>
      <w:bookmarkStart w:id="2406" w:name="_Toc66286547"/>
      <w:bookmarkStart w:id="2407" w:name="_Toc74151242"/>
      <w:bookmarkStart w:id="2408" w:name="_Toc88653714"/>
      <w:bookmarkStart w:id="2409" w:name="_Toc97904070"/>
      <w:bookmarkStart w:id="2410" w:name="_Toc105175111"/>
      <w:bookmarkStart w:id="2411" w:name="_Toc113826141"/>
      <w:bookmarkStart w:id="2412" w:name="_Toc162616980"/>
      <w:bookmarkEnd w:id="2396"/>
      <w:r w:rsidRPr="00FD0425">
        <w:t>8.4.1.1</w:t>
      </w:r>
      <w:r w:rsidRPr="00FD0425">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493A020" w14:textId="451DA30F" w:rsidR="00F02090" w:rsidRPr="00FD0425" w:rsidRDefault="00F02090" w:rsidP="00F02090">
      <w:r w:rsidRPr="00FD0425">
        <w:t>The purpose of the Xn Setup procedure is to exchange application level configuration data needed for two NG-RAN nodes to interoperate correctly over the Xn-C interface.</w:t>
      </w:r>
    </w:p>
    <w:p w14:paraId="2E729AFB" w14:textId="1D0562A6"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If Xn-C signalling transport is shared among multiple Xn-C interface instances, one Xn Setup procedure is issued per Xn-C interface instance to be setup, i.e. several Xn Setup procedures may be issued via the same TNL association after that TNL association has become operational.</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413" w:name="_CR8_4_1_2"/>
      <w:bookmarkStart w:id="2414" w:name="_Toc20955148"/>
      <w:bookmarkStart w:id="2415" w:name="_Toc29991343"/>
      <w:bookmarkStart w:id="2416" w:name="_Toc36555743"/>
      <w:bookmarkStart w:id="2417" w:name="_Toc44497421"/>
      <w:bookmarkStart w:id="2418" w:name="_Toc45107809"/>
      <w:bookmarkStart w:id="2419" w:name="_Toc45901429"/>
      <w:bookmarkStart w:id="2420" w:name="_Toc51850508"/>
      <w:bookmarkStart w:id="2421" w:name="_Toc56693511"/>
      <w:bookmarkStart w:id="2422" w:name="_Toc64447054"/>
      <w:bookmarkStart w:id="2423" w:name="_Toc66286548"/>
      <w:bookmarkStart w:id="2424" w:name="_Toc74151243"/>
      <w:bookmarkStart w:id="2425" w:name="_Toc88653715"/>
      <w:bookmarkStart w:id="2426" w:name="_Toc97904071"/>
      <w:bookmarkStart w:id="2427" w:name="_Toc105175112"/>
      <w:bookmarkStart w:id="2428" w:name="_Toc113826142"/>
      <w:bookmarkStart w:id="2429" w:name="_Toc162616981"/>
      <w:bookmarkEnd w:id="2413"/>
      <w:r w:rsidRPr="00FD0425">
        <w:t>8.4.1.2</w:t>
      </w:r>
      <w:r w:rsidRPr="00FD042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DA32373" w14:textId="77777777" w:rsidR="00F02090" w:rsidRPr="00FD0425" w:rsidRDefault="00F02090" w:rsidP="00F02090">
      <w:pPr>
        <w:pStyle w:val="TH"/>
      </w:pPr>
      <w:r w:rsidRPr="00FD0425">
        <w:object w:dxaOrig="7170" w:dyaOrig="2295" w14:anchorId="417723C8">
          <v:shape id="_x0000_i1063" type="#_x0000_t75" style="width:5in;height:116.35pt" o:ole="">
            <v:imagedata r:id="rId89" o:title=""/>
          </v:shape>
          <o:OLEObject Type="Embed" ProgID="Visio.Drawing.11" ShapeID="_x0000_i1063" DrawAspect="Content" ObjectID="_1773229834" r:id="rId90"/>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430"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430"/>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431"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431"/>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432" w:name="OLE_LINK54"/>
      <w:r w:rsidRPr="00FD0425">
        <w:rPr>
          <w:rFonts w:eastAsia="MS Mincho"/>
        </w:rPr>
        <w:t xml:space="preserve">generating the list of NG-RAN served cell information to include in the </w:t>
      </w:r>
      <w:bookmarkEnd w:id="2432"/>
      <w:r w:rsidRPr="00FD0425">
        <w:rPr>
          <w:rFonts w:eastAsia="MS Mincho"/>
        </w:rPr>
        <w:t>XN SETUP RESPONSE</w:t>
      </w:r>
      <w:r w:rsidRPr="00FD0425">
        <w:t xml:space="preserve"> message.</w:t>
      </w:r>
    </w:p>
    <w:p w14:paraId="7DCC2750" w14:textId="77777777" w:rsidR="002978AA" w:rsidRPr="00FD0425" w:rsidRDefault="002978AA" w:rsidP="005770EE">
      <w:bookmarkStart w:id="2433"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433"/>
    </w:p>
    <w:p w14:paraId="1C0D354E" w14:textId="77777777" w:rsidR="00A87485" w:rsidRPr="00A80E7B" w:rsidRDefault="00A87485" w:rsidP="00A87485">
      <w:bookmarkStart w:id="2434" w:name="_Toc20955149"/>
      <w:bookmarkStart w:id="2435" w:name="_Toc29991344"/>
      <w:bookmarkStart w:id="2436"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437" w:name="_Toc44497422"/>
      <w:bookmarkStart w:id="2438" w:name="_Toc45107810"/>
      <w:bookmarkStart w:id="2439" w:name="_Toc45901430"/>
      <w:bookmarkStart w:id="2440" w:name="_Toc51850509"/>
      <w:bookmarkStart w:id="2441" w:name="_Toc56693512"/>
      <w:bookmarkStart w:id="2442"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443" w:name="_CR8_4_1_3"/>
      <w:bookmarkStart w:id="2444" w:name="_Toc66286549"/>
      <w:bookmarkStart w:id="2445" w:name="_Toc74151244"/>
      <w:bookmarkStart w:id="2446" w:name="_Toc88653716"/>
      <w:bookmarkStart w:id="2447" w:name="_Toc97904072"/>
      <w:bookmarkStart w:id="2448" w:name="_Toc105175113"/>
      <w:bookmarkStart w:id="2449" w:name="_Toc113826143"/>
      <w:bookmarkStart w:id="2450" w:name="_Toc162616982"/>
      <w:bookmarkEnd w:id="2443"/>
      <w:r w:rsidRPr="00FD0425">
        <w:t>8.4.1.3</w:t>
      </w:r>
      <w:r w:rsidRPr="00FD0425">
        <w:tab/>
        <w:t>Unsuccessful Operation</w:t>
      </w:r>
      <w:bookmarkEnd w:id="2434"/>
      <w:bookmarkEnd w:id="2435"/>
      <w:bookmarkEnd w:id="2436"/>
      <w:bookmarkEnd w:id="2437"/>
      <w:bookmarkEnd w:id="2438"/>
      <w:bookmarkEnd w:id="2439"/>
      <w:bookmarkEnd w:id="2440"/>
      <w:bookmarkEnd w:id="2441"/>
      <w:bookmarkEnd w:id="2442"/>
      <w:bookmarkEnd w:id="2444"/>
      <w:bookmarkEnd w:id="2445"/>
      <w:bookmarkEnd w:id="2446"/>
      <w:bookmarkEnd w:id="2447"/>
      <w:bookmarkEnd w:id="2448"/>
      <w:bookmarkEnd w:id="2449"/>
      <w:bookmarkEnd w:id="2450"/>
    </w:p>
    <w:p w14:paraId="25A814AC" w14:textId="77777777" w:rsidR="00F02090" w:rsidRPr="00FD0425" w:rsidRDefault="00F02090" w:rsidP="00F02090">
      <w:pPr>
        <w:pStyle w:val="TH"/>
      </w:pPr>
      <w:r w:rsidRPr="00FD0425">
        <w:object w:dxaOrig="6960" w:dyaOrig="2295" w14:anchorId="12A49676">
          <v:shape id="_x0000_i1064" type="#_x0000_t75" style="width:347.45pt;height:116.35pt" o:ole="">
            <v:imagedata r:id="rId91" o:title=""/>
          </v:shape>
          <o:OLEObject Type="Embed" ProgID="Visio.Drawing.11" ShapeID="_x0000_i1064" DrawAspect="Content" ObjectID="_1773229835" r:id="rId92"/>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451" w:name="_Hlk24022421"/>
      <w:r w:rsidRPr="00FD0425">
        <w:rPr>
          <w:i/>
        </w:rPr>
        <w:t>Maximum Cell List Size</w:t>
      </w:r>
      <w:r w:rsidRPr="00FD0425">
        <w:t xml:space="preserve"> IE</w:t>
      </w:r>
      <w:bookmarkEnd w:id="2451"/>
      <w:r w:rsidRPr="00FD0425">
        <w:t>.</w:t>
      </w:r>
    </w:p>
    <w:p w14:paraId="07FFBF81" w14:textId="77777777" w:rsidR="00F02090" w:rsidRPr="00FD0425" w:rsidRDefault="00F02090" w:rsidP="00F02090">
      <w:pPr>
        <w:pStyle w:val="Heading4"/>
      </w:pPr>
      <w:bookmarkStart w:id="2452" w:name="_CR8_4_1_4"/>
      <w:bookmarkStart w:id="2453" w:name="_Toc20955150"/>
      <w:bookmarkStart w:id="2454" w:name="_Toc29991345"/>
      <w:bookmarkStart w:id="2455" w:name="_Toc36555745"/>
      <w:bookmarkStart w:id="2456" w:name="_Toc44497423"/>
      <w:bookmarkStart w:id="2457" w:name="_Toc45107811"/>
      <w:bookmarkStart w:id="2458" w:name="_Toc45901431"/>
      <w:bookmarkStart w:id="2459" w:name="_Toc51850510"/>
      <w:bookmarkStart w:id="2460" w:name="_Toc56693513"/>
      <w:bookmarkStart w:id="2461" w:name="_Toc64447056"/>
      <w:bookmarkStart w:id="2462" w:name="_Toc66286550"/>
      <w:bookmarkStart w:id="2463" w:name="_Toc74151245"/>
      <w:bookmarkStart w:id="2464" w:name="_Toc88653717"/>
      <w:bookmarkStart w:id="2465" w:name="_Toc97904073"/>
      <w:bookmarkStart w:id="2466" w:name="_Toc105175114"/>
      <w:bookmarkStart w:id="2467" w:name="_Toc113826144"/>
      <w:bookmarkStart w:id="2468" w:name="_Toc162616983"/>
      <w:bookmarkEnd w:id="2452"/>
      <w:r w:rsidRPr="00FD0425">
        <w:t>8.4.1.4</w:t>
      </w:r>
      <w:r w:rsidRPr="00FD0425">
        <w:tab/>
        <w:t>Abnormal Conditions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469" w:name="_CR8_4_2"/>
      <w:bookmarkStart w:id="2470" w:name="_Toc20955151"/>
      <w:bookmarkStart w:id="2471" w:name="_Toc29991346"/>
      <w:bookmarkStart w:id="2472" w:name="_Toc36555746"/>
      <w:bookmarkStart w:id="2473" w:name="_Toc44497424"/>
      <w:bookmarkStart w:id="2474" w:name="_Toc45107812"/>
      <w:bookmarkStart w:id="2475" w:name="_Toc45901432"/>
      <w:bookmarkStart w:id="2476" w:name="_Toc51850511"/>
      <w:bookmarkStart w:id="2477" w:name="_Toc56693514"/>
      <w:bookmarkStart w:id="2478" w:name="_Toc64447057"/>
      <w:bookmarkStart w:id="2479" w:name="_Toc66286551"/>
      <w:bookmarkStart w:id="2480" w:name="_Toc74151246"/>
      <w:bookmarkStart w:id="2481" w:name="_Toc88653718"/>
      <w:bookmarkStart w:id="2482" w:name="_Toc97904074"/>
      <w:bookmarkStart w:id="2483" w:name="_Toc105175115"/>
      <w:bookmarkStart w:id="2484" w:name="_Toc113826145"/>
      <w:bookmarkStart w:id="2485" w:name="_Toc162616984"/>
      <w:bookmarkEnd w:id="2469"/>
      <w:r w:rsidRPr="00FD0425">
        <w:t>8.4.2</w:t>
      </w:r>
      <w:r w:rsidRPr="00FD0425">
        <w:tab/>
        <w:t>NG-RAN node Configuration Update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3298381" w14:textId="77777777" w:rsidR="00F02090" w:rsidRPr="00FD0425" w:rsidRDefault="00F02090" w:rsidP="00F02090">
      <w:pPr>
        <w:pStyle w:val="Heading4"/>
      </w:pPr>
      <w:bookmarkStart w:id="2486" w:name="_CR8_4_2_1"/>
      <w:bookmarkStart w:id="2487" w:name="_Toc20955152"/>
      <w:bookmarkStart w:id="2488" w:name="_Toc29991347"/>
      <w:bookmarkStart w:id="2489" w:name="_Toc36555747"/>
      <w:bookmarkStart w:id="2490" w:name="_Toc44497425"/>
      <w:bookmarkStart w:id="2491" w:name="_Toc45107813"/>
      <w:bookmarkStart w:id="2492" w:name="_Toc45901433"/>
      <w:bookmarkStart w:id="2493" w:name="_Toc51850512"/>
      <w:bookmarkStart w:id="2494" w:name="_Toc56693515"/>
      <w:bookmarkStart w:id="2495" w:name="_Toc64447058"/>
      <w:bookmarkStart w:id="2496" w:name="_Toc66286552"/>
      <w:bookmarkStart w:id="2497" w:name="_Toc74151247"/>
      <w:bookmarkStart w:id="2498" w:name="_Toc88653719"/>
      <w:bookmarkStart w:id="2499" w:name="_Toc97904075"/>
      <w:bookmarkStart w:id="2500" w:name="_Toc105175116"/>
      <w:bookmarkStart w:id="2501" w:name="_Toc113826146"/>
      <w:bookmarkStart w:id="2502" w:name="_Toc162616985"/>
      <w:bookmarkEnd w:id="2486"/>
      <w:r w:rsidRPr="00FD0425">
        <w:t>8.4.2.1</w:t>
      </w:r>
      <w:r w:rsidRPr="00FD0425">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503" w:name="_CR8_4_2_2"/>
      <w:bookmarkStart w:id="2504" w:name="_Toc20955153"/>
      <w:bookmarkStart w:id="2505" w:name="_Toc29991348"/>
      <w:bookmarkStart w:id="2506" w:name="_Toc36555748"/>
      <w:bookmarkStart w:id="2507" w:name="_Toc44497426"/>
      <w:bookmarkStart w:id="2508" w:name="_Toc45107814"/>
      <w:bookmarkStart w:id="2509" w:name="_Toc45901434"/>
      <w:bookmarkStart w:id="2510" w:name="_Toc51850513"/>
      <w:bookmarkStart w:id="2511" w:name="_Toc56693516"/>
      <w:bookmarkStart w:id="2512" w:name="_Toc64447059"/>
      <w:bookmarkStart w:id="2513" w:name="_Toc66286553"/>
      <w:bookmarkStart w:id="2514" w:name="_Toc74151248"/>
      <w:bookmarkStart w:id="2515" w:name="_Toc88653720"/>
      <w:bookmarkStart w:id="2516" w:name="_Toc97904076"/>
      <w:bookmarkStart w:id="2517" w:name="_Toc105175117"/>
      <w:bookmarkStart w:id="2518" w:name="_Toc113826147"/>
      <w:bookmarkStart w:id="2519" w:name="_Toc162616986"/>
      <w:bookmarkEnd w:id="2503"/>
      <w:r w:rsidRPr="00FD0425">
        <w:t>8.4.2.2</w:t>
      </w:r>
      <w:r w:rsidRPr="00FD0425">
        <w:tab/>
        <w:t>Successful Operation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87A15F3" w14:textId="77777777" w:rsidR="00F02090" w:rsidRPr="00FD0425" w:rsidRDefault="00F02090" w:rsidP="00F02090">
      <w:pPr>
        <w:pStyle w:val="TH"/>
        <w:rPr>
          <w:rFonts w:eastAsia="SimSun"/>
        </w:rPr>
      </w:pPr>
      <w:r w:rsidRPr="00FD0425">
        <w:object w:dxaOrig="6984" w:dyaOrig="2304" w14:anchorId="4F2CE86F">
          <v:shape id="_x0000_i1065" type="#_x0000_t75" style="width:352.45pt;height:116.35pt" o:ole="">
            <v:imagedata r:id="rId93" o:title=""/>
          </v:shape>
          <o:OLEObject Type="Embed" ProgID="Visio.Drawing.11" ShapeID="_x0000_i1065" DrawAspect="Content" ObjectID="_1773229836" r:id="rId94"/>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520" w:name="OLE_LINK51"/>
      <w:r w:rsidRPr="00FD0425">
        <w:rPr>
          <w:rFonts w:eastAsia="MS Mincho"/>
        </w:rPr>
        <w:t xml:space="preserve">If the </w:t>
      </w:r>
      <w:bookmarkStart w:id="2521" w:name="OLE_LINK84"/>
      <w:r w:rsidRPr="00FD0425">
        <w:rPr>
          <w:rFonts w:eastAsia="MS Mincho"/>
          <w:i/>
        </w:rPr>
        <w:t xml:space="preserve">Cell Assistance Information NR </w:t>
      </w:r>
      <w:r w:rsidRPr="00FD0425">
        <w:rPr>
          <w:rFonts w:eastAsia="MS Mincho"/>
        </w:rPr>
        <w:t xml:space="preserve">IE </w:t>
      </w:r>
      <w:bookmarkEnd w:id="2521"/>
      <w:r w:rsidRPr="00FD0425">
        <w:rPr>
          <w:rFonts w:eastAsia="MS Mincho"/>
        </w:rPr>
        <w:t>is present, the NG-RAN node</w:t>
      </w:r>
      <w:bookmarkStart w:id="2522" w:name="OLE_LINK344"/>
      <w:r w:rsidRPr="00FD0425">
        <w:rPr>
          <w:vertAlign w:val="subscript"/>
        </w:rPr>
        <w:t>2</w:t>
      </w:r>
      <w:bookmarkEnd w:id="2522"/>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523" w:name="OLE_LINK88"/>
      <w:r w:rsidRPr="00FD0425">
        <w:t xml:space="preserve">ACKNOWLEDGE </w:t>
      </w:r>
      <w:bookmarkEnd w:id="2523"/>
      <w:r w:rsidRPr="00FD0425">
        <w:t>message.</w:t>
      </w:r>
      <w:bookmarkEnd w:id="2520"/>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524" w:name="OLE_LINK339"/>
      <w:bookmarkStart w:id="2525"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524"/>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526" w:name="OLE_LINK342"/>
      <w:r w:rsidRPr="00FD0425">
        <w:t>NG-RAN NODE</w:t>
      </w:r>
      <w:bookmarkEnd w:id="2526"/>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527" w:name="OLE_LINK343"/>
      <w:r w:rsidRPr="00FD0425">
        <w:rPr>
          <w:i/>
        </w:rPr>
        <w:t>NR</w:t>
      </w:r>
      <w:bookmarkEnd w:id="2527"/>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528" w:name="OLE_LINK346"/>
      <w:r w:rsidRPr="00FD0425">
        <w:t>NG-RAN node</w:t>
      </w:r>
      <w:r w:rsidRPr="00FD0425">
        <w:rPr>
          <w:vertAlign w:val="subscript"/>
        </w:rPr>
        <w:t>2</w:t>
      </w:r>
      <w:r w:rsidRPr="00FD0425">
        <w:t xml:space="preserve"> </w:t>
      </w:r>
      <w:bookmarkEnd w:id="2528"/>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529" w:name="OLE_LINK345"/>
      <w:r w:rsidRPr="00FD0425">
        <w:rPr>
          <w:i/>
          <w:iCs/>
        </w:rPr>
        <w:t>NR</w:t>
      </w:r>
      <w:bookmarkEnd w:id="2529"/>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525"/>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530" w:name="OLE_LINK347"/>
      <w:r w:rsidRPr="00FD0425">
        <w:rPr>
          <w:b/>
        </w:rPr>
        <w:t>E-UTRA</w:t>
      </w:r>
      <w:bookmarkEnd w:id="2530"/>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531" w:name="OLE_LINK348"/>
      <w:r w:rsidRPr="00FD0425">
        <w:rPr>
          <w:i/>
          <w:iCs/>
        </w:rPr>
        <w:t xml:space="preserve">E-UTRA </w:t>
      </w:r>
      <w:bookmarkEnd w:id="2531"/>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532"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532"/>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533" w:name="_CR8_4_2_3"/>
      <w:bookmarkStart w:id="2534" w:name="_Toc20955154"/>
      <w:bookmarkStart w:id="2535" w:name="_Toc29991349"/>
      <w:bookmarkStart w:id="2536" w:name="_Toc36555749"/>
      <w:bookmarkStart w:id="2537" w:name="_Toc44497427"/>
      <w:bookmarkStart w:id="2538" w:name="_Toc45107815"/>
      <w:bookmarkStart w:id="2539" w:name="_Toc45901435"/>
      <w:bookmarkStart w:id="2540" w:name="_Toc51850514"/>
      <w:bookmarkStart w:id="2541" w:name="_Toc56693517"/>
      <w:bookmarkStart w:id="2542" w:name="_Toc64447060"/>
      <w:bookmarkStart w:id="2543" w:name="_Toc66286554"/>
      <w:bookmarkStart w:id="2544" w:name="_Toc74151249"/>
      <w:bookmarkStart w:id="2545" w:name="_Toc88653721"/>
      <w:bookmarkStart w:id="2546" w:name="_Toc97904077"/>
      <w:bookmarkStart w:id="2547" w:name="_Toc105175118"/>
      <w:bookmarkStart w:id="2548" w:name="_Toc113826148"/>
      <w:bookmarkStart w:id="2549" w:name="_Toc162616987"/>
      <w:bookmarkEnd w:id="2533"/>
      <w:r w:rsidRPr="00FD0425">
        <w:t>8.4.2.3</w:t>
      </w:r>
      <w:r w:rsidRPr="00FD0425">
        <w:tab/>
        <w:t>Unsuccessful Operation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F9A9A37" w14:textId="77777777" w:rsidR="00F02090" w:rsidRPr="00FD0425" w:rsidRDefault="00F02090" w:rsidP="00F02090">
      <w:pPr>
        <w:pStyle w:val="TH"/>
        <w:rPr>
          <w:rFonts w:eastAsia="SimSun"/>
        </w:rPr>
      </w:pPr>
      <w:r w:rsidRPr="00FD0425">
        <w:object w:dxaOrig="6915" w:dyaOrig="2295" w14:anchorId="08DDD3AD">
          <v:shape id="_x0000_i1066" type="#_x0000_t75" style="width:345.75pt;height:116.35pt" o:ole="">
            <v:imagedata r:id="rId95" o:title=""/>
          </v:shape>
          <o:OLEObject Type="Embed" ProgID="Visio.Drawing.11" ShapeID="_x0000_i1066" DrawAspect="Content" ObjectID="_1773229837" r:id="rId96"/>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550" w:name="_CR8_4_2_4"/>
      <w:bookmarkStart w:id="2551" w:name="_Toc20955155"/>
      <w:bookmarkStart w:id="2552" w:name="_Toc29991350"/>
      <w:bookmarkStart w:id="2553" w:name="_Toc36555750"/>
      <w:bookmarkStart w:id="2554" w:name="_Toc44497428"/>
      <w:bookmarkStart w:id="2555" w:name="_Toc45107816"/>
      <w:bookmarkStart w:id="2556" w:name="_Toc45901436"/>
      <w:bookmarkStart w:id="2557" w:name="_Toc51850515"/>
      <w:bookmarkStart w:id="2558" w:name="_Toc56693518"/>
      <w:bookmarkStart w:id="2559" w:name="_Toc64447061"/>
      <w:bookmarkStart w:id="2560" w:name="_Toc66286555"/>
      <w:bookmarkStart w:id="2561" w:name="_Toc74151250"/>
      <w:bookmarkStart w:id="2562" w:name="_Toc88653722"/>
      <w:bookmarkStart w:id="2563" w:name="_Toc97904078"/>
      <w:bookmarkStart w:id="2564" w:name="_Toc105175119"/>
      <w:bookmarkStart w:id="2565" w:name="_Toc113826149"/>
      <w:bookmarkStart w:id="2566" w:name="_Toc162616988"/>
      <w:bookmarkEnd w:id="2550"/>
      <w:r w:rsidRPr="00FD0425">
        <w:t>8.4.2.</w:t>
      </w:r>
      <w:r w:rsidRPr="00FD0425">
        <w:rPr>
          <w:lang w:eastAsia="zh-CN"/>
        </w:rPr>
        <w:t>4</w:t>
      </w:r>
      <w:r w:rsidRPr="00FD0425">
        <w:tab/>
        <w:t>Abnormal Conditions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567" w:name="_CR8_4_3"/>
      <w:bookmarkStart w:id="2568" w:name="_Toc20955156"/>
      <w:bookmarkStart w:id="2569" w:name="_Toc29991351"/>
      <w:bookmarkStart w:id="2570" w:name="_Toc36555751"/>
      <w:bookmarkStart w:id="2571" w:name="_Toc44497429"/>
      <w:bookmarkStart w:id="2572" w:name="_Toc45107817"/>
      <w:bookmarkStart w:id="2573" w:name="_Toc45901437"/>
      <w:bookmarkStart w:id="2574" w:name="_Toc51850516"/>
      <w:bookmarkStart w:id="2575" w:name="_Toc56693519"/>
      <w:bookmarkStart w:id="2576" w:name="_Toc64447062"/>
      <w:bookmarkStart w:id="2577" w:name="_Toc66286556"/>
      <w:bookmarkStart w:id="2578" w:name="_Toc74151251"/>
      <w:bookmarkStart w:id="2579" w:name="_Toc88653723"/>
      <w:bookmarkStart w:id="2580" w:name="_Toc97904079"/>
      <w:bookmarkStart w:id="2581" w:name="_Toc105175120"/>
      <w:bookmarkStart w:id="2582" w:name="_Toc113826150"/>
      <w:bookmarkStart w:id="2583" w:name="_Toc162616989"/>
      <w:bookmarkEnd w:id="1948"/>
      <w:bookmarkEnd w:id="2567"/>
      <w:r w:rsidRPr="00FD0425">
        <w:rPr>
          <w:lang w:val="en-US"/>
        </w:rPr>
        <w:t>8.4.3</w:t>
      </w:r>
      <w:r w:rsidRPr="00FD0425">
        <w:rPr>
          <w:lang w:val="en-US"/>
        </w:rPr>
        <w:tab/>
        <w:t>Cell Activation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CFC23E0" w14:textId="77777777" w:rsidR="00F02090" w:rsidRPr="00FD0425" w:rsidRDefault="00F02090" w:rsidP="00F02090">
      <w:pPr>
        <w:pStyle w:val="Heading4"/>
      </w:pPr>
      <w:bookmarkStart w:id="2584" w:name="_CR8_4_3_1"/>
      <w:bookmarkStart w:id="2585" w:name="_Toc20955157"/>
      <w:bookmarkStart w:id="2586" w:name="_Toc29991352"/>
      <w:bookmarkStart w:id="2587" w:name="_Toc36555752"/>
      <w:bookmarkStart w:id="2588" w:name="_Toc44497430"/>
      <w:bookmarkStart w:id="2589" w:name="_Toc45107818"/>
      <w:bookmarkStart w:id="2590" w:name="_Toc45901438"/>
      <w:bookmarkStart w:id="2591" w:name="_Toc51850517"/>
      <w:bookmarkStart w:id="2592" w:name="_Toc56693520"/>
      <w:bookmarkStart w:id="2593" w:name="_Toc64447063"/>
      <w:bookmarkStart w:id="2594" w:name="_Toc66286557"/>
      <w:bookmarkStart w:id="2595" w:name="_Toc74151252"/>
      <w:bookmarkStart w:id="2596" w:name="_Toc88653724"/>
      <w:bookmarkStart w:id="2597" w:name="_Toc97904080"/>
      <w:bookmarkStart w:id="2598" w:name="_Toc105175121"/>
      <w:bookmarkStart w:id="2599" w:name="_Toc113826151"/>
      <w:bookmarkStart w:id="2600" w:name="_Toc162616990"/>
      <w:bookmarkEnd w:id="2584"/>
      <w:r w:rsidRPr="00FD0425">
        <w:t>8.4.3.1</w:t>
      </w:r>
      <w:r w:rsidRPr="00FD0425">
        <w:tab/>
        <w:t>General</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601" w:name="_CR8_4_3_2"/>
      <w:bookmarkStart w:id="2602" w:name="_Toc20955158"/>
      <w:bookmarkStart w:id="2603" w:name="_Toc29991353"/>
      <w:bookmarkStart w:id="2604" w:name="_Toc36555753"/>
      <w:bookmarkStart w:id="2605" w:name="_Toc44497431"/>
      <w:bookmarkStart w:id="2606" w:name="_Toc45107819"/>
      <w:bookmarkStart w:id="2607" w:name="_Toc45901439"/>
      <w:bookmarkStart w:id="2608" w:name="_Toc51850518"/>
      <w:bookmarkStart w:id="2609" w:name="_Toc56693521"/>
      <w:bookmarkStart w:id="2610" w:name="_Toc64447064"/>
      <w:bookmarkStart w:id="2611" w:name="_Toc66286558"/>
      <w:bookmarkStart w:id="2612" w:name="_Toc74151253"/>
      <w:bookmarkStart w:id="2613" w:name="_Toc88653725"/>
      <w:bookmarkStart w:id="2614" w:name="_Toc97904081"/>
      <w:bookmarkStart w:id="2615" w:name="_Toc105175122"/>
      <w:bookmarkStart w:id="2616" w:name="_Toc113826152"/>
      <w:bookmarkStart w:id="2617" w:name="_Toc162616991"/>
      <w:bookmarkEnd w:id="2601"/>
      <w:r w:rsidRPr="00FD0425">
        <w:t>8.4.3.2</w:t>
      </w:r>
      <w:r w:rsidRPr="00FD0425">
        <w:tab/>
        <w:t>Successful Operation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bookmarkStart w:id="2618" w:name="_MON_1318155678"/>
    <w:bookmarkEnd w:id="2618"/>
    <w:p w14:paraId="105D5A70" w14:textId="77777777" w:rsidR="00F02090" w:rsidRPr="00FD0425" w:rsidRDefault="00F02090" w:rsidP="00F02090">
      <w:pPr>
        <w:pStyle w:val="TH"/>
        <w:rPr>
          <w:rFonts w:eastAsia="SimSun"/>
        </w:rPr>
      </w:pPr>
      <w:r w:rsidRPr="00FD0425">
        <w:object w:dxaOrig="5673" w:dyaOrig="2355" w14:anchorId="410E5629">
          <v:shape id="_x0000_i1067" type="#_x0000_t75" style="width:272.95pt;height:115.55pt" o:ole="">
            <v:imagedata r:id="rId97" o:title=""/>
          </v:shape>
          <o:OLEObject Type="Embed" ProgID="Word.Picture.8" ShapeID="_x0000_i1067" DrawAspect="Content" ObjectID="_1773229838" r:id="rId98"/>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619" w:name="_CR8_4_3_3"/>
      <w:bookmarkStart w:id="2620" w:name="_Toc20955159"/>
      <w:bookmarkStart w:id="2621" w:name="_Toc29991354"/>
      <w:bookmarkStart w:id="2622" w:name="_Toc36555754"/>
      <w:bookmarkStart w:id="2623" w:name="_Toc44497432"/>
      <w:bookmarkStart w:id="2624" w:name="_Toc45107820"/>
      <w:bookmarkStart w:id="2625" w:name="_Toc45901440"/>
      <w:bookmarkStart w:id="2626" w:name="_Toc51850519"/>
      <w:bookmarkStart w:id="2627" w:name="_Toc56693522"/>
      <w:bookmarkStart w:id="2628" w:name="_Toc64447065"/>
      <w:bookmarkStart w:id="2629" w:name="_Toc66286559"/>
      <w:bookmarkStart w:id="2630" w:name="_Toc74151254"/>
      <w:bookmarkStart w:id="2631" w:name="_Toc88653726"/>
      <w:bookmarkStart w:id="2632" w:name="_Toc97904082"/>
      <w:bookmarkStart w:id="2633" w:name="_Toc105175123"/>
      <w:bookmarkStart w:id="2634" w:name="_Toc113826153"/>
      <w:bookmarkStart w:id="2635" w:name="_Toc162616992"/>
      <w:bookmarkEnd w:id="2619"/>
      <w:r w:rsidRPr="00FD0425">
        <w:t>8.4.3.3</w:t>
      </w:r>
      <w:r w:rsidRPr="00FD0425">
        <w:tab/>
        <w:t>Unsuccessful Operation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bookmarkStart w:id="2636" w:name="_MON_1324475246"/>
    <w:bookmarkEnd w:id="2636"/>
    <w:bookmarkStart w:id="2637" w:name="_MON_1324481215"/>
    <w:bookmarkEnd w:id="2637"/>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68" type="#_x0000_t75" style="width:272.95pt;height:115.55pt" o:ole="">
            <v:imagedata r:id="rId99" o:title=""/>
          </v:shape>
          <o:OLEObject Type="Embed" ProgID="Word.Picture.8" ShapeID="_x0000_i1068" DrawAspect="Content" ObjectID="_1773229839" r:id="rId100"/>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638" w:name="_CR8_4_3_4"/>
      <w:bookmarkStart w:id="2639" w:name="_Toc20955160"/>
      <w:bookmarkStart w:id="2640" w:name="_Toc29991355"/>
      <w:bookmarkStart w:id="2641" w:name="_Toc36555755"/>
      <w:bookmarkStart w:id="2642" w:name="_Toc44497433"/>
      <w:bookmarkStart w:id="2643" w:name="_Toc45107821"/>
      <w:bookmarkStart w:id="2644" w:name="_Toc45901441"/>
      <w:bookmarkStart w:id="2645" w:name="_Toc51850520"/>
      <w:bookmarkStart w:id="2646" w:name="_Toc56693523"/>
      <w:bookmarkStart w:id="2647" w:name="_Toc64447066"/>
      <w:bookmarkStart w:id="2648" w:name="_Toc66286560"/>
      <w:bookmarkStart w:id="2649" w:name="_Toc74151255"/>
      <w:bookmarkStart w:id="2650" w:name="_Toc88653727"/>
      <w:bookmarkStart w:id="2651" w:name="_Toc97904083"/>
      <w:bookmarkStart w:id="2652" w:name="_Toc105175124"/>
      <w:bookmarkStart w:id="2653" w:name="_Toc113826154"/>
      <w:bookmarkStart w:id="2654" w:name="_Toc162616993"/>
      <w:bookmarkEnd w:id="2638"/>
      <w:r w:rsidRPr="00FD0425">
        <w:rPr>
          <w:lang w:val="en-US"/>
        </w:rPr>
        <w:t>8.4.3.4</w:t>
      </w:r>
      <w:r w:rsidRPr="00FD0425">
        <w:rPr>
          <w:lang w:val="en-US"/>
        </w:rPr>
        <w:tab/>
        <w:t>Abnormal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655" w:name="_CR8_4_4"/>
      <w:bookmarkStart w:id="2656" w:name="_Toc20955161"/>
      <w:bookmarkStart w:id="2657" w:name="_Toc29991356"/>
      <w:bookmarkStart w:id="2658" w:name="_Toc36555756"/>
      <w:bookmarkStart w:id="2659" w:name="_Toc44497434"/>
      <w:bookmarkStart w:id="2660" w:name="_Toc45107822"/>
      <w:bookmarkStart w:id="2661" w:name="_Toc45901442"/>
      <w:bookmarkStart w:id="2662" w:name="_Toc51850521"/>
      <w:bookmarkStart w:id="2663" w:name="_Toc56693524"/>
      <w:bookmarkStart w:id="2664" w:name="_Toc64447067"/>
      <w:bookmarkStart w:id="2665" w:name="_Toc66286561"/>
      <w:bookmarkStart w:id="2666" w:name="_Toc74151256"/>
      <w:bookmarkStart w:id="2667" w:name="_Toc88653728"/>
      <w:bookmarkStart w:id="2668" w:name="_Toc97904084"/>
      <w:bookmarkStart w:id="2669" w:name="_Toc105175125"/>
      <w:bookmarkStart w:id="2670" w:name="_Toc113826155"/>
      <w:bookmarkStart w:id="2671" w:name="_Toc162616994"/>
      <w:bookmarkEnd w:id="2655"/>
      <w:r w:rsidRPr="00FD0425">
        <w:t>8.</w:t>
      </w:r>
      <w:r w:rsidRPr="00FD0425">
        <w:rPr>
          <w:rFonts w:eastAsia="SimSun"/>
          <w:lang w:eastAsia="zh-CN"/>
        </w:rPr>
        <w:t>4.4</w:t>
      </w:r>
      <w:r w:rsidRPr="00FD0425">
        <w:tab/>
      </w:r>
      <w:r w:rsidRPr="00FD0425">
        <w:rPr>
          <w:rFonts w:eastAsia="SimSun"/>
          <w:lang w:eastAsia="zh-CN"/>
        </w:rPr>
        <w:t>Reset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2E9E7B7" w14:textId="77777777" w:rsidR="00F02090" w:rsidRPr="00FD0425" w:rsidRDefault="00F02090" w:rsidP="00F02090">
      <w:pPr>
        <w:pStyle w:val="Heading4"/>
        <w:rPr>
          <w:lang w:eastAsia="zh-CN"/>
        </w:rPr>
      </w:pPr>
      <w:bookmarkStart w:id="2672" w:name="_CR8_4_4_1"/>
      <w:bookmarkStart w:id="2673" w:name="_Toc20955162"/>
      <w:bookmarkStart w:id="2674" w:name="_Toc29991357"/>
      <w:bookmarkStart w:id="2675" w:name="_Toc36555757"/>
      <w:bookmarkStart w:id="2676" w:name="_Toc44497435"/>
      <w:bookmarkStart w:id="2677" w:name="_Toc45107823"/>
      <w:bookmarkStart w:id="2678" w:name="_Toc45901443"/>
      <w:bookmarkStart w:id="2679" w:name="_Toc51850522"/>
      <w:bookmarkStart w:id="2680" w:name="_Toc56693525"/>
      <w:bookmarkStart w:id="2681" w:name="_Toc64447068"/>
      <w:bookmarkStart w:id="2682" w:name="_Toc66286562"/>
      <w:bookmarkStart w:id="2683" w:name="_Toc74151257"/>
      <w:bookmarkStart w:id="2684" w:name="_Toc88653729"/>
      <w:bookmarkStart w:id="2685" w:name="_Toc97904085"/>
      <w:bookmarkStart w:id="2686" w:name="_Toc105175126"/>
      <w:bookmarkStart w:id="2687" w:name="_Toc113826156"/>
      <w:bookmarkStart w:id="2688" w:name="_Toc162616995"/>
      <w:bookmarkEnd w:id="2672"/>
      <w:r w:rsidRPr="00FD0425">
        <w:t>8.</w:t>
      </w:r>
      <w:r w:rsidRPr="00FD0425">
        <w:rPr>
          <w:lang w:eastAsia="zh-CN"/>
        </w:rPr>
        <w:t>4</w:t>
      </w:r>
      <w:r w:rsidRPr="00FD0425">
        <w:t>.4.1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689" w:name="_CR8_4_4_2"/>
      <w:bookmarkStart w:id="2690" w:name="_Toc20955163"/>
      <w:bookmarkStart w:id="2691" w:name="_Toc29991358"/>
      <w:bookmarkStart w:id="2692" w:name="_Toc36555758"/>
      <w:bookmarkStart w:id="2693" w:name="_Toc44497436"/>
      <w:bookmarkStart w:id="2694" w:name="_Toc45107824"/>
      <w:bookmarkStart w:id="2695" w:name="_Toc45901444"/>
      <w:bookmarkStart w:id="2696" w:name="_Toc51850523"/>
      <w:bookmarkStart w:id="2697" w:name="_Toc56693526"/>
      <w:bookmarkStart w:id="2698" w:name="_Toc64447069"/>
      <w:bookmarkStart w:id="2699" w:name="_Toc66286563"/>
      <w:bookmarkStart w:id="2700" w:name="_Toc74151258"/>
      <w:bookmarkStart w:id="2701" w:name="_Toc88653730"/>
      <w:bookmarkStart w:id="2702" w:name="_Toc97904086"/>
      <w:bookmarkStart w:id="2703" w:name="_Toc105175127"/>
      <w:bookmarkStart w:id="2704" w:name="_Toc113826157"/>
      <w:bookmarkStart w:id="2705" w:name="_Toc162616996"/>
      <w:bookmarkEnd w:id="2689"/>
      <w:r w:rsidRPr="00FD0425">
        <w:t>8.</w:t>
      </w:r>
      <w:r w:rsidRPr="00FD0425">
        <w:rPr>
          <w:lang w:eastAsia="zh-CN"/>
        </w:rPr>
        <w:t>4</w:t>
      </w:r>
      <w:r w:rsidRPr="00FD0425">
        <w:t>.4.2</w:t>
      </w:r>
      <w:r w:rsidRPr="00FD0425">
        <w:tab/>
        <w:t>Successful Operation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55BC1B4" w14:textId="77777777" w:rsidR="00F02090" w:rsidRPr="00FD0425" w:rsidRDefault="00F02090" w:rsidP="00F02090">
      <w:pPr>
        <w:pStyle w:val="TH"/>
      </w:pPr>
      <w:r w:rsidRPr="00FD0425">
        <w:object w:dxaOrig="7170" w:dyaOrig="2295" w14:anchorId="1515BA65">
          <v:shape id="_x0000_i1069" type="#_x0000_t75" style="width:5in;height:116.35pt" o:ole="">
            <v:imagedata r:id="rId101" o:title=""/>
          </v:shape>
          <o:OLEObject Type="Embed" ProgID="Visio.Drawing.11" ShapeID="_x0000_i1069" DrawAspect="Content" ObjectID="_1773229840" r:id="rId102"/>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706" w:name="_CR8_4_4_3"/>
      <w:bookmarkStart w:id="2707" w:name="_Toc20955164"/>
      <w:bookmarkStart w:id="2708" w:name="_Toc29991359"/>
      <w:bookmarkStart w:id="2709" w:name="_Toc36555759"/>
      <w:bookmarkStart w:id="2710" w:name="_Toc44497437"/>
      <w:bookmarkStart w:id="2711" w:name="_Toc45107825"/>
      <w:bookmarkStart w:id="2712" w:name="_Toc45901445"/>
      <w:bookmarkStart w:id="2713" w:name="_Toc51850524"/>
      <w:bookmarkStart w:id="2714" w:name="_Toc56693527"/>
      <w:bookmarkStart w:id="2715" w:name="_Toc64447070"/>
      <w:bookmarkStart w:id="2716" w:name="_Toc66286564"/>
      <w:bookmarkStart w:id="2717" w:name="_Toc74151259"/>
      <w:bookmarkStart w:id="2718" w:name="_Toc88653731"/>
      <w:bookmarkStart w:id="2719" w:name="_Toc97904087"/>
      <w:bookmarkStart w:id="2720" w:name="_Toc105175128"/>
      <w:bookmarkStart w:id="2721" w:name="_Toc113826158"/>
      <w:bookmarkStart w:id="2722" w:name="_Toc162616997"/>
      <w:bookmarkEnd w:id="2706"/>
      <w:r w:rsidRPr="00FD0425">
        <w:t>8.</w:t>
      </w:r>
      <w:r w:rsidRPr="00FD0425">
        <w:rPr>
          <w:lang w:eastAsia="zh-CN"/>
        </w:rPr>
        <w:t>4</w:t>
      </w:r>
      <w:r w:rsidRPr="00FD0425">
        <w:t>.4.3</w:t>
      </w:r>
      <w:r w:rsidRPr="00FD0425">
        <w:tab/>
        <w:t>Unsuccessful Operation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723" w:name="_CR8_4_4_4"/>
      <w:bookmarkStart w:id="2724" w:name="_Toc20955165"/>
      <w:bookmarkStart w:id="2725" w:name="_Toc29991360"/>
      <w:bookmarkStart w:id="2726" w:name="_Toc36555760"/>
      <w:bookmarkStart w:id="2727" w:name="_Toc44497438"/>
      <w:bookmarkStart w:id="2728" w:name="_Toc45107826"/>
      <w:bookmarkStart w:id="2729" w:name="_Toc45901446"/>
      <w:bookmarkStart w:id="2730" w:name="_Toc51850525"/>
      <w:bookmarkStart w:id="2731" w:name="_Toc56693528"/>
      <w:bookmarkStart w:id="2732" w:name="_Toc64447071"/>
      <w:bookmarkStart w:id="2733" w:name="_Toc66286565"/>
      <w:bookmarkStart w:id="2734" w:name="_Toc74151260"/>
      <w:bookmarkStart w:id="2735" w:name="_Toc88653732"/>
      <w:bookmarkStart w:id="2736" w:name="_Toc97904088"/>
      <w:bookmarkStart w:id="2737" w:name="_Toc105175129"/>
      <w:bookmarkStart w:id="2738" w:name="_Toc113826159"/>
      <w:bookmarkStart w:id="2739" w:name="_Toc162616998"/>
      <w:bookmarkEnd w:id="2723"/>
      <w:r w:rsidRPr="00FD0425">
        <w:t>8.</w:t>
      </w:r>
      <w:r w:rsidRPr="00FD0425">
        <w:rPr>
          <w:lang w:eastAsia="zh-CN"/>
        </w:rPr>
        <w:t>4</w:t>
      </w:r>
      <w:r w:rsidRPr="00FD0425">
        <w:t>.</w:t>
      </w:r>
      <w:r w:rsidRPr="00FD0425">
        <w:rPr>
          <w:lang w:eastAsia="zh-CN"/>
        </w:rPr>
        <w:t>4</w:t>
      </w:r>
      <w:r w:rsidRPr="00FD0425">
        <w:t>.4</w:t>
      </w:r>
      <w:r w:rsidRPr="00FD0425">
        <w:tab/>
        <w:t>Abnormal Conditions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740" w:name="_CR8_4_5"/>
      <w:bookmarkStart w:id="2741" w:name="_Toc20955166"/>
      <w:bookmarkStart w:id="2742" w:name="_Toc29991361"/>
      <w:bookmarkStart w:id="2743" w:name="_Toc36555761"/>
      <w:bookmarkStart w:id="2744" w:name="_Toc44497439"/>
      <w:bookmarkStart w:id="2745" w:name="_Toc45107827"/>
      <w:bookmarkStart w:id="2746" w:name="_Toc45901447"/>
      <w:bookmarkStart w:id="2747" w:name="_Toc51850526"/>
      <w:bookmarkStart w:id="2748" w:name="_Toc56693529"/>
      <w:bookmarkStart w:id="2749" w:name="_Toc64447072"/>
      <w:bookmarkStart w:id="2750" w:name="_Toc66286566"/>
      <w:bookmarkStart w:id="2751" w:name="_Toc74151261"/>
      <w:bookmarkStart w:id="2752" w:name="_Toc88653733"/>
      <w:bookmarkStart w:id="2753" w:name="_Toc97904089"/>
      <w:bookmarkStart w:id="2754" w:name="_Toc105175130"/>
      <w:bookmarkStart w:id="2755" w:name="_Toc113826160"/>
      <w:bookmarkStart w:id="2756" w:name="_Toc162616999"/>
      <w:bookmarkEnd w:id="2740"/>
      <w:r w:rsidRPr="00FD0425">
        <w:t>8.4.5</w:t>
      </w:r>
      <w:r w:rsidRPr="00FD0425">
        <w:tab/>
        <w:t>Error Indication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0B58276" w14:textId="77777777" w:rsidR="00F02090" w:rsidRPr="00FD0425" w:rsidRDefault="00F02090" w:rsidP="00F02090">
      <w:pPr>
        <w:pStyle w:val="Heading4"/>
      </w:pPr>
      <w:bookmarkStart w:id="2757" w:name="_CR8_4_5_1"/>
      <w:bookmarkStart w:id="2758" w:name="_Toc20955167"/>
      <w:bookmarkStart w:id="2759" w:name="_Toc29991362"/>
      <w:bookmarkStart w:id="2760" w:name="_Toc36555762"/>
      <w:bookmarkStart w:id="2761" w:name="_Toc44497440"/>
      <w:bookmarkStart w:id="2762" w:name="_Toc45107828"/>
      <w:bookmarkStart w:id="2763" w:name="_Toc45901448"/>
      <w:bookmarkStart w:id="2764" w:name="_Toc51850527"/>
      <w:bookmarkStart w:id="2765" w:name="_Toc56693530"/>
      <w:bookmarkStart w:id="2766" w:name="_Toc64447073"/>
      <w:bookmarkStart w:id="2767" w:name="_Toc66286567"/>
      <w:bookmarkStart w:id="2768" w:name="_Toc74151262"/>
      <w:bookmarkStart w:id="2769" w:name="_Toc88653734"/>
      <w:bookmarkStart w:id="2770" w:name="_Toc97904090"/>
      <w:bookmarkStart w:id="2771" w:name="_Toc105175131"/>
      <w:bookmarkStart w:id="2772" w:name="_Toc113826161"/>
      <w:bookmarkStart w:id="2773" w:name="_Toc162617000"/>
      <w:bookmarkEnd w:id="2757"/>
      <w:r w:rsidRPr="00FD0425">
        <w:t>8.4.5.1</w:t>
      </w:r>
      <w:r w:rsidRPr="00FD0425">
        <w:tab/>
        <w:t>General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774" w:name="_CR8_4_5_2"/>
      <w:bookmarkStart w:id="2775" w:name="_Toc20955168"/>
      <w:bookmarkStart w:id="2776" w:name="_Toc29991363"/>
      <w:bookmarkStart w:id="2777" w:name="_Toc36555763"/>
      <w:bookmarkStart w:id="2778" w:name="_Toc44497441"/>
      <w:bookmarkStart w:id="2779" w:name="_Toc45107829"/>
      <w:bookmarkStart w:id="2780" w:name="_Toc45901449"/>
      <w:bookmarkStart w:id="2781" w:name="_Toc51850528"/>
      <w:bookmarkStart w:id="2782" w:name="_Toc56693531"/>
      <w:bookmarkStart w:id="2783" w:name="_Toc64447074"/>
      <w:bookmarkStart w:id="2784" w:name="_Toc66286568"/>
      <w:bookmarkStart w:id="2785" w:name="_Toc74151263"/>
      <w:bookmarkStart w:id="2786" w:name="_Toc88653735"/>
      <w:bookmarkStart w:id="2787" w:name="_Toc97904091"/>
      <w:bookmarkStart w:id="2788" w:name="_Toc105175132"/>
      <w:bookmarkStart w:id="2789" w:name="_Toc113826162"/>
      <w:bookmarkStart w:id="2790" w:name="_Toc162617001"/>
      <w:bookmarkEnd w:id="2774"/>
      <w:r w:rsidRPr="00FD0425">
        <w:t>8.4.5.2</w:t>
      </w:r>
      <w:r w:rsidRPr="00FD0425">
        <w:tab/>
        <w:t>Successful Operation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EE7D5A2" w14:textId="77777777" w:rsidR="00F02090" w:rsidRPr="00FD0425" w:rsidRDefault="00F02090" w:rsidP="00F02090">
      <w:pPr>
        <w:pStyle w:val="TH"/>
      </w:pPr>
      <w:r w:rsidRPr="00FD0425">
        <w:object w:dxaOrig="7170" w:dyaOrig="2295" w14:anchorId="7D9C805E">
          <v:shape id="_x0000_i1070" type="#_x0000_t75" style="width:5in;height:116.35pt" o:ole="">
            <v:imagedata r:id="rId103" o:title=""/>
          </v:shape>
          <o:OLEObject Type="Embed" ProgID="Visio.Drawing.11" ShapeID="_x0000_i1070" DrawAspect="Content" ObjectID="_1773229841" r:id="rId104"/>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791" w:name="_CR8_4_5_3"/>
      <w:bookmarkStart w:id="2792" w:name="_Toc20955169"/>
      <w:bookmarkStart w:id="2793" w:name="_Toc29991364"/>
      <w:bookmarkStart w:id="2794" w:name="_Toc36555764"/>
      <w:bookmarkStart w:id="2795" w:name="_Toc44497442"/>
      <w:bookmarkStart w:id="2796" w:name="_Toc45107830"/>
      <w:bookmarkStart w:id="2797" w:name="_Toc45901450"/>
      <w:bookmarkStart w:id="2798" w:name="_Toc51850529"/>
      <w:bookmarkStart w:id="2799" w:name="_Toc56693532"/>
      <w:bookmarkStart w:id="2800" w:name="_Toc64447075"/>
      <w:bookmarkStart w:id="2801" w:name="_Toc66286569"/>
      <w:bookmarkStart w:id="2802" w:name="_Toc74151264"/>
      <w:bookmarkStart w:id="2803" w:name="_Toc88653736"/>
      <w:bookmarkStart w:id="2804" w:name="_Toc97904092"/>
      <w:bookmarkStart w:id="2805" w:name="_Toc105175133"/>
      <w:bookmarkStart w:id="2806" w:name="_Toc113826163"/>
      <w:bookmarkStart w:id="2807" w:name="_Toc162617002"/>
      <w:bookmarkEnd w:id="2791"/>
      <w:r w:rsidRPr="00FD0425">
        <w:t>8.4.5.3</w:t>
      </w:r>
      <w:r w:rsidRPr="00FD0425">
        <w:tab/>
        <w:t>Unsuccessful Operation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808" w:name="_CR8_4_5_4"/>
      <w:bookmarkStart w:id="2809" w:name="_Toc20955170"/>
      <w:bookmarkStart w:id="2810" w:name="_Toc29991365"/>
      <w:bookmarkStart w:id="2811" w:name="_Toc36555765"/>
      <w:bookmarkStart w:id="2812" w:name="_Toc44497443"/>
      <w:bookmarkStart w:id="2813" w:name="_Toc45107831"/>
      <w:bookmarkStart w:id="2814" w:name="_Toc45901451"/>
      <w:bookmarkStart w:id="2815" w:name="_Toc51850530"/>
      <w:bookmarkStart w:id="2816" w:name="_Toc56693533"/>
      <w:bookmarkStart w:id="2817" w:name="_Toc64447076"/>
      <w:bookmarkStart w:id="2818" w:name="_Toc66286570"/>
      <w:bookmarkStart w:id="2819" w:name="_Toc74151265"/>
      <w:bookmarkStart w:id="2820" w:name="_Toc88653737"/>
      <w:bookmarkStart w:id="2821" w:name="_Toc97904093"/>
      <w:bookmarkStart w:id="2822" w:name="_Toc105175134"/>
      <w:bookmarkStart w:id="2823" w:name="_Toc113826164"/>
      <w:bookmarkStart w:id="2824" w:name="_Toc162617003"/>
      <w:bookmarkEnd w:id="2808"/>
      <w:r w:rsidRPr="00FD0425">
        <w:t>8.4.5.4</w:t>
      </w:r>
      <w:r w:rsidRPr="00FD0425">
        <w:tab/>
        <w:t>Abnormal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825" w:name="_CR8_4_6"/>
      <w:bookmarkStart w:id="2826" w:name="_Toc20955171"/>
      <w:bookmarkStart w:id="2827" w:name="_Toc29991366"/>
      <w:bookmarkStart w:id="2828" w:name="_Toc36555766"/>
      <w:bookmarkStart w:id="2829" w:name="_Toc44497444"/>
      <w:bookmarkStart w:id="2830" w:name="_Toc45107832"/>
      <w:bookmarkStart w:id="2831" w:name="_Toc45901452"/>
      <w:bookmarkStart w:id="2832" w:name="_Toc51850531"/>
      <w:bookmarkStart w:id="2833" w:name="_Toc56693534"/>
      <w:bookmarkStart w:id="2834" w:name="_Toc64447077"/>
      <w:bookmarkStart w:id="2835" w:name="_Toc66286571"/>
      <w:bookmarkStart w:id="2836" w:name="_Toc74151266"/>
      <w:bookmarkStart w:id="2837" w:name="_Toc88653738"/>
      <w:bookmarkStart w:id="2838" w:name="_Toc97904094"/>
      <w:bookmarkStart w:id="2839" w:name="_Toc105175135"/>
      <w:bookmarkStart w:id="2840" w:name="_Toc113826165"/>
      <w:bookmarkStart w:id="2841" w:name="_Toc162617004"/>
      <w:bookmarkEnd w:id="2825"/>
      <w:r w:rsidRPr="00FD0425">
        <w:t>8.</w:t>
      </w:r>
      <w:r w:rsidRPr="00FD0425">
        <w:rPr>
          <w:rFonts w:eastAsia="SimSun"/>
          <w:lang w:eastAsia="zh-CN"/>
        </w:rPr>
        <w:t>4.6</w:t>
      </w:r>
      <w:r w:rsidRPr="00FD0425">
        <w:tab/>
        <w:t>Xn Removal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3253757B" w14:textId="77777777" w:rsidR="00F02090" w:rsidRPr="00FD0425" w:rsidRDefault="00F02090" w:rsidP="00F02090">
      <w:pPr>
        <w:pStyle w:val="Heading4"/>
      </w:pPr>
      <w:bookmarkStart w:id="2842" w:name="_CR8_4_6_1"/>
      <w:bookmarkStart w:id="2843" w:name="_Toc20955172"/>
      <w:bookmarkStart w:id="2844" w:name="_Toc29991367"/>
      <w:bookmarkStart w:id="2845" w:name="_Toc36555767"/>
      <w:bookmarkStart w:id="2846" w:name="_Toc44497445"/>
      <w:bookmarkStart w:id="2847" w:name="_Toc45107833"/>
      <w:bookmarkStart w:id="2848" w:name="_Toc45901453"/>
      <w:bookmarkStart w:id="2849" w:name="_Toc51850532"/>
      <w:bookmarkStart w:id="2850" w:name="_Toc56693535"/>
      <w:bookmarkStart w:id="2851" w:name="_Toc64447078"/>
      <w:bookmarkStart w:id="2852" w:name="_Toc66286572"/>
      <w:bookmarkStart w:id="2853" w:name="_Toc74151267"/>
      <w:bookmarkStart w:id="2854" w:name="_Toc88653739"/>
      <w:bookmarkStart w:id="2855" w:name="_Toc97904095"/>
      <w:bookmarkStart w:id="2856" w:name="_Toc105175136"/>
      <w:bookmarkStart w:id="2857" w:name="_Toc113826166"/>
      <w:bookmarkStart w:id="2858" w:name="_Toc162617005"/>
      <w:bookmarkEnd w:id="2842"/>
      <w:r w:rsidRPr="00FD0425">
        <w:t>8.4.6.1</w:t>
      </w:r>
      <w:r w:rsidRPr="00FD0425">
        <w:tab/>
        <w:t>General</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859" w:name="_CR8_4_6_2"/>
      <w:bookmarkStart w:id="2860" w:name="_Toc20955173"/>
      <w:bookmarkStart w:id="2861" w:name="_Toc29991368"/>
      <w:bookmarkStart w:id="2862" w:name="_Toc36555768"/>
      <w:bookmarkStart w:id="2863" w:name="_Toc44497446"/>
      <w:bookmarkStart w:id="2864" w:name="_Toc45107834"/>
      <w:bookmarkStart w:id="2865" w:name="_Toc45901454"/>
      <w:bookmarkStart w:id="2866" w:name="_Toc51850533"/>
      <w:bookmarkStart w:id="2867" w:name="_Toc56693536"/>
      <w:bookmarkStart w:id="2868" w:name="_Toc64447079"/>
      <w:bookmarkStart w:id="2869" w:name="_Toc66286573"/>
      <w:bookmarkStart w:id="2870" w:name="_Toc74151268"/>
      <w:bookmarkStart w:id="2871" w:name="_Toc88653740"/>
      <w:bookmarkStart w:id="2872" w:name="_Toc97904096"/>
      <w:bookmarkStart w:id="2873" w:name="_Toc105175137"/>
      <w:bookmarkStart w:id="2874" w:name="_Toc113826167"/>
      <w:bookmarkStart w:id="2875" w:name="_Toc162617006"/>
      <w:bookmarkEnd w:id="2859"/>
      <w:r w:rsidRPr="00FD0425">
        <w:t>8.4.6.2</w:t>
      </w:r>
      <w:r w:rsidRPr="00FD0425">
        <w:tab/>
        <w:t>Successful Operation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C4052BF" w14:textId="77777777" w:rsidR="00F02090" w:rsidRPr="00FD0425" w:rsidRDefault="00F02090" w:rsidP="00F02090">
      <w:pPr>
        <w:pStyle w:val="TH"/>
        <w:rPr>
          <w:rFonts w:eastAsia="SimSun"/>
        </w:rPr>
      </w:pPr>
      <w:r w:rsidRPr="00FD0425">
        <w:object w:dxaOrig="7170" w:dyaOrig="2295" w14:anchorId="77F58185">
          <v:shape id="_x0000_i1071" type="#_x0000_t75" style="width:5in;height:116.35pt" o:ole="">
            <v:imagedata r:id="rId105" o:title=""/>
          </v:shape>
          <o:OLEObject Type="Embed" ProgID="Visio.Drawing.11" ShapeID="_x0000_i1071" DrawAspect="Content" ObjectID="_1773229842" r:id="rId106"/>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876" w:name="_CR8_4_6_3"/>
      <w:bookmarkStart w:id="2877" w:name="_Toc20955174"/>
      <w:bookmarkStart w:id="2878" w:name="_Toc29991369"/>
      <w:bookmarkStart w:id="2879" w:name="_Toc36555769"/>
      <w:bookmarkStart w:id="2880" w:name="_Toc44497447"/>
      <w:bookmarkStart w:id="2881" w:name="_Toc45107835"/>
      <w:bookmarkStart w:id="2882" w:name="_Toc45901455"/>
      <w:bookmarkStart w:id="2883" w:name="_Toc51850534"/>
      <w:bookmarkStart w:id="2884" w:name="_Toc56693537"/>
      <w:bookmarkStart w:id="2885" w:name="_Toc64447080"/>
      <w:bookmarkStart w:id="2886" w:name="_Toc66286574"/>
      <w:bookmarkStart w:id="2887" w:name="_Toc74151269"/>
      <w:bookmarkStart w:id="2888" w:name="_Toc88653741"/>
      <w:bookmarkStart w:id="2889" w:name="_Toc97904097"/>
      <w:bookmarkStart w:id="2890" w:name="_Toc105175138"/>
      <w:bookmarkStart w:id="2891" w:name="_Toc113826168"/>
      <w:bookmarkStart w:id="2892" w:name="_Toc162617007"/>
      <w:bookmarkEnd w:id="2876"/>
      <w:r w:rsidRPr="00FD0425">
        <w:t>8.4.6.3</w:t>
      </w:r>
      <w:r w:rsidRPr="00FD0425">
        <w:tab/>
        <w:t>Unsuccessful Operation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4E4B95A" w14:textId="77777777" w:rsidR="00F02090" w:rsidRPr="00FD0425" w:rsidRDefault="00F02090" w:rsidP="00F02090">
      <w:pPr>
        <w:pStyle w:val="TH"/>
        <w:rPr>
          <w:rFonts w:eastAsia="SimSun"/>
        </w:rPr>
      </w:pPr>
      <w:r w:rsidRPr="00FD0425">
        <w:object w:dxaOrig="6810" w:dyaOrig="2295" w14:anchorId="2076B066">
          <v:shape id="_x0000_i1072" type="#_x0000_t75" style="width:337.4pt;height:116.35pt" o:ole="">
            <v:imagedata r:id="rId107" o:title=""/>
          </v:shape>
          <o:OLEObject Type="Embed" ProgID="Visio.Drawing.15" ShapeID="_x0000_i1072" DrawAspect="Content" ObjectID="_1773229843" r:id="rId108"/>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893" w:name="_CR8_4_6_4"/>
      <w:bookmarkStart w:id="2894" w:name="_Toc20955175"/>
      <w:bookmarkStart w:id="2895" w:name="_Toc29991370"/>
      <w:bookmarkStart w:id="2896" w:name="_Toc36555770"/>
      <w:bookmarkStart w:id="2897" w:name="_Toc44497448"/>
      <w:bookmarkStart w:id="2898" w:name="_Toc45107836"/>
      <w:bookmarkStart w:id="2899" w:name="_Toc45901456"/>
      <w:bookmarkStart w:id="2900" w:name="_Toc51850535"/>
      <w:bookmarkStart w:id="2901" w:name="_Toc56693538"/>
      <w:bookmarkStart w:id="2902" w:name="_Toc64447081"/>
      <w:bookmarkStart w:id="2903" w:name="_Toc66286575"/>
      <w:bookmarkStart w:id="2904" w:name="_Toc74151270"/>
      <w:bookmarkStart w:id="2905" w:name="_Toc88653742"/>
      <w:bookmarkStart w:id="2906" w:name="_Toc97904098"/>
      <w:bookmarkStart w:id="2907" w:name="_Toc105175139"/>
      <w:bookmarkStart w:id="2908" w:name="_Toc113826169"/>
      <w:bookmarkStart w:id="2909" w:name="_Toc162617008"/>
      <w:bookmarkEnd w:id="2893"/>
      <w:r w:rsidRPr="00DE149B">
        <w:t>8.4.6.4</w:t>
      </w:r>
      <w:r w:rsidRPr="00DE149B">
        <w:tab/>
        <w:t>Abnormal Conditions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910" w:name="_CR8_4_7"/>
      <w:bookmarkStart w:id="2911" w:name="_Hlk44418585"/>
      <w:bookmarkStart w:id="2912" w:name="_Toc44497449"/>
      <w:bookmarkStart w:id="2913" w:name="_Toc45107837"/>
      <w:bookmarkStart w:id="2914" w:name="_Toc45901457"/>
      <w:bookmarkStart w:id="2915" w:name="_Toc51850536"/>
      <w:bookmarkStart w:id="2916" w:name="_Toc56693539"/>
      <w:bookmarkStart w:id="2917" w:name="_Toc64447082"/>
      <w:bookmarkStart w:id="2918" w:name="_Toc66286576"/>
      <w:bookmarkStart w:id="2919" w:name="_Toc74151271"/>
      <w:bookmarkStart w:id="2920" w:name="_Toc88653743"/>
      <w:bookmarkStart w:id="2921" w:name="_Toc97904099"/>
      <w:bookmarkStart w:id="2922" w:name="_Toc105175140"/>
      <w:bookmarkStart w:id="2923" w:name="_Toc113826170"/>
      <w:bookmarkStart w:id="2924" w:name="_Toc20955176"/>
      <w:bookmarkStart w:id="2925" w:name="_Toc29991371"/>
      <w:bookmarkStart w:id="2926" w:name="_Toc36555771"/>
      <w:bookmarkStart w:id="2927" w:name="_Toc162617009"/>
      <w:bookmarkEnd w:id="2910"/>
      <w:r w:rsidRPr="00AA5DA2">
        <w:t>8.</w:t>
      </w:r>
      <w:r>
        <w:rPr>
          <w:rFonts w:hint="eastAsia"/>
          <w:lang w:eastAsia="zh-CN"/>
        </w:rPr>
        <w:t>4</w:t>
      </w:r>
      <w:r w:rsidRPr="00AA5DA2">
        <w:t>.</w:t>
      </w:r>
      <w:bookmarkEnd w:id="2911"/>
      <w:r>
        <w:rPr>
          <w:lang w:eastAsia="zh-CN"/>
        </w:rPr>
        <w:t>7</w:t>
      </w:r>
      <w:r w:rsidRPr="00AA5DA2">
        <w:tab/>
        <w:t>Failure Indication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7"/>
    </w:p>
    <w:p w14:paraId="6CCF6FC1" w14:textId="77777777" w:rsidR="00E3265A" w:rsidRPr="00AA5DA2" w:rsidRDefault="00E3265A" w:rsidP="00E3265A">
      <w:pPr>
        <w:pStyle w:val="Heading4"/>
      </w:pPr>
      <w:bookmarkStart w:id="2928" w:name="_CR8_4_7_1"/>
      <w:bookmarkStart w:id="2929" w:name="_Toc14207540"/>
      <w:bookmarkStart w:id="2930" w:name="_Toc44497450"/>
      <w:bookmarkStart w:id="2931" w:name="_Toc45107838"/>
      <w:bookmarkStart w:id="2932" w:name="_Toc45901458"/>
      <w:bookmarkStart w:id="2933" w:name="_Toc51850537"/>
      <w:bookmarkStart w:id="2934" w:name="_Toc56693540"/>
      <w:bookmarkStart w:id="2935" w:name="_Toc64447083"/>
      <w:bookmarkStart w:id="2936" w:name="_Toc66286577"/>
      <w:bookmarkStart w:id="2937" w:name="_Toc74151272"/>
      <w:bookmarkStart w:id="2938" w:name="_Toc88653744"/>
      <w:bookmarkStart w:id="2939" w:name="_Toc97904100"/>
      <w:bookmarkStart w:id="2940" w:name="_Toc105175141"/>
      <w:bookmarkStart w:id="2941" w:name="_Toc113826171"/>
      <w:bookmarkStart w:id="2942" w:name="_Toc162617010"/>
      <w:bookmarkEnd w:id="2928"/>
      <w:r w:rsidRPr="00AA5DA2">
        <w:t>8.</w:t>
      </w:r>
      <w:r>
        <w:rPr>
          <w:rFonts w:hint="eastAsia"/>
          <w:lang w:eastAsia="zh-CN"/>
        </w:rPr>
        <w:t>4.</w:t>
      </w:r>
      <w:r>
        <w:rPr>
          <w:lang w:eastAsia="zh-CN"/>
        </w:rPr>
        <w:t>7</w:t>
      </w:r>
      <w:r w:rsidRPr="00AA5DA2">
        <w:t>.1</w:t>
      </w:r>
      <w:r w:rsidRPr="00AA5DA2">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943" w:name="_CR8_4_7_2"/>
      <w:bookmarkStart w:id="2944" w:name="_Toc14207541"/>
      <w:bookmarkStart w:id="2945" w:name="_Toc44497451"/>
      <w:bookmarkStart w:id="2946" w:name="_Toc45107839"/>
      <w:bookmarkStart w:id="2947" w:name="_Toc45901459"/>
      <w:bookmarkStart w:id="2948" w:name="_Toc51850538"/>
      <w:bookmarkStart w:id="2949" w:name="_Toc56693541"/>
      <w:bookmarkStart w:id="2950" w:name="_Toc64447084"/>
      <w:bookmarkStart w:id="2951" w:name="_Toc66286578"/>
      <w:bookmarkStart w:id="2952" w:name="_Toc74151273"/>
      <w:bookmarkStart w:id="2953" w:name="_Toc88653745"/>
      <w:bookmarkStart w:id="2954" w:name="_Toc97904101"/>
      <w:bookmarkStart w:id="2955" w:name="_Toc105175142"/>
      <w:bookmarkStart w:id="2956" w:name="_Toc113826172"/>
      <w:bookmarkStart w:id="2957" w:name="_Toc162617011"/>
      <w:bookmarkEnd w:id="2943"/>
      <w:r w:rsidRPr="00AA5DA2">
        <w:t>8.</w:t>
      </w:r>
      <w:r>
        <w:rPr>
          <w:rFonts w:hint="eastAsia"/>
          <w:lang w:eastAsia="zh-CN"/>
        </w:rPr>
        <w:t>4.</w:t>
      </w:r>
      <w:r>
        <w:rPr>
          <w:lang w:eastAsia="zh-CN"/>
        </w:rPr>
        <w:t>7</w:t>
      </w:r>
      <w:r w:rsidRPr="00AA5DA2">
        <w:t>.2</w:t>
      </w:r>
      <w:r w:rsidRPr="00AA5DA2">
        <w:tab/>
        <w:t>Successful Operation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5D3AE610" w14:textId="77777777" w:rsidR="00E3265A" w:rsidRPr="00AA5DA2" w:rsidRDefault="00E3265A" w:rsidP="00E3265A">
      <w:pPr>
        <w:pStyle w:val="TH"/>
        <w:rPr>
          <w:lang w:eastAsia="zh-CN"/>
        </w:rPr>
      </w:pPr>
      <w:r w:rsidRPr="0090263D">
        <w:object w:dxaOrig="7186" w:dyaOrig="2323" w14:anchorId="0459EDE2">
          <v:shape id="_x0000_i1073" type="#_x0000_t75" style="width:5in;height:113.85pt" o:ole="">
            <v:imagedata r:id="rId109" o:title=""/>
          </v:shape>
          <o:OLEObject Type="Embed" ProgID="Visio.Drawing.11" ShapeID="_x0000_i1073" DrawAspect="Content" ObjectID="_1773229844" r:id="rId110"/>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958"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959" w:name="_CR8_4_7_3"/>
      <w:bookmarkStart w:id="2960" w:name="_Toc44497452"/>
      <w:bookmarkStart w:id="2961" w:name="_Toc45107840"/>
      <w:bookmarkStart w:id="2962" w:name="_Toc45901460"/>
      <w:bookmarkStart w:id="2963" w:name="_Toc51850539"/>
      <w:bookmarkStart w:id="2964" w:name="_Toc56693542"/>
      <w:bookmarkStart w:id="2965" w:name="_Toc64447085"/>
      <w:bookmarkStart w:id="2966" w:name="_Toc66286579"/>
      <w:bookmarkStart w:id="2967" w:name="_Toc74151274"/>
      <w:bookmarkStart w:id="2968" w:name="_Toc88653746"/>
      <w:bookmarkStart w:id="2969" w:name="_Toc97904102"/>
      <w:bookmarkStart w:id="2970" w:name="_Toc105175143"/>
      <w:bookmarkStart w:id="2971" w:name="_Toc113826173"/>
      <w:bookmarkStart w:id="2972" w:name="_Toc162617012"/>
      <w:bookmarkEnd w:id="2959"/>
      <w:r w:rsidRPr="00AA5DA2">
        <w:t>8.</w:t>
      </w:r>
      <w:r>
        <w:rPr>
          <w:rFonts w:hint="eastAsia"/>
          <w:lang w:eastAsia="zh-CN"/>
        </w:rPr>
        <w:t>4.</w:t>
      </w:r>
      <w:r>
        <w:rPr>
          <w:lang w:eastAsia="zh-CN"/>
        </w:rPr>
        <w:t>7</w:t>
      </w:r>
      <w:r w:rsidRPr="00AA5DA2">
        <w:t>.3</w:t>
      </w:r>
      <w:r w:rsidRPr="00AA5DA2">
        <w:tab/>
        <w:t>Unsuccessful Operation</w:t>
      </w:r>
      <w:bookmarkEnd w:id="2958"/>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973" w:name="_CR8_4_7_4"/>
      <w:bookmarkStart w:id="2974" w:name="_Toc14207543"/>
      <w:bookmarkStart w:id="2975" w:name="_Toc44497453"/>
      <w:bookmarkStart w:id="2976" w:name="_Toc45107841"/>
      <w:bookmarkStart w:id="2977" w:name="_Toc45901461"/>
      <w:bookmarkStart w:id="2978" w:name="_Toc51850540"/>
      <w:bookmarkStart w:id="2979" w:name="_Toc56693543"/>
      <w:bookmarkStart w:id="2980" w:name="_Toc64447086"/>
      <w:bookmarkStart w:id="2981" w:name="_Toc66286580"/>
      <w:bookmarkStart w:id="2982" w:name="_Toc74151275"/>
      <w:bookmarkStart w:id="2983" w:name="_Toc88653747"/>
      <w:bookmarkStart w:id="2984" w:name="_Toc97904103"/>
      <w:bookmarkStart w:id="2985" w:name="_Toc105175144"/>
      <w:bookmarkStart w:id="2986" w:name="_Toc113826174"/>
      <w:bookmarkStart w:id="2987" w:name="_Toc162617013"/>
      <w:bookmarkEnd w:id="2973"/>
      <w:r w:rsidRPr="00AA5DA2">
        <w:t>8.</w:t>
      </w:r>
      <w:r>
        <w:rPr>
          <w:rFonts w:hint="eastAsia"/>
          <w:lang w:eastAsia="zh-CN"/>
        </w:rPr>
        <w:t>4.</w:t>
      </w:r>
      <w:r>
        <w:rPr>
          <w:lang w:eastAsia="zh-CN"/>
        </w:rPr>
        <w:t>7</w:t>
      </w:r>
      <w:r w:rsidRPr="00AA5DA2">
        <w:t>.4</w:t>
      </w:r>
      <w:r w:rsidRPr="00AA5DA2">
        <w:tab/>
        <w:t>Abnormal Conditions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988" w:name="_CR8_4_8"/>
      <w:bookmarkStart w:id="2989" w:name="_Hlk44418616"/>
      <w:bookmarkStart w:id="2990" w:name="_Toc14207544"/>
      <w:bookmarkStart w:id="2991" w:name="_Toc44497454"/>
      <w:bookmarkStart w:id="2992" w:name="_Toc45107842"/>
      <w:bookmarkStart w:id="2993" w:name="_Toc45901462"/>
      <w:bookmarkStart w:id="2994" w:name="_Toc51850541"/>
      <w:bookmarkStart w:id="2995" w:name="_Toc56693544"/>
      <w:bookmarkStart w:id="2996" w:name="_Toc64447087"/>
      <w:bookmarkStart w:id="2997" w:name="_Toc66286581"/>
      <w:bookmarkStart w:id="2998" w:name="_Toc74151276"/>
      <w:bookmarkStart w:id="2999" w:name="_Toc88653748"/>
      <w:bookmarkStart w:id="3000" w:name="_Toc97904104"/>
      <w:bookmarkStart w:id="3001" w:name="_Toc105175145"/>
      <w:bookmarkStart w:id="3002" w:name="_Toc113826175"/>
      <w:bookmarkStart w:id="3003" w:name="_Toc162617014"/>
      <w:bookmarkEnd w:id="2988"/>
      <w:r w:rsidRPr="0025163B">
        <w:t>8.</w:t>
      </w:r>
      <w:r w:rsidRPr="0025163B">
        <w:rPr>
          <w:rFonts w:hint="eastAsia"/>
          <w:lang w:eastAsia="zh-CN"/>
        </w:rPr>
        <w:t>4</w:t>
      </w:r>
      <w:r w:rsidRPr="0025163B">
        <w:t>.</w:t>
      </w:r>
      <w:bookmarkEnd w:id="2989"/>
      <w:r>
        <w:rPr>
          <w:lang w:eastAsia="zh-CN"/>
        </w:rPr>
        <w:t>8</w:t>
      </w:r>
      <w:r w:rsidRPr="0025163B">
        <w:tab/>
      </w:r>
      <w:r w:rsidRPr="0025163B">
        <w:rPr>
          <w:lang w:eastAsia="zh-CN"/>
        </w:rPr>
        <w:t>Handover</w:t>
      </w:r>
      <w:r w:rsidRPr="0025163B">
        <w:t xml:space="preserve"> Report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7460590" w14:textId="77777777" w:rsidR="00E3265A" w:rsidRPr="00AA5DA2" w:rsidRDefault="00E3265A" w:rsidP="00E3265A">
      <w:pPr>
        <w:pStyle w:val="Heading4"/>
      </w:pPr>
      <w:bookmarkStart w:id="3004" w:name="_CR8_4_8_1"/>
      <w:bookmarkStart w:id="3005" w:name="_Toc14207545"/>
      <w:bookmarkStart w:id="3006" w:name="_Toc44497455"/>
      <w:bookmarkStart w:id="3007" w:name="_Toc45107843"/>
      <w:bookmarkStart w:id="3008" w:name="_Toc45901463"/>
      <w:bookmarkStart w:id="3009" w:name="_Toc51850542"/>
      <w:bookmarkStart w:id="3010" w:name="_Toc56693545"/>
      <w:bookmarkStart w:id="3011" w:name="_Toc64447088"/>
      <w:bookmarkStart w:id="3012" w:name="_Toc66286582"/>
      <w:bookmarkStart w:id="3013" w:name="_Toc74151277"/>
      <w:bookmarkStart w:id="3014" w:name="_Toc88653749"/>
      <w:bookmarkStart w:id="3015" w:name="_Toc97904105"/>
      <w:bookmarkStart w:id="3016" w:name="_Toc105175146"/>
      <w:bookmarkStart w:id="3017" w:name="_Toc113826176"/>
      <w:bookmarkStart w:id="3018" w:name="_Toc162617015"/>
      <w:bookmarkEnd w:id="3004"/>
      <w:r w:rsidRPr="00AA5DA2">
        <w:t>8.</w:t>
      </w:r>
      <w:r>
        <w:rPr>
          <w:rFonts w:hint="eastAsia"/>
          <w:lang w:eastAsia="zh-CN"/>
        </w:rPr>
        <w:t>4.</w:t>
      </w:r>
      <w:r>
        <w:rPr>
          <w:lang w:eastAsia="zh-CN"/>
        </w:rPr>
        <w:t>8</w:t>
      </w:r>
      <w:r w:rsidRPr="00AA5DA2">
        <w:t>.1</w:t>
      </w:r>
      <w:r w:rsidRPr="00AA5DA2">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3019" w:name="_CR8_4_8_2"/>
      <w:bookmarkStart w:id="3020" w:name="_Toc14207546"/>
      <w:bookmarkStart w:id="3021" w:name="_Toc44497456"/>
      <w:bookmarkStart w:id="3022" w:name="_Toc45107844"/>
      <w:bookmarkStart w:id="3023" w:name="_Toc45901464"/>
      <w:bookmarkStart w:id="3024" w:name="_Toc51850543"/>
      <w:bookmarkStart w:id="3025" w:name="_Toc56693546"/>
      <w:bookmarkStart w:id="3026" w:name="_Toc64447089"/>
      <w:bookmarkStart w:id="3027" w:name="_Toc66286583"/>
      <w:bookmarkStart w:id="3028" w:name="_Toc74151278"/>
      <w:bookmarkStart w:id="3029" w:name="_Toc88653750"/>
      <w:bookmarkStart w:id="3030" w:name="_Toc97904106"/>
      <w:bookmarkStart w:id="3031" w:name="_Toc105175147"/>
      <w:bookmarkStart w:id="3032" w:name="_Toc113826177"/>
      <w:bookmarkStart w:id="3033" w:name="_Toc162617016"/>
      <w:bookmarkEnd w:id="3019"/>
      <w:r w:rsidRPr="00AA5DA2">
        <w:t>8.</w:t>
      </w:r>
      <w:r>
        <w:rPr>
          <w:rFonts w:hint="eastAsia"/>
          <w:lang w:eastAsia="zh-CN"/>
        </w:rPr>
        <w:t>4.</w:t>
      </w:r>
      <w:r>
        <w:rPr>
          <w:lang w:eastAsia="zh-CN"/>
        </w:rPr>
        <w:t>8</w:t>
      </w:r>
      <w:r w:rsidRPr="00AA5DA2">
        <w:t>.2</w:t>
      </w:r>
      <w:r w:rsidRPr="00AA5DA2">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4C6CC27" w14:textId="77777777" w:rsidR="00E3265A" w:rsidRPr="00AA5DA2" w:rsidRDefault="00E3265A" w:rsidP="00E3265A">
      <w:pPr>
        <w:pStyle w:val="TH"/>
        <w:rPr>
          <w:lang w:eastAsia="zh-CN"/>
        </w:rPr>
      </w:pPr>
      <w:r w:rsidRPr="0090263D">
        <w:object w:dxaOrig="7186" w:dyaOrig="2323" w14:anchorId="0907ACC1">
          <v:shape id="_x0000_i1074" type="#_x0000_t75" style="width:5in;height:113.85pt" o:ole="">
            <v:imagedata r:id="rId111" o:title=""/>
          </v:shape>
          <o:OLEObject Type="Embed" ProgID="Visio.Drawing.11" ShapeID="_x0000_i1074" DrawAspect="Content" ObjectID="_1773229845" r:id="rId112"/>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3034" w:name="_CR8_4_8_3"/>
      <w:bookmarkStart w:id="3035" w:name="_Toc44497457"/>
      <w:bookmarkStart w:id="3036" w:name="_Toc45107845"/>
      <w:bookmarkStart w:id="3037" w:name="_Toc45901465"/>
      <w:bookmarkStart w:id="3038" w:name="_Toc51850544"/>
      <w:bookmarkStart w:id="3039" w:name="_Toc56693547"/>
      <w:bookmarkStart w:id="3040" w:name="_Toc64447090"/>
      <w:bookmarkStart w:id="3041" w:name="_Toc66286584"/>
      <w:bookmarkStart w:id="3042" w:name="_Toc74151279"/>
      <w:bookmarkStart w:id="3043" w:name="_Toc88653751"/>
      <w:bookmarkStart w:id="3044" w:name="_Toc97904107"/>
      <w:bookmarkStart w:id="3045" w:name="_Toc105175148"/>
      <w:bookmarkStart w:id="3046" w:name="_Toc113826178"/>
      <w:bookmarkStart w:id="3047" w:name="_Toc162617017"/>
      <w:bookmarkEnd w:id="3034"/>
      <w:r w:rsidRPr="00AA5DA2">
        <w:t>8.</w:t>
      </w:r>
      <w:r>
        <w:rPr>
          <w:rFonts w:hint="eastAsia"/>
          <w:lang w:eastAsia="zh-CN"/>
        </w:rPr>
        <w:t>4.</w:t>
      </w:r>
      <w:r>
        <w:rPr>
          <w:lang w:eastAsia="zh-CN"/>
        </w:rPr>
        <w:t>8</w:t>
      </w:r>
      <w:r w:rsidRPr="00AA5DA2">
        <w:t>.3</w:t>
      </w:r>
      <w:r w:rsidRPr="00AA5DA2">
        <w:tab/>
        <w:t>Unsuccessful Operation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3048" w:name="_CR8_4_8_4"/>
      <w:bookmarkStart w:id="3049" w:name="_Toc14207548"/>
      <w:bookmarkStart w:id="3050" w:name="_Toc44497458"/>
      <w:bookmarkStart w:id="3051" w:name="_Toc45107846"/>
      <w:bookmarkStart w:id="3052" w:name="_Toc45901466"/>
      <w:bookmarkStart w:id="3053" w:name="_Toc51850545"/>
      <w:bookmarkStart w:id="3054" w:name="_Toc56693548"/>
      <w:bookmarkStart w:id="3055" w:name="_Toc64447091"/>
      <w:bookmarkStart w:id="3056" w:name="_Toc66286585"/>
      <w:bookmarkStart w:id="3057" w:name="_Toc74151280"/>
      <w:bookmarkStart w:id="3058" w:name="_Toc88653752"/>
      <w:bookmarkStart w:id="3059" w:name="_Toc97904108"/>
      <w:bookmarkStart w:id="3060" w:name="_Toc105175149"/>
      <w:bookmarkStart w:id="3061" w:name="_Toc113826179"/>
      <w:bookmarkStart w:id="3062" w:name="_Toc162617018"/>
      <w:bookmarkEnd w:id="3048"/>
      <w:r w:rsidRPr="00AA5DA2">
        <w:t>8.</w:t>
      </w:r>
      <w:r>
        <w:rPr>
          <w:rFonts w:hint="eastAsia"/>
          <w:lang w:eastAsia="zh-CN"/>
        </w:rPr>
        <w:t>4.</w:t>
      </w:r>
      <w:r>
        <w:rPr>
          <w:lang w:eastAsia="zh-CN"/>
        </w:rPr>
        <w:t>8</w:t>
      </w:r>
      <w:r w:rsidRPr="00AA5DA2">
        <w:t>.4</w:t>
      </w:r>
      <w:r w:rsidRPr="00AA5DA2">
        <w:tab/>
        <w:t>Abnormal Conditions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3063" w:name="_CR8_4_9"/>
      <w:bookmarkStart w:id="3064" w:name="_Hlk44418681"/>
      <w:bookmarkStart w:id="3065" w:name="_Toc14207534"/>
      <w:bookmarkStart w:id="3066" w:name="_Toc44497459"/>
      <w:bookmarkStart w:id="3067" w:name="_Toc45107847"/>
      <w:bookmarkStart w:id="3068" w:name="_Toc45901467"/>
      <w:bookmarkStart w:id="3069" w:name="_Toc51850546"/>
      <w:bookmarkStart w:id="3070" w:name="_Toc56693549"/>
      <w:bookmarkStart w:id="3071" w:name="_Toc64447092"/>
      <w:bookmarkStart w:id="3072" w:name="_Toc66286586"/>
      <w:bookmarkStart w:id="3073" w:name="_Toc74151281"/>
      <w:bookmarkStart w:id="3074" w:name="_Toc88653753"/>
      <w:bookmarkStart w:id="3075" w:name="_Toc97904109"/>
      <w:bookmarkStart w:id="3076" w:name="_Toc105175150"/>
      <w:bookmarkStart w:id="3077" w:name="_Toc113826180"/>
      <w:bookmarkStart w:id="3078" w:name="_Toc162617019"/>
      <w:bookmarkEnd w:id="3063"/>
      <w:r w:rsidRPr="00AC628F">
        <w:t>8.</w:t>
      </w:r>
      <w:r>
        <w:t>4</w:t>
      </w:r>
      <w:r w:rsidRPr="00AC628F">
        <w:t>.</w:t>
      </w:r>
      <w:bookmarkEnd w:id="3064"/>
      <w:r>
        <w:t>9</w:t>
      </w:r>
      <w:r w:rsidRPr="00AC628F">
        <w:tab/>
        <w:t>Mobility Settings Change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5BC637" w14:textId="77777777" w:rsidR="00E3265A" w:rsidRPr="00AC628F" w:rsidRDefault="00E3265A" w:rsidP="009354E2">
      <w:pPr>
        <w:pStyle w:val="Heading4"/>
      </w:pPr>
      <w:bookmarkStart w:id="3079" w:name="_CR8_4_9_1"/>
      <w:bookmarkStart w:id="3080" w:name="_Toc14207535"/>
      <w:bookmarkStart w:id="3081" w:name="_Toc44497460"/>
      <w:bookmarkStart w:id="3082" w:name="_Toc45107848"/>
      <w:bookmarkStart w:id="3083" w:name="_Toc45901468"/>
      <w:bookmarkStart w:id="3084" w:name="_Toc51850547"/>
      <w:bookmarkStart w:id="3085" w:name="_Toc56693550"/>
      <w:bookmarkStart w:id="3086" w:name="_Toc64447093"/>
      <w:bookmarkStart w:id="3087" w:name="_Toc66286587"/>
      <w:bookmarkStart w:id="3088" w:name="_Toc74151282"/>
      <w:bookmarkStart w:id="3089" w:name="_Toc88653754"/>
      <w:bookmarkStart w:id="3090" w:name="_Toc97904110"/>
      <w:bookmarkStart w:id="3091" w:name="_Toc105175151"/>
      <w:bookmarkStart w:id="3092" w:name="_Toc113826181"/>
      <w:bookmarkStart w:id="3093" w:name="_Toc162617020"/>
      <w:bookmarkEnd w:id="3079"/>
      <w:r w:rsidRPr="00AC628F">
        <w:t>8.</w:t>
      </w:r>
      <w:r>
        <w:t>4</w:t>
      </w:r>
      <w:r w:rsidRPr="00AC628F">
        <w:t>.</w:t>
      </w:r>
      <w:r>
        <w:t>9</w:t>
      </w:r>
      <w:r w:rsidRPr="00AC628F">
        <w:t>.1</w:t>
      </w:r>
      <w:r w:rsidRPr="00AC628F">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3094" w:name="_CR8_4_9_2"/>
      <w:bookmarkStart w:id="3095" w:name="_Toc14207536"/>
      <w:bookmarkStart w:id="3096" w:name="_Toc44497461"/>
      <w:bookmarkStart w:id="3097" w:name="_Toc45107849"/>
      <w:bookmarkStart w:id="3098" w:name="_Toc45901469"/>
      <w:bookmarkStart w:id="3099" w:name="_Toc51850548"/>
      <w:bookmarkStart w:id="3100" w:name="_Toc56693551"/>
      <w:bookmarkStart w:id="3101" w:name="_Toc64447094"/>
      <w:bookmarkStart w:id="3102" w:name="_Toc66286588"/>
      <w:bookmarkStart w:id="3103" w:name="_Toc74151283"/>
      <w:bookmarkStart w:id="3104" w:name="_Toc88653755"/>
      <w:bookmarkStart w:id="3105" w:name="_Toc97904111"/>
      <w:bookmarkStart w:id="3106" w:name="_Toc105175152"/>
      <w:bookmarkStart w:id="3107" w:name="_Toc113826182"/>
      <w:bookmarkStart w:id="3108" w:name="_Toc162617021"/>
      <w:bookmarkEnd w:id="3094"/>
      <w:r w:rsidRPr="00AC628F">
        <w:t>8.</w:t>
      </w:r>
      <w:r>
        <w:t>4</w:t>
      </w:r>
      <w:r w:rsidRPr="00AC628F">
        <w:t>.</w:t>
      </w:r>
      <w:r>
        <w:t>9</w:t>
      </w:r>
      <w:r w:rsidRPr="00AC628F">
        <w:t>.2</w:t>
      </w:r>
      <w:r w:rsidRPr="00AC628F">
        <w:tab/>
        <w:t>Successful Operation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3109" w:name="_CR8_4_9_3"/>
      <w:bookmarkStart w:id="3110" w:name="_Toc14207537"/>
      <w:bookmarkStart w:id="3111" w:name="_Toc44497462"/>
      <w:bookmarkStart w:id="3112" w:name="_Toc45107850"/>
      <w:bookmarkStart w:id="3113" w:name="_Toc45901470"/>
      <w:bookmarkStart w:id="3114" w:name="_Toc51850549"/>
      <w:bookmarkStart w:id="3115" w:name="_Toc56693552"/>
      <w:bookmarkStart w:id="3116" w:name="_Toc64447095"/>
      <w:bookmarkStart w:id="3117" w:name="_Toc66286589"/>
      <w:bookmarkStart w:id="3118" w:name="_Toc74151284"/>
      <w:bookmarkStart w:id="3119" w:name="_Toc88653756"/>
      <w:bookmarkStart w:id="3120" w:name="_Toc97904112"/>
      <w:bookmarkStart w:id="3121" w:name="_Toc105175153"/>
      <w:bookmarkStart w:id="3122" w:name="_Toc113826183"/>
      <w:bookmarkStart w:id="3123" w:name="_Toc162617022"/>
      <w:bookmarkEnd w:id="3109"/>
      <w:r w:rsidRPr="00AC628F">
        <w:t>8.</w:t>
      </w:r>
      <w:r>
        <w:t>4</w:t>
      </w:r>
      <w:r w:rsidRPr="00AC628F">
        <w:t>.</w:t>
      </w:r>
      <w:r>
        <w:t>9</w:t>
      </w:r>
      <w:r w:rsidRPr="00AC628F">
        <w:t>.3</w:t>
      </w:r>
      <w:r w:rsidRPr="00AC628F">
        <w:tab/>
        <w:t>Unsuccessful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3124" w:name="_CR8_4_9_4"/>
      <w:bookmarkStart w:id="3125" w:name="_Toc14207538"/>
      <w:bookmarkStart w:id="3126" w:name="_Toc44497463"/>
      <w:bookmarkStart w:id="3127" w:name="_Toc45107851"/>
      <w:bookmarkStart w:id="3128" w:name="_Toc45901471"/>
      <w:bookmarkStart w:id="3129" w:name="_Toc51850550"/>
      <w:bookmarkStart w:id="3130" w:name="_Toc56693553"/>
      <w:bookmarkStart w:id="3131" w:name="_Toc64447096"/>
      <w:bookmarkStart w:id="3132" w:name="_Toc66286590"/>
      <w:bookmarkStart w:id="3133" w:name="_Toc74151285"/>
      <w:bookmarkStart w:id="3134" w:name="_Toc88653757"/>
      <w:bookmarkStart w:id="3135" w:name="_Toc97904113"/>
      <w:bookmarkStart w:id="3136" w:name="_Toc105175154"/>
      <w:bookmarkStart w:id="3137" w:name="_Toc113826184"/>
      <w:bookmarkStart w:id="3138" w:name="_Toc162617023"/>
      <w:bookmarkEnd w:id="3124"/>
      <w:r w:rsidRPr="00AC628F">
        <w:t>8.</w:t>
      </w:r>
      <w:r>
        <w:t>4</w:t>
      </w:r>
      <w:r w:rsidRPr="00AC628F">
        <w:t>.</w:t>
      </w:r>
      <w:r>
        <w:t>9</w:t>
      </w:r>
      <w:r w:rsidRPr="00AC628F">
        <w:t>.4</w:t>
      </w:r>
      <w:r w:rsidRPr="00AC628F">
        <w:tab/>
        <w:t>Abnormal Conditions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3139" w:name="_CR8_4_10"/>
      <w:bookmarkStart w:id="3140" w:name="_Hlk44418792"/>
      <w:bookmarkStart w:id="3141" w:name="_Toc44497464"/>
      <w:bookmarkStart w:id="3142" w:name="_Toc45107852"/>
      <w:bookmarkStart w:id="3143" w:name="_Toc45901472"/>
      <w:bookmarkStart w:id="3144" w:name="_Toc51850551"/>
      <w:bookmarkStart w:id="3145" w:name="_Toc56693554"/>
      <w:bookmarkStart w:id="3146" w:name="_Toc64447097"/>
      <w:bookmarkStart w:id="3147" w:name="_Toc66286591"/>
      <w:bookmarkStart w:id="3148" w:name="_Toc74151286"/>
      <w:bookmarkStart w:id="3149" w:name="_Toc88653758"/>
      <w:bookmarkStart w:id="3150" w:name="_Toc97904114"/>
      <w:bookmarkStart w:id="3151" w:name="_Toc105175155"/>
      <w:bookmarkStart w:id="3152" w:name="_Toc113826185"/>
      <w:bookmarkStart w:id="3153" w:name="_Toc162617024"/>
      <w:bookmarkEnd w:id="3139"/>
      <w:r>
        <w:t>8.4.</w:t>
      </w:r>
      <w:bookmarkEnd w:id="3140"/>
      <w:r>
        <w:t>10</w:t>
      </w:r>
      <w:r>
        <w:tab/>
        <w:t>Resource Status Reporting Initiation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7A09D72A" w14:textId="77777777" w:rsidR="00E3265A" w:rsidRDefault="00E3265A" w:rsidP="00E3265A">
      <w:pPr>
        <w:pStyle w:val="Heading4"/>
      </w:pPr>
      <w:bookmarkStart w:id="3154" w:name="_CR8_4_10_1"/>
      <w:bookmarkStart w:id="3155" w:name="_Toc44497465"/>
      <w:bookmarkStart w:id="3156" w:name="_Toc45107853"/>
      <w:bookmarkStart w:id="3157" w:name="_Toc45901473"/>
      <w:bookmarkStart w:id="3158" w:name="_Toc51850552"/>
      <w:bookmarkStart w:id="3159" w:name="_Toc56693555"/>
      <w:bookmarkStart w:id="3160" w:name="_Toc64447098"/>
      <w:bookmarkStart w:id="3161" w:name="_Toc66286592"/>
      <w:bookmarkStart w:id="3162" w:name="_Toc74151287"/>
      <w:bookmarkStart w:id="3163" w:name="_Toc88653759"/>
      <w:bookmarkStart w:id="3164" w:name="_Toc97904115"/>
      <w:bookmarkStart w:id="3165" w:name="_Toc105175156"/>
      <w:bookmarkStart w:id="3166" w:name="_Toc113826186"/>
      <w:bookmarkStart w:id="3167" w:name="_Toc162617025"/>
      <w:bookmarkEnd w:id="3154"/>
      <w:r>
        <w:t>8.4.10.1</w:t>
      </w:r>
      <w:r>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3168" w:name="_CR8_4_10_2"/>
      <w:bookmarkStart w:id="3169" w:name="_Toc44497466"/>
      <w:bookmarkStart w:id="3170" w:name="_Toc45107854"/>
      <w:bookmarkStart w:id="3171" w:name="_Toc45901474"/>
      <w:bookmarkStart w:id="3172" w:name="_Toc51850553"/>
      <w:bookmarkStart w:id="3173" w:name="_Toc56693556"/>
      <w:bookmarkStart w:id="3174" w:name="_Toc64447099"/>
      <w:bookmarkStart w:id="3175" w:name="_Toc66286593"/>
      <w:bookmarkStart w:id="3176" w:name="_Toc74151288"/>
      <w:bookmarkStart w:id="3177" w:name="_Toc88653760"/>
      <w:bookmarkStart w:id="3178" w:name="_Toc97904116"/>
      <w:bookmarkStart w:id="3179" w:name="_Toc105175157"/>
      <w:bookmarkStart w:id="3180" w:name="_Toc113826187"/>
      <w:bookmarkStart w:id="3181" w:name="_Toc162617026"/>
      <w:bookmarkEnd w:id="3168"/>
      <w:r>
        <w:t>8.4.10.2</w:t>
      </w:r>
      <w:r>
        <w:tab/>
        <w:t>Successful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7CF52D3D" w14:textId="77777777" w:rsidR="00E3265A" w:rsidRDefault="00E3265A" w:rsidP="00E3265A">
      <w:pPr>
        <w:pStyle w:val="TH"/>
      </w:pPr>
      <w:r w:rsidRPr="007104EC">
        <w:object w:dxaOrig="5673" w:dyaOrig="2355" w14:anchorId="6838465E">
          <v:shape id="_x0000_i1075" type="#_x0000_t75" style="width:4in;height:115.55pt" o:ole="">
            <v:imagedata r:id="rId115" o:title=""/>
          </v:shape>
          <o:OLEObject Type="Embed" ProgID="Word.Picture.8" ShapeID="_x0000_i1075" DrawAspect="Content" ObjectID="_1773229846" r:id="rId116"/>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3182" w:name="_CR8_4_10_3"/>
      <w:bookmarkStart w:id="3183" w:name="_Toc44497467"/>
      <w:bookmarkStart w:id="3184" w:name="_Toc45107855"/>
      <w:bookmarkStart w:id="3185" w:name="_Toc45901475"/>
      <w:bookmarkStart w:id="3186" w:name="_Toc51850554"/>
      <w:bookmarkStart w:id="3187" w:name="_Toc56693557"/>
      <w:bookmarkStart w:id="3188" w:name="_Toc64447100"/>
      <w:bookmarkStart w:id="3189" w:name="_Toc66286594"/>
      <w:bookmarkStart w:id="3190" w:name="_Toc74151289"/>
      <w:bookmarkStart w:id="3191" w:name="_Toc88653761"/>
      <w:bookmarkStart w:id="3192" w:name="_Toc97904117"/>
      <w:bookmarkStart w:id="3193" w:name="_Toc105175158"/>
      <w:bookmarkStart w:id="3194" w:name="_Toc113826188"/>
      <w:bookmarkStart w:id="3195" w:name="_Toc162617027"/>
      <w:bookmarkEnd w:id="3182"/>
      <w:r>
        <w:t>8.4.10.3</w:t>
      </w:r>
      <w:r>
        <w:tab/>
        <w:t>Unsuccessful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0E2E0C5" w14:textId="77777777" w:rsidR="00E3265A" w:rsidRDefault="00E3265A" w:rsidP="00E3265A">
      <w:pPr>
        <w:pStyle w:val="TH"/>
      </w:pPr>
      <w:r w:rsidRPr="007104EC">
        <w:object w:dxaOrig="5673" w:dyaOrig="2355" w14:anchorId="51F0833A">
          <v:shape id="_x0000_i1076" type="#_x0000_t75" style="width:4in;height:115.55pt" o:ole="">
            <v:imagedata r:id="rId117" o:title=""/>
          </v:shape>
          <o:OLEObject Type="Embed" ProgID="Word.Picture.8" ShapeID="_x0000_i1076" DrawAspect="Content" ObjectID="_1773229847" r:id="rId118"/>
        </w:object>
      </w:r>
    </w:p>
    <w:p w14:paraId="0AD5A928" w14:textId="77777777" w:rsidR="00E3265A" w:rsidRDefault="00E3265A" w:rsidP="00E3265A">
      <w:pPr>
        <w:pStyle w:val="TF"/>
      </w:pPr>
      <w:r>
        <w:t>Figure 8.4.10.3-1: Resource Status Reporting Initiation, unsuccessful operation</w:t>
      </w:r>
    </w:p>
    <w:p w14:paraId="41C710DD" w14:textId="72A638DE"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w:t>
      </w:r>
    </w:p>
    <w:p w14:paraId="0CDEC402" w14:textId="77777777" w:rsidR="00E3265A" w:rsidRDefault="00E3265A" w:rsidP="00E3265A">
      <w:pPr>
        <w:pStyle w:val="Heading4"/>
      </w:pPr>
      <w:bookmarkStart w:id="3196" w:name="_CR8_4_10_4"/>
      <w:bookmarkStart w:id="3197" w:name="_Toc44497468"/>
      <w:bookmarkStart w:id="3198" w:name="_Toc45107856"/>
      <w:bookmarkStart w:id="3199" w:name="_Toc45901476"/>
      <w:bookmarkStart w:id="3200" w:name="_Toc51850555"/>
      <w:bookmarkStart w:id="3201" w:name="_Toc56693558"/>
      <w:bookmarkStart w:id="3202" w:name="_Toc64447101"/>
      <w:bookmarkStart w:id="3203" w:name="_Toc66286595"/>
      <w:bookmarkStart w:id="3204" w:name="_Toc74151290"/>
      <w:bookmarkStart w:id="3205" w:name="_Toc88653762"/>
      <w:bookmarkStart w:id="3206" w:name="_Toc97904118"/>
      <w:bookmarkStart w:id="3207" w:name="_Toc105175159"/>
      <w:bookmarkStart w:id="3208" w:name="_Toc113826189"/>
      <w:bookmarkStart w:id="3209" w:name="_Toc162617028"/>
      <w:bookmarkEnd w:id="3196"/>
      <w:r>
        <w:t>8.4.10.4</w:t>
      </w:r>
      <w:r>
        <w:tab/>
        <w:t>Abnormal Conditions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210" w:name="_CR8_4_11"/>
      <w:bookmarkStart w:id="3211" w:name="_Hlk44418834"/>
      <w:bookmarkStart w:id="3212" w:name="_Toc44497469"/>
      <w:bookmarkStart w:id="3213" w:name="_Toc45107857"/>
      <w:bookmarkStart w:id="3214" w:name="_Toc45901477"/>
      <w:bookmarkStart w:id="3215" w:name="_Toc51850556"/>
      <w:bookmarkStart w:id="3216" w:name="_Toc56693559"/>
      <w:bookmarkStart w:id="3217" w:name="_Toc64447102"/>
      <w:bookmarkStart w:id="3218" w:name="_Toc66286596"/>
      <w:bookmarkStart w:id="3219" w:name="_Toc74151291"/>
      <w:bookmarkStart w:id="3220" w:name="_Toc88653763"/>
      <w:bookmarkStart w:id="3221" w:name="_Toc97904119"/>
      <w:bookmarkStart w:id="3222" w:name="_Toc105175160"/>
      <w:bookmarkStart w:id="3223" w:name="_Toc113826190"/>
      <w:bookmarkStart w:id="3224" w:name="_Toc162617029"/>
      <w:bookmarkEnd w:id="3210"/>
      <w:r>
        <w:t>8.4.</w:t>
      </w:r>
      <w:bookmarkEnd w:id="3211"/>
      <w:r>
        <w:t>11</w:t>
      </w:r>
      <w:r>
        <w:tab/>
        <w:t>Resource Status Reporting</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7594AF3" w14:textId="77777777" w:rsidR="00E3265A" w:rsidRDefault="00E3265A" w:rsidP="00E3265A">
      <w:pPr>
        <w:pStyle w:val="Heading4"/>
      </w:pPr>
      <w:bookmarkStart w:id="3225" w:name="_CR8_4_11_1"/>
      <w:bookmarkStart w:id="3226" w:name="_Toc44497470"/>
      <w:bookmarkStart w:id="3227" w:name="_Toc45107858"/>
      <w:bookmarkStart w:id="3228" w:name="_Toc45901478"/>
      <w:bookmarkStart w:id="3229" w:name="_Toc51850557"/>
      <w:bookmarkStart w:id="3230" w:name="_Toc56693560"/>
      <w:bookmarkStart w:id="3231" w:name="_Toc64447103"/>
      <w:bookmarkStart w:id="3232" w:name="_Toc66286597"/>
      <w:bookmarkStart w:id="3233" w:name="_Toc74151292"/>
      <w:bookmarkStart w:id="3234" w:name="_Toc88653764"/>
      <w:bookmarkStart w:id="3235" w:name="_Toc97904120"/>
      <w:bookmarkStart w:id="3236" w:name="_Toc105175161"/>
      <w:bookmarkStart w:id="3237" w:name="_Toc113826191"/>
      <w:bookmarkStart w:id="3238" w:name="_Toc162617030"/>
      <w:bookmarkEnd w:id="3225"/>
      <w:r>
        <w:t>8.4.11.1</w:t>
      </w:r>
      <w:r>
        <w:tab/>
        <w:t>General</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239" w:name="_CR8_4_11_2"/>
      <w:bookmarkStart w:id="3240" w:name="_Toc44497471"/>
      <w:bookmarkStart w:id="3241" w:name="_Toc45107859"/>
      <w:bookmarkStart w:id="3242" w:name="_Toc45901479"/>
      <w:bookmarkStart w:id="3243" w:name="_Toc51850558"/>
      <w:bookmarkStart w:id="3244" w:name="_Toc56693561"/>
      <w:bookmarkStart w:id="3245" w:name="_Toc64447104"/>
      <w:bookmarkStart w:id="3246" w:name="_Toc66286598"/>
      <w:bookmarkStart w:id="3247" w:name="_Toc74151293"/>
      <w:bookmarkStart w:id="3248" w:name="_Toc88653765"/>
      <w:bookmarkStart w:id="3249" w:name="_Toc97904121"/>
      <w:bookmarkStart w:id="3250" w:name="_Toc105175162"/>
      <w:bookmarkStart w:id="3251" w:name="_Toc113826192"/>
      <w:bookmarkStart w:id="3252" w:name="_Toc162617031"/>
      <w:bookmarkEnd w:id="3239"/>
      <w:r>
        <w:t>8.4.11.2</w:t>
      </w:r>
      <w:r>
        <w:tab/>
        <w:t>Successful Operation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5B253216" w14:textId="77777777" w:rsidR="00E3265A" w:rsidRDefault="00E3265A" w:rsidP="00E3265A">
      <w:pPr>
        <w:pStyle w:val="TH"/>
      </w:pPr>
      <w:r w:rsidRPr="007104EC">
        <w:object w:dxaOrig="5673" w:dyaOrig="2355" w14:anchorId="12E7244F">
          <v:shape id="_x0000_i1077" type="#_x0000_t75" style="width:4in;height:115.55pt" o:ole="">
            <v:imagedata r:id="rId119" o:title=""/>
          </v:shape>
          <o:OLEObject Type="Embed" ProgID="Word.Picture.8" ShapeID="_x0000_i1077" DrawAspect="Content" ObjectID="_1773229848" r:id="rId120"/>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253" w:name="_CR8_4_11_3"/>
      <w:bookmarkStart w:id="3254" w:name="_Toc44497472"/>
      <w:bookmarkStart w:id="3255" w:name="_Toc45107860"/>
      <w:bookmarkStart w:id="3256" w:name="_Toc45901480"/>
      <w:bookmarkStart w:id="3257" w:name="_Toc51850559"/>
      <w:bookmarkStart w:id="3258" w:name="_Toc56693562"/>
      <w:bookmarkStart w:id="3259" w:name="_Toc64447105"/>
      <w:bookmarkStart w:id="3260" w:name="_Toc66286599"/>
      <w:bookmarkStart w:id="3261" w:name="_Toc74151294"/>
      <w:bookmarkStart w:id="3262" w:name="_Toc88653766"/>
      <w:bookmarkStart w:id="3263" w:name="_Toc97904122"/>
      <w:bookmarkStart w:id="3264" w:name="_Toc105175163"/>
      <w:bookmarkStart w:id="3265" w:name="_Toc113826193"/>
      <w:bookmarkStart w:id="3266" w:name="_Toc162617032"/>
      <w:bookmarkEnd w:id="3253"/>
      <w:r>
        <w:t>8.4.11.3</w:t>
      </w:r>
      <w:r>
        <w:tab/>
        <w:t>Unsuccessful Operation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5BC48A4" w14:textId="77777777" w:rsidR="00E3265A" w:rsidRDefault="00E3265A" w:rsidP="00E3265A">
      <w:r>
        <w:t>Not applicable.</w:t>
      </w:r>
    </w:p>
    <w:p w14:paraId="433B945E" w14:textId="77777777" w:rsidR="00E3265A" w:rsidRDefault="00E3265A" w:rsidP="00E3265A">
      <w:pPr>
        <w:pStyle w:val="Heading4"/>
      </w:pPr>
      <w:bookmarkStart w:id="3267" w:name="_CR8_4_11_4"/>
      <w:bookmarkStart w:id="3268" w:name="_Toc44497473"/>
      <w:bookmarkStart w:id="3269" w:name="_Toc45107861"/>
      <w:bookmarkStart w:id="3270" w:name="_Toc45901481"/>
      <w:bookmarkStart w:id="3271" w:name="_Toc51850560"/>
      <w:bookmarkStart w:id="3272" w:name="_Toc56693563"/>
      <w:bookmarkStart w:id="3273" w:name="_Toc64447106"/>
      <w:bookmarkStart w:id="3274" w:name="_Toc66286600"/>
      <w:bookmarkStart w:id="3275" w:name="_Toc74151295"/>
      <w:bookmarkStart w:id="3276" w:name="_Toc88653767"/>
      <w:bookmarkStart w:id="3277" w:name="_Toc97904123"/>
      <w:bookmarkStart w:id="3278" w:name="_Toc105175164"/>
      <w:bookmarkStart w:id="3279" w:name="_Toc113826194"/>
      <w:bookmarkStart w:id="3280" w:name="_Toc162617033"/>
      <w:bookmarkEnd w:id="3267"/>
      <w:r>
        <w:t>8.4.11.4</w:t>
      </w:r>
      <w:r>
        <w:tab/>
        <w:t>Abnormal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281" w:name="_CR8_4_12"/>
      <w:bookmarkStart w:id="3282" w:name="_Hlk44418867"/>
      <w:bookmarkStart w:id="3283" w:name="_Toc44497474"/>
      <w:bookmarkStart w:id="3284" w:name="_Toc45107862"/>
      <w:bookmarkStart w:id="3285" w:name="_Toc45901482"/>
      <w:bookmarkStart w:id="3286" w:name="_Toc51850561"/>
      <w:bookmarkStart w:id="3287" w:name="_Toc56693564"/>
      <w:bookmarkStart w:id="3288" w:name="_Toc64447107"/>
      <w:bookmarkStart w:id="3289" w:name="_Toc66286601"/>
      <w:bookmarkStart w:id="3290" w:name="_Toc74151296"/>
      <w:bookmarkStart w:id="3291" w:name="_Toc88653768"/>
      <w:bookmarkStart w:id="3292" w:name="_Toc97904124"/>
      <w:bookmarkStart w:id="3293" w:name="_Toc105175165"/>
      <w:bookmarkStart w:id="3294" w:name="_Toc113826195"/>
      <w:bookmarkStart w:id="3295" w:name="_Toc162617034"/>
      <w:bookmarkEnd w:id="3281"/>
      <w:r w:rsidRPr="009A0050">
        <w:t>8.</w:t>
      </w:r>
      <w:r>
        <w:t>4</w:t>
      </w:r>
      <w:r w:rsidRPr="009A0050">
        <w:t>.</w:t>
      </w:r>
      <w:bookmarkEnd w:id="3282"/>
      <w:r>
        <w:t>12</w:t>
      </w:r>
      <w:r w:rsidRPr="009A0050">
        <w:tab/>
      </w:r>
      <w:bookmarkStart w:id="3296" w:name="OLE_LINK102"/>
      <w:r>
        <w:t xml:space="preserve">Access </w:t>
      </w:r>
      <w:r>
        <w:rPr>
          <w:rFonts w:hint="eastAsia"/>
        </w:rPr>
        <w:t>A</w:t>
      </w:r>
      <w:r>
        <w:t>nd Mobility</w:t>
      </w:r>
      <w:bookmarkStart w:id="3297" w:name="_Toc5646119"/>
      <w:bookmarkEnd w:id="3296"/>
      <w:r w:rsidRPr="009A0050">
        <w:t xml:space="preserve"> Indication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7"/>
    </w:p>
    <w:p w14:paraId="30175BDA" w14:textId="77777777" w:rsidR="00E3265A" w:rsidRPr="009A0050" w:rsidRDefault="00E3265A" w:rsidP="00E3265A">
      <w:pPr>
        <w:pStyle w:val="Heading4"/>
      </w:pPr>
      <w:bookmarkStart w:id="3298" w:name="_CR8_4_12_1"/>
      <w:bookmarkStart w:id="3299" w:name="_Toc5646120"/>
      <w:bookmarkStart w:id="3300" w:name="_Toc44497475"/>
      <w:bookmarkStart w:id="3301" w:name="_Toc45107863"/>
      <w:bookmarkStart w:id="3302" w:name="_Toc45901483"/>
      <w:bookmarkStart w:id="3303" w:name="_Toc51850562"/>
      <w:bookmarkStart w:id="3304" w:name="_Toc56693565"/>
      <w:bookmarkStart w:id="3305" w:name="_Toc64447108"/>
      <w:bookmarkStart w:id="3306" w:name="_Toc66286602"/>
      <w:bookmarkStart w:id="3307" w:name="_Toc74151297"/>
      <w:bookmarkStart w:id="3308" w:name="_Toc88653769"/>
      <w:bookmarkStart w:id="3309" w:name="_Toc97904125"/>
      <w:bookmarkStart w:id="3310" w:name="_Toc105175166"/>
      <w:bookmarkStart w:id="3311" w:name="_Toc113826196"/>
      <w:bookmarkStart w:id="3312" w:name="_Toc162617035"/>
      <w:bookmarkEnd w:id="3298"/>
      <w:r w:rsidRPr="009A0050">
        <w:t>8.</w:t>
      </w:r>
      <w:r>
        <w:t>4</w:t>
      </w:r>
      <w:r w:rsidRPr="009A0050">
        <w:t>.</w:t>
      </w:r>
      <w:r>
        <w:t>12</w:t>
      </w:r>
      <w:r w:rsidRPr="009A0050">
        <w:t>.1</w:t>
      </w:r>
      <w:r w:rsidRPr="009A0050">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B2B90E4" w14:textId="77777777" w:rsidR="00E3265A" w:rsidRPr="00AA5DA2" w:rsidRDefault="00E3265A" w:rsidP="00E3265A">
      <w:bookmarkStart w:id="33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314" w:name="_CR8_4_12_2"/>
      <w:bookmarkStart w:id="3315" w:name="_Toc44497476"/>
      <w:bookmarkStart w:id="3316" w:name="_Toc45107864"/>
      <w:bookmarkStart w:id="3317" w:name="_Toc45901484"/>
      <w:bookmarkStart w:id="3318" w:name="_Toc51850563"/>
      <w:bookmarkStart w:id="3319" w:name="_Toc56693566"/>
      <w:bookmarkStart w:id="3320" w:name="_Toc64447109"/>
      <w:bookmarkStart w:id="3321" w:name="_Toc66286603"/>
      <w:bookmarkStart w:id="3322" w:name="_Toc74151298"/>
      <w:bookmarkStart w:id="3323" w:name="_Toc88653770"/>
      <w:bookmarkStart w:id="3324" w:name="_Toc97904126"/>
      <w:bookmarkStart w:id="3325" w:name="_Toc105175167"/>
      <w:bookmarkStart w:id="3326" w:name="_Toc113826197"/>
      <w:bookmarkStart w:id="3327" w:name="_Toc162617036"/>
      <w:bookmarkEnd w:id="3314"/>
      <w:r w:rsidRPr="009A0050">
        <w:t>8.</w:t>
      </w:r>
      <w:r>
        <w:t>4</w:t>
      </w:r>
      <w:r w:rsidRPr="009A0050">
        <w:t>.</w:t>
      </w:r>
      <w:r>
        <w:t>12</w:t>
      </w:r>
      <w:r w:rsidRPr="009A0050">
        <w:t>.2</w:t>
      </w:r>
      <w:r w:rsidRPr="009A0050">
        <w:tab/>
        <w:t>Successful Operation</w:t>
      </w:r>
      <w:bookmarkEnd w:id="3313"/>
      <w:bookmarkEnd w:id="3315"/>
      <w:bookmarkEnd w:id="3316"/>
      <w:bookmarkEnd w:id="3317"/>
      <w:bookmarkEnd w:id="3318"/>
      <w:bookmarkEnd w:id="3319"/>
      <w:bookmarkEnd w:id="3320"/>
      <w:bookmarkEnd w:id="3321"/>
      <w:bookmarkEnd w:id="3322"/>
      <w:bookmarkEnd w:id="3323"/>
      <w:bookmarkEnd w:id="3324"/>
      <w:bookmarkEnd w:id="3325"/>
      <w:bookmarkEnd w:id="3326"/>
      <w:bookmarkEnd w:id="3327"/>
    </w:p>
    <w:bookmarkStart w:id="3328" w:name="_MON_1618212353"/>
    <w:bookmarkEnd w:id="3328"/>
    <w:p w14:paraId="4F800D88" w14:textId="77777777" w:rsidR="00E3265A" w:rsidRPr="00E5056C" w:rsidRDefault="00E3265A" w:rsidP="009354E2">
      <w:pPr>
        <w:pStyle w:val="TH"/>
      </w:pPr>
      <w:r>
        <w:object w:dxaOrig="5580" w:dyaOrig="2355" w14:anchorId="4868B52E">
          <v:shape id="_x0000_i1078" type="#_x0000_t75" style="width:337.4pt;height:130.6pt" o:ole="">
            <v:imagedata r:id="rId121" o:title="" croptop="-6693f" cropleft="-5638f" cropright="-8926f"/>
          </v:shape>
          <o:OLEObject Type="Embed" ProgID="Word.Picture.8" ShapeID="_x0000_i1078" DrawAspect="Content" ObjectID="_1773229849" r:id="rId122"/>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329" w:name="_CR8_4_12_3"/>
      <w:bookmarkStart w:id="3330" w:name="_Toc5646122"/>
      <w:bookmarkStart w:id="3331" w:name="_Toc44497477"/>
      <w:bookmarkStart w:id="3332" w:name="_Toc45107865"/>
      <w:bookmarkStart w:id="3333" w:name="_Toc45901485"/>
      <w:bookmarkStart w:id="3334" w:name="_Toc51850564"/>
      <w:bookmarkStart w:id="3335" w:name="_Toc56693567"/>
      <w:bookmarkStart w:id="3336" w:name="_Toc64447110"/>
      <w:bookmarkStart w:id="3337" w:name="_Toc66286604"/>
      <w:bookmarkStart w:id="3338" w:name="_Toc74151299"/>
      <w:bookmarkStart w:id="3339" w:name="_Toc88653771"/>
      <w:bookmarkStart w:id="3340" w:name="_Toc97904127"/>
      <w:bookmarkStart w:id="3341" w:name="_Toc105175168"/>
      <w:bookmarkStart w:id="3342" w:name="_Toc113826198"/>
      <w:bookmarkStart w:id="3343" w:name="_Toc162617037"/>
      <w:bookmarkEnd w:id="3329"/>
      <w:r w:rsidRPr="009A0050">
        <w:t>8.</w:t>
      </w:r>
      <w:r>
        <w:t>4</w:t>
      </w:r>
      <w:r w:rsidRPr="009A0050">
        <w:t>.</w:t>
      </w:r>
      <w:r>
        <w:t>12</w:t>
      </w:r>
      <w:r w:rsidRPr="009A0050">
        <w:t>.3</w:t>
      </w:r>
      <w:r w:rsidRPr="009A0050">
        <w:tab/>
        <w:t>Abnormal Conditions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E61FD8">
          <w:headerReference w:type="default" r:id="rId123"/>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344" w:name="_CR9"/>
      <w:bookmarkStart w:id="3345" w:name="_Toc44497478"/>
      <w:bookmarkStart w:id="3346" w:name="_Toc45107866"/>
      <w:bookmarkStart w:id="3347" w:name="_Toc45901486"/>
      <w:bookmarkStart w:id="3348" w:name="_Toc51850565"/>
      <w:bookmarkStart w:id="3349" w:name="_Toc56693568"/>
      <w:bookmarkStart w:id="3350" w:name="_Toc64447111"/>
      <w:bookmarkStart w:id="3351" w:name="_Toc66286605"/>
      <w:bookmarkStart w:id="3352" w:name="_Toc74151300"/>
      <w:bookmarkStart w:id="3353" w:name="_Toc88653772"/>
      <w:bookmarkStart w:id="3354" w:name="_Toc97904128"/>
      <w:bookmarkStart w:id="3355" w:name="_Toc105175169"/>
      <w:bookmarkStart w:id="3356" w:name="_Toc113826199"/>
      <w:bookmarkStart w:id="3357" w:name="_Toc162617038"/>
      <w:bookmarkEnd w:id="3344"/>
      <w:r w:rsidRPr="00FD0425">
        <w:t>9</w:t>
      </w:r>
      <w:r w:rsidRPr="00FD0425">
        <w:tab/>
        <w:t>Elements for XnAP Communication</w:t>
      </w:r>
      <w:bookmarkEnd w:id="2924"/>
      <w:bookmarkEnd w:id="2925"/>
      <w:bookmarkEnd w:id="2926"/>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AFF407A" w14:textId="77777777" w:rsidR="00F02090" w:rsidRPr="00FD0425" w:rsidRDefault="00F02090" w:rsidP="00F02090">
      <w:pPr>
        <w:pStyle w:val="Heading2"/>
      </w:pPr>
      <w:bookmarkStart w:id="3358" w:name="_CR9_0"/>
      <w:bookmarkStart w:id="3359" w:name="_Toc20955177"/>
      <w:bookmarkStart w:id="3360" w:name="_Toc29991372"/>
      <w:bookmarkStart w:id="3361" w:name="_Toc36555772"/>
      <w:bookmarkStart w:id="3362" w:name="_Toc44497479"/>
      <w:bookmarkStart w:id="3363" w:name="_Toc45107867"/>
      <w:bookmarkStart w:id="3364" w:name="_Toc45901487"/>
      <w:bookmarkStart w:id="3365" w:name="_Toc51850566"/>
      <w:bookmarkStart w:id="3366" w:name="_Toc56693569"/>
      <w:bookmarkStart w:id="3367" w:name="_Toc64447112"/>
      <w:bookmarkStart w:id="3368" w:name="_Toc66286606"/>
      <w:bookmarkStart w:id="3369" w:name="_Toc74151301"/>
      <w:bookmarkStart w:id="3370" w:name="_Toc88653773"/>
      <w:bookmarkStart w:id="3371" w:name="_Toc97904129"/>
      <w:bookmarkStart w:id="3372" w:name="_Toc105175170"/>
      <w:bookmarkStart w:id="3373" w:name="_Toc113826200"/>
      <w:bookmarkStart w:id="3374" w:name="_Toc162617039"/>
      <w:bookmarkEnd w:id="3358"/>
      <w:r w:rsidRPr="00FD0425">
        <w:t>9.0</w:t>
      </w:r>
      <w:r w:rsidRPr="00FD0425">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375" w:name="_CR9_1"/>
      <w:bookmarkStart w:id="3376" w:name="_Toc20955178"/>
      <w:bookmarkStart w:id="3377" w:name="_Toc29991373"/>
      <w:bookmarkStart w:id="3378" w:name="_Toc36555773"/>
      <w:bookmarkStart w:id="3379" w:name="_Toc44497480"/>
      <w:bookmarkStart w:id="3380" w:name="_Toc45107868"/>
      <w:bookmarkStart w:id="3381" w:name="_Toc45901488"/>
      <w:bookmarkStart w:id="3382" w:name="_Toc51850567"/>
      <w:bookmarkStart w:id="3383" w:name="_Toc56693570"/>
      <w:bookmarkStart w:id="3384" w:name="_Toc64447113"/>
      <w:bookmarkStart w:id="3385" w:name="_Toc66286607"/>
      <w:bookmarkStart w:id="3386" w:name="_Toc74151302"/>
      <w:bookmarkStart w:id="3387" w:name="_Toc88653774"/>
      <w:bookmarkStart w:id="3388" w:name="_Toc97904130"/>
      <w:bookmarkStart w:id="3389" w:name="_Toc105175171"/>
      <w:bookmarkStart w:id="3390" w:name="_Toc113826201"/>
      <w:bookmarkStart w:id="3391" w:name="_Toc162617040"/>
      <w:bookmarkEnd w:id="3375"/>
      <w:r w:rsidRPr="00FD0425">
        <w:t>9.1</w:t>
      </w:r>
      <w:r w:rsidRPr="00FD0425">
        <w:tab/>
        <w:t>Message Functional Definition and Content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9E4859C" w14:textId="77777777" w:rsidR="00F02090" w:rsidRPr="00FD0425" w:rsidRDefault="00F02090" w:rsidP="00F02090">
      <w:pPr>
        <w:pStyle w:val="Heading3"/>
      </w:pPr>
      <w:bookmarkStart w:id="3392" w:name="_CR9_1_1"/>
      <w:bookmarkStart w:id="3393" w:name="_Toc20955179"/>
      <w:bookmarkStart w:id="3394" w:name="_Toc29991374"/>
      <w:bookmarkStart w:id="3395" w:name="_Toc36555774"/>
      <w:bookmarkStart w:id="3396" w:name="_Toc44497481"/>
      <w:bookmarkStart w:id="3397" w:name="_Toc45107869"/>
      <w:bookmarkStart w:id="3398" w:name="_Toc45901489"/>
      <w:bookmarkStart w:id="3399" w:name="_Toc51850568"/>
      <w:bookmarkStart w:id="3400" w:name="_Toc56693571"/>
      <w:bookmarkStart w:id="3401" w:name="_Toc64447114"/>
      <w:bookmarkStart w:id="3402" w:name="_Toc66286608"/>
      <w:bookmarkStart w:id="3403" w:name="_Toc74151303"/>
      <w:bookmarkStart w:id="3404" w:name="_Toc88653775"/>
      <w:bookmarkStart w:id="3405" w:name="_Toc97904131"/>
      <w:bookmarkStart w:id="3406" w:name="_Toc105175172"/>
      <w:bookmarkStart w:id="3407" w:name="_Toc113826202"/>
      <w:bookmarkStart w:id="3408" w:name="_Toc162617041"/>
      <w:bookmarkEnd w:id="3392"/>
      <w:r w:rsidRPr="00FD0425">
        <w:t>9.1.1</w:t>
      </w:r>
      <w:r w:rsidRPr="00FD0425">
        <w:tab/>
        <w:t>Messages for Basic Mobility Procedures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EE696D4" w14:textId="77777777" w:rsidR="00F02090" w:rsidRPr="00FD0425" w:rsidRDefault="00F02090" w:rsidP="00F02090">
      <w:pPr>
        <w:pStyle w:val="Heading4"/>
      </w:pPr>
      <w:bookmarkStart w:id="3409" w:name="_CR9_1_1_1"/>
      <w:bookmarkStart w:id="3410" w:name="_Toc20955180"/>
      <w:bookmarkStart w:id="3411" w:name="_Toc29991375"/>
      <w:bookmarkStart w:id="3412" w:name="_Toc36555775"/>
      <w:bookmarkStart w:id="3413" w:name="_Toc44497482"/>
      <w:bookmarkStart w:id="3414" w:name="_Toc45107870"/>
      <w:bookmarkStart w:id="3415" w:name="_Toc45901490"/>
      <w:bookmarkStart w:id="3416" w:name="_Toc51850569"/>
      <w:bookmarkStart w:id="3417" w:name="_Toc56693572"/>
      <w:bookmarkStart w:id="3418" w:name="_Toc64447115"/>
      <w:bookmarkStart w:id="3419" w:name="_Toc66286609"/>
      <w:bookmarkStart w:id="3420" w:name="_Toc74151304"/>
      <w:bookmarkStart w:id="3421" w:name="_Toc88653776"/>
      <w:bookmarkStart w:id="3422" w:name="_Toc97904132"/>
      <w:bookmarkStart w:id="3423" w:name="_Toc105175173"/>
      <w:bookmarkStart w:id="3424" w:name="_Toc113826203"/>
      <w:bookmarkStart w:id="3425" w:name="_Toc162617042"/>
      <w:bookmarkEnd w:id="3409"/>
      <w:r w:rsidRPr="00FD0425">
        <w:t>9.1.1.1</w:t>
      </w:r>
      <w:r w:rsidRPr="00FD0425">
        <w:tab/>
        <w:t>HANDOVER REQUEST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6DE0902F" w:rsidR="00F02090" w:rsidRPr="00FD0425" w:rsidRDefault="007D3225"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426" w:name="OLE_LINK29"/>
            <w:bookmarkStart w:id="3427" w:name="OLE_LINK30"/>
            <w:r w:rsidRPr="00FD0425">
              <w:rPr>
                <w:rFonts w:cs="Arial"/>
                <w:lang w:eastAsia="ja-JP"/>
              </w:rPr>
              <w:t>UE Aggregate Maximum Bit Rate</w:t>
            </w:r>
            <w:bookmarkEnd w:id="3426"/>
            <w:bookmarkEnd w:id="3427"/>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428"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428"/>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429" w:name="_Hlk44414243"/>
            <w:r w:rsidRPr="00FA5057">
              <w:rPr>
                <w:rFonts w:cs="Arial"/>
              </w:rPr>
              <w:t>9.2.3.</w:t>
            </w:r>
            <w:bookmarkEnd w:id="3429"/>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430" w:name="_Hlk44418955"/>
            <w:r w:rsidRPr="004E3D2B">
              <w:rPr>
                <w:rFonts w:eastAsia="Batang" w:cs="Arial"/>
                <w:lang w:eastAsia="ja-JP"/>
              </w:rPr>
              <w:t>9.2.3.</w:t>
            </w:r>
            <w:bookmarkEnd w:id="3430"/>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431" w:name="_CR9_1_1_2"/>
      <w:bookmarkStart w:id="3432" w:name="_Toc20955181"/>
      <w:bookmarkStart w:id="3433" w:name="_Toc29991376"/>
      <w:bookmarkStart w:id="3434" w:name="_Toc36555776"/>
      <w:bookmarkStart w:id="3435" w:name="_Toc44497483"/>
      <w:bookmarkStart w:id="3436" w:name="_Toc45107871"/>
      <w:bookmarkStart w:id="3437" w:name="_Toc45901491"/>
      <w:bookmarkStart w:id="3438" w:name="_Toc51850570"/>
      <w:bookmarkStart w:id="3439" w:name="_Toc56693573"/>
      <w:bookmarkStart w:id="3440" w:name="_Toc64447116"/>
      <w:bookmarkStart w:id="3441" w:name="_Toc66286610"/>
      <w:bookmarkStart w:id="3442" w:name="_Toc74151305"/>
      <w:bookmarkStart w:id="3443" w:name="_Toc88653777"/>
      <w:bookmarkStart w:id="3444" w:name="_Toc97904133"/>
      <w:bookmarkStart w:id="3445" w:name="_Toc105175174"/>
      <w:bookmarkStart w:id="3446" w:name="_Toc113826204"/>
      <w:bookmarkStart w:id="3447" w:name="_Toc162617043"/>
      <w:bookmarkEnd w:id="3431"/>
      <w:r w:rsidRPr="00FD0425">
        <w:t>9.1.1.2</w:t>
      </w:r>
      <w:r w:rsidRPr="00FD0425">
        <w:tab/>
        <w:t>HANDOVER REQUEST ACKNOWLEDGE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448"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448"/>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449"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449"/>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450" w:name="_CR9_1_1_3"/>
      <w:bookmarkStart w:id="3451" w:name="_Toc20955182"/>
      <w:bookmarkStart w:id="3452" w:name="_Toc29991377"/>
      <w:bookmarkStart w:id="3453" w:name="_Toc36555777"/>
      <w:bookmarkStart w:id="3454" w:name="_Toc44497484"/>
      <w:bookmarkStart w:id="3455" w:name="_Toc45107872"/>
      <w:bookmarkStart w:id="3456" w:name="_Toc45901492"/>
      <w:bookmarkStart w:id="3457" w:name="_Toc51850571"/>
      <w:bookmarkStart w:id="3458" w:name="_Toc56693574"/>
      <w:bookmarkStart w:id="3459" w:name="_Toc64447117"/>
      <w:bookmarkStart w:id="3460" w:name="_Toc66286611"/>
      <w:bookmarkStart w:id="3461" w:name="_Toc74151306"/>
      <w:bookmarkStart w:id="3462" w:name="_Toc88653778"/>
      <w:bookmarkStart w:id="3463" w:name="_Toc97904134"/>
      <w:bookmarkStart w:id="3464" w:name="_Toc105175175"/>
      <w:bookmarkStart w:id="3465" w:name="_Toc113826205"/>
      <w:bookmarkStart w:id="3466" w:name="_Toc162617044"/>
      <w:bookmarkEnd w:id="3450"/>
      <w:r w:rsidRPr="00FD0425">
        <w:t>9.1.1.3</w:t>
      </w:r>
      <w:r w:rsidRPr="00FD0425">
        <w:tab/>
        <w:t>HANDOVER PREPARATION FAILURE</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467" w:name="_CR9_1_1_4"/>
      <w:bookmarkStart w:id="3468" w:name="_Toc20955183"/>
      <w:bookmarkStart w:id="3469" w:name="_Toc29991378"/>
      <w:bookmarkStart w:id="3470" w:name="_Toc36555778"/>
      <w:bookmarkStart w:id="3471" w:name="_Toc44497485"/>
      <w:bookmarkStart w:id="3472" w:name="_Toc45107873"/>
      <w:bookmarkStart w:id="3473" w:name="_Toc45901493"/>
      <w:bookmarkStart w:id="3474" w:name="_Toc51850572"/>
      <w:bookmarkStart w:id="3475" w:name="_Toc56693575"/>
      <w:bookmarkStart w:id="3476" w:name="_Toc64447118"/>
      <w:bookmarkStart w:id="3477" w:name="_Toc66286612"/>
      <w:bookmarkStart w:id="3478" w:name="_Toc74151307"/>
      <w:bookmarkStart w:id="3479" w:name="_Toc88653779"/>
      <w:bookmarkStart w:id="3480" w:name="_Toc97904135"/>
      <w:bookmarkStart w:id="3481" w:name="_Toc105175176"/>
      <w:bookmarkStart w:id="3482" w:name="_Toc113826206"/>
      <w:bookmarkStart w:id="3483" w:name="_Toc162617045"/>
      <w:bookmarkEnd w:id="3467"/>
      <w:r w:rsidRPr="00FD0425">
        <w:t>9.1.1.4</w:t>
      </w:r>
      <w:r w:rsidRPr="00FD0425">
        <w:tab/>
        <w:t>SN STATUS TRANSFER</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484" w:name="_Hlk534061916"/>
      <w:r w:rsidRPr="00FD0425">
        <w:t>or for dual connectivity</w:t>
      </w:r>
      <w:bookmarkEnd w:id="348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485" w:name="_CR9_1_1_5"/>
      <w:bookmarkStart w:id="3486" w:name="_Toc20955184"/>
      <w:bookmarkStart w:id="3487" w:name="_Toc29991379"/>
      <w:bookmarkStart w:id="3488" w:name="_Toc36555779"/>
      <w:bookmarkStart w:id="3489" w:name="_Toc44497486"/>
      <w:bookmarkStart w:id="3490" w:name="_Toc45107874"/>
      <w:bookmarkStart w:id="3491" w:name="_Toc45901494"/>
      <w:bookmarkStart w:id="3492" w:name="_Toc51850573"/>
      <w:bookmarkStart w:id="3493" w:name="_Toc56693576"/>
      <w:bookmarkStart w:id="3494" w:name="_Toc64447119"/>
      <w:bookmarkStart w:id="3495" w:name="_Toc66286613"/>
      <w:bookmarkStart w:id="3496" w:name="_Toc74151308"/>
      <w:bookmarkStart w:id="3497" w:name="_Toc88653780"/>
      <w:bookmarkStart w:id="3498" w:name="_Toc97904136"/>
      <w:bookmarkStart w:id="3499" w:name="_Toc105175177"/>
      <w:bookmarkStart w:id="3500" w:name="_Toc113826207"/>
      <w:bookmarkStart w:id="3501" w:name="_Toc162617046"/>
      <w:bookmarkEnd w:id="3485"/>
      <w:r w:rsidRPr="00FD0425">
        <w:t>9.1.1.5</w:t>
      </w:r>
      <w:r w:rsidRPr="00FD0425">
        <w:tab/>
        <w:t>UE CONTEXT RELEASE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502" w:name="_CR9_1_1_6"/>
      <w:bookmarkStart w:id="3503" w:name="_Toc20955185"/>
      <w:bookmarkStart w:id="3504" w:name="_Toc29991380"/>
      <w:bookmarkStart w:id="3505" w:name="_Toc36555780"/>
      <w:bookmarkStart w:id="3506" w:name="_Toc44497487"/>
      <w:bookmarkStart w:id="3507" w:name="_Toc45107875"/>
      <w:bookmarkStart w:id="3508" w:name="_Toc45901495"/>
      <w:bookmarkStart w:id="3509" w:name="_Toc51850574"/>
      <w:bookmarkStart w:id="3510" w:name="_Toc56693577"/>
      <w:bookmarkStart w:id="3511" w:name="_Toc64447120"/>
      <w:bookmarkStart w:id="3512" w:name="_Toc66286614"/>
      <w:bookmarkStart w:id="3513" w:name="_Toc74151309"/>
      <w:bookmarkStart w:id="3514" w:name="_Toc88653781"/>
      <w:bookmarkStart w:id="3515" w:name="_Toc97904137"/>
      <w:bookmarkStart w:id="3516" w:name="_Toc105175178"/>
      <w:bookmarkStart w:id="3517" w:name="_Toc113826208"/>
      <w:bookmarkStart w:id="3518" w:name="_Toc162617047"/>
      <w:bookmarkEnd w:id="3502"/>
      <w:r w:rsidRPr="00FD0425">
        <w:t>9.1.1.6</w:t>
      </w:r>
      <w:r w:rsidRPr="00FD0425">
        <w:tab/>
        <w:t>HANDOVER CANCEL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519" w:name="_CR9_1_1_7"/>
      <w:bookmarkStart w:id="3520" w:name="_Toc20955186"/>
      <w:bookmarkStart w:id="3521" w:name="_Toc29991381"/>
      <w:bookmarkStart w:id="3522" w:name="_Toc36555781"/>
      <w:bookmarkStart w:id="3523" w:name="_Toc44497488"/>
      <w:bookmarkStart w:id="3524" w:name="_Toc45107876"/>
      <w:bookmarkStart w:id="3525" w:name="_Toc45901496"/>
      <w:bookmarkStart w:id="3526" w:name="_Toc51850575"/>
      <w:bookmarkStart w:id="3527" w:name="_Toc56693578"/>
      <w:bookmarkStart w:id="3528" w:name="_Toc64447121"/>
      <w:bookmarkStart w:id="3529" w:name="_Toc66286615"/>
      <w:bookmarkStart w:id="3530" w:name="_Toc74151310"/>
      <w:bookmarkStart w:id="3531" w:name="_Toc88653782"/>
      <w:bookmarkStart w:id="3532" w:name="_Toc97904138"/>
      <w:bookmarkStart w:id="3533" w:name="_Toc105175179"/>
      <w:bookmarkStart w:id="3534" w:name="_Toc113826209"/>
      <w:bookmarkStart w:id="3535" w:name="_Toc162617048"/>
      <w:bookmarkEnd w:id="3519"/>
      <w:r w:rsidRPr="00FD0425">
        <w:rPr>
          <w:lang w:eastAsia="zh-CN"/>
        </w:rPr>
        <w:t>9.1.1.7</w:t>
      </w:r>
      <w:r w:rsidRPr="00FD0425">
        <w:tab/>
      </w:r>
      <w:r w:rsidRPr="00FD0425">
        <w:rPr>
          <w:lang w:val="en-US"/>
        </w:rPr>
        <w:t xml:space="preserve">RAN </w:t>
      </w:r>
      <w:r w:rsidRPr="00FD0425">
        <w:t>PAGING</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BD1D4F">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536" w:name="_CR9_1_1_8"/>
      <w:bookmarkStart w:id="3537" w:name="_Toc20955187"/>
      <w:bookmarkStart w:id="3538" w:name="_Toc29991382"/>
      <w:bookmarkStart w:id="3539" w:name="_Toc36555782"/>
      <w:bookmarkStart w:id="3540" w:name="_Toc44497489"/>
      <w:bookmarkStart w:id="3541" w:name="_Toc45107877"/>
      <w:bookmarkStart w:id="3542" w:name="_Toc45901497"/>
      <w:bookmarkStart w:id="3543" w:name="_Toc51850576"/>
      <w:bookmarkStart w:id="3544" w:name="_Toc56693579"/>
      <w:bookmarkStart w:id="3545" w:name="_Toc64447122"/>
      <w:bookmarkStart w:id="3546" w:name="_Toc66286616"/>
      <w:bookmarkStart w:id="3547" w:name="_Toc74151311"/>
      <w:bookmarkStart w:id="3548" w:name="_Toc88653783"/>
      <w:bookmarkStart w:id="3549" w:name="_Toc97904139"/>
      <w:bookmarkStart w:id="3550" w:name="_Toc105175180"/>
      <w:bookmarkStart w:id="3551" w:name="_Toc113826210"/>
      <w:bookmarkStart w:id="3552" w:name="_Toc162617049"/>
      <w:bookmarkEnd w:id="3536"/>
      <w:r w:rsidRPr="00FD0425">
        <w:t>9.1.1.8</w:t>
      </w:r>
      <w:r w:rsidRPr="00FD0425">
        <w:tab/>
        <w:t>RETRIEVE UE CONTEXT REQUEST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5B085EDF"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6B2C7E54"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553" w:name="_CR9_1_1_9"/>
      <w:bookmarkStart w:id="3554" w:name="_Toc20955188"/>
      <w:bookmarkStart w:id="3555" w:name="_Toc29991383"/>
      <w:bookmarkStart w:id="3556" w:name="_Toc36555783"/>
      <w:bookmarkStart w:id="3557" w:name="_Toc44497490"/>
      <w:bookmarkStart w:id="3558" w:name="_Toc45107878"/>
      <w:bookmarkStart w:id="3559" w:name="_Toc45901498"/>
      <w:bookmarkStart w:id="3560" w:name="_Toc51850577"/>
      <w:bookmarkStart w:id="3561" w:name="_Toc56693580"/>
      <w:bookmarkStart w:id="3562" w:name="_Toc64447123"/>
      <w:bookmarkStart w:id="3563" w:name="_Toc66286617"/>
      <w:bookmarkStart w:id="3564" w:name="_Toc74151312"/>
      <w:bookmarkStart w:id="3565" w:name="_Toc88653784"/>
      <w:bookmarkStart w:id="3566" w:name="_Toc97904140"/>
      <w:bookmarkStart w:id="3567" w:name="_Toc105175181"/>
      <w:bookmarkStart w:id="3568" w:name="_Toc113826211"/>
      <w:bookmarkStart w:id="3569" w:name="_Toc162617050"/>
      <w:bookmarkEnd w:id="3553"/>
      <w:r w:rsidRPr="00FD0425">
        <w:t>9.1.1.9</w:t>
      </w:r>
      <w:r w:rsidRPr="00FD0425">
        <w:tab/>
        <w:t>RETRIEVE UE CONTEXT RESPONSE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570" w:name="OLE_LINK9"/>
            <w:r w:rsidRPr="00FD0425">
              <w:rPr>
                <w:lang w:eastAsia="ja-JP"/>
              </w:rPr>
              <w:t xml:space="preserve">Old NG-RAN node UE XnAP ID </w:t>
            </w:r>
            <w:bookmarkEnd w:id="3570"/>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571" w:name="OLE_LINK184"/>
            <w:r w:rsidRPr="00FD0425">
              <w:rPr>
                <w:lang w:eastAsia="ja-JP"/>
              </w:rPr>
              <w:t>NG-RAN node UE XnAP ID</w:t>
            </w:r>
            <w:r w:rsidRPr="00FD0425">
              <w:rPr>
                <w:lang w:eastAsia="ja-JP"/>
              </w:rPr>
              <w:br/>
              <w:t>9.2.3.16</w:t>
            </w:r>
            <w:bookmarkEnd w:id="3571"/>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572" w:name="_CR9_1_1_10"/>
      <w:bookmarkStart w:id="3573" w:name="_Toc20955189"/>
      <w:bookmarkStart w:id="3574" w:name="_Toc29991384"/>
      <w:bookmarkStart w:id="3575" w:name="_Toc36555784"/>
      <w:bookmarkStart w:id="3576" w:name="_Toc44497491"/>
      <w:bookmarkStart w:id="3577" w:name="_Toc45107879"/>
      <w:bookmarkStart w:id="3578" w:name="_Toc45901499"/>
      <w:bookmarkStart w:id="3579" w:name="_Toc51850578"/>
      <w:bookmarkStart w:id="3580" w:name="_Toc56693581"/>
      <w:bookmarkStart w:id="3581" w:name="_Toc64447124"/>
      <w:bookmarkStart w:id="3582" w:name="_Toc66286618"/>
      <w:bookmarkStart w:id="3583" w:name="_Toc74151313"/>
      <w:bookmarkStart w:id="3584" w:name="_Toc88653785"/>
      <w:bookmarkStart w:id="3585" w:name="_Toc97904141"/>
      <w:bookmarkStart w:id="3586" w:name="_Toc105175182"/>
      <w:bookmarkStart w:id="3587" w:name="_Toc113826212"/>
      <w:bookmarkStart w:id="3588" w:name="_Toc162617051"/>
      <w:bookmarkEnd w:id="3572"/>
      <w:r w:rsidRPr="00FD0425">
        <w:t>9.1.1.10</w:t>
      </w:r>
      <w:r w:rsidRPr="00FD0425">
        <w:tab/>
        <w:t>RETRIEVE UE CONTEXT FAILURE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589" w:name="_Hlk518574461"/>
            <w:r w:rsidRPr="00FD0425">
              <w:rPr>
                <w:szCs w:val="18"/>
                <w:lang w:eastAsia="ja-JP"/>
              </w:rPr>
              <w:t xml:space="preserve">Includes either the </w:t>
            </w:r>
            <w:bookmarkStart w:id="3590" w:name="_Hlk517180145"/>
            <w:r w:rsidRPr="00FD0425">
              <w:rPr>
                <w:i/>
                <w:szCs w:val="18"/>
                <w:lang w:eastAsia="ja-JP"/>
              </w:rPr>
              <w:t>RRCRelease</w:t>
            </w:r>
            <w:bookmarkEnd w:id="3590"/>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589"/>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591" w:name="_CR9_1_1_11"/>
      <w:bookmarkStart w:id="3592" w:name="_Toc20955190"/>
      <w:bookmarkStart w:id="3593" w:name="_Toc29991385"/>
      <w:bookmarkStart w:id="3594" w:name="_Toc36555785"/>
      <w:bookmarkStart w:id="3595" w:name="_Toc44497492"/>
      <w:bookmarkStart w:id="3596" w:name="_Toc45107880"/>
      <w:bookmarkStart w:id="3597" w:name="_Toc45901500"/>
      <w:bookmarkStart w:id="3598" w:name="_Toc51850579"/>
      <w:bookmarkStart w:id="3599" w:name="_Toc56693582"/>
      <w:bookmarkStart w:id="3600" w:name="_Toc64447125"/>
      <w:bookmarkStart w:id="3601" w:name="_Toc66286619"/>
      <w:bookmarkStart w:id="3602" w:name="_Toc74151314"/>
      <w:bookmarkStart w:id="3603" w:name="_Toc88653786"/>
      <w:bookmarkStart w:id="3604" w:name="_Toc97904142"/>
      <w:bookmarkStart w:id="3605" w:name="_Toc105175183"/>
      <w:bookmarkStart w:id="3606" w:name="_Toc113826213"/>
      <w:bookmarkStart w:id="3607" w:name="_Toc162617052"/>
      <w:bookmarkEnd w:id="3591"/>
      <w:r w:rsidRPr="00FD0425">
        <w:t>9.1.1.11</w:t>
      </w:r>
      <w:r w:rsidRPr="00FD0425">
        <w:tab/>
        <w:t>XN-U ADDRESS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608" w:name="_CR9_1_1_12"/>
      <w:bookmarkStart w:id="3609" w:name="_Hlk44411567"/>
      <w:bookmarkStart w:id="3610" w:name="_Toc44497493"/>
      <w:bookmarkStart w:id="3611" w:name="_Toc45107881"/>
      <w:bookmarkStart w:id="3612" w:name="_Toc45901501"/>
      <w:bookmarkStart w:id="3613" w:name="_Toc51850580"/>
      <w:bookmarkStart w:id="3614" w:name="_Toc56693583"/>
      <w:bookmarkStart w:id="3615" w:name="_Toc64447126"/>
      <w:bookmarkStart w:id="3616" w:name="_Toc66286620"/>
      <w:bookmarkStart w:id="3617" w:name="_Toc74151315"/>
      <w:bookmarkStart w:id="3618" w:name="_Toc88653787"/>
      <w:bookmarkStart w:id="3619" w:name="_Toc97904143"/>
      <w:bookmarkStart w:id="3620" w:name="_Toc105175184"/>
      <w:bookmarkStart w:id="3621" w:name="_Toc113826214"/>
      <w:bookmarkStart w:id="3622" w:name="_Toc20955191"/>
      <w:bookmarkStart w:id="3623" w:name="_Toc29991386"/>
      <w:bookmarkStart w:id="3624" w:name="_Toc36555786"/>
      <w:bookmarkStart w:id="3625" w:name="_Toc162617053"/>
      <w:bookmarkEnd w:id="3608"/>
      <w:r w:rsidRPr="00923F7F">
        <w:t>9.1.1.</w:t>
      </w:r>
      <w:bookmarkEnd w:id="3609"/>
      <w:r>
        <w:t>12</w:t>
      </w:r>
      <w:r w:rsidRPr="00923F7F">
        <w:tab/>
        <w:t xml:space="preserve">HANDOVER </w:t>
      </w:r>
      <w:r>
        <w:t>SUCCESS</w:t>
      </w:r>
      <w:bookmarkEnd w:id="3610"/>
      <w:bookmarkEnd w:id="3611"/>
      <w:bookmarkEnd w:id="3612"/>
      <w:bookmarkEnd w:id="3613"/>
      <w:bookmarkEnd w:id="3614"/>
      <w:bookmarkEnd w:id="3615"/>
      <w:bookmarkEnd w:id="3616"/>
      <w:bookmarkEnd w:id="3617"/>
      <w:bookmarkEnd w:id="3618"/>
      <w:bookmarkEnd w:id="3619"/>
      <w:bookmarkEnd w:id="3620"/>
      <w:bookmarkEnd w:id="3621"/>
      <w:bookmarkEnd w:id="3625"/>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626" w:name="_CR9_1_1_13"/>
      <w:bookmarkStart w:id="3627" w:name="_Toc44497494"/>
      <w:bookmarkStart w:id="3628" w:name="_Toc45107882"/>
      <w:bookmarkStart w:id="3629" w:name="_Toc45901502"/>
      <w:bookmarkStart w:id="3630" w:name="_Toc51850581"/>
      <w:bookmarkStart w:id="3631" w:name="_Toc56693584"/>
      <w:bookmarkStart w:id="3632" w:name="_Toc64447127"/>
      <w:bookmarkStart w:id="3633" w:name="_Toc66286621"/>
      <w:bookmarkStart w:id="3634" w:name="_Toc74151316"/>
      <w:bookmarkStart w:id="3635" w:name="_Toc88653788"/>
      <w:bookmarkStart w:id="3636" w:name="_Toc97904144"/>
      <w:bookmarkStart w:id="3637" w:name="_Toc105175185"/>
      <w:bookmarkStart w:id="3638" w:name="_Toc113826215"/>
      <w:bookmarkStart w:id="3639" w:name="_Toc162617054"/>
      <w:bookmarkEnd w:id="3626"/>
      <w:r w:rsidRPr="0090263D">
        <w:t>9.1.1.</w:t>
      </w:r>
      <w:r>
        <w:t>13</w:t>
      </w:r>
      <w:r w:rsidRPr="0090263D">
        <w:tab/>
      </w:r>
      <w:r>
        <w:t xml:space="preserve">CONDITIONAL </w:t>
      </w:r>
      <w:r w:rsidRPr="0090263D">
        <w:t>HANDOVER CANCEL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BD1D4F" w:rsidRDefault="00F96658" w:rsidP="0073372F">
            <w:pPr>
              <w:pStyle w:val="TAL"/>
              <w:keepNext w:val="0"/>
              <w:keepLines w:val="0"/>
              <w:widowControl w:val="0"/>
              <w:rPr>
                <w:i/>
                <w:iCs/>
                <w:lang w:eastAsia="ja-JP"/>
              </w:rPr>
            </w:pPr>
            <w:r w:rsidRPr="00BD1D4F">
              <w:rPr>
                <w:i/>
                <w:iCs/>
                <w:lang w:eastAsia="ja-JP"/>
              </w:rPr>
              <w:t>0 .. &lt;maxnoofCellsinCHO&gt;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640" w:name="_CR9_1_1_14"/>
      <w:bookmarkStart w:id="3641" w:name="_Toc44497495"/>
      <w:bookmarkStart w:id="3642" w:name="_Toc45107883"/>
      <w:bookmarkStart w:id="3643" w:name="_Toc45901503"/>
      <w:bookmarkStart w:id="3644" w:name="_Toc51850582"/>
      <w:bookmarkStart w:id="3645" w:name="_Toc56693585"/>
      <w:bookmarkStart w:id="3646" w:name="_Toc64447128"/>
      <w:bookmarkStart w:id="3647" w:name="_Toc66286622"/>
      <w:bookmarkStart w:id="3648" w:name="_Toc74151317"/>
      <w:bookmarkStart w:id="3649" w:name="_Toc88653789"/>
      <w:bookmarkStart w:id="3650" w:name="_Toc97904145"/>
      <w:bookmarkStart w:id="3651" w:name="_Toc105175186"/>
      <w:bookmarkStart w:id="3652" w:name="_Toc113826216"/>
      <w:bookmarkStart w:id="3653" w:name="_Toc162617055"/>
      <w:bookmarkEnd w:id="3640"/>
      <w:r w:rsidRPr="007E6716">
        <w:t>9.1.1.</w:t>
      </w:r>
      <w:r>
        <w:t>14</w:t>
      </w:r>
      <w:r w:rsidRPr="007E6716">
        <w:tab/>
      </w:r>
      <w:r>
        <w:t>EARLY STATUS TRANSFER</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BD1D4F">
      <w:pPr>
        <w:widowControl w:val="0"/>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24F75D3F" w:rsidR="005718D0" w:rsidRPr="007E6716" w:rsidRDefault="00BC1239" w:rsidP="0073372F">
      <w:pPr>
        <w:widowControl w:val="0"/>
      </w:pPr>
      <w:r>
        <w:t>Direction:</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1F820A" w14:textId="40C0EFC3"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26237832" w14:textId="16D3598F"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7F80BD" w14:textId="44BAD652"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4263E673" w14:textId="12B6163B"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5E5FBD" w14:textId="4EBCD065"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7176535D" w14:textId="26EF6765"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0F53D" w14:textId="77777777"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7978C2C8" w14:textId="3C938CE8"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654" w:name="_CR9_1_2"/>
      <w:bookmarkStart w:id="3655" w:name="_Toc44497496"/>
      <w:bookmarkStart w:id="3656" w:name="_Toc45107884"/>
      <w:bookmarkStart w:id="3657" w:name="_Toc45901504"/>
      <w:bookmarkStart w:id="3658" w:name="_Toc51850583"/>
      <w:bookmarkStart w:id="3659" w:name="_Toc56693586"/>
      <w:bookmarkStart w:id="3660" w:name="_Toc64447129"/>
      <w:bookmarkStart w:id="3661" w:name="_Toc66286623"/>
      <w:bookmarkStart w:id="3662" w:name="_Toc74151318"/>
      <w:bookmarkStart w:id="3663" w:name="_Toc88653790"/>
      <w:bookmarkStart w:id="3664" w:name="_Toc97904146"/>
      <w:bookmarkStart w:id="3665" w:name="_Toc105175187"/>
      <w:bookmarkStart w:id="3666" w:name="_Toc113826217"/>
      <w:bookmarkStart w:id="3667" w:name="_Toc162617056"/>
      <w:bookmarkEnd w:id="3654"/>
      <w:r w:rsidRPr="00FD0425">
        <w:t>9.1.2</w:t>
      </w:r>
      <w:r w:rsidRPr="00FD0425">
        <w:tab/>
        <w:t>Messages for Dual Connectivity Procedures</w:t>
      </w:r>
      <w:bookmarkEnd w:id="3622"/>
      <w:bookmarkEnd w:id="3623"/>
      <w:bookmarkEnd w:id="362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AE131D8" w14:textId="77777777" w:rsidR="00F02090" w:rsidRPr="00FD0425" w:rsidRDefault="00F02090" w:rsidP="0073372F">
      <w:pPr>
        <w:pStyle w:val="Heading4"/>
        <w:keepNext w:val="0"/>
        <w:keepLines w:val="0"/>
        <w:widowControl w:val="0"/>
      </w:pPr>
      <w:bookmarkStart w:id="3668" w:name="_CR9_1_2_1"/>
      <w:bookmarkStart w:id="3669" w:name="_Toc20955192"/>
      <w:bookmarkStart w:id="3670" w:name="_Toc29991387"/>
      <w:bookmarkStart w:id="3671" w:name="_Toc36555787"/>
      <w:bookmarkStart w:id="3672" w:name="_Toc44497497"/>
      <w:bookmarkStart w:id="3673" w:name="_Toc45107885"/>
      <w:bookmarkStart w:id="3674" w:name="_Toc45901505"/>
      <w:bookmarkStart w:id="3675" w:name="_Toc51850584"/>
      <w:bookmarkStart w:id="3676" w:name="_Toc56693587"/>
      <w:bookmarkStart w:id="3677" w:name="_Toc64447130"/>
      <w:bookmarkStart w:id="3678" w:name="_Toc66286624"/>
      <w:bookmarkStart w:id="3679" w:name="_Toc74151319"/>
      <w:bookmarkStart w:id="3680" w:name="_Toc88653791"/>
      <w:bookmarkStart w:id="3681" w:name="_Toc97904147"/>
      <w:bookmarkStart w:id="3682" w:name="_Toc105175188"/>
      <w:bookmarkStart w:id="3683" w:name="_Toc113826218"/>
      <w:bookmarkStart w:id="3684" w:name="_Toc162617057"/>
      <w:bookmarkEnd w:id="3668"/>
      <w:r w:rsidRPr="00FD0425">
        <w:t>9.1.2.1</w:t>
      </w:r>
      <w:r w:rsidRPr="00FD0425">
        <w:tab/>
      </w:r>
      <w:r w:rsidRPr="00FD0425">
        <w:rPr>
          <w:lang w:eastAsia="zh-CN"/>
        </w:rPr>
        <w:t>S-NODE ADDITION REQUEST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685" w:name="_CR9_1_2_2"/>
      <w:bookmarkStart w:id="3686" w:name="_Toc20955193"/>
      <w:bookmarkStart w:id="3687" w:name="_Toc29991388"/>
      <w:bookmarkStart w:id="3688" w:name="_Toc36555788"/>
      <w:bookmarkStart w:id="3689" w:name="_Toc44497498"/>
      <w:bookmarkStart w:id="3690" w:name="_Toc45107886"/>
      <w:bookmarkStart w:id="3691" w:name="_Toc45901506"/>
      <w:bookmarkStart w:id="3692" w:name="_Toc51850585"/>
      <w:bookmarkStart w:id="3693" w:name="_Toc56693588"/>
      <w:bookmarkStart w:id="3694" w:name="_Toc64447131"/>
      <w:bookmarkStart w:id="3695" w:name="_Toc66286625"/>
      <w:bookmarkStart w:id="3696" w:name="_Toc74151320"/>
      <w:bookmarkStart w:id="3697" w:name="_Toc88653792"/>
      <w:bookmarkStart w:id="3698" w:name="_Toc97904148"/>
      <w:bookmarkStart w:id="3699" w:name="_Toc105175189"/>
      <w:bookmarkStart w:id="3700" w:name="_Toc113826219"/>
      <w:bookmarkStart w:id="3701" w:name="_Toc162617058"/>
      <w:bookmarkEnd w:id="3685"/>
      <w:r w:rsidRPr="00FD0425">
        <w:t>9.1.2.2</w:t>
      </w:r>
      <w:r w:rsidRPr="00FD0425">
        <w:tab/>
        <w:t>S-NODE ADDITION REQUEST ACKNOWLEDGE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702" w:name="_CR9_1_2_3"/>
      <w:bookmarkStart w:id="3703" w:name="_Toc20955194"/>
      <w:bookmarkStart w:id="3704" w:name="_Toc29991389"/>
      <w:bookmarkStart w:id="3705" w:name="_Toc36555789"/>
      <w:bookmarkStart w:id="3706" w:name="_Toc44497499"/>
      <w:bookmarkStart w:id="3707" w:name="_Toc45107887"/>
      <w:bookmarkStart w:id="3708" w:name="_Toc45901507"/>
      <w:bookmarkStart w:id="3709" w:name="_Toc51850586"/>
      <w:bookmarkStart w:id="3710" w:name="_Toc56693589"/>
      <w:bookmarkStart w:id="3711" w:name="_Toc64447132"/>
      <w:bookmarkStart w:id="3712" w:name="_Toc66286626"/>
      <w:bookmarkStart w:id="3713" w:name="_Toc74151321"/>
      <w:bookmarkStart w:id="3714" w:name="_Toc88653793"/>
      <w:bookmarkStart w:id="3715" w:name="_Toc97904149"/>
      <w:bookmarkStart w:id="3716" w:name="_Toc105175190"/>
      <w:bookmarkStart w:id="3717" w:name="_Toc113826220"/>
      <w:bookmarkStart w:id="3718" w:name="_Toc162617059"/>
      <w:bookmarkEnd w:id="3702"/>
      <w:r w:rsidRPr="00FD0425">
        <w:t>9.1.2.3</w:t>
      </w:r>
      <w:r w:rsidRPr="00FD0425">
        <w:tab/>
        <w:t>S-NODE ADDITION REQUEST REJECT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719" w:name="_CR9_1_2_4"/>
      <w:bookmarkStart w:id="3720" w:name="_Toc20955195"/>
      <w:bookmarkStart w:id="3721" w:name="_Toc29991390"/>
      <w:bookmarkStart w:id="3722" w:name="_Toc36555790"/>
      <w:bookmarkStart w:id="3723" w:name="_Toc44497500"/>
      <w:bookmarkStart w:id="3724" w:name="_Toc45107888"/>
      <w:bookmarkStart w:id="3725" w:name="_Toc45901508"/>
      <w:bookmarkStart w:id="3726" w:name="_Toc51850587"/>
      <w:bookmarkStart w:id="3727" w:name="_Toc56693590"/>
      <w:bookmarkStart w:id="3728" w:name="_Toc64447133"/>
      <w:bookmarkStart w:id="3729" w:name="_Toc66286627"/>
      <w:bookmarkStart w:id="3730" w:name="_Toc74151322"/>
      <w:bookmarkStart w:id="3731" w:name="_Toc88653794"/>
      <w:bookmarkStart w:id="3732" w:name="_Toc97904150"/>
      <w:bookmarkStart w:id="3733" w:name="_Toc105175191"/>
      <w:bookmarkStart w:id="3734" w:name="_Toc113826221"/>
      <w:bookmarkStart w:id="3735" w:name="_Toc162617060"/>
      <w:bookmarkEnd w:id="3719"/>
      <w:r w:rsidRPr="00FD0425">
        <w:t>9.1.2.4</w:t>
      </w:r>
      <w:r w:rsidRPr="00FD0425">
        <w:tab/>
        <w:t>S-NODE RECONFIGURATION COMPLETE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736" w:name="_CR9_1_2_5"/>
      <w:bookmarkStart w:id="3737" w:name="_Toc20955196"/>
      <w:bookmarkStart w:id="3738" w:name="_Toc29991391"/>
      <w:bookmarkStart w:id="3739" w:name="_Toc36555791"/>
      <w:bookmarkStart w:id="3740" w:name="_Toc44497501"/>
      <w:bookmarkStart w:id="3741" w:name="_Toc45107889"/>
      <w:bookmarkStart w:id="3742" w:name="_Toc45901509"/>
      <w:bookmarkStart w:id="3743" w:name="_Toc51850588"/>
      <w:bookmarkStart w:id="3744" w:name="_Toc56693591"/>
      <w:bookmarkStart w:id="3745" w:name="_Toc64447134"/>
      <w:bookmarkStart w:id="3746" w:name="_Toc66286628"/>
      <w:bookmarkStart w:id="3747" w:name="_Toc74151323"/>
      <w:bookmarkStart w:id="3748" w:name="_Toc88653795"/>
      <w:bookmarkStart w:id="3749" w:name="_Toc97904151"/>
      <w:bookmarkStart w:id="3750" w:name="_Toc105175192"/>
      <w:bookmarkStart w:id="3751" w:name="_Toc113826222"/>
      <w:bookmarkStart w:id="3752" w:name="_Toc162617061"/>
      <w:bookmarkEnd w:id="3736"/>
      <w:r w:rsidRPr="00FD0425">
        <w:t>9.1.2.</w:t>
      </w:r>
      <w:r w:rsidRPr="00FD0425">
        <w:rPr>
          <w:lang w:eastAsia="ja-JP"/>
        </w:rPr>
        <w:t>5</w:t>
      </w:r>
      <w:r w:rsidRPr="00FD0425">
        <w:tab/>
        <w:t>S-NODE MODIFICATION REQUEST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D465D1B"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753" w:name="_CR9_1_2_6"/>
      <w:bookmarkStart w:id="3754" w:name="_Toc20955197"/>
      <w:bookmarkStart w:id="3755" w:name="_Toc29991392"/>
      <w:bookmarkStart w:id="3756" w:name="_Toc36555792"/>
      <w:bookmarkStart w:id="3757" w:name="_Toc44497502"/>
      <w:bookmarkStart w:id="3758" w:name="_Toc45107890"/>
      <w:bookmarkStart w:id="3759" w:name="_Toc45901510"/>
      <w:bookmarkStart w:id="3760" w:name="_Toc51850589"/>
      <w:bookmarkStart w:id="3761" w:name="_Toc56693592"/>
      <w:bookmarkStart w:id="3762" w:name="_Toc64447135"/>
      <w:bookmarkStart w:id="3763" w:name="_Toc66286629"/>
      <w:bookmarkStart w:id="3764" w:name="_Toc74151324"/>
      <w:bookmarkStart w:id="3765" w:name="_Toc88653796"/>
      <w:bookmarkStart w:id="3766" w:name="_Toc97904152"/>
      <w:bookmarkStart w:id="3767" w:name="_Toc105175193"/>
      <w:bookmarkStart w:id="3768" w:name="_Toc113826223"/>
      <w:bookmarkStart w:id="3769" w:name="_Toc162617062"/>
      <w:bookmarkEnd w:id="3753"/>
      <w:r w:rsidRPr="00FD0425">
        <w:t>9.1.2.6</w:t>
      </w:r>
      <w:r w:rsidRPr="00FD0425">
        <w:tab/>
        <w:t>S-NODE MODIFICATION REQUEST ACKNOWLEDGE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770"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bookmarkEnd w:id="3770"/>
      <w:tr w:rsidR="00351E8C" w:rsidRPr="00FD0425" w14:paraId="624EB369" w14:textId="77777777" w:rsidTr="0073372F">
        <w:tc>
          <w:tcPr>
            <w:tcW w:w="2160" w:type="dxa"/>
          </w:tcPr>
          <w:p w14:paraId="02B65439" w14:textId="18CEBB9F" w:rsidR="00351E8C" w:rsidRPr="00FD0425" w:rsidRDefault="00351E8C" w:rsidP="00351E8C">
            <w:pPr>
              <w:pStyle w:val="TAL"/>
              <w:keepNext w:val="0"/>
              <w:keepLines w:val="0"/>
              <w:widowControl w:val="0"/>
              <w:rPr>
                <w:b/>
                <w:bCs/>
                <w:lang w:eastAsia="ja-JP"/>
              </w:rPr>
            </w:pPr>
            <w:r w:rsidRPr="00FD0425">
              <w:rPr>
                <w:b/>
                <w:bCs/>
                <w:lang w:eastAsia="ja-JP"/>
              </w:rPr>
              <w:t>PDU Session Resources Not Admitted</w:t>
            </w:r>
          </w:p>
        </w:tc>
        <w:tc>
          <w:tcPr>
            <w:tcW w:w="1080" w:type="dxa"/>
          </w:tcPr>
          <w:p w14:paraId="27C9D24B" w14:textId="44A1DC9C"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04955AF3" w14:textId="77777777" w:rsidR="00351E8C" w:rsidRPr="00FD0425" w:rsidRDefault="00351E8C" w:rsidP="00351E8C">
            <w:pPr>
              <w:pStyle w:val="TAL"/>
              <w:keepNext w:val="0"/>
              <w:keepLines w:val="0"/>
              <w:widowControl w:val="0"/>
              <w:rPr>
                <w:i/>
                <w:szCs w:val="18"/>
                <w:lang w:eastAsia="ja-JP"/>
              </w:rPr>
            </w:pPr>
          </w:p>
        </w:tc>
        <w:tc>
          <w:tcPr>
            <w:tcW w:w="1512" w:type="dxa"/>
          </w:tcPr>
          <w:p w14:paraId="46199269" w14:textId="754D79B5" w:rsidR="00351E8C" w:rsidRPr="00FD0425" w:rsidRDefault="00351E8C" w:rsidP="00351E8C">
            <w:pPr>
              <w:pStyle w:val="TAL"/>
              <w:keepNext w:val="0"/>
              <w:keepLines w:val="0"/>
              <w:widowControl w:val="0"/>
              <w:rPr>
                <w:lang w:val="sv-SE" w:eastAsia="ja-JP"/>
              </w:rPr>
            </w:pPr>
          </w:p>
        </w:tc>
        <w:tc>
          <w:tcPr>
            <w:tcW w:w="1728" w:type="dxa"/>
          </w:tcPr>
          <w:p w14:paraId="5E129CFC" w14:textId="77777777" w:rsidR="00351E8C" w:rsidRPr="00FD0425" w:rsidRDefault="00351E8C" w:rsidP="00351E8C">
            <w:pPr>
              <w:pStyle w:val="TAL"/>
              <w:keepNext w:val="0"/>
              <w:keepLines w:val="0"/>
              <w:widowControl w:val="0"/>
              <w:rPr>
                <w:szCs w:val="18"/>
                <w:lang w:eastAsia="ja-JP"/>
              </w:rPr>
            </w:pPr>
          </w:p>
        </w:tc>
        <w:tc>
          <w:tcPr>
            <w:tcW w:w="1080" w:type="dxa"/>
          </w:tcPr>
          <w:p w14:paraId="0B1D5D65" w14:textId="24FDD2DD"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Pr>
          <w:p w14:paraId="0094AA1C" w14:textId="6AC618D9"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79865FBB" w14:textId="77777777" w:rsidTr="0073372F">
        <w:tc>
          <w:tcPr>
            <w:tcW w:w="2160" w:type="dxa"/>
          </w:tcPr>
          <w:p w14:paraId="6CBDA91B" w14:textId="7F663A1F"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222956">
              <w:rPr>
                <w:rFonts w:hint="eastAsia"/>
                <w:bCs/>
                <w:lang w:eastAsia="zh-CN"/>
              </w:rPr>
              <w:t>&gt;</w:t>
            </w:r>
            <w:r w:rsidRPr="00222956">
              <w:rPr>
                <w:bCs/>
                <w:lang w:eastAsia="zh-CN"/>
              </w:rPr>
              <w:t xml:space="preserve">PDU </w:t>
            </w:r>
            <w:r w:rsidRPr="00222956">
              <w:t>Session</w:t>
            </w:r>
            <w:r w:rsidRPr="00222956">
              <w:rPr>
                <w:bCs/>
                <w:lang w:eastAsia="zh-CN"/>
              </w:rPr>
              <w:t xml:space="preserve"> List</w:t>
            </w:r>
          </w:p>
        </w:tc>
        <w:tc>
          <w:tcPr>
            <w:tcW w:w="1080" w:type="dxa"/>
          </w:tcPr>
          <w:p w14:paraId="430D5104" w14:textId="0FD0BDE9"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70E9E8FB" w14:textId="77777777" w:rsidR="00351E8C" w:rsidRPr="00FD0425" w:rsidRDefault="00351E8C" w:rsidP="00351E8C">
            <w:pPr>
              <w:pStyle w:val="TAL"/>
              <w:keepNext w:val="0"/>
              <w:keepLines w:val="0"/>
              <w:widowControl w:val="0"/>
              <w:rPr>
                <w:i/>
                <w:szCs w:val="18"/>
                <w:lang w:eastAsia="ja-JP"/>
              </w:rPr>
            </w:pPr>
          </w:p>
        </w:tc>
        <w:tc>
          <w:tcPr>
            <w:tcW w:w="1512" w:type="dxa"/>
          </w:tcPr>
          <w:p w14:paraId="589BDFEA" w14:textId="561256DB" w:rsidR="00351E8C" w:rsidRPr="00FD0425" w:rsidDel="00B35BDB" w:rsidRDefault="00351E8C" w:rsidP="00351E8C">
            <w:pPr>
              <w:pStyle w:val="TAL"/>
              <w:keepNext w:val="0"/>
              <w:keepLines w:val="0"/>
              <w:widowControl w:val="0"/>
              <w:rPr>
                <w:lang w:eastAsia="zh-CN"/>
              </w:rPr>
            </w:pPr>
            <w:r w:rsidRPr="00283AA6">
              <w:rPr>
                <w:lang w:eastAsia="ja-JP"/>
              </w:rPr>
              <w:t>9.2.1.27</w:t>
            </w:r>
          </w:p>
        </w:tc>
        <w:tc>
          <w:tcPr>
            <w:tcW w:w="1728" w:type="dxa"/>
          </w:tcPr>
          <w:p w14:paraId="6EEA023A" w14:textId="189AE6C7" w:rsidR="00351E8C" w:rsidRPr="00FD0425" w:rsidRDefault="00351E8C" w:rsidP="00351E8C">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222956">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22644C54" w14:textId="09942442" w:rsidR="00351E8C" w:rsidRPr="00FD0425" w:rsidRDefault="00351E8C" w:rsidP="00351E8C">
            <w:pPr>
              <w:pStyle w:val="TAC"/>
              <w:keepNext w:val="0"/>
              <w:keepLines w:val="0"/>
              <w:widowControl w:val="0"/>
              <w:rPr>
                <w:bCs/>
                <w:lang w:eastAsia="ja-JP"/>
              </w:rPr>
            </w:pPr>
            <w:r w:rsidRPr="00283AA6">
              <w:rPr>
                <w:bCs/>
                <w:lang w:eastAsia="ja-JP"/>
              </w:rPr>
              <w:t>–</w:t>
            </w:r>
          </w:p>
        </w:tc>
        <w:tc>
          <w:tcPr>
            <w:tcW w:w="1080" w:type="dxa"/>
          </w:tcPr>
          <w:p w14:paraId="7CD103A9" w14:textId="77777777" w:rsidR="00351E8C" w:rsidRPr="00FD0425" w:rsidRDefault="00351E8C" w:rsidP="00351E8C">
            <w:pPr>
              <w:pStyle w:val="TAC"/>
              <w:keepNext w:val="0"/>
              <w:keepLines w:val="0"/>
              <w:widowControl w:val="0"/>
              <w:rPr>
                <w:lang w:eastAsia="ja-JP"/>
              </w:rPr>
            </w:pPr>
          </w:p>
        </w:tc>
      </w:tr>
      <w:tr w:rsidR="00351E8C" w:rsidRPr="00FD0425" w14:paraId="4E8716FE" w14:textId="77777777" w:rsidTr="0073372F">
        <w:tc>
          <w:tcPr>
            <w:tcW w:w="2160" w:type="dxa"/>
          </w:tcPr>
          <w:p w14:paraId="1EB39257" w14:textId="133FA1CA"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222956">
              <w:rPr>
                <w:bCs/>
                <w:lang w:eastAsia="ja-JP"/>
              </w:rPr>
              <w:t xml:space="preserve">PDU Session </w:t>
            </w:r>
            <w:r w:rsidRPr="001572CD">
              <w:rPr>
                <w:lang w:eastAsia="en-US"/>
              </w:rPr>
              <w:t>Resources</w:t>
            </w:r>
            <w:r w:rsidRPr="00222956">
              <w:rPr>
                <w:bCs/>
                <w:lang w:eastAsia="ja-JP"/>
              </w:rPr>
              <w:t xml:space="preserve"> Not Admitted</w:t>
            </w:r>
            <w:r>
              <w:rPr>
                <w:bCs/>
                <w:lang w:eastAsia="ja-JP"/>
              </w:rPr>
              <w:t xml:space="preserve"> List</w:t>
            </w:r>
          </w:p>
        </w:tc>
        <w:tc>
          <w:tcPr>
            <w:tcW w:w="1080" w:type="dxa"/>
          </w:tcPr>
          <w:p w14:paraId="6A01E31A" w14:textId="0B2E8380"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657251EE" w14:textId="77777777" w:rsidR="00351E8C" w:rsidRPr="00FD0425" w:rsidRDefault="00351E8C" w:rsidP="00351E8C">
            <w:pPr>
              <w:pStyle w:val="TAL"/>
              <w:keepNext w:val="0"/>
              <w:keepLines w:val="0"/>
              <w:widowControl w:val="0"/>
              <w:rPr>
                <w:i/>
                <w:szCs w:val="18"/>
                <w:lang w:eastAsia="ja-JP"/>
              </w:rPr>
            </w:pPr>
          </w:p>
        </w:tc>
        <w:tc>
          <w:tcPr>
            <w:tcW w:w="1512" w:type="dxa"/>
          </w:tcPr>
          <w:p w14:paraId="6DBE1078" w14:textId="1277730F" w:rsidR="00351E8C" w:rsidRPr="00FD0425" w:rsidDel="00B35BDB" w:rsidRDefault="00351E8C" w:rsidP="00351E8C">
            <w:pPr>
              <w:pStyle w:val="TAL"/>
              <w:keepNext w:val="0"/>
              <w:keepLines w:val="0"/>
              <w:widowControl w:val="0"/>
              <w:rPr>
                <w:lang w:eastAsia="zh-CN"/>
              </w:rPr>
            </w:pPr>
            <w:r>
              <w:rPr>
                <w:rFonts w:hint="eastAsia"/>
                <w:lang w:eastAsia="zh-CN"/>
              </w:rPr>
              <w:t>9</w:t>
            </w:r>
            <w:r>
              <w:rPr>
                <w:lang w:eastAsia="zh-CN"/>
              </w:rPr>
              <w:t>.2.1.3</w:t>
            </w:r>
          </w:p>
        </w:tc>
        <w:tc>
          <w:tcPr>
            <w:tcW w:w="1728" w:type="dxa"/>
          </w:tcPr>
          <w:p w14:paraId="2F8AB2D9" w14:textId="77777777" w:rsidR="00351E8C" w:rsidRPr="00FD0425" w:rsidRDefault="00351E8C" w:rsidP="00351E8C">
            <w:pPr>
              <w:pStyle w:val="TAL"/>
              <w:keepNext w:val="0"/>
              <w:keepLines w:val="0"/>
              <w:widowControl w:val="0"/>
              <w:rPr>
                <w:szCs w:val="18"/>
                <w:lang w:eastAsia="ja-JP"/>
              </w:rPr>
            </w:pPr>
          </w:p>
        </w:tc>
        <w:tc>
          <w:tcPr>
            <w:tcW w:w="1080" w:type="dxa"/>
          </w:tcPr>
          <w:p w14:paraId="76FBEDFE" w14:textId="0B85CAB6" w:rsidR="00351E8C" w:rsidRPr="00FD0425" w:rsidRDefault="00351E8C" w:rsidP="00351E8C">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39E62E32" w14:textId="26BE6DCD" w:rsidR="00351E8C" w:rsidRPr="00FD0425" w:rsidRDefault="00351E8C" w:rsidP="00351E8C">
            <w:pPr>
              <w:pStyle w:val="TAC"/>
              <w:keepNext w:val="0"/>
              <w:keepLines w:val="0"/>
              <w:widowControl w:val="0"/>
              <w:rPr>
                <w:lang w:eastAsia="ja-JP"/>
              </w:rPr>
            </w:pPr>
            <w:r>
              <w:rPr>
                <w:rFonts w:hint="eastAsia"/>
                <w:lang w:eastAsia="zh-CN"/>
              </w:rPr>
              <w:t>i</w:t>
            </w:r>
            <w:r>
              <w:rPr>
                <w:lang w:eastAsia="zh-CN"/>
              </w:rPr>
              <w:t>gnore</w:t>
            </w:r>
          </w:p>
        </w:tc>
      </w:tr>
      <w:tr w:rsidR="00351E8C" w:rsidRPr="00FD0425" w14:paraId="2166349D" w14:textId="77777777" w:rsidTr="0073372F">
        <w:tc>
          <w:tcPr>
            <w:tcW w:w="2160" w:type="dxa"/>
          </w:tcPr>
          <w:p w14:paraId="0045A8AE" w14:textId="77777777" w:rsidR="00351E8C" w:rsidRPr="00FD0425" w:rsidRDefault="00351E8C" w:rsidP="00351E8C">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2072DE4" w14:textId="77777777" w:rsidR="00351E8C" w:rsidRPr="00FD0425" w:rsidRDefault="00351E8C" w:rsidP="00351E8C">
            <w:pPr>
              <w:pStyle w:val="TAL"/>
              <w:keepNext w:val="0"/>
              <w:keepLines w:val="0"/>
              <w:widowControl w:val="0"/>
              <w:rPr>
                <w:szCs w:val="18"/>
                <w:lang w:eastAsia="ja-JP"/>
              </w:rPr>
            </w:pPr>
          </w:p>
        </w:tc>
        <w:tc>
          <w:tcPr>
            <w:tcW w:w="1512" w:type="dxa"/>
          </w:tcPr>
          <w:p w14:paraId="587863CD" w14:textId="77777777" w:rsidR="00351E8C" w:rsidRPr="00FD0425" w:rsidRDefault="00351E8C" w:rsidP="00351E8C">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351E8C" w:rsidRPr="00FD0425" w:rsidRDefault="00351E8C" w:rsidP="00351E8C">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1D780BB7"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086F6015" w14:textId="77777777" w:rsidTr="0073372F">
        <w:tc>
          <w:tcPr>
            <w:tcW w:w="2160" w:type="dxa"/>
          </w:tcPr>
          <w:p w14:paraId="68FD294C" w14:textId="77777777" w:rsidR="00351E8C" w:rsidRPr="00FD0425" w:rsidRDefault="00351E8C" w:rsidP="00351E8C">
            <w:pPr>
              <w:pStyle w:val="TAL"/>
              <w:keepNext w:val="0"/>
              <w:keepLines w:val="0"/>
              <w:widowControl w:val="0"/>
              <w:rPr>
                <w:lang w:eastAsia="ja-JP"/>
              </w:rPr>
            </w:pPr>
            <w:r w:rsidRPr="00FD0425">
              <w:rPr>
                <w:lang w:eastAsia="ja-JP"/>
              </w:rPr>
              <w:t>Admitted Split SRBs</w:t>
            </w:r>
          </w:p>
        </w:tc>
        <w:tc>
          <w:tcPr>
            <w:tcW w:w="1080" w:type="dxa"/>
          </w:tcPr>
          <w:p w14:paraId="532646A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7E70C8FB" w14:textId="77777777" w:rsidR="00351E8C" w:rsidRPr="00FD0425" w:rsidRDefault="00351E8C" w:rsidP="00351E8C">
            <w:pPr>
              <w:pStyle w:val="TAL"/>
              <w:keepNext w:val="0"/>
              <w:keepLines w:val="0"/>
              <w:widowControl w:val="0"/>
              <w:rPr>
                <w:szCs w:val="18"/>
                <w:lang w:eastAsia="ja-JP"/>
              </w:rPr>
            </w:pPr>
          </w:p>
        </w:tc>
        <w:tc>
          <w:tcPr>
            <w:tcW w:w="1512" w:type="dxa"/>
          </w:tcPr>
          <w:p w14:paraId="47DB495B"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0F108949"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313A6AF5" w14:textId="77777777" w:rsidTr="0073372F">
        <w:tc>
          <w:tcPr>
            <w:tcW w:w="2160" w:type="dxa"/>
          </w:tcPr>
          <w:p w14:paraId="33C5BFB3" w14:textId="77777777" w:rsidR="00351E8C" w:rsidRPr="00FD0425" w:rsidRDefault="00351E8C" w:rsidP="00351E8C">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351E8C" w:rsidRPr="00FD0425" w:rsidRDefault="00351E8C" w:rsidP="00351E8C">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351E8C" w:rsidRPr="00FD0425" w:rsidRDefault="00351E8C" w:rsidP="00351E8C">
            <w:pPr>
              <w:pStyle w:val="TAL"/>
              <w:keepNext w:val="0"/>
              <w:keepLines w:val="0"/>
              <w:widowControl w:val="0"/>
              <w:rPr>
                <w:szCs w:val="18"/>
                <w:lang w:eastAsia="ja-JP"/>
              </w:rPr>
            </w:pPr>
          </w:p>
        </w:tc>
        <w:tc>
          <w:tcPr>
            <w:tcW w:w="1512" w:type="dxa"/>
          </w:tcPr>
          <w:p w14:paraId="492382F8"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0BC41EF"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9C6B198" w14:textId="77777777" w:rsidTr="0073372F">
        <w:tc>
          <w:tcPr>
            <w:tcW w:w="2160" w:type="dxa"/>
          </w:tcPr>
          <w:p w14:paraId="2925F985" w14:textId="77777777" w:rsidR="00351E8C" w:rsidRPr="00FD0425" w:rsidRDefault="00351E8C" w:rsidP="00351E8C">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6ED3016C" w14:textId="77777777" w:rsidR="00351E8C" w:rsidRPr="00FD0425" w:rsidRDefault="00351E8C" w:rsidP="00351E8C">
            <w:pPr>
              <w:pStyle w:val="TAL"/>
              <w:keepNext w:val="0"/>
              <w:keepLines w:val="0"/>
              <w:widowControl w:val="0"/>
              <w:rPr>
                <w:szCs w:val="18"/>
                <w:lang w:eastAsia="ja-JP"/>
              </w:rPr>
            </w:pPr>
          </w:p>
        </w:tc>
        <w:tc>
          <w:tcPr>
            <w:tcW w:w="1512" w:type="dxa"/>
          </w:tcPr>
          <w:p w14:paraId="2FEA7549" w14:textId="77777777" w:rsidR="00351E8C" w:rsidRPr="00FD0425" w:rsidRDefault="00351E8C" w:rsidP="00351E8C">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351E8C" w:rsidRPr="00BD1D4F" w:rsidRDefault="00351E8C" w:rsidP="00351E8C">
            <w:pPr>
              <w:pStyle w:val="TAL"/>
            </w:pPr>
          </w:p>
        </w:tc>
        <w:tc>
          <w:tcPr>
            <w:tcW w:w="1080" w:type="dxa"/>
          </w:tcPr>
          <w:p w14:paraId="7B437056"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5397EEA"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40CC8376" w14:textId="77777777" w:rsidTr="0073372F">
        <w:tc>
          <w:tcPr>
            <w:tcW w:w="2160" w:type="dxa"/>
          </w:tcPr>
          <w:p w14:paraId="06980537" w14:textId="77777777" w:rsidR="00351E8C" w:rsidRPr="00FD0425" w:rsidRDefault="00351E8C" w:rsidP="00351E8C">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10E59DE" w14:textId="77777777" w:rsidR="00351E8C" w:rsidRPr="00FD0425" w:rsidRDefault="00351E8C" w:rsidP="00351E8C">
            <w:pPr>
              <w:pStyle w:val="TAL"/>
              <w:keepNext w:val="0"/>
              <w:keepLines w:val="0"/>
              <w:widowControl w:val="0"/>
              <w:rPr>
                <w:szCs w:val="18"/>
                <w:lang w:eastAsia="ja-JP"/>
              </w:rPr>
            </w:pPr>
          </w:p>
        </w:tc>
        <w:tc>
          <w:tcPr>
            <w:tcW w:w="1512" w:type="dxa"/>
          </w:tcPr>
          <w:p w14:paraId="0E9A688D" w14:textId="77777777" w:rsidR="00351E8C" w:rsidRPr="00FD0425" w:rsidRDefault="00351E8C" w:rsidP="00351E8C">
            <w:pPr>
              <w:pStyle w:val="TAL"/>
              <w:keepNext w:val="0"/>
              <w:keepLines w:val="0"/>
              <w:widowControl w:val="0"/>
              <w:rPr>
                <w:snapToGrid w:val="0"/>
                <w:lang w:eastAsia="ja-JP"/>
              </w:rPr>
            </w:pPr>
            <w:r w:rsidRPr="00FD0425">
              <w:rPr>
                <w:snapToGrid w:val="0"/>
                <w:lang w:eastAsia="ja-JP"/>
              </w:rPr>
              <w:t>Target Cell Global ID</w:t>
            </w:r>
          </w:p>
          <w:p w14:paraId="54A9A6F6" w14:textId="77777777" w:rsidR="00351E8C" w:rsidRPr="00FD0425" w:rsidRDefault="00351E8C" w:rsidP="00351E8C">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351E8C" w:rsidRPr="00FD0425" w:rsidRDefault="00351E8C" w:rsidP="00351E8C">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351E8C" w:rsidRPr="00FD0425" w:rsidRDefault="00351E8C" w:rsidP="00351E8C">
            <w:pPr>
              <w:pStyle w:val="TAC"/>
              <w:keepNext w:val="0"/>
              <w:keepLines w:val="0"/>
              <w:widowControl w:val="0"/>
              <w:rPr>
                <w:lang w:eastAsia="ja-JP"/>
              </w:rPr>
            </w:pPr>
            <w:r w:rsidRPr="00FD0425">
              <w:t>YES</w:t>
            </w:r>
          </w:p>
        </w:tc>
        <w:tc>
          <w:tcPr>
            <w:tcW w:w="1080" w:type="dxa"/>
          </w:tcPr>
          <w:p w14:paraId="4F490EE0"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87F7567" w14:textId="77777777" w:rsidTr="0073372F">
        <w:tc>
          <w:tcPr>
            <w:tcW w:w="2160" w:type="dxa"/>
          </w:tcPr>
          <w:p w14:paraId="00DC28C7" w14:textId="77777777" w:rsidR="00351E8C" w:rsidRPr="00FD0425" w:rsidRDefault="00351E8C" w:rsidP="00351E8C">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351E8C" w:rsidRPr="00FD0425" w:rsidRDefault="00351E8C" w:rsidP="00351E8C">
            <w:pPr>
              <w:pStyle w:val="TAL"/>
              <w:keepNext w:val="0"/>
              <w:keepLines w:val="0"/>
              <w:widowControl w:val="0"/>
              <w:rPr>
                <w:lang w:eastAsia="ja-JP"/>
              </w:rPr>
            </w:pPr>
            <w:r w:rsidRPr="00FD0425">
              <w:t>O</w:t>
            </w:r>
          </w:p>
        </w:tc>
        <w:tc>
          <w:tcPr>
            <w:tcW w:w="1080" w:type="dxa"/>
          </w:tcPr>
          <w:p w14:paraId="56651FC2" w14:textId="77777777" w:rsidR="00351E8C" w:rsidRPr="00FD0425" w:rsidRDefault="00351E8C" w:rsidP="00351E8C">
            <w:pPr>
              <w:pStyle w:val="TAL"/>
              <w:keepNext w:val="0"/>
              <w:keepLines w:val="0"/>
              <w:widowControl w:val="0"/>
              <w:rPr>
                <w:szCs w:val="18"/>
                <w:lang w:eastAsia="ja-JP"/>
              </w:rPr>
            </w:pPr>
          </w:p>
        </w:tc>
        <w:tc>
          <w:tcPr>
            <w:tcW w:w="1512" w:type="dxa"/>
          </w:tcPr>
          <w:p w14:paraId="0080362D" w14:textId="77777777" w:rsidR="00351E8C" w:rsidRPr="00FD0425" w:rsidRDefault="00351E8C" w:rsidP="00351E8C">
            <w:pPr>
              <w:pStyle w:val="TAL"/>
              <w:keepNext w:val="0"/>
              <w:keepLines w:val="0"/>
              <w:widowControl w:val="0"/>
              <w:rPr>
                <w:snapToGrid w:val="0"/>
                <w:lang w:eastAsia="ja-JP"/>
              </w:rPr>
            </w:pPr>
            <w:r w:rsidRPr="00FD0425">
              <w:t>9.2.2.33</w:t>
            </w:r>
          </w:p>
        </w:tc>
        <w:tc>
          <w:tcPr>
            <w:tcW w:w="1728" w:type="dxa"/>
          </w:tcPr>
          <w:p w14:paraId="51AB0C4D" w14:textId="77777777" w:rsidR="00351E8C" w:rsidRPr="00FD0425" w:rsidRDefault="00351E8C" w:rsidP="00351E8C">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351E8C" w:rsidRPr="00FD0425" w:rsidRDefault="00351E8C" w:rsidP="00351E8C">
            <w:pPr>
              <w:pStyle w:val="TAC"/>
              <w:keepNext w:val="0"/>
              <w:keepLines w:val="0"/>
              <w:widowControl w:val="0"/>
            </w:pPr>
            <w:r w:rsidRPr="00FD0425">
              <w:rPr>
                <w:lang w:eastAsia="zh-CN"/>
              </w:rPr>
              <w:t>YES</w:t>
            </w:r>
          </w:p>
        </w:tc>
        <w:tc>
          <w:tcPr>
            <w:tcW w:w="1080" w:type="dxa"/>
          </w:tcPr>
          <w:p w14:paraId="6E525B24" w14:textId="77777777" w:rsidR="00351E8C" w:rsidRPr="00FD0425" w:rsidRDefault="00351E8C" w:rsidP="00351E8C">
            <w:pPr>
              <w:pStyle w:val="TAC"/>
              <w:keepNext w:val="0"/>
              <w:keepLines w:val="0"/>
              <w:widowControl w:val="0"/>
              <w:rPr>
                <w:lang w:eastAsia="ja-JP"/>
              </w:rPr>
            </w:pPr>
            <w:r>
              <w:rPr>
                <w:lang w:eastAsia="zh-CN"/>
              </w:rPr>
              <w:t>i</w:t>
            </w:r>
            <w:r w:rsidRPr="00FD0425">
              <w:rPr>
                <w:lang w:eastAsia="zh-CN"/>
              </w:rPr>
              <w:t>gnore</w:t>
            </w:r>
          </w:p>
        </w:tc>
      </w:tr>
      <w:tr w:rsidR="00351E8C" w:rsidRPr="00FD0425" w14:paraId="69B4FC54" w14:textId="77777777" w:rsidTr="0073372F">
        <w:tc>
          <w:tcPr>
            <w:tcW w:w="2160" w:type="dxa"/>
          </w:tcPr>
          <w:p w14:paraId="7CC7DE09" w14:textId="77777777" w:rsidR="00351E8C" w:rsidRPr="00FD0425" w:rsidRDefault="00351E8C" w:rsidP="00351E8C">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351E8C" w:rsidRPr="00FD0425" w:rsidRDefault="00351E8C" w:rsidP="00351E8C">
            <w:pPr>
              <w:pStyle w:val="TAL"/>
              <w:keepNext w:val="0"/>
              <w:keepLines w:val="0"/>
              <w:widowControl w:val="0"/>
              <w:rPr>
                <w:lang w:eastAsia="ja-JP"/>
              </w:rPr>
            </w:pPr>
          </w:p>
        </w:tc>
        <w:tc>
          <w:tcPr>
            <w:tcW w:w="1080" w:type="dxa"/>
          </w:tcPr>
          <w:p w14:paraId="38E047FB" w14:textId="77777777" w:rsidR="00351E8C" w:rsidRPr="00FD0425" w:rsidRDefault="00351E8C" w:rsidP="00351E8C">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351E8C" w:rsidRPr="00FD0425" w:rsidRDefault="00351E8C" w:rsidP="00351E8C">
            <w:pPr>
              <w:pStyle w:val="TAL"/>
              <w:keepNext w:val="0"/>
              <w:keepLines w:val="0"/>
              <w:widowControl w:val="0"/>
              <w:rPr>
                <w:lang w:eastAsia="ja-JP"/>
              </w:rPr>
            </w:pPr>
          </w:p>
        </w:tc>
        <w:tc>
          <w:tcPr>
            <w:tcW w:w="1728" w:type="dxa"/>
          </w:tcPr>
          <w:p w14:paraId="2D7BE9C7" w14:textId="77777777" w:rsidR="00351E8C" w:rsidRPr="00BD1D4F" w:rsidRDefault="00351E8C" w:rsidP="00351E8C">
            <w:pPr>
              <w:pStyle w:val="TAL"/>
            </w:pPr>
          </w:p>
        </w:tc>
        <w:tc>
          <w:tcPr>
            <w:tcW w:w="1080" w:type="dxa"/>
          </w:tcPr>
          <w:p w14:paraId="05C44BD1" w14:textId="77777777" w:rsidR="00351E8C" w:rsidRPr="00FD0425" w:rsidRDefault="00351E8C" w:rsidP="00351E8C">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351E8C" w:rsidRPr="00FD0425" w:rsidRDefault="00351E8C" w:rsidP="00351E8C">
            <w:pPr>
              <w:pStyle w:val="TAC"/>
              <w:keepNext w:val="0"/>
              <w:keepLines w:val="0"/>
              <w:widowControl w:val="0"/>
              <w:rPr>
                <w:lang w:eastAsia="ja-JP"/>
              </w:rPr>
            </w:pPr>
            <w:r w:rsidRPr="00FD0425">
              <w:rPr>
                <w:rFonts w:hint="eastAsia"/>
                <w:lang w:eastAsia="zh-CN"/>
              </w:rPr>
              <w:t>ignore</w:t>
            </w:r>
          </w:p>
        </w:tc>
      </w:tr>
      <w:tr w:rsidR="00351E8C" w:rsidRPr="00FD0425" w14:paraId="55FEA5BD" w14:textId="77777777" w:rsidTr="0073372F">
        <w:tc>
          <w:tcPr>
            <w:tcW w:w="2160" w:type="dxa"/>
          </w:tcPr>
          <w:p w14:paraId="5F4122DE" w14:textId="77777777" w:rsidR="00351E8C" w:rsidRPr="00FD0425" w:rsidRDefault="00351E8C" w:rsidP="00351E8C">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351E8C" w:rsidRPr="00FD0425" w:rsidRDefault="00351E8C" w:rsidP="00351E8C">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351E8C" w:rsidRPr="00FD0425" w:rsidRDefault="00351E8C" w:rsidP="00351E8C">
            <w:pPr>
              <w:pStyle w:val="TAL"/>
              <w:keepNext w:val="0"/>
              <w:keepLines w:val="0"/>
              <w:widowControl w:val="0"/>
              <w:rPr>
                <w:i/>
                <w:szCs w:val="18"/>
                <w:lang w:eastAsia="ja-JP"/>
              </w:rPr>
            </w:pPr>
          </w:p>
        </w:tc>
        <w:tc>
          <w:tcPr>
            <w:tcW w:w="1512" w:type="dxa"/>
          </w:tcPr>
          <w:p w14:paraId="59D34999" w14:textId="77777777" w:rsidR="00351E8C" w:rsidRPr="00FD0425" w:rsidRDefault="00351E8C" w:rsidP="00351E8C">
            <w:pPr>
              <w:pStyle w:val="TAL"/>
              <w:keepNext w:val="0"/>
              <w:keepLines w:val="0"/>
              <w:widowControl w:val="0"/>
              <w:rPr>
                <w:lang w:eastAsia="ja-JP"/>
              </w:rPr>
            </w:pPr>
            <w:r w:rsidRPr="00FD0425">
              <w:rPr>
                <w:lang w:eastAsia="ja-JP"/>
              </w:rPr>
              <w:t>PDU session List with data forwarding request info</w:t>
            </w:r>
          </w:p>
          <w:p w14:paraId="19BB5DA8" w14:textId="77777777" w:rsidR="00351E8C" w:rsidRPr="00FD0425" w:rsidRDefault="00351E8C" w:rsidP="00351E8C">
            <w:pPr>
              <w:pStyle w:val="TAL"/>
              <w:keepNext w:val="0"/>
              <w:keepLines w:val="0"/>
              <w:widowControl w:val="0"/>
              <w:rPr>
                <w:lang w:eastAsia="ja-JP"/>
              </w:rPr>
            </w:pPr>
            <w:r w:rsidRPr="00FD0425">
              <w:rPr>
                <w:lang w:eastAsia="ja-JP"/>
              </w:rPr>
              <w:t>9.2.1.24</w:t>
            </w:r>
          </w:p>
        </w:tc>
        <w:tc>
          <w:tcPr>
            <w:tcW w:w="1728" w:type="dxa"/>
          </w:tcPr>
          <w:p w14:paraId="4404BF29" w14:textId="77777777" w:rsidR="00351E8C" w:rsidRPr="00FD0425" w:rsidRDefault="00351E8C" w:rsidP="00351E8C">
            <w:pPr>
              <w:pStyle w:val="TAL"/>
              <w:keepNext w:val="0"/>
              <w:keepLines w:val="0"/>
              <w:widowControl w:val="0"/>
              <w:rPr>
                <w:lang w:eastAsia="ja-JP"/>
              </w:rPr>
            </w:pPr>
          </w:p>
        </w:tc>
        <w:tc>
          <w:tcPr>
            <w:tcW w:w="1080" w:type="dxa"/>
          </w:tcPr>
          <w:p w14:paraId="05266C87" w14:textId="77777777" w:rsidR="00351E8C" w:rsidRPr="00FD0425" w:rsidRDefault="00351E8C" w:rsidP="00351E8C">
            <w:pPr>
              <w:pStyle w:val="TAC"/>
              <w:keepNext w:val="0"/>
              <w:keepLines w:val="0"/>
              <w:widowControl w:val="0"/>
              <w:rPr>
                <w:lang w:eastAsia="ja-JP"/>
              </w:rPr>
            </w:pPr>
            <w:r w:rsidRPr="00FD0425">
              <w:rPr>
                <w:bCs/>
                <w:lang w:eastAsia="ja-JP"/>
              </w:rPr>
              <w:t>–</w:t>
            </w:r>
          </w:p>
        </w:tc>
        <w:tc>
          <w:tcPr>
            <w:tcW w:w="1080" w:type="dxa"/>
          </w:tcPr>
          <w:p w14:paraId="2E1E2859" w14:textId="77777777" w:rsidR="00351E8C" w:rsidRPr="00FD0425" w:rsidRDefault="00351E8C" w:rsidP="00351E8C">
            <w:pPr>
              <w:pStyle w:val="TAC"/>
              <w:keepNext w:val="0"/>
              <w:keepLines w:val="0"/>
              <w:widowControl w:val="0"/>
              <w:rPr>
                <w:lang w:eastAsia="ja-JP"/>
              </w:rPr>
            </w:pPr>
          </w:p>
        </w:tc>
      </w:tr>
      <w:tr w:rsidR="00351E8C"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351E8C" w:rsidRPr="00FD0425" w:rsidRDefault="00351E8C" w:rsidP="00351E8C">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351E8C" w:rsidRPr="00FD0425" w:rsidRDefault="00351E8C" w:rsidP="00351E8C">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351E8C" w:rsidRPr="00FD0425" w:rsidRDefault="00351E8C" w:rsidP="00351E8C">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351E8C" w:rsidRPr="00FD0425" w:rsidRDefault="00351E8C" w:rsidP="00351E8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351E8C" w:rsidRPr="00FD0425" w:rsidRDefault="00351E8C" w:rsidP="00351E8C">
            <w:pPr>
              <w:pStyle w:val="TAC"/>
              <w:keepNext w:val="0"/>
              <w:keepLines w:val="0"/>
              <w:widowControl w:val="0"/>
              <w:rPr>
                <w:lang w:eastAsia="ja-JP"/>
              </w:rPr>
            </w:pPr>
            <w:r w:rsidRPr="00FD0425">
              <w:rPr>
                <w:lang w:eastAsia="ja-JP"/>
              </w:rPr>
              <w:t>reject</w:t>
            </w:r>
          </w:p>
        </w:tc>
      </w:tr>
      <w:tr w:rsidR="00351E8C"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351E8C" w:rsidRPr="00FD0425" w:rsidRDefault="00351E8C" w:rsidP="00351E8C">
            <w:pPr>
              <w:pStyle w:val="TAL"/>
              <w:keepNext w:val="0"/>
              <w:keepLines w:val="0"/>
              <w:widowControl w:val="0"/>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351E8C" w:rsidRPr="00FD0425" w:rsidRDefault="00351E8C" w:rsidP="00351E8C">
            <w:pPr>
              <w:pStyle w:val="TAL"/>
              <w:keepNext w:val="0"/>
              <w:keepLines w:val="0"/>
              <w:widowControl w:val="0"/>
              <w:rPr>
                <w:lang w:eastAsia="ja-JP"/>
              </w:rPr>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351E8C" w:rsidRPr="00FD0425" w:rsidRDefault="00351E8C" w:rsidP="00351E8C">
            <w:pPr>
              <w:pStyle w:val="TAC"/>
              <w:keepNext w:val="0"/>
              <w:keepLines w:val="0"/>
              <w:widowControl w:val="0"/>
              <w:rPr>
                <w:lang w:eastAsia="zh-CN"/>
              </w:rPr>
            </w:pPr>
            <w:r w:rsidRPr="00FD0425">
              <w:rPr>
                <w:rFonts w:hint="eastAsia"/>
                <w:lang w:eastAsia="zh-CN"/>
              </w:rPr>
              <w:t>i</w:t>
            </w:r>
            <w:r w:rsidRPr="00FD0425">
              <w:rPr>
                <w:lang w:eastAsia="zh-CN"/>
              </w:rPr>
              <w:t>gnore</w:t>
            </w:r>
          </w:p>
        </w:tc>
      </w:tr>
      <w:tr w:rsidR="00351E8C"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351E8C" w:rsidRPr="00FD0425" w:rsidRDefault="00351E8C" w:rsidP="00351E8C">
            <w:pPr>
              <w:pStyle w:val="TAL"/>
              <w:keepNext w:val="0"/>
              <w:keepLines w:val="0"/>
              <w:widowControl w:val="0"/>
            </w:pPr>
            <w:r>
              <w:rPr>
                <w:lang w:eastAsia="ja-JP"/>
              </w:rPr>
              <w:t>Release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351E8C" w:rsidRPr="00FD0425" w:rsidRDefault="00351E8C" w:rsidP="00351E8C">
            <w:pPr>
              <w:pStyle w:val="TAL"/>
              <w:keepNext w:val="0"/>
              <w:keepLines w:val="0"/>
              <w:widowControl w:val="0"/>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351E8C" w:rsidRPr="00FD0425" w:rsidRDefault="00351E8C" w:rsidP="00351E8C">
            <w:pPr>
              <w:pStyle w:val="TAC"/>
              <w:keepNext w:val="0"/>
              <w:keepLines w:val="0"/>
              <w:widowControl w:val="0"/>
              <w:rPr>
                <w:lang w:eastAsia="zh-CN"/>
              </w:rPr>
            </w:pPr>
            <w:r w:rsidRPr="00FD0425">
              <w:rPr>
                <w:lang w:eastAsia="zh-CN"/>
              </w:rPr>
              <w:t>ignore</w:t>
            </w:r>
          </w:p>
        </w:tc>
      </w:tr>
      <w:tr w:rsidR="00351E8C"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351E8C" w:rsidRDefault="00351E8C" w:rsidP="00351E8C">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351E8C" w:rsidRPr="00FD0425" w:rsidRDefault="00351E8C" w:rsidP="00351E8C">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351E8C" w:rsidRPr="00FD0425" w:rsidRDefault="00351E8C" w:rsidP="00351E8C">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351E8C" w:rsidRPr="00FD0425" w:rsidRDefault="00351E8C" w:rsidP="00351E8C">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771" w:name="_CR9_1_2_7"/>
      <w:bookmarkStart w:id="3772" w:name="_Toc20955198"/>
      <w:bookmarkStart w:id="3773" w:name="_Toc29991393"/>
      <w:bookmarkStart w:id="3774" w:name="_Toc36555793"/>
      <w:bookmarkStart w:id="3775" w:name="_Toc44497503"/>
      <w:bookmarkStart w:id="3776" w:name="_Toc45107891"/>
      <w:bookmarkStart w:id="3777" w:name="_Toc45901511"/>
      <w:bookmarkStart w:id="3778" w:name="_Toc51850590"/>
      <w:bookmarkStart w:id="3779" w:name="_Toc56693593"/>
      <w:bookmarkStart w:id="3780" w:name="_Toc64447136"/>
      <w:bookmarkStart w:id="3781" w:name="_Toc66286630"/>
      <w:bookmarkStart w:id="3782" w:name="_Toc74151325"/>
      <w:bookmarkStart w:id="3783" w:name="_Toc88653797"/>
      <w:bookmarkStart w:id="3784" w:name="_Toc97904153"/>
      <w:bookmarkStart w:id="3785" w:name="_Toc105175194"/>
      <w:bookmarkStart w:id="3786" w:name="_Toc113826224"/>
      <w:bookmarkStart w:id="3787" w:name="_Toc162617063"/>
      <w:bookmarkEnd w:id="3771"/>
      <w:r w:rsidRPr="00FD0425">
        <w:t>9.1.2.7</w:t>
      </w:r>
      <w:r w:rsidRPr="00FD0425">
        <w:tab/>
        <w:t>S-NODE MODIFICATION REQUEST REJECT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BD1D4F" w:rsidRDefault="00F02090" w:rsidP="00BD1D4F">
            <w:pPr>
              <w:pStyle w:val="TAL"/>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788" w:name="_CR9_1_2_8"/>
      <w:bookmarkStart w:id="3789" w:name="_Toc20955199"/>
      <w:bookmarkStart w:id="3790" w:name="_Toc29991394"/>
      <w:bookmarkStart w:id="3791" w:name="_Toc36555794"/>
      <w:bookmarkStart w:id="3792" w:name="_Toc44497504"/>
      <w:bookmarkStart w:id="3793" w:name="_Toc45107892"/>
      <w:bookmarkStart w:id="3794" w:name="_Toc45901512"/>
      <w:bookmarkStart w:id="3795" w:name="_Toc51850591"/>
      <w:bookmarkStart w:id="3796" w:name="_Toc56693594"/>
      <w:bookmarkStart w:id="3797" w:name="_Toc64447137"/>
      <w:bookmarkStart w:id="3798" w:name="_Toc66286631"/>
      <w:bookmarkStart w:id="3799" w:name="_Toc74151326"/>
      <w:bookmarkStart w:id="3800" w:name="_Toc88653798"/>
      <w:bookmarkStart w:id="3801" w:name="_Toc97904154"/>
      <w:bookmarkStart w:id="3802" w:name="_Toc105175195"/>
      <w:bookmarkStart w:id="3803" w:name="_Toc113826225"/>
      <w:bookmarkStart w:id="3804" w:name="_Toc162617064"/>
      <w:bookmarkEnd w:id="3788"/>
      <w:r w:rsidRPr="00FD0425">
        <w:t>9.1.2.8</w:t>
      </w:r>
      <w:r w:rsidRPr="00FD0425">
        <w:tab/>
        <w:t>S-NODE MODIFICATION REQUIRED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3A3EE1" w:rsidRPr="00FD0425" w14:paraId="5019E93A" w14:textId="77777777" w:rsidTr="0073372F">
        <w:tc>
          <w:tcPr>
            <w:tcW w:w="2160" w:type="dxa"/>
            <w:tcBorders>
              <w:top w:val="single" w:sz="4" w:space="0" w:color="auto"/>
              <w:left w:val="single" w:sz="4" w:space="0" w:color="auto"/>
              <w:bottom w:val="single" w:sz="4" w:space="0" w:color="auto"/>
              <w:right w:val="single" w:sz="4" w:space="0" w:color="auto"/>
            </w:tcBorders>
          </w:tcPr>
          <w:p w14:paraId="6F4AB8E0" w14:textId="32EB4F28" w:rsidR="003A3EE1" w:rsidRPr="00FD0425" w:rsidRDefault="003A3EE1" w:rsidP="003A3EE1">
            <w:pPr>
              <w:pStyle w:val="TAL"/>
              <w:keepNext w:val="0"/>
              <w:keepLines w:val="0"/>
              <w:widowControl w:val="0"/>
              <w:rPr>
                <w:lang w:eastAsia="ja-JP"/>
              </w:rPr>
            </w:pPr>
            <w:r>
              <w:rPr>
                <w:lang w:eastAsia="ja-JP"/>
              </w:rPr>
              <w:t>Available fast MCG recovery via SRB3</w:t>
            </w:r>
          </w:p>
        </w:tc>
        <w:tc>
          <w:tcPr>
            <w:tcW w:w="1080" w:type="dxa"/>
            <w:tcBorders>
              <w:top w:val="single" w:sz="4" w:space="0" w:color="auto"/>
              <w:left w:val="single" w:sz="4" w:space="0" w:color="auto"/>
              <w:bottom w:val="single" w:sz="4" w:space="0" w:color="auto"/>
              <w:right w:val="single" w:sz="4" w:space="0" w:color="auto"/>
            </w:tcBorders>
          </w:tcPr>
          <w:p w14:paraId="20A351C1" w14:textId="08487F16"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40DA4"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0C0CB7" w14:textId="60402264"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50B4E6" w14:textId="17744766"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938D564" w14:textId="62E3CB33"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5F1E4C" w14:textId="57F757BD"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5ECE24D4" w14:textId="77777777" w:rsidTr="0073372F">
        <w:tc>
          <w:tcPr>
            <w:tcW w:w="2160" w:type="dxa"/>
            <w:tcBorders>
              <w:top w:val="single" w:sz="4" w:space="0" w:color="auto"/>
              <w:left w:val="single" w:sz="4" w:space="0" w:color="auto"/>
              <w:bottom w:val="single" w:sz="4" w:space="0" w:color="auto"/>
              <w:right w:val="single" w:sz="4" w:space="0" w:color="auto"/>
            </w:tcBorders>
          </w:tcPr>
          <w:p w14:paraId="211EBDCC" w14:textId="46EDE34C" w:rsidR="003A3EE1" w:rsidRPr="00FD0425" w:rsidRDefault="003A3EE1" w:rsidP="003A3EE1">
            <w:pPr>
              <w:pStyle w:val="TAL"/>
              <w:keepNext w:val="0"/>
              <w:keepLines w:val="0"/>
              <w:widowControl w:val="0"/>
              <w:rPr>
                <w:lang w:eastAsia="ja-JP"/>
              </w:rPr>
            </w:pPr>
            <w:r>
              <w:rPr>
                <w:lang w:eastAsia="ja-JP"/>
              </w:rPr>
              <w:t>Release fast MCG recovery via SRB3</w:t>
            </w:r>
          </w:p>
        </w:tc>
        <w:tc>
          <w:tcPr>
            <w:tcW w:w="1080" w:type="dxa"/>
            <w:tcBorders>
              <w:top w:val="single" w:sz="4" w:space="0" w:color="auto"/>
              <w:left w:val="single" w:sz="4" w:space="0" w:color="auto"/>
              <w:bottom w:val="single" w:sz="4" w:space="0" w:color="auto"/>
              <w:right w:val="single" w:sz="4" w:space="0" w:color="auto"/>
            </w:tcBorders>
          </w:tcPr>
          <w:p w14:paraId="3363F661" w14:textId="2F35BB31"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EFB4B7"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4A347" w14:textId="3B5B25CF"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28A99D" w14:textId="32C65C54"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8FFEF89" w14:textId="7ED0CC17"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52C37" w14:textId="2B329CCC"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3A3EE1" w:rsidRPr="00FD0425" w:rsidRDefault="003A3EE1" w:rsidP="003A3EE1">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3A3EE1" w:rsidRPr="00FD0425" w:rsidRDefault="003A3EE1" w:rsidP="003A3EE1">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3A3EE1" w:rsidRPr="00FD0425" w:rsidRDefault="003A3EE1" w:rsidP="003A3EE1">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3A3EE1" w:rsidRPr="00FD0425" w:rsidRDefault="003A3EE1" w:rsidP="003A3EE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3A3EE1" w:rsidRPr="00FD0425" w:rsidRDefault="003A3EE1" w:rsidP="003A3EE1">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3A3EE1" w:rsidRPr="00FD0425" w:rsidRDefault="003A3EE1" w:rsidP="003A3EE1">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805" w:name="_CR9_1_2_9"/>
      <w:bookmarkStart w:id="3806" w:name="_Toc20955200"/>
      <w:bookmarkStart w:id="3807" w:name="_Toc29991395"/>
      <w:bookmarkStart w:id="3808" w:name="_Toc36555795"/>
      <w:bookmarkStart w:id="3809" w:name="_Toc44497505"/>
      <w:bookmarkStart w:id="3810" w:name="_Toc45107893"/>
      <w:bookmarkStart w:id="3811" w:name="_Toc45901513"/>
      <w:bookmarkStart w:id="3812" w:name="_Toc51850592"/>
      <w:bookmarkStart w:id="3813" w:name="_Toc56693595"/>
      <w:bookmarkStart w:id="3814" w:name="_Toc64447138"/>
      <w:bookmarkStart w:id="3815" w:name="_Toc66286632"/>
      <w:bookmarkStart w:id="3816" w:name="_Toc74151327"/>
      <w:bookmarkStart w:id="3817" w:name="_Toc88653799"/>
      <w:bookmarkStart w:id="3818" w:name="_Toc97904155"/>
      <w:bookmarkStart w:id="3819" w:name="_Toc105175196"/>
      <w:bookmarkStart w:id="3820" w:name="_Toc113826226"/>
      <w:bookmarkStart w:id="3821" w:name="_Toc162617065"/>
      <w:bookmarkEnd w:id="3805"/>
      <w:r w:rsidRPr="00FD0425">
        <w:t>9.1.2.9</w:t>
      </w:r>
      <w:r w:rsidRPr="00FD0425">
        <w:tab/>
        <w:t>S-NODE MODIFICATION CONFIRM</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BD1D4F" w:rsidRDefault="00F02090" w:rsidP="00BD1D4F">
            <w:pPr>
              <w:pStyle w:val="TAL"/>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822" w:name="_CR9_1_2_10"/>
      <w:bookmarkStart w:id="3823" w:name="_Toc20955201"/>
      <w:bookmarkStart w:id="3824" w:name="_Toc29991396"/>
      <w:bookmarkStart w:id="3825" w:name="_Toc36555796"/>
      <w:bookmarkStart w:id="3826" w:name="_Toc44497506"/>
      <w:bookmarkStart w:id="3827" w:name="_Toc45107894"/>
      <w:bookmarkStart w:id="3828" w:name="_Toc45901514"/>
      <w:bookmarkStart w:id="3829" w:name="_Toc51850593"/>
      <w:bookmarkStart w:id="3830" w:name="_Toc56693596"/>
      <w:bookmarkStart w:id="3831" w:name="_Toc64447139"/>
      <w:bookmarkStart w:id="3832" w:name="_Toc66286633"/>
      <w:bookmarkStart w:id="3833" w:name="_Toc74151328"/>
      <w:bookmarkStart w:id="3834" w:name="_Toc88653800"/>
      <w:bookmarkStart w:id="3835" w:name="_Toc97904156"/>
      <w:bookmarkStart w:id="3836" w:name="_Toc105175197"/>
      <w:bookmarkStart w:id="3837" w:name="_Toc113826227"/>
      <w:bookmarkStart w:id="3838" w:name="_Toc162617066"/>
      <w:bookmarkEnd w:id="3822"/>
      <w:r w:rsidRPr="00FD0425">
        <w:t>9.1.2.10</w:t>
      </w:r>
      <w:r w:rsidRPr="00FD0425">
        <w:tab/>
        <w:t>S-NODE MODIFICATION REFUSE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BD1D4F" w:rsidRDefault="00F02090" w:rsidP="00BD1D4F">
            <w:pPr>
              <w:pStyle w:val="TAL"/>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839" w:name="_CR9_1_2_11"/>
      <w:bookmarkStart w:id="3840" w:name="_Toc20955202"/>
      <w:bookmarkStart w:id="3841" w:name="_Toc29991397"/>
      <w:bookmarkStart w:id="3842" w:name="_Toc36555797"/>
      <w:bookmarkStart w:id="3843" w:name="_Toc44497507"/>
      <w:bookmarkStart w:id="3844" w:name="_Toc45107895"/>
      <w:bookmarkStart w:id="3845" w:name="_Toc45901515"/>
      <w:bookmarkStart w:id="3846" w:name="_Toc51850594"/>
      <w:bookmarkStart w:id="3847" w:name="_Toc56693597"/>
      <w:bookmarkStart w:id="3848" w:name="_Toc64447140"/>
      <w:bookmarkStart w:id="3849" w:name="_Toc66286634"/>
      <w:bookmarkStart w:id="3850" w:name="_Toc74151329"/>
      <w:bookmarkStart w:id="3851" w:name="_Toc88653801"/>
      <w:bookmarkStart w:id="3852" w:name="_Toc97904157"/>
      <w:bookmarkStart w:id="3853" w:name="_Toc105175198"/>
      <w:bookmarkStart w:id="3854" w:name="_Toc113826228"/>
      <w:bookmarkStart w:id="3855" w:name="_Toc162617067"/>
      <w:bookmarkEnd w:id="3839"/>
      <w:r w:rsidRPr="00FD0425">
        <w:t>9.1.2.11</w:t>
      </w:r>
      <w:r w:rsidRPr="00FD0425">
        <w:tab/>
        <w:t>S-NODE CHANGE REQUIRED</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856" w:name="_CR9_1_2_12"/>
      <w:bookmarkStart w:id="3857" w:name="_Toc20955203"/>
      <w:bookmarkStart w:id="3858" w:name="_Toc29991398"/>
      <w:bookmarkStart w:id="3859" w:name="_Toc36555798"/>
      <w:bookmarkStart w:id="3860" w:name="_Toc44497508"/>
      <w:bookmarkStart w:id="3861" w:name="_Toc45107896"/>
      <w:bookmarkStart w:id="3862" w:name="_Toc45901516"/>
      <w:bookmarkStart w:id="3863" w:name="_Toc51850595"/>
      <w:bookmarkStart w:id="3864" w:name="_Toc56693598"/>
      <w:bookmarkStart w:id="3865" w:name="_Toc64447141"/>
      <w:bookmarkStart w:id="3866" w:name="_Toc66286635"/>
      <w:bookmarkStart w:id="3867" w:name="_Toc74151330"/>
      <w:bookmarkStart w:id="3868" w:name="_Toc88653802"/>
      <w:bookmarkStart w:id="3869" w:name="_Toc97904158"/>
      <w:bookmarkStart w:id="3870" w:name="_Toc105175199"/>
      <w:bookmarkStart w:id="3871" w:name="_Toc113826229"/>
      <w:bookmarkStart w:id="3872" w:name="_Toc162617068"/>
      <w:bookmarkEnd w:id="3856"/>
      <w:r w:rsidRPr="00FD0425">
        <w:t>9.1.2.12</w:t>
      </w:r>
      <w:r w:rsidRPr="00FD0425">
        <w:tab/>
        <w:t>S-NODE CHANGE CONFIRM</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873" w:name="_CR9_1_2_13"/>
      <w:bookmarkStart w:id="3874" w:name="_Toc20955204"/>
      <w:bookmarkStart w:id="3875" w:name="_Toc29991399"/>
      <w:bookmarkStart w:id="3876" w:name="_Toc36555799"/>
      <w:bookmarkStart w:id="3877" w:name="_Toc44497509"/>
      <w:bookmarkStart w:id="3878" w:name="_Toc45107897"/>
      <w:bookmarkStart w:id="3879" w:name="_Toc45901517"/>
      <w:bookmarkStart w:id="3880" w:name="_Toc51850596"/>
      <w:bookmarkStart w:id="3881" w:name="_Toc56693599"/>
      <w:bookmarkStart w:id="3882" w:name="_Toc64447142"/>
      <w:bookmarkStart w:id="3883" w:name="_Toc66286636"/>
      <w:bookmarkStart w:id="3884" w:name="_Toc74151331"/>
      <w:bookmarkStart w:id="3885" w:name="_Toc88653803"/>
      <w:bookmarkStart w:id="3886" w:name="_Toc97904159"/>
      <w:bookmarkStart w:id="3887" w:name="_Toc105175200"/>
      <w:bookmarkStart w:id="3888" w:name="_Toc113826230"/>
      <w:bookmarkStart w:id="3889" w:name="_Toc162617069"/>
      <w:bookmarkEnd w:id="3873"/>
      <w:r w:rsidRPr="00FD0425">
        <w:t>9.1.2.13</w:t>
      </w:r>
      <w:r w:rsidRPr="00FD0425">
        <w:tab/>
        <w:t>S-NODE CHANGE REFUSE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890" w:name="_CR9_1_2_14"/>
      <w:bookmarkStart w:id="3891" w:name="_Toc20955205"/>
      <w:bookmarkStart w:id="3892" w:name="_Toc29991400"/>
      <w:bookmarkStart w:id="3893" w:name="_Toc36555800"/>
      <w:bookmarkStart w:id="3894" w:name="_Toc44497510"/>
      <w:bookmarkStart w:id="3895" w:name="_Toc45107898"/>
      <w:bookmarkStart w:id="3896" w:name="_Toc45901518"/>
      <w:bookmarkStart w:id="3897" w:name="_Toc51850597"/>
      <w:bookmarkStart w:id="3898" w:name="_Toc56693600"/>
      <w:bookmarkStart w:id="3899" w:name="_Toc64447143"/>
      <w:bookmarkStart w:id="3900" w:name="_Toc66286637"/>
      <w:bookmarkStart w:id="3901" w:name="_Toc74151332"/>
      <w:bookmarkStart w:id="3902" w:name="_Toc88653804"/>
      <w:bookmarkStart w:id="3903" w:name="_Toc97904160"/>
      <w:bookmarkStart w:id="3904" w:name="_Toc105175201"/>
      <w:bookmarkStart w:id="3905" w:name="_Toc113826231"/>
      <w:bookmarkStart w:id="3906" w:name="_Toc162617070"/>
      <w:bookmarkEnd w:id="3890"/>
      <w:r w:rsidRPr="00FD0425">
        <w:t>9.1.2.14</w:t>
      </w:r>
      <w:r w:rsidRPr="00FD0425">
        <w:tab/>
        <w:t>S-NODE RELEASE REQUEST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BD1D4F" w:rsidRDefault="00F02090" w:rsidP="00BD1D4F">
            <w:pPr>
              <w:pStyle w:val="TAL"/>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907" w:name="_CR9_1_2_15"/>
      <w:bookmarkStart w:id="3908" w:name="_Toc20955206"/>
      <w:bookmarkStart w:id="3909" w:name="_Toc29991401"/>
      <w:bookmarkStart w:id="3910" w:name="_Toc36555801"/>
      <w:bookmarkStart w:id="3911" w:name="_Toc44497511"/>
      <w:bookmarkStart w:id="3912" w:name="_Toc45107899"/>
      <w:bookmarkStart w:id="3913" w:name="_Toc45901519"/>
      <w:bookmarkStart w:id="3914" w:name="_Toc51850598"/>
      <w:bookmarkStart w:id="3915" w:name="_Toc56693601"/>
      <w:bookmarkStart w:id="3916" w:name="_Toc64447144"/>
      <w:bookmarkStart w:id="3917" w:name="_Toc66286638"/>
      <w:bookmarkStart w:id="3918" w:name="_Toc74151333"/>
      <w:bookmarkStart w:id="3919" w:name="_Toc88653805"/>
      <w:bookmarkStart w:id="3920" w:name="_Toc97904161"/>
      <w:bookmarkStart w:id="3921" w:name="_Toc105175202"/>
      <w:bookmarkStart w:id="3922" w:name="_Toc113826232"/>
      <w:bookmarkStart w:id="3923" w:name="_Toc162617071"/>
      <w:bookmarkEnd w:id="3907"/>
      <w:r w:rsidRPr="00FD0425">
        <w:t>9.1.2.15</w:t>
      </w:r>
      <w:r w:rsidRPr="00FD0425">
        <w:tab/>
        <w:t>S-NODE RELEASE REQUEST ACKNOWLEDGE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924" w:name="_CR9_1_2_16"/>
      <w:bookmarkStart w:id="3925" w:name="_Toc20955207"/>
      <w:bookmarkStart w:id="3926" w:name="_Toc29991402"/>
      <w:bookmarkStart w:id="3927" w:name="_Toc36555802"/>
      <w:bookmarkStart w:id="3928" w:name="_Toc44497512"/>
      <w:bookmarkStart w:id="3929" w:name="_Toc45107900"/>
      <w:bookmarkStart w:id="3930" w:name="_Toc45901520"/>
      <w:bookmarkStart w:id="3931" w:name="_Toc51850599"/>
      <w:bookmarkStart w:id="3932" w:name="_Toc56693602"/>
      <w:bookmarkStart w:id="3933" w:name="_Toc64447145"/>
      <w:bookmarkStart w:id="3934" w:name="_Toc66286639"/>
      <w:bookmarkStart w:id="3935" w:name="_Toc74151334"/>
      <w:bookmarkStart w:id="3936" w:name="_Toc88653806"/>
      <w:bookmarkStart w:id="3937" w:name="_Toc97904162"/>
      <w:bookmarkStart w:id="3938" w:name="_Toc105175203"/>
      <w:bookmarkStart w:id="3939" w:name="_Toc113826233"/>
      <w:bookmarkStart w:id="3940" w:name="_Toc162617072"/>
      <w:bookmarkEnd w:id="3924"/>
      <w:r w:rsidRPr="00FD0425">
        <w:t>9.1.2.16</w:t>
      </w:r>
      <w:r w:rsidRPr="00FD0425">
        <w:tab/>
        <w:t>S-NODE RELEASE REJECT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941" w:name="_CR9_1_2_17"/>
      <w:bookmarkStart w:id="3942" w:name="_Toc20955208"/>
      <w:bookmarkStart w:id="3943" w:name="_Toc29991403"/>
      <w:bookmarkStart w:id="3944" w:name="_Toc36555803"/>
      <w:bookmarkStart w:id="3945" w:name="_Toc44497513"/>
      <w:bookmarkStart w:id="3946" w:name="_Toc45107901"/>
      <w:bookmarkStart w:id="3947" w:name="_Toc45901521"/>
      <w:bookmarkStart w:id="3948" w:name="_Toc51850600"/>
      <w:bookmarkStart w:id="3949" w:name="_Toc56693603"/>
      <w:bookmarkStart w:id="3950" w:name="_Toc64447146"/>
      <w:bookmarkStart w:id="3951" w:name="_Toc66286640"/>
      <w:bookmarkStart w:id="3952" w:name="_Toc74151335"/>
      <w:bookmarkStart w:id="3953" w:name="_Toc88653807"/>
      <w:bookmarkStart w:id="3954" w:name="_Toc97904163"/>
      <w:bookmarkStart w:id="3955" w:name="_Toc105175204"/>
      <w:bookmarkStart w:id="3956" w:name="_Toc113826234"/>
      <w:bookmarkStart w:id="3957" w:name="_Toc162617073"/>
      <w:bookmarkEnd w:id="3941"/>
      <w:r w:rsidRPr="00FD0425">
        <w:t>9.1.2.17</w:t>
      </w:r>
      <w:r w:rsidRPr="00FD0425">
        <w:tab/>
        <w:t>S-NODE RELEASE REQUIRED</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958" w:name="_CR9_1_2_18"/>
      <w:bookmarkStart w:id="3959" w:name="_Toc20955209"/>
      <w:bookmarkStart w:id="3960" w:name="_Toc29991404"/>
      <w:bookmarkStart w:id="3961" w:name="_Toc36555804"/>
      <w:bookmarkStart w:id="3962" w:name="_Toc44497514"/>
      <w:bookmarkStart w:id="3963" w:name="_Toc45107902"/>
      <w:bookmarkStart w:id="3964" w:name="_Toc45901522"/>
      <w:bookmarkStart w:id="3965" w:name="_Toc51850601"/>
      <w:bookmarkStart w:id="3966" w:name="_Toc56693604"/>
      <w:bookmarkStart w:id="3967" w:name="_Toc64447147"/>
      <w:bookmarkStart w:id="3968" w:name="_Toc66286641"/>
      <w:bookmarkStart w:id="3969" w:name="_Toc74151336"/>
      <w:bookmarkStart w:id="3970" w:name="_Toc88653808"/>
      <w:bookmarkStart w:id="3971" w:name="_Toc97904164"/>
      <w:bookmarkStart w:id="3972" w:name="_Toc105175205"/>
      <w:bookmarkStart w:id="3973" w:name="_Toc113826235"/>
      <w:bookmarkStart w:id="3974" w:name="_Toc162617074"/>
      <w:bookmarkEnd w:id="3958"/>
      <w:r w:rsidRPr="00FD0425">
        <w:t>9.1.2.18</w:t>
      </w:r>
      <w:r w:rsidRPr="00FD0425">
        <w:tab/>
        <w:t>S-NODE RELEASE CONFIRM</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975" w:name="_CR9_1_2_19"/>
      <w:bookmarkStart w:id="3976" w:name="_Toc20955210"/>
      <w:bookmarkStart w:id="3977" w:name="_Toc29991405"/>
      <w:bookmarkStart w:id="3978" w:name="_Toc36555805"/>
      <w:bookmarkStart w:id="3979" w:name="_Toc44497515"/>
      <w:bookmarkStart w:id="3980" w:name="_Toc45107903"/>
      <w:bookmarkStart w:id="3981" w:name="_Toc45901523"/>
      <w:bookmarkStart w:id="3982" w:name="_Toc51850602"/>
      <w:bookmarkStart w:id="3983" w:name="_Toc56693605"/>
      <w:bookmarkStart w:id="3984" w:name="_Toc64447148"/>
      <w:bookmarkStart w:id="3985" w:name="_Toc66286642"/>
      <w:bookmarkStart w:id="3986" w:name="_Toc74151337"/>
      <w:bookmarkStart w:id="3987" w:name="_Toc88653809"/>
      <w:bookmarkStart w:id="3988" w:name="_Toc97904165"/>
      <w:bookmarkStart w:id="3989" w:name="_Toc105175206"/>
      <w:bookmarkStart w:id="3990" w:name="_Toc113826236"/>
      <w:bookmarkStart w:id="3991" w:name="_Toc162617075"/>
      <w:bookmarkEnd w:id="3975"/>
      <w:r w:rsidRPr="00FD0425">
        <w:t>9.1.2.19</w:t>
      </w:r>
      <w:r w:rsidRPr="00FD0425">
        <w:tab/>
        <w:t>S-NODE COUNTER CHECK REQUEST</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992" w:name="_CR9_1_2_20"/>
      <w:bookmarkStart w:id="3993" w:name="_Toc20955211"/>
      <w:bookmarkStart w:id="3994" w:name="_Toc29991406"/>
      <w:bookmarkStart w:id="3995" w:name="_Toc36555806"/>
      <w:bookmarkStart w:id="3996" w:name="_Toc44497516"/>
      <w:bookmarkStart w:id="3997" w:name="_Toc45107904"/>
      <w:bookmarkStart w:id="3998" w:name="_Toc45901524"/>
      <w:bookmarkStart w:id="3999" w:name="_Toc51850603"/>
      <w:bookmarkStart w:id="4000" w:name="_Toc56693606"/>
      <w:bookmarkStart w:id="4001" w:name="_Toc64447149"/>
      <w:bookmarkStart w:id="4002" w:name="_Toc66286643"/>
      <w:bookmarkStart w:id="4003" w:name="_Toc74151338"/>
      <w:bookmarkStart w:id="4004" w:name="_Toc88653810"/>
      <w:bookmarkStart w:id="4005" w:name="_Toc97904166"/>
      <w:bookmarkStart w:id="4006" w:name="_Toc105175207"/>
      <w:bookmarkStart w:id="4007" w:name="_Toc113826237"/>
      <w:bookmarkStart w:id="4008" w:name="_Toc162617076"/>
      <w:bookmarkEnd w:id="3992"/>
      <w:r w:rsidRPr="00FD0425">
        <w:t>9.1.2.20</w:t>
      </w:r>
      <w:r w:rsidRPr="00FD0425">
        <w:tab/>
      </w:r>
      <w:r w:rsidRPr="00FD0425">
        <w:rPr>
          <w:lang w:eastAsia="zh-CN"/>
        </w:rPr>
        <w:t>RRC TRANSFER</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2E99B782" w14:textId="77777777" w:rsidR="00F02090" w:rsidRPr="00FD0425" w:rsidRDefault="00F02090" w:rsidP="0073372F">
      <w:pPr>
        <w:widowControl w:val="0"/>
      </w:pPr>
      <w:bookmarkStart w:id="4009"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0F6ECB46"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4010" w:name="_CR9_1_2_21"/>
      <w:bookmarkStart w:id="4011" w:name="_Toc20955212"/>
      <w:bookmarkStart w:id="4012" w:name="_Toc29991407"/>
      <w:bookmarkStart w:id="4013" w:name="_Toc36555807"/>
      <w:bookmarkStart w:id="4014" w:name="_Toc44497517"/>
      <w:bookmarkStart w:id="4015" w:name="_Toc45107905"/>
      <w:bookmarkStart w:id="4016" w:name="_Toc45901525"/>
      <w:bookmarkStart w:id="4017" w:name="_Toc51850604"/>
      <w:bookmarkStart w:id="4018" w:name="_Toc56693607"/>
      <w:bookmarkStart w:id="4019" w:name="_Toc64447150"/>
      <w:bookmarkStart w:id="4020" w:name="_Toc66286644"/>
      <w:bookmarkStart w:id="4021" w:name="_Toc74151339"/>
      <w:bookmarkStart w:id="4022" w:name="_Toc88653811"/>
      <w:bookmarkStart w:id="4023" w:name="_Toc97904167"/>
      <w:bookmarkStart w:id="4024" w:name="_Toc105175208"/>
      <w:bookmarkStart w:id="4025" w:name="_Toc113826238"/>
      <w:bookmarkStart w:id="4026" w:name="_Toc162617077"/>
      <w:bookmarkEnd w:id="4010"/>
      <w:r w:rsidRPr="00FD0425">
        <w:t>9.1.2.21</w:t>
      </w:r>
      <w:r w:rsidRPr="00FD0425">
        <w:tab/>
        <w:t>NOTIFICATION CONTROL INDICATION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4027" w:name="_CR9_1_2_22"/>
      <w:bookmarkStart w:id="4028" w:name="_Toc20955213"/>
      <w:bookmarkStart w:id="4029" w:name="_Toc29991408"/>
      <w:bookmarkStart w:id="4030" w:name="_Toc36555808"/>
      <w:bookmarkStart w:id="4031" w:name="_Toc44497518"/>
      <w:bookmarkStart w:id="4032" w:name="_Toc45107906"/>
      <w:bookmarkStart w:id="4033" w:name="_Toc45901526"/>
      <w:bookmarkStart w:id="4034" w:name="_Toc51850605"/>
      <w:bookmarkStart w:id="4035" w:name="_Toc56693608"/>
      <w:bookmarkStart w:id="4036" w:name="_Toc64447151"/>
      <w:bookmarkStart w:id="4037" w:name="_Toc66286645"/>
      <w:bookmarkStart w:id="4038" w:name="_Toc74151340"/>
      <w:bookmarkStart w:id="4039" w:name="_Toc88653812"/>
      <w:bookmarkStart w:id="4040" w:name="_Toc97904168"/>
      <w:bookmarkStart w:id="4041" w:name="_Toc105175209"/>
      <w:bookmarkStart w:id="4042" w:name="_Toc113826239"/>
      <w:bookmarkStart w:id="4043" w:name="_Toc162617078"/>
      <w:bookmarkEnd w:id="4027"/>
      <w:r w:rsidRPr="00FD0425">
        <w:t>9.1.2.22</w:t>
      </w:r>
      <w:r w:rsidRPr="00FD0425">
        <w:tab/>
        <w:t>ACTIVITY NOTIFICATION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4044" w:name="_CR9_1_2_23"/>
      <w:bookmarkStart w:id="4045" w:name="_Toc20955214"/>
      <w:bookmarkStart w:id="4046" w:name="_Toc29991409"/>
      <w:bookmarkStart w:id="4047" w:name="_Toc36555809"/>
      <w:bookmarkStart w:id="4048" w:name="_Toc44497519"/>
      <w:bookmarkStart w:id="4049" w:name="_Toc45107907"/>
      <w:bookmarkStart w:id="4050" w:name="_Toc45901527"/>
      <w:bookmarkStart w:id="4051" w:name="_Toc51850606"/>
      <w:bookmarkStart w:id="4052" w:name="_Toc56693609"/>
      <w:bookmarkStart w:id="4053" w:name="_Toc64447152"/>
      <w:bookmarkStart w:id="4054" w:name="_Toc66286646"/>
      <w:bookmarkStart w:id="4055" w:name="_Toc74151341"/>
      <w:bookmarkStart w:id="4056" w:name="_Toc88653813"/>
      <w:bookmarkStart w:id="4057" w:name="_Toc97904169"/>
      <w:bookmarkStart w:id="4058" w:name="_Toc105175210"/>
      <w:bookmarkStart w:id="4059" w:name="_Toc113826240"/>
      <w:bookmarkStart w:id="4060" w:name="_Toc162617079"/>
      <w:bookmarkEnd w:id="4044"/>
      <w:r w:rsidRPr="00FD0425">
        <w:t>9.1.2.23</w:t>
      </w:r>
      <w:r w:rsidRPr="00FD0425">
        <w:tab/>
        <w:t>E-UTRA – NR CELL RESOURCE COORDINATION REQUEST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4061"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4061"/>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4062" w:name="_CR9_1_2_24"/>
      <w:bookmarkStart w:id="4063" w:name="_Toc20955215"/>
      <w:bookmarkStart w:id="4064" w:name="_Toc29991410"/>
      <w:bookmarkStart w:id="4065" w:name="_Toc36555810"/>
      <w:bookmarkStart w:id="4066" w:name="_Toc44497520"/>
      <w:bookmarkStart w:id="4067" w:name="_Toc45107908"/>
      <w:bookmarkStart w:id="4068" w:name="_Toc45901528"/>
      <w:bookmarkStart w:id="4069" w:name="_Toc51850607"/>
      <w:bookmarkStart w:id="4070" w:name="_Toc56693610"/>
      <w:bookmarkStart w:id="4071" w:name="_Toc64447153"/>
      <w:bookmarkStart w:id="4072" w:name="_Toc66286647"/>
      <w:bookmarkStart w:id="4073" w:name="_Toc74151342"/>
      <w:bookmarkStart w:id="4074" w:name="_Toc88653814"/>
      <w:bookmarkStart w:id="4075" w:name="_Toc97904170"/>
      <w:bookmarkStart w:id="4076" w:name="_Toc105175211"/>
      <w:bookmarkStart w:id="4077" w:name="_Toc113826241"/>
      <w:bookmarkStart w:id="4078" w:name="_Toc162617080"/>
      <w:bookmarkEnd w:id="4062"/>
      <w:r w:rsidRPr="00FD0425">
        <w:t>9.1.2.24</w:t>
      </w:r>
      <w:r w:rsidRPr="00FD0425">
        <w:tab/>
        <w:t>E-UTRA – NR CELL RESOURCE COORDINATION RESPONSE</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4079" w:name="_CR9_1_2_25"/>
      <w:bookmarkStart w:id="4080" w:name="_Toc20955216"/>
      <w:bookmarkStart w:id="4081" w:name="_Toc29991411"/>
      <w:bookmarkStart w:id="4082" w:name="_Toc36555811"/>
      <w:bookmarkStart w:id="4083" w:name="_Toc44497521"/>
      <w:bookmarkStart w:id="4084" w:name="_Toc45107909"/>
      <w:bookmarkStart w:id="4085" w:name="_Toc45901529"/>
      <w:bookmarkStart w:id="4086" w:name="_Toc51850608"/>
      <w:bookmarkStart w:id="4087" w:name="_Toc56693611"/>
      <w:bookmarkStart w:id="4088" w:name="_Toc64447154"/>
      <w:bookmarkStart w:id="4089" w:name="_Toc66286648"/>
      <w:bookmarkStart w:id="4090" w:name="_Toc74151343"/>
      <w:bookmarkStart w:id="4091" w:name="_Toc88653815"/>
      <w:bookmarkStart w:id="4092" w:name="_Toc97904171"/>
      <w:bookmarkStart w:id="4093" w:name="_Toc105175212"/>
      <w:bookmarkStart w:id="4094" w:name="_Toc113826242"/>
      <w:bookmarkStart w:id="4095" w:name="_Toc162617081"/>
      <w:bookmarkEnd w:id="4079"/>
      <w:r w:rsidRPr="00FD0425">
        <w:t>9.1.2.25</w:t>
      </w:r>
      <w:r w:rsidRPr="00FD0425">
        <w:tab/>
        <w:t>SECONDARY RAT DATA USAGE REPORT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4096" w:name="_CR9_1_2_26"/>
      <w:bookmarkStart w:id="4097" w:name="_Toc534720518"/>
      <w:bookmarkStart w:id="4098" w:name="_Toc29991412"/>
      <w:bookmarkStart w:id="4099" w:name="_Toc36555812"/>
      <w:bookmarkStart w:id="4100" w:name="_Toc44497522"/>
      <w:bookmarkStart w:id="4101" w:name="_Toc45107910"/>
      <w:bookmarkStart w:id="4102" w:name="_Toc45901530"/>
      <w:bookmarkStart w:id="4103" w:name="_Toc51850609"/>
      <w:bookmarkStart w:id="4104" w:name="_Toc56693612"/>
      <w:bookmarkStart w:id="4105" w:name="_Toc64447155"/>
      <w:bookmarkStart w:id="4106" w:name="_Toc66286649"/>
      <w:bookmarkStart w:id="4107" w:name="_Toc74151344"/>
      <w:bookmarkStart w:id="4108" w:name="_Toc88653816"/>
      <w:bookmarkStart w:id="4109" w:name="_Toc97904172"/>
      <w:bookmarkStart w:id="4110" w:name="_Toc105175213"/>
      <w:bookmarkStart w:id="4111" w:name="_Toc113826243"/>
      <w:bookmarkStart w:id="4112" w:name="_Toc162617082"/>
      <w:bookmarkEnd w:id="4096"/>
      <w:r w:rsidRPr="00FD0425">
        <w:t>9.1.2.26</w:t>
      </w:r>
      <w:r w:rsidRPr="00FD0425">
        <w:tab/>
        <w:t>T</w:t>
      </w:r>
      <w:bookmarkEnd w:id="4097"/>
      <w:r w:rsidRPr="00FD0425">
        <w:t>RACE START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4113" w:name="_CR9_1_2_27"/>
      <w:bookmarkStart w:id="4114" w:name="_Toc534720521"/>
      <w:bookmarkStart w:id="4115" w:name="_Toc29991413"/>
      <w:bookmarkStart w:id="4116" w:name="_Toc36555813"/>
      <w:bookmarkStart w:id="4117" w:name="_Toc44497523"/>
      <w:bookmarkStart w:id="4118" w:name="_Toc45107911"/>
      <w:bookmarkStart w:id="4119" w:name="_Toc45901531"/>
      <w:bookmarkStart w:id="4120" w:name="_Toc51850610"/>
      <w:bookmarkStart w:id="4121" w:name="_Toc56693613"/>
      <w:bookmarkStart w:id="4122" w:name="_Toc64447156"/>
      <w:bookmarkStart w:id="4123" w:name="_Toc66286650"/>
      <w:bookmarkStart w:id="4124" w:name="_Toc74151345"/>
      <w:bookmarkStart w:id="4125" w:name="_Toc88653817"/>
      <w:bookmarkStart w:id="4126" w:name="_Toc97904173"/>
      <w:bookmarkStart w:id="4127" w:name="_Toc105175214"/>
      <w:bookmarkStart w:id="4128" w:name="_Toc113826244"/>
      <w:bookmarkStart w:id="4129" w:name="_Toc162617083"/>
      <w:bookmarkEnd w:id="4113"/>
      <w:r w:rsidRPr="00FD0425">
        <w:t>9.1.2.27</w:t>
      </w:r>
      <w:r w:rsidRPr="00FD0425">
        <w:tab/>
        <w:t>DEACTIVATE TRACE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4130" w:name="_CR9_1_3"/>
      <w:bookmarkStart w:id="4131" w:name="_Toc20955217"/>
      <w:bookmarkStart w:id="4132" w:name="_Toc29991414"/>
      <w:bookmarkStart w:id="4133" w:name="_Toc36555814"/>
      <w:bookmarkStart w:id="4134" w:name="_Toc44497524"/>
      <w:bookmarkStart w:id="4135" w:name="_Toc45107912"/>
      <w:bookmarkStart w:id="4136" w:name="_Toc45901532"/>
      <w:bookmarkStart w:id="4137" w:name="_Toc51850611"/>
      <w:bookmarkStart w:id="4138" w:name="_Toc56693614"/>
      <w:bookmarkStart w:id="4139" w:name="_Toc64447157"/>
      <w:bookmarkStart w:id="4140" w:name="_Toc66286651"/>
      <w:bookmarkStart w:id="4141" w:name="_Toc74151346"/>
      <w:bookmarkStart w:id="4142" w:name="_Toc88653818"/>
      <w:bookmarkStart w:id="4143" w:name="_Toc97904174"/>
      <w:bookmarkStart w:id="4144" w:name="_Toc105175215"/>
      <w:bookmarkStart w:id="4145" w:name="_Toc113826245"/>
      <w:bookmarkStart w:id="4146" w:name="_Toc162617084"/>
      <w:bookmarkEnd w:id="4130"/>
      <w:r w:rsidRPr="00FD0425">
        <w:t>9.1.3</w:t>
      </w:r>
      <w:r w:rsidRPr="00FD0425">
        <w:tab/>
        <w:t>Messages for Global Procedures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E1B910D" w14:textId="77777777" w:rsidR="00F02090" w:rsidRPr="00FD0425" w:rsidRDefault="00F02090" w:rsidP="0073372F">
      <w:pPr>
        <w:pStyle w:val="Heading4"/>
        <w:keepNext w:val="0"/>
        <w:keepLines w:val="0"/>
        <w:widowControl w:val="0"/>
      </w:pPr>
      <w:bookmarkStart w:id="4147" w:name="_CR9_1_3_1"/>
      <w:bookmarkStart w:id="4148" w:name="_Toc20955218"/>
      <w:bookmarkStart w:id="4149" w:name="_Toc29991415"/>
      <w:bookmarkStart w:id="4150" w:name="_Toc36555815"/>
      <w:bookmarkStart w:id="4151" w:name="_Toc44497525"/>
      <w:bookmarkStart w:id="4152" w:name="_Toc45107913"/>
      <w:bookmarkStart w:id="4153" w:name="_Toc45901533"/>
      <w:bookmarkStart w:id="4154" w:name="_Toc51850612"/>
      <w:bookmarkStart w:id="4155" w:name="_Toc56693615"/>
      <w:bookmarkStart w:id="4156" w:name="_Toc64447158"/>
      <w:bookmarkStart w:id="4157" w:name="_Toc66286652"/>
      <w:bookmarkStart w:id="4158" w:name="_Toc74151347"/>
      <w:bookmarkStart w:id="4159" w:name="_Toc88653819"/>
      <w:bookmarkStart w:id="4160" w:name="_Toc97904175"/>
      <w:bookmarkStart w:id="4161" w:name="_Toc105175216"/>
      <w:bookmarkStart w:id="4162" w:name="_Toc113826246"/>
      <w:bookmarkStart w:id="4163" w:name="_Toc162617085"/>
      <w:bookmarkEnd w:id="4147"/>
      <w:r w:rsidRPr="00FD0425">
        <w:t>9.1.3.1</w:t>
      </w:r>
      <w:r w:rsidRPr="00FD0425">
        <w:tab/>
        <w:t>XN SETUP REQUEST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4164" w:name="OLE_LINK207"/>
            <w:r w:rsidRPr="00FD0425">
              <w:rPr>
                <w:rFonts w:eastAsia="MS Mincho" w:cs="Arial"/>
                <w:bCs/>
                <w:lang w:eastAsia="ja-JP"/>
              </w:rPr>
              <w:t>9.2.2.12</w:t>
            </w:r>
            <w:bookmarkEnd w:id="416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4165" w:name="_CR9_1_3_2"/>
      <w:bookmarkStart w:id="4166" w:name="_Toc20955219"/>
      <w:bookmarkStart w:id="4167" w:name="_Toc29991416"/>
      <w:bookmarkStart w:id="4168" w:name="_Toc36555816"/>
      <w:bookmarkStart w:id="4169" w:name="_Toc44497526"/>
      <w:bookmarkStart w:id="4170" w:name="_Toc45107914"/>
      <w:bookmarkStart w:id="4171" w:name="_Toc45901534"/>
      <w:bookmarkStart w:id="4172" w:name="_Toc51850613"/>
      <w:bookmarkStart w:id="4173" w:name="_Toc56693616"/>
      <w:bookmarkStart w:id="4174" w:name="_Toc64447159"/>
      <w:bookmarkStart w:id="4175" w:name="_Toc66286653"/>
      <w:bookmarkStart w:id="4176" w:name="_Toc74151348"/>
      <w:bookmarkStart w:id="4177" w:name="_Toc88653820"/>
      <w:bookmarkStart w:id="4178" w:name="_Toc97904176"/>
      <w:bookmarkStart w:id="4179" w:name="_Toc105175217"/>
      <w:bookmarkStart w:id="4180" w:name="_Toc113826247"/>
      <w:bookmarkStart w:id="4181" w:name="_Toc162617086"/>
      <w:bookmarkEnd w:id="4165"/>
      <w:r w:rsidRPr="00FD0425">
        <w:t>9.1.3.2</w:t>
      </w:r>
      <w:r w:rsidRPr="00FD0425">
        <w:tab/>
        <w:t>XN SETUP RESPONSE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4182" w:name="OLE_LINK307"/>
            <w:r w:rsidRPr="00FD0425">
              <w:rPr>
                <w:bCs/>
                <w:i/>
                <w:lang w:eastAsia="ja-JP"/>
              </w:rPr>
              <w:t>maxnoofCellsinNG-RAN node</w:t>
            </w:r>
            <w:bookmarkEnd w:id="4182"/>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4183" w:name="_CR9_1_3_3"/>
      <w:bookmarkStart w:id="4184" w:name="_Toc20955220"/>
      <w:bookmarkStart w:id="4185" w:name="_Toc29991417"/>
      <w:bookmarkStart w:id="4186" w:name="_Toc36555817"/>
      <w:bookmarkStart w:id="4187" w:name="_Toc44497527"/>
      <w:bookmarkStart w:id="4188" w:name="_Toc45107915"/>
      <w:bookmarkStart w:id="4189" w:name="_Toc45901535"/>
      <w:bookmarkStart w:id="4190" w:name="_Toc51850614"/>
      <w:bookmarkStart w:id="4191" w:name="_Toc56693617"/>
      <w:bookmarkStart w:id="4192" w:name="_Toc64447160"/>
      <w:bookmarkStart w:id="4193" w:name="_Toc66286654"/>
      <w:bookmarkStart w:id="4194" w:name="_Toc74151349"/>
      <w:bookmarkStart w:id="4195" w:name="_Toc88653821"/>
      <w:bookmarkStart w:id="4196" w:name="_Toc97904177"/>
      <w:bookmarkStart w:id="4197" w:name="_Toc105175218"/>
      <w:bookmarkStart w:id="4198" w:name="_Toc113826248"/>
      <w:bookmarkStart w:id="4199" w:name="_Hlk498525852"/>
      <w:bookmarkStart w:id="4200" w:name="_Toc162617087"/>
      <w:bookmarkEnd w:id="4183"/>
      <w:r w:rsidRPr="00FD0425">
        <w:t>9.1.3.3</w:t>
      </w:r>
      <w:r w:rsidRPr="00FD0425">
        <w:tab/>
        <w:t>XN SETUP FAILURE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200"/>
    </w:p>
    <w:p w14:paraId="61C69B0B" w14:textId="77777777" w:rsidR="00F02090" w:rsidRPr="00FD0425" w:rsidRDefault="00F02090" w:rsidP="0073372F">
      <w:pPr>
        <w:widowControl w:val="0"/>
      </w:pPr>
      <w:bookmarkStart w:id="4201"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4202"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4202"/>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4203" w:name="OLE_LINK210"/>
            <w:r w:rsidRPr="00FD0425">
              <w:rPr>
                <w:rFonts w:cs="Arial"/>
                <w:lang w:eastAsia="ja-JP"/>
              </w:rPr>
              <w:t>Diagnostics</w:t>
            </w:r>
            <w:bookmarkEnd w:id="4203"/>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4204" w:name="_CR9_1_3_4"/>
      <w:bookmarkStart w:id="4205" w:name="_Toc20955221"/>
      <w:bookmarkStart w:id="4206" w:name="_Toc29991418"/>
      <w:bookmarkStart w:id="4207" w:name="_Toc36555818"/>
      <w:bookmarkStart w:id="4208" w:name="_Toc44497528"/>
      <w:bookmarkStart w:id="4209" w:name="_Toc45107916"/>
      <w:bookmarkStart w:id="4210" w:name="_Toc45901536"/>
      <w:bookmarkStart w:id="4211" w:name="_Toc51850615"/>
      <w:bookmarkStart w:id="4212" w:name="_Toc56693618"/>
      <w:bookmarkStart w:id="4213" w:name="_Toc64447161"/>
      <w:bookmarkStart w:id="4214" w:name="_Toc66286655"/>
      <w:bookmarkStart w:id="4215" w:name="_Toc74151350"/>
      <w:bookmarkStart w:id="4216" w:name="_Toc88653822"/>
      <w:bookmarkStart w:id="4217" w:name="_Toc97904178"/>
      <w:bookmarkStart w:id="4218" w:name="_Toc105175219"/>
      <w:bookmarkStart w:id="4219" w:name="_Toc113826249"/>
      <w:bookmarkStart w:id="4220" w:name="_Toc162617088"/>
      <w:bookmarkEnd w:id="4201"/>
      <w:bookmarkEnd w:id="4204"/>
      <w:r w:rsidRPr="00FD0425">
        <w:t>9.1.3.4</w:t>
      </w:r>
      <w:r w:rsidRPr="00FD0425">
        <w:tab/>
        <w:t>NG-RAN NODE CONFIGURATION UPDATE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0CAEA6B" w14:textId="77777777" w:rsidR="00F02090" w:rsidRPr="00FD0425" w:rsidRDefault="00F02090" w:rsidP="0073372F">
      <w:pPr>
        <w:widowControl w:val="0"/>
      </w:pPr>
      <w:bookmarkStart w:id="4221"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4222" w:name="OLE_LINK357"/>
            <w:r w:rsidRPr="00FD0425">
              <w:rPr>
                <w:bCs/>
              </w:rPr>
              <w:t>O</w:t>
            </w:r>
            <w:bookmarkEnd w:id="4222"/>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4223" w:name="_CR9_1_3_5"/>
      <w:bookmarkStart w:id="4224" w:name="_Toc20955222"/>
      <w:bookmarkStart w:id="4225" w:name="_Toc29991419"/>
      <w:bookmarkStart w:id="4226" w:name="_Toc36555819"/>
      <w:bookmarkStart w:id="4227" w:name="_Toc44497529"/>
      <w:bookmarkStart w:id="4228" w:name="_Toc45107917"/>
      <w:bookmarkStart w:id="4229" w:name="_Toc45901537"/>
      <w:bookmarkStart w:id="4230" w:name="_Toc51850616"/>
      <w:bookmarkStart w:id="4231" w:name="_Toc56693619"/>
      <w:bookmarkStart w:id="4232" w:name="_Toc64447162"/>
      <w:bookmarkStart w:id="4233" w:name="_Toc66286656"/>
      <w:bookmarkStart w:id="4234" w:name="_Toc74151351"/>
      <w:bookmarkStart w:id="4235" w:name="_Toc88653823"/>
      <w:bookmarkStart w:id="4236" w:name="_Toc97904179"/>
      <w:bookmarkStart w:id="4237" w:name="_Toc105175220"/>
      <w:bookmarkStart w:id="4238" w:name="_Toc113826250"/>
      <w:bookmarkStart w:id="4239" w:name="_Toc162617089"/>
      <w:bookmarkEnd w:id="4221"/>
      <w:bookmarkEnd w:id="4223"/>
      <w:r w:rsidRPr="00FD0425">
        <w:t>9.1.3.5</w:t>
      </w:r>
      <w:r w:rsidRPr="00FD0425">
        <w:tab/>
        <w:t>NG-RAN NODE CONFIGURATION UPDATE ACKNOWLEDGE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4240"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4240"/>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4241" w:name="_CR9_1_3_6"/>
      <w:bookmarkStart w:id="4242" w:name="_Toc20955223"/>
      <w:bookmarkStart w:id="4243" w:name="_Toc29991420"/>
      <w:bookmarkStart w:id="4244" w:name="_Toc36555820"/>
      <w:bookmarkStart w:id="4245" w:name="_Toc44497530"/>
      <w:bookmarkStart w:id="4246" w:name="_Toc45107918"/>
      <w:bookmarkStart w:id="4247" w:name="_Toc45901538"/>
      <w:bookmarkStart w:id="4248" w:name="_Toc51850617"/>
      <w:bookmarkStart w:id="4249" w:name="_Toc56693620"/>
      <w:bookmarkStart w:id="4250" w:name="_Toc64447163"/>
      <w:bookmarkStart w:id="4251" w:name="_Toc66286657"/>
      <w:bookmarkStart w:id="4252" w:name="_Toc74151352"/>
      <w:bookmarkStart w:id="4253" w:name="_Toc88653824"/>
      <w:bookmarkStart w:id="4254" w:name="_Toc97904180"/>
      <w:bookmarkStart w:id="4255" w:name="_Toc105175221"/>
      <w:bookmarkStart w:id="4256" w:name="_Toc113826251"/>
      <w:bookmarkStart w:id="4257" w:name="_Toc162617090"/>
      <w:bookmarkEnd w:id="4241"/>
      <w:r w:rsidRPr="00FD0425">
        <w:t>9.1.3.6</w:t>
      </w:r>
      <w:r w:rsidRPr="00FD0425">
        <w:tab/>
        <w:t>NG-RAN NODE CONFIGURATION UPDATE FAILURE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bookmarkEnd w:id="4009"/>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258" w:name="_CR9_1_3_7"/>
      <w:bookmarkStart w:id="4259" w:name="_Toc20955224"/>
      <w:bookmarkStart w:id="4260" w:name="_Toc29991421"/>
      <w:bookmarkStart w:id="4261" w:name="_Toc36555821"/>
      <w:bookmarkStart w:id="4262" w:name="_Toc44497531"/>
      <w:bookmarkStart w:id="4263" w:name="_Toc45107919"/>
      <w:bookmarkStart w:id="4264" w:name="_Toc45901539"/>
      <w:bookmarkStart w:id="4265" w:name="_Toc51850618"/>
      <w:bookmarkStart w:id="4266" w:name="_Toc56693621"/>
      <w:bookmarkStart w:id="4267" w:name="_Toc64447164"/>
      <w:bookmarkStart w:id="4268" w:name="_Toc66286658"/>
      <w:bookmarkStart w:id="4269" w:name="_Toc74151353"/>
      <w:bookmarkStart w:id="4270" w:name="_Toc88653825"/>
      <w:bookmarkStart w:id="4271" w:name="_Toc97904181"/>
      <w:bookmarkStart w:id="4272" w:name="_Toc105175222"/>
      <w:bookmarkStart w:id="4273" w:name="_Toc113826252"/>
      <w:bookmarkStart w:id="4274" w:name="_Toc162617091"/>
      <w:bookmarkEnd w:id="425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275" w:name="_CR9_1_3_8"/>
      <w:bookmarkStart w:id="4276" w:name="_Toc20955225"/>
      <w:bookmarkStart w:id="4277" w:name="_Toc29991422"/>
      <w:bookmarkStart w:id="4278" w:name="_Toc36555822"/>
      <w:bookmarkStart w:id="4279" w:name="_Toc44497532"/>
      <w:bookmarkStart w:id="4280" w:name="_Toc45107920"/>
      <w:bookmarkStart w:id="4281" w:name="_Toc45901540"/>
      <w:bookmarkStart w:id="4282" w:name="_Toc51850619"/>
      <w:bookmarkStart w:id="4283" w:name="_Toc56693622"/>
      <w:bookmarkStart w:id="4284" w:name="_Toc64447165"/>
      <w:bookmarkStart w:id="4285" w:name="_Toc66286659"/>
      <w:bookmarkStart w:id="4286" w:name="_Toc74151354"/>
      <w:bookmarkStart w:id="4287" w:name="_Toc88653826"/>
      <w:bookmarkStart w:id="4288" w:name="_Toc97904182"/>
      <w:bookmarkStart w:id="4289" w:name="_Toc105175223"/>
      <w:bookmarkStart w:id="4290" w:name="_Toc113826253"/>
      <w:bookmarkStart w:id="4291" w:name="_Toc162617092"/>
      <w:bookmarkEnd w:id="4275"/>
      <w:r w:rsidRPr="00FD0425">
        <w:rPr>
          <w:lang w:val="fr-FR"/>
        </w:rPr>
        <w:t>9.1.3.8</w:t>
      </w:r>
      <w:r w:rsidRPr="00FD0425">
        <w:rPr>
          <w:lang w:val="fr-FR"/>
        </w:rPr>
        <w:tab/>
      </w:r>
      <w:r w:rsidRPr="00FD0425">
        <w:rPr>
          <w:lang w:val="fr-FR" w:eastAsia="ja-JP"/>
        </w:rPr>
        <w:t>CELL ACTIVATION RESPONSE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292" w:name="_CR9_1_3_9"/>
      <w:bookmarkStart w:id="4293" w:name="_Toc20955226"/>
      <w:bookmarkStart w:id="4294" w:name="_Toc29991423"/>
      <w:bookmarkStart w:id="4295" w:name="_Toc36555823"/>
      <w:bookmarkStart w:id="4296" w:name="_Toc44497533"/>
      <w:bookmarkStart w:id="4297" w:name="_Toc45107921"/>
      <w:bookmarkStart w:id="4298" w:name="_Toc45901541"/>
      <w:bookmarkStart w:id="4299" w:name="_Toc51850620"/>
      <w:bookmarkStart w:id="4300" w:name="_Toc56693623"/>
      <w:bookmarkStart w:id="4301" w:name="_Toc64447166"/>
      <w:bookmarkStart w:id="4302" w:name="_Toc66286660"/>
      <w:bookmarkStart w:id="4303" w:name="_Toc74151355"/>
      <w:bookmarkStart w:id="4304" w:name="_Toc88653827"/>
      <w:bookmarkStart w:id="4305" w:name="_Toc97904183"/>
      <w:bookmarkStart w:id="4306" w:name="_Toc105175224"/>
      <w:bookmarkStart w:id="4307" w:name="_Toc113826254"/>
      <w:bookmarkStart w:id="4308" w:name="_Toc162617093"/>
      <w:bookmarkEnd w:id="4292"/>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309" w:name="_CR9_1_3_10"/>
      <w:bookmarkStart w:id="4310" w:name="_Toc20955227"/>
      <w:bookmarkStart w:id="4311" w:name="_Toc29991424"/>
      <w:bookmarkStart w:id="4312" w:name="_Toc36555824"/>
      <w:bookmarkStart w:id="4313" w:name="_Toc44497534"/>
      <w:bookmarkStart w:id="4314" w:name="_Toc45107922"/>
      <w:bookmarkStart w:id="4315" w:name="_Toc45901542"/>
      <w:bookmarkStart w:id="4316" w:name="_Toc51850621"/>
      <w:bookmarkStart w:id="4317" w:name="_Toc56693624"/>
      <w:bookmarkStart w:id="4318" w:name="_Toc64447167"/>
      <w:bookmarkStart w:id="4319" w:name="_Toc66286661"/>
      <w:bookmarkStart w:id="4320" w:name="_Toc74151356"/>
      <w:bookmarkStart w:id="4321" w:name="_Toc88653828"/>
      <w:bookmarkStart w:id="4322" w:name="_Toc97904184"/>
      <w:bookmarkStart w:id="4323" w:name="_Toc105175225"/>
      <w:bookmarkStart w:id="4324" w:name="_Toc113826255"/>
      <w:bookmarkStart w:id="4325" w:name="_Toc162617094"/>
      <w:bookmarkEnd w:id="4309"/>
      <w:r w:rsidRPr="00FD0425">
        <w:rPr>
          <w:rFonts w:eastAsia="Batang"/>
        </w:rPr>
        <w:t>9.1.3.10</w:t>
      </w:r>
      <w:r w:rsidRPr="00FD0425">
        <w:rPr>
          <w:rFonts w:eastAsia="Batang"/>
        </w:rPr>
        <w:tab/>
      </w:r>
      <w:r w:rsidRPr="00FD0425">
        <w:rPr>
          <w:rFonts w:eastAsia="Batang"/>
          <w:lang w:eastAsia="zh-CN"/>
        </w:rPr>
        <w:t>RESET REQUEST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326" w:name="_CR9_1_3_11"/>
      <w:bookmarkStart w:id="4327" w:name="_Toc20955228"/>
      <w:bookmarkStart w:id="4328" w:name="_Toc29991425"/>
      <w:bookmarkStart w:id="4329" w:name="_Toc36555825"/>
      <w:bookmarkStart w:id="4330" w:name="_Toc44497535"/>
      <w:bookmarkStart w:id="4331" w:name="_Toc45107923"/>
      <w:bookmarkStart w:id="4332" w:name="_Toc45901543"/>
      <w:bookmarkStart w:id="4333" w:name="_Toc51850622"/>
      <w:bookmarkStart w:id="4334" w:name="_Toc56693625"/>
      <w:bookmarkStart w:id="4335" w:name="_Toc64447168"/>
      <w:bookmarkStart w:id="4336" w:name="_Toc66286662"/>
      <w:bookmarkStart w:id="4337" w:name="_Toc74151357"/>
      <w:bookmarkStart w:id="4338" w:name="_Toc88653829"/>
      <w:bookmarkStart w:id="4339" w:name="_Toc97904185"/>
      <w:bookmarkStart w:id="4340" w:name="_Toc105175226"/>
      <w:bookmarkStart w:id="4341" w:name="_Toc113826256"/>
      <w:bookmarkStart w:id="4342" w:name="_Toc162617095"/>
      <w:bookmarkEnd w:id="4326"/>
      <w:r w:rsidRPr="00FD0425">
        <w:t>9.1.3.11</w:t>
      </w:r>
      <w:r w:rsidRPr="00FD0425">
        <w:tab/>
      </w:r>
      <w:r w:rsidRPr="00FD0425">
        <w:rPr>
          <w:rFonts w:eastAsia="SimSun"/>
          <w:lang w:eastAsia="zh-CN"/>
        </w:rPr>
        <w:t>RESET RESPONSE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343" w:name="_CR9_1_3_12"/>
      <w:bookmarkStart w:id="4344" w:name="_Toc20955229"/>
      <w:bookmarkStart w:id="4345" w:name="_Toc29991426"/>
      <w:bookmarkStart w:id="4346" w:name="_Toc36555826"/>
      <w:bookmarkStart w:id="4347" w:name="_Toc44497536"/>
      <w:bookmarkStart w:id="4348" w:name="_Toc45107924"/>
      <w:bookmarkStart w:id="4349" w:name="_Toc45901544"/>
      <w:bookmarkStart w:id="4350" w:name="_Toc51850623"/>
      <w:bookmarkStart w:id="4351" w:name="_Toc56693626"/>
      <w:bookmarkStart w:id="4352" w:name="_Toc64447169"/>
      <w:bookmarkStart w:id="4353" w:name="_Toc66286663"/>
      <w:bookmarkStart w:id="4354" w:name="_Toc74151358"/>
      <w:bookmarkStart w:id="4355" w:name="_Toc88653830"/>
      <w:bookmarkStart w:id="4356" w:name="_Toc97904186"/>
      <w:bookmarkStart w:id="4357" w:name="_Toc105175227"/>
      <w:bookmarkStart w:id="4358" w:name="_Toc113826257"/>
      <w:bookmarkStart w:id="4359" w:name="_Toc162617096"/>
      <w:bookmarkEnd w:id="4343"/>
      <w:r w:rsidRPr="00FD0425">
        <w:t>9.1.3.12</w:t>
      </w:r>
      <w:r w:rsidRPr="00FD0425">
        <w:tab/>
        <w:t>ERROR INDICATION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360" w:name="_CR9_1_3_13"/>
      <w:bookmarkStart w:id="4361" w:name="_Toc20955230"/>
      <w:bookmarkStart w:id="4362" w:name="_Toc29991427"/>
      <w:bookmarkStart w:id="4363" w:name="_Toc36555827"/>
      <w:bookmarkStart w:id="4364" w:name="_Toc44497537"/>
      <w:bookmarkStart w:id="4365" w:name="_Toc45107925"/>
      <w:bookmarkStart w:id="4366" w:name="_Toc45901545"/>
      <w:bookmarkStart w:id="4367" w:name="_Toc51850624"/>
      <w:bookmarkStart w:id="4368" w:name="_Toc56693627"/>
      <w:bookmarkStart w:id="4369" w:name="_Toc64447170"/>
      <w:bookmarkStart w:id="4370" w:name="_Toc66286664"/>
      <w:bookmarkStart w:id="4371" w:name="_Toc74151359"/>
      <w:bookmarkStart w:id="4372" w:name="_Toc88653831"/>
      <w:bookmarkStart w:id="4373" w:name="_Toc97904187"/>
      <w:bookmarkStart w:id="4374" w:name="_Toc105175228"/>
      <w:bookmarkStart w:id="4375" w:name="_Toc113826258"/>
      <w:bookmarkStart w:id="4376" w:name="_Toc162617097"/>
      <w:bookmarkEnd w:id="4360"/>
      <w:r w:rsidRPr="00FD0425">
        <w:t>9.1.3.13</w:t>
      </w:r>
      <w:r w:rsidRPr="00FD0425">
        <w:tab/>
        <w:t>XN REMOVAL REQUEST</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377" w:name="_CR9_1_3_14"/>
      <w:bookmarkStart w:id="4378" w:name="_Toc20955231"/>
      <w:bookmarkStart w:id="4379" w:name="_Toc29991428"/>
      <w:bookmarkStart w:id="4380" w:name="_Toc36555828"/>
      <w:bookmarkStart w:id="4381" w:name="_Toc44497538"/>
      <w:bookmarkStart w:id="4382" w:name="_Toc45107926"/>
      <w:bookmarkStart w:id="4383" w:name="_Toc45901546"/>
      <w:bookmarkStart w:id="4384" w:name="_Toc51850625"/>
      <w:bookmarkStart w:id="4385" w:name="_Toc56693628"/>
      <w:bookmarkStart w:id="4386" w:name="_Toc64447171"/>
      <w:bookmarkStart w:id="4387" w:name="_Toc66286665"/>
      <w:bookmarkStart w:id="4388" w:name="_Toc74151360"/>
      <w:bookmarkStart w:id="4389" w:name="_Toc88653832"/>
      <w:bookmarkStart w:id="4390" w:name="_Toc97904188"/>
      <w:bookmarkStart w:id="4391" w:name="_Toc105175229"/>
      <w:bookmarkStart w:id="4392" w:name="_Toc113826259"/>
      <w:bookmarkStart w:id="4393" w:name="_Toc162617098"/>
      <w:bookmarkEnd w:id="4377"/>
      <w:r w:rsidRPr="00FD0425">
        <w:t>9.1.3.14</w:t>
      </w:r>
      <w:r w:rsidRPr="00FD0425">
        <w:tab/>
        <w:t>XN REMOVAL RESPONSE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394" w:name="_CR9_1_3_15"/>
      <w:bookmarkStart w:id="4395" w:name="_Toc20955232"/>
      <w:bookmarkStart w:id="4396" w:name="_Toc29991429"/>
      <w:bookmarkStart w:id="4397" w:name="_Toc36555829"/>
      <w:bookmarkStart w:id="4398" w:name="_Toc44497539"/>
      <w:bookmarkStart w:id="4399" w:name="_Toc45107927"/>
      <w:bookmarkStart w:id="4400" w:name="_Toc45901547"/>
      <w:bookmarkStart w:id="4401" w:name="_Toc51850626"/>
      <w:bookmarkStart w:id="4402" w:name="_Toc56693629"/>
      <w:bookmarkStart w:id="4403" w:name="_Toc64447172"/>
      <w:bookmarkStart w:id="4404" w:name="_Toc66286666"/>
      <w:bookmarkStart w:id="4405" w:name="_Toc74151361"/>
      <w:bookmarkStart w:id="4406" w:name="_Toc88653833"/>
      <w:bookmarkStart w:id="4407" w:name="_Toc97904189"/>
      <w:bookmarkStart w:id="4408" w:name="_Toc105175230"/>
      <w:bookmarkStart w:id="4409" w:name="_Toc113826260"/>
      <w:bookmarkStart w:id="4410" w:name="_Toc162617099"/>
      <w:bookmarkEnd w:id="4394"/>
      <w:r w:rsidRPr="00FD0425">
        <w:t>9.1.3.15</w:t>
      </w:r>
      <w:r w:rsidRPr="00FD0425">
        <w:tab/>
        <w:t>XN REMOVAL FAILURE</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411" w:name="_CR9_1_3_16"/>
      <w:bookmarkStart w:id="4412" w:name="_Hlk44419083"/>
      <w:bookmarkStart w:id="4413" w:name="_Toc14207739"/>
      <w:bookmarkStart w:id="4414" w:name="_Toc44497540"/>
      <w:bookmarkStart w:id="4415" w:name="_Toc45107928"/>
      <w:bookmarkStart w:id="4416" w:name="_Toc45901548"/>
      <w:bookmarkStart w:id="4417" w:name="_Toc51850627"/>
      <w:bookmarkStart w:id="4418" w:name="_Toc56693630"/>
      <w:bookmarkStart w:id="4419" w:name="_Toc64447173"/>
      <w:bookmarkStart w:id="4420" w:name="_Toc66286667"/>
      <w:bookmarkStart w:id="4421" w:name="_Toc74151362"/>
      <w:bookmarkStart w:id="4422" w:name="_Toc88653834"/>
      <w:bookmarkStart w:id="4423" w:name="_Toc97904190"/>
      <w:bookmarkStart w:id="4424" w:name="_Toc105175231"/>
      <w:bookmarkStart w:id="4425" w:name="_Toc113826261"/>
      <w:bookmarkStart w:id="4426" w:name="_Toc20955233"/>
      <w:bookmarkStart w:id="4427" w:name="_Toc29991430"/>
      <w:bookmarkStart w:id="4428" w:name="_Toc36555830"/>
      <w:bookmarkStart w:id="4429" w:name="_Toc162617100"/>
      <w:bookmarkEnd w:id="4199"/>
      <w:bookmarkEnd w:id="4411"/>
      <w:r>
        <w:rPr>
          <w:rFonts w:hint="eastAsia"/>
          <w:lang w:eastAsia="zh-CN"/>
        </w:rPr>
        <w:t>9.1.3</w:t>
      </w:r>
      <w:r>
        <w:t>.</w:t>
      </w:r>
      <w:bookmarkEnd w:id="4412"/>
      <w:r>
        <w:t>16</w:t>
      </w:r>
      <w:r w:rsidRPr="00AA5DA2">
        <w:tab/>
      </w:r>
      <w:r>
        <w:t>FAILURE</w:t>
      </w:r>
      <w:r w:rsidRPr="00AA5DA2">
        <w:t xml:space="preserve"> </w:t>
      </w:r>
      <w:r w:rsidRPr="00AA5DA2">
        <w:rPr>
          <w:szCs w:val="24"/>
        </w:rPr>
        <w:t>INDICATION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9"/>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430" w:name="_Hlk44419112"/>
            <w:r w:rsidRPr="00297C1B">
              <w:rPr>
                <w:lang w:eastAsia="ja-JP"/>
              </w:rPr>
              <w:t>9.2.2.</w:t>
            </w:r>
            <w:bookmarkEnd w:id="4430"/>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431" w:name="_CR9_1_3_17"/>
      <w:bookmarkStart w:id="4432" w:name="_Hlk44419125"/>
      <w:bookmarkStart w:id="4433" w:name="_Toc14207740"/>
      <w:bookmarkStart w:id="4434" w:name="_Toc44497541"/>
      <w:bookmarkStart w:id="4435" w:name="_Toc45107929"/>
      <w:bookmarkStart w:id="4436" w:name="_Toc45901549"/>
      <w:bookmarkStart w:id="4437" w:name="_Toc51850628"/>
      <w:bookmarkStart w:id="4438" w:name="_Toc56693631"/>
      <w:bookmarkStart w:id="4439" w:name="_Toc64447174"/>
      <w:bookmarkStart w:id="4440" w:name="_Toc66286668"/>
      <w:bookmarkStart w:id="4441" w:name="_Toc74151363"/>
      <w:bookmarkStart w:id="4442" w:name="_Toc88653835"/>
      <w:bookmarkStart w:id="4443" w:name="_Toc97904191"/>
      <w:bookmarkStart w:id="4444" w:name="_Toc105175232"/>
      <w:bookmarkStart w:id="4445" w:name="_Toc113826262"/>
      <w:bookmarkStart w:id="4446" w:name="_Toc162617101"/>
      <w:bookmarkEnd w:id="4431"/>
      <w:r w:rsidRPr="00297C1B">
        <w:rPr>
          <w:rFonts w:hint="eastAsia"/>
          <w:lang w:eastAsia="zh-CN"/>
        </w:rPr>
        <w:t>9.1.3.</w:t>
      </w:r>
      <w:bookmarkEnd w:id="4432"/>
      <w:r>
        <w:rPr>
          <w:lang w:eastAsia="zh-CN"/>
        </w:rPr>
        <w:t>17</w:t>
      </w:r>
      <w:r w:rsidRPr="00297C1B">
        <w:tab/>
      </w:r>
      <w:r w:rsidRPr="00297C1B">
        <w:rPr>
          <w:szCs w:val="24"/>
          <w:lang w:eastAsia="zh-CN"/>
        </w:rPr>
        <w:t>HANDOVER</w:t>
      </w:r>
      <w:r w:rsidRPr="00297C1B">
        <w:rPr>
          <w:szCs w:val="24"/>
        </w:rPr>
        <w:t xml:space="preserve"> REPORT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447" w:name="_CR9_1_3_18"/>
      <w:bookmarkStart w:id="4448" w:name="_Hlk44419177"/>
      <w:bookmarkStart w:id="4449" w:name="_Toc44497542"/>
      <w:bookmarkStart w:id="4450" w:name="_Toc45107930"/>
      <w:bookmarkStart w:id="4451" w:name="_Toc45901550"/>
      <w:bookmarkStart w:id="4452" w:name="_Toc51850629"/>
      <w:bookmarkStart w:id="4453" w:name="_Toc56693632"/>
      <w:bookmarkStart w:id="4454" w:name="_Toc64447175"/>
      <w:bookmarkStart w:id="4455" w:name="_Toc66286669"/>
      <w:bookmarkStart w:id="4456" w:name="_Toc74151364"/>
      <w:bookmarkStart w:id="4457" w:name="_Toc88653836"/>
      <w:bookmarkStart w:id="4458" w:name="_Toc97904192"/>
      <w:bookmarkStart w:id="4459" w:name="_Toc105175233"/>
      <w:bookmarkStart w:id="4460" w:name="_Toc113826263"/>
      <w:bookmarkStart w:id="4461" w:name="_Toc162617102"/>
      <w:bookmarkEnd w:id="4447"/>
      <w:r w:rsidRPr="00AA5DA2">
        <w:t>9.1.</w:t>
      </w:r>
      <w:r>
        <w:t>3</w:t>
      </w:r>
      <w:r w:rsidRPr="00AA5DA2">
        <w:t>.</w:t>
      </w:r>
      <w:bookmarkEnd w:id="4448"/>
      <w:r>
        <w:t>18</w:t>
      </w:r>
      <w:r w:rsidRPr="00AA5DA2">
        <w:tab/>
      </w:r>
      <w:r w:rsidRPr="00AA5DA2">
        <w:rPr>
          <w:szCs w:val="24"/>
        </w:rPr>
        <w:t>RESOURCE STATUS REQUEST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2878F6A7" w:rsidR="00C96848" w:rsidRPr="00422562" w:rsidRDefault="00C96848" w:rsidP="0073372F">
            <w:pPr>
              <w:pStyle w:val="TAL"/>
              <w:keepNext w:val="0"/>
              <w:keepLines w:val="0"/>
              <w:widowControl w:val="0"/>
              <w:rPr>
                <w:lang w:eastAsia="ja-JP"/>
              </w:rPr>
            </w:pPr>
            <w:r>
              <w:rPr>
                <w:lang w:eastAsia="ja-JP"/>
              </w:rPr>
              <w:t>Fifth Bit =RRC connections.</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462" w:name="OLE_LINK10"/>
            <w:bookmarkStart w:id="4463" w:name="OLE_LINK11"/>
            <w:r w:rsidRPr="00AA5DA2">
              <w:rPr>
                <w:lang w:eastAsia="ja-JP"/>
              </w:rPr>
              <w:t>ifRegistrationRequestStoporAdd</w:t>
            </w:r>
            <w:bookmarkEnd w:id="4462"/>
            <w:bookmarkEnd w:id="4463"/>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464" w:name="_CR9_1_3_19"/>
      <w:bookmarkStart w:id="4465" w:name="_Hlk44419201"/>
      <w:bookmarkStart w:id="4466" w:name="_Toc44497543"/>
      <w:bookmarkStart w:id="4467" w:name="_Toc45107931"/>
      <w:bookmarkStart w:id="4468" w:name="_Toc45901551"/>
      <w:bookmarkStart w:id="4469" w:name="_Toc51850630"/>
      <w:bookmarkStart w:id="4470" w:name="_Toc56693633"/>
      <w:bookmarkStart w:id="4471" w:name="_Toc64447176"/>
      <w:bookmarkStart w:id="4472" w:name="_Toc66286670"/>
      <w:bookmarkStart w:id="4473" w:name="_Toc74151365"/>
      <w:bookmarkStart w:id="4474" w:name="_Toc88653837"/>
      <w:bookmarkStart w:id="4475" w:name="_Toc97904193"/>
      <w:bookmarkStart w:id="4476" w:name="_Toc105175234"/>
      <w:bookmarkStart w:id="4477" w:name="_Toc113826264"/>
      <w:bookmarkStart w:id="4478" w:name="_Toc162617103"/>
      <w:bookmarkEnd w:id="4464"/>
      <w:r w:rsidRPr="00AA5DA2">
        <w:t>9.1.</w:t>
      </w:r>
      <w:r>
        <w:t>3</w:t>
      </w:r>
      <w:r w:rsidRPr="00AA5DA2">
        <w:t>.</w:t>
      </w:r>
      <w:bookmarkEnd w:id="4465"/>
      <w:r>
        <w:t>19</w:t>
      </w:r>
      <w:r w:rsidRPr="00AA5DA2">
        <w:tab/>
      </w:r>
      <w:r w:rsidRPr="00AA5DA2">
        <w:rPr>
          <w:szCs w:val="24"/>
        </w:rPr>
        <w:t>RESOURCE STATUS RESPONSE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479" w:name="_CR9_1_3_20"/>
      <w:bookmarkStart w:id="4480" w:name="_Hlk44419215"/>
      <w:bookmarkStart w:id="4481" w:name="_Toc44497544"/>
      <w:bookmarkStart w:id="4482" w:name="_Toc45107932"/>
      <w:bookmarkStart w:id="4483" w:name="_Toc45901552"/>
      <w:bookmarkStart w:id="4484" w:name="_Toc51850631"/>
      <w:bookmarkStart w:id="4485" w:name="_Toc56693634"/>
      <w:bookmarkStart w:id="4486" w:name="_Toc64447177"/>
      <w:bookmarkStart w:id="4487" w:name="_Toc66286671"/>
      <w:bookmarkStart w:id="4488" w:name="_Toc74151366"/>
      <w:bookmarkStart w:id="4489" w:name="_Toc88653838"/>
      <w:bookmarkStart w:id="4490" w:name="_Toc97904194"/>
      <w:bookmarkStart w:id="4491" w:name="_Toc105175235"/>
      <w:bookmarkStart w:id="4492" w:name="_Toc113826265"/>
      <w:bookmarkStart w:id="4493" w:name="_Toc162617104"/>
      <w:bookmarkEnd w:id="4479"/>
      <w:r w:rsidRPr="00AA5DA2">
        <w:t>9.1.</w:t>
      </w:r>
      <w:r>
        <w:t>3</w:t>
      </w:r>
      <w:r w:rsidRPr="00AA5DA2">
        <w:t>.</w:t>
      </w:r>
      <w:bookmarkEnd w:id="4480"/>
      <w:r>
        <w:t>20</w:t>
      </w:r>
      <w:r w:rsidRPr="00AA5DA2">
        <w:tab/>
      </w:r>
      <w:r w:rsidRPr="00AA5DA2">
        <w:rPr>
          <w:szCs w:val="24"/>
        </w:rPr>
        <w:t>RESOURCE STATUS FAILURE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494" w:name="_CR9_1_3_21"/>
      <w:bookmarkStart w:id="4495" w:name="_Hlk44419231"/>
      <w:bookmarkStart w:id="4496" w:name="_Toc44497545"/>
      <w:bookmarkStart w:id="4497" w:name="_Toc45107933"/>
      <w:bookmarkStart w:id="4498" w:name="_Toc45901553"/>
      <w:bookmarkStart w:id="4499" w:name="_Toc51850632"/>
      <w:bookmarkStart w:id="4500" w:name="_Toc56693635"/>
      <w:bookmarkStart w:id="4501" w:name="_Toc64447178"/>
      <w:bookmarkStart w:id="4502" w:name="_Toc66286672"/>
      <w:bookmarkStart w:id="4503" w:name="_Toc74151367"/>
      <w:bookmarkStart w:id="4504" w:name="_Toc88653839"/>
      <w:bookmarkStart w:id="4505" w:name="_Toc97904195"/>
      <w:bookmarkStart w:id="4506" w:name="_Toc105175236"/>
      <w:bookmarkStart w:id="4507" w:name="_Toc113826266"/>
      <w:bookmarkStart w:id="4508" w:name="_Toc162617105"/>
      <w:bookmarkEnd w:id="4494"/>
      <w:r w:rsidRPr="00AA5DA2">
        <w:t>9.1.</w:t>
      </w:r>
      <w:r>
        <w:t>3</w:t>
      </w:r>
      <w:r w:rsidRPr="00AA5DA2">
        <w:t>.</w:t>
      </w:r>
      <w:bookmarkEnd w:id="4495"/>
      <w:r>
        <w:t>21</w:t>
      </w:r>
      <w:r w:rsidRPr="00AA5DA2">
        <w:tab/>
        <w:t>RESOURCE STATUS UPDATE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509" w:name="_Hlk44419252"/>
            <w:r w:rsidRPr="00032767">
              <w:rPr>
                <w:lang w:eastAsia="ja-JP"/>
              </w:rPr>
              <w:t>9.2.2.</w:t>
            </w:r>
            <w:bookmarkEnd w:id="450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510" w:name="_Hlk44419265"/>
            <w:r w:rsidRPr="00032767">
              <w:rPr>
                <w:lang w:eastAsia="ja-JP"/>
              </w:rPr>
              <w:t>9.2.2.</w:t>
            </w:r>
            <w:bookmarkEnd w:id="451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511" w:name="_Hlk44419275"/>
            <w:r w:rsidRPr="00032767">
              <w:rPr>
                <w:lang w:eastAsia="ja-JP"/>
              </w:rPr>
              <w:t>9.2.2.</w:t>
            </w:r>
            <w:bookmarkEnd w:id="451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512" w:name="_Hlk44419292"/>
            <w:r w:rsidRPr="00032767">
              <w:rPr>
                <w:lang w:eastAsia="ja-JP"/>
              </w:rPr>
              <w:t>9.2.2.</w:t>
            </w:r>
            <w:bookmarkEnd w:id="451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513" w:name="_Hlk44419307"/>
            <w:r w:rsidRPr="00032767">
              <w:rPr>
                <w:rFonts w:eastAsia="MS Mincho" w:cs="Arial"/>
                <w:lang w:eastAsia="ja-JP"/>
              </w:rPr>
              <w:t>9.2.2.</w:t>
            </w:r>
            <w:bookmarkEnd w:id="451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514" w:name="_Hlk44419316"/>
            <w:r w:rsidRPr="00032767">
              <w:rPr>
                <w:lang w:eastAsia="ja-JP"/>
              </w:rPr>
              <w:t>9.2.2.</w:t>
            </w:r>
            <w:bookmarkEnd w:id="451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515" w:name="_CR9_1_3_22"/>
      <w:bookmarkStart w:id="4516" w:name="_Toc14207736"/>
      <w:bookmarkStart w:id="4517" w:name="_Toc44497546"/>
      <w:bookmarkStart w:id="4518" w:name="_Toc45107934"/>
      <w:bookmarkStart w:id="4519" w:name="_Toc45901554"/>
      <w:bookmarkStart w:id="4520" w:name="_Toc51850633"/>
      <w:bookmarkStart w:id="4521" w:name="_Toc56693636"/>
      <w:bookmarkStart w:id="4522" w:name="_Toc64447179"/>
      <w:bookmarkStart w:id="4523" w:name="_Toc66286673"/>
      <w:bookmarkStart w:id="4524" w:name="_Toc74151368"/>
      <w:bookmarkStart w:id="4525" w:name="_Toc88653840"/>
      <w:bookmarkStart w:id="4526" w:name="_Toc97904196"/>
      <w:bookmarkStart w:id="4527" w:name="_Toc105175237"/>
      <w:bookmarkStart w:id="4528" w:name="_Toc113826267"/>
      <w:bookmarkStart w:id="4529" w:name="_Toc162617106"/>
      <w:bookmarkEnd w:id="4515"/>
      <w:r w:rsidRPr="00AC628F">
        <w:t>9.1.3.</w:t>
      </w:r>
      <w:r>
        <w:t>22</w:t>
      </w:r>
      <w:r w:rsidRPr="00AC628F">
        <w:tab/>
      </w:r>
      <w:r w:rsidRPr="00C96848">
        <w:t>MOBILITY CHANGE REQUEST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530" w:name="OLE_LINK14"/>
            <w:r w:rsidRPr="00AC628F">
              <w:rPr>
                <w:lang w:eastAsia="ja-JP"/>
              </w:rPr>
              <w:t>NG-RAN node1 Mobility Parameters</w:t>
            </w:r>
            <w:bookmarkEnd w:id="4530"/>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531" w:name="_CR9_1_3_23"/>
      <w:bookmarkStart w:id="4532" w:name="_Hlk44419382"/>
      <w:bookmarkStart w:id="4533" w:name="_Toc14207737"/>
      <w:bookmarkStart w:id="4534" w:name="_Toc44497547"/>
      <w:bookmarkStart w:id="4535" w:name="_Toc45107935"/>
      <w:bookmarkStart w:id="4536" w:name="_Toc45901555"/>
      <w:bookmarkStart w:id="4537" w:name="_Toc51850634"/>
      <w:bookmarkStart w:id="4538" w:name="_Toc56693637"/>
      <w:bookmarkStart w:id="4539" w:name="_Toc64447180"/>
      <w:bookmarkStart w:id="4540" w:name="_Toc66286674"/>
      <w:bookmarkStart w:id="4541" w:name="_Toc74151369"/>
      <w:bookmarkStart w:id="4542" w:name="_Toc88653841"/>
      <w:bookmarkStart w:id="4543" w:name="_Toc97904197"/>
      <w:bookmarkStart w:id="4544" w:name="_Toc105175238"/>
      <w:bookmarkStart w:id="4545" w:name="_Toc113826268"/>
      <w:bookmarkStart w:id="4546" w:name="_Toc162617107"/>
      <w:bookmarkEnd w:id="4531"/>
      <w:r w:rsidRPr="00AC628F">
        <w:t>9.1.3.</w:t>
      </w:r>
      <w:bookmarkEnd w:id="4532"/>
      <w:r>
        <w:t>23</w:t>
      </w:r>
      <w:r w:rsidRPr="00AC628F">
        <w:tab/>
      </w:r>
      <w:r w:rsidRPr="00C96848">
        <w:t>MOBILITY CHANGE ACKNOWLEDGE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547" w:name="_CR9_1_3_24"/>
      <w:bookmarkStart w:id="4548" w:name="_Hlk44419432"/>
      <w:bookmarkStart w:id="4549" w:name="_Toc14207738"/>
      <w:bookmarkStart w:id="4550" w:name="_Toc44497548"/>
      <w:bookmarkStart w:id="4551" w:name="_Toc45107936"/>
      <w:bookmarkStart w:id="4552" w:name="_Toc45901556"/>
      <w:bookmarkStart w:id="4553" w:name="_Toc51850635"/>
      <w:bookmarkStart w:id="4554" w:name="_Toc56693638"/>
      <w:bookmarkStart w:id="4555" w:name="_Toc64447181"/>
      <w:bookmarkStart w:id="4556" w:name="_Toc66286675"/>
      <w:bookmarkStart w:id="4557" w:name="_Toc74151370"/>
      <w:bookmarkStart w:id="4558" w:name="_Toc88653842"/>
      <w:bookmarkStart w:id="4559" w:name="_Toc97904198"/>
      <w:bookmarkStart w:id="4560" w:name="_Toc105175239"/>
      <w:bookmarkStart w:id="4561" w:name="_Toc113826269"/>
      <w:bookmarkStart w:id="4562" w:name="_Toc162617108"/>
      <w:bookmarkEnd w:id="4547"/>
      <w:r w:rsidRPr="00AC628F">
        <w:t>9.1.3.</w:t>
      </w:r>
      <w:bookmarkEnd w:id="4548"/>
      <w:r>
        <w:t>24</w:t>
      </w:r>
      <w:r w:rsidRPr="00AC628F">
        <w:tab/>
      </w:r>
      <w:r w:rsidRPr="00C96848">
        <w:t>MOBILITY CHANGE FAILURE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07553">
        <w:trPr>
          <w:tblHeader/>
        </w:trPr>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563" w:name="_CR9_1_3_25"/>
      <w:bookmarkStart w:id="4564" w:name="_Hlk44419493"/>
      <w:bookmarkStart w:id="4565" w:name="_Toc44497549"/>
      <w:bookmarkStart w:id="4566" w:name="_Toc45107937"/>
      <w:bookmarkStart w:id="4567" w:name="_Toc45901557"/>
      <w:bookmarkStart w:id="4568" w:name="_Toc51850636"/>
      <w:bookmarkStart w:id="4569" w:name="_Toc56693639"/>
      <w:bookmarkStart w:id="4570" w:name="_Toc64447182"/>
      <w:bookmarkStart w:id="4571" w:name="_Toc66286676"/>
      <w:bookmarkStart w:id="4572" w:name="_Toc74151371"/>
      <w:bookmarkStart w:id="4573" w:name="_Toc88653843"/>
      <w:bookmarkStart w:id="4574" w:name="_Toc97904199"/>
      <w:bookmarkStart w:id="4575" w:name="_Toc105175240"/>
      <w:bookmarkStart w:id="4576" w:name="_Toc113826270"/>
      <w:bookmarkStart w:id="4577" w:name="_Toc162617109"/>
      <w:bookmarkEnd w:id="4563"/>
      <w:r>
        <w:rPr>
          <w:rFonts w:hint="eastAsia"/>
          <w:lang w:eastAsia="zh-CN"/>
        </w:rPr>
        <w:t>9.1.3.</w:t>
      </w:r>
      <w:bookmarkEnd w:id="4564"/>
      <w:r>
        <w:rPr>
          <w:lang w:eastAsia="zh-CN"/>
        </w:rPr>
        <w:t>25</w:t>
      </w:r>
      <w:r w:rsidRPr="00AA5DA2">
        <w:tab/>
      </w:r>
      <w:r w:rsidRPr="00800E53">
        <w:rPr>
          <w:szCs w:val="24"/>
          <w:lang w:eastAsia="zh-CN"/>
        </w:rPr>
        <w:t>ACCESS AND MOBILITY INDICATION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578"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578"/>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579" w:name="OLE_LINK118"/>
            <w:r w:rsidRPr="00CE1F4B">
              <w:t>maxnoofRACHReports</w:t>
            </w:r>
            <w:bookmarkEnd w:id="4579"/>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580" w:name="_CR9_2"/>
      <w:bookmarkStart w:id="4581" w:name="_Toc44497550"/>
      <w:bookmarkStart w:id="4582" w:name="_Toc45107938"/>
      <w:bookmarkStart w:id="4583" w:name="_Toc45901558"/>
      <w:bookmarkStart w:id="4584" w:name="_Toc51850637"/>
      <w:bookmarkStart w:id="4585" w:name="_Toc56693640"/>
      <w:bookmarkStart w:id="4586" w:name="_Toc64447183"/>
      <w:bookmarkStart w:id="4587" w:name="_Toc66286677"/>
      <w:bookmarkStart w:id="4588" w:name="_Toc74151372"/>
      <w:bookmarkStart w:id="4589" w:name="_Toc88653844"/>
      <w:bookmarkStart w:id="4590" w:name="_Toc97904200"/>
      <w:bookmarkStart w:id="4591" w:name="_Toc105175241"/>
      <w:bookmarkStart w:id="4592" w:name="_Toc113826271"/>
      <w:bookmarkStart w:id="4593" w:name="_Toc162617110"/>
      <w:bookmarkEnd w:id="4580"/>
      <w:r w:rsidRPr="00FD0425">
        <w:t>9.2</w:t>
      </w:r>
      <w:r w:rsidRPr="00FD0425">
        <w:tab/>
        <w:t>Information Element definitions</w:t>
      </w:r>
      <w:bookmarkEnd w:id="4426"/>
      <w:bookmarkEnd w:id="4427"/>
      <w:bookmarkEnd w:id="4428"/>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E46FE97" w14:textId="77777777" w:rsidR="00F02090" w:rsidRPr="00FD0425" w:rsidRDefault="00F02090" w:rsidP="0073372F">
      <w:pPr>
        <w:pStyle w:val="Heading3"/>
        <w:keepNext w:val="0"/>
        <w:keepLines w:val="0"/>
        <w:widowControl w:val="0"/>
      </w:pPr>
      <w:bookmarkStart w:id="4594" w:name="_CR9_2_0"/>
      <w:bookmarkStart w:id="4595" w:name="_Toc20955234"/>
      <w:bookmarkStart w:id="4596" w:name="_Toc29991431"/>
      <w:bookmarkStart w:id="4597" w:name="_Toc36555831"/>
      <w:bookmarkStart w:id="4598" w:name="_Toc44497551"/>
      <w:bookmarkStart w:id="4599" w:name="_Toc45107939"/>
      <w:bookmarkStart w:id="4600" w:name="_Toc45901559"/>
      <w:bookmarkStart w:id="4601" w:name="_Toc51850638"/>
      <w:bookmarkStart w:id="4602" w:name="_Toc56693641"/>
      <w:bookmarkStart w:id="4603" w:name="_Toc64447184"/>
      <w:bookmarkStart w:id="4604" w:name="_Toc66286678"/>
      <w:bookmarkStart w:id="4605" w:name="_Toc74151373"/>
      <w:bookmarkStart w:id="4606" w:name="_Toc88653845"/>
      <w:bookmarkStart w:id="4607" w:name="_Toc97904201"/>
      <w:bookmarkStart w:id="4608" w:name="_Toc105175242"/>
      <w:bookmarkStart w:id="4609" w:name="_Toc113826272"/>
      <w:bookmarkStart w:id="4610" w:name="_Toc162617111"/>
      <w:bookmarkEnd w:id="4594"/>
      <w:r w:rsidRPr="00FD0425">
        <w:t>9.2.0</w:t>
      </w:r>
      <w:r w:rsidRPr="00FD0425">
        <w:tab/>
        <w:t>General</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611" w:name="_CR9_2_1"/>
      <w:bookmarkStart w:id="4612" w:name="_Toc20955235"/>
      <w:bookmarkStart w:id="4613" w:name="_Toc29991432"/>
      <w:bookmarkStart w:id="4614" w:name="_Toc36555832"/>
      <w:bookmarkStart w:id="4615" w:name="_Toc44497552"/>
      <w:bookmarkStart w:id="4616" w:name="_Toc45107940"/>
      <w:bookmarkStart w:id="4617" w:name="_Toc45901560"/>
      <w:bookmarkStart w:id="4618" w:name="_Toc51850639"/>
      <w:bookmarkStart w:id="4619" w:name="_Toc56693642"/>
      <w:bookmarkStart w:id="4620" w:name="_Toc64447185"/>
      <w:bookmarkStart w:id="4621" w:name="_Toc66286679"/>
      <w:bookmarkStart w:id="4622" w:name="_Toc74151374"/>
      <w:bookmarkStart w:id="4623" w:name="_Toc88653846"/>
      <w:bookmarkStart w:id="4624" w:name="_Toc97904202"/>
      <w:bookmarkStart w:id="4625" w:name="_Toc105175243"/>
      <w:bookmarkStart w:id="4626" w:name="_Toc113826273"/>
      <w:bookmarkStart w:id="4627" w:name="_Toc162617112"/>
      <w:bookmarkEnd w:id="4611"/>
      <w:r w:rsidRPr="00FD0425">
        <w:t>9.2.1</w:t>
      </w:r>
      <w:r w:rsidRPr="00FD0425">
        <w:tab/>
        <w:t>Container and List IE definitions</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02DBF40" w14:textId="77777777" w:rsidR="00F02090" w:rsidRPr="00FD0425" w:rsidRDefault="00F02090" w:rsidP="0073372F">
      <w:pPr>
        <w:pStyle w:val="Heading4"/>
        <w:keepNext w:val="0"/>
        <w:keepLines w:val="0"/>
        <w:widowControl w:val="0"/>
      </w:pPr>
      <w:bookmarkStart w:id="4628" w:name="_CR9_2_1_1"/>
      <w:bookmarkStart w:id="4629" w:name="_Toc20955236"/>
      <w:bookmarkStart w:id="4630" w:name="_Toc29991433"/>
      <w:bookmarkStart w:id="4631" w:name="_Toc36555833"/>
      <w:bookmarkStart w:id="4632" w:name="_Toc44497553"/>
      <w:bookmarkStart w:id="4633" w:name="_Toc45107941"/>
      <w:bookmarkStart w:id="4634" w:name="_Toc45901561"/>
      <w:bookmarkStart w:id="4635" w:name="_Toc51850640"/>
      <w:bookmarkStart w:id="4636" w:name="_Toc56693643"/>
      <w:bookmarkStart w:id="4637" w:name="_Toc64447186"/>
      <w:bookmarkStart w:id="4638" w:name="_Toc66286680"/>
      <w:bookmarkStart w:id="4639" w:name="_Toc74151375"/>
      <w:bookmarkStart w:id="4640" w:name="_Toc88653847"/>
      <w:bookmarkStart w:id="4641" w:name="_Toc97904203"/>
      <w:bookmarkStart w:id="4642" w:name="_Toc105175244"/>
      <w:bookmarkStart w:id="4643" w:name="_Toc113826274"/>
      <w:bookmarkStart w:id="4644" w:name="_Hlk138409714"/>
      <w:bookmarkStart w:id="4645" w:name="_Toc162617113"/>
      <w:bookmarkEnd w:id="4628"/>
      <w:r w:rsidRPr="00FD0425">
        <w:t>9.2.1.1</w:t>
      </w:r>
      <w:r w:rsidRPr="00FD0425">
        <w:tab/>
        <w:t>PDU Session Resources To Be Setup List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5"/>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646" w:name="_Hlk525921959"/>
            <w:r w:rsidRPr="006B55F2">
              <w:rPr>
                <w:snapToGrid w:val="0"/>
                <w:lang w:val="fr-FR"/>
              </w:rPr>
              <w:t>Source DL NG-U TNL Information</w:t>
            </w:r>
            <w:bookmarkEnd w:id="4646"/>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647" w:name="_Hlk44431505"/>
            <w:r>
              <w:rPr>
                <w:rFonts w:cs="Arial"/>
                <w:lang w:eastAsia="ja-JP"/>
              </w:rPr>
              <w:t>9.2.3.</w:t>
            </w:r>
            <w:bookmarkEnd w:id="4647"/>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648"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649" w:name="_CR9_2_1_2"/>
      <w:bookmarkStart w:id="4650" w:name="_Toc20955237"/>
      <w:bookmarkStart w:id="4651" w:name="_Toc29991434"/>
      <w:bookmarkStart w:id="4652" w:name="_Toc36555834"/>
      <w:bookmarkStart w:id="4653" w:name="_Toc44497554"/>
      <w:bookmarkStart w:id="4654" w:name="_Toc45107942"/>
      <w:bookmarkStart w:id="4655" w:name="_Toc45901562"/>
      <w:bookmarkStart w:id="4656" w:name="_Toc51850641"/>
      <w:bookmarkStart w:id="4657" w:name="_Toc56693644"/>
      <w:bookmarkStart w:id="4658" w:name="_Toc64447187"/>
      <w:bookmarkStart w:id="4659" w:name="_Toc66286681"/>
      <w:bookmarkStart w:id="4660" w:name="_Toc74151376"/>
      <w:bookmarkStart w:id="4661" w:name="_Toc88653848"/>
      <w:bookmarkStart w:id="4662" w:name="_Toc97904204"/>
      <w:bookmarkStart w:id="4663" w:name="_Toc105175245"/>
      <w:bookmarkStart w:id="4664" w:name="_Toc113826275"/>
      <w:bookmarkStart w:id="4665" w:name="_Toc162617114"/>
      <w:bookmarkEnd w:id="4649"/>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666"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666"/>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644"/>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667" w:name="_CR9_2_1_3"/>
      <w:bookmarkStart w:id="4668" w:name="_Toc20955238"/>
      <w:bookmarkStart w:id="4669" w:name="_Toc29991435"/>
      <w:bookmarkStart w:id="4670" w:name="_Toc36555835"/>
      <w:bookmarkStart w:id="4671" w:name="_Toc44497555"/>
      <w:bookmarkStart w:id="4672" w:name="_Toc45107943"/>
      <w:bookmarkStart w:id="4673" w:name="_Toc45901563"/>
      <w:bookmarkStart w:id="4674" w:name="_Toc51850642"/>
      <w:bookmarkStart w:id="4675" w:name="_Toc56693645"/>
      <w:bookmarkStart w:id="4676" w:name="_Toc64447188"/>
      <w:bookmarkStart w:id="4677" w:name="_Toc66286682"/>
      <w:bookmarkStart w:id="4678" w:name="_Toc74151377"/>
      <w:bookmarkStart w:id="4679" w:name="_Toc88653849"/>
      <w:bookmarkStart w:id="4680" w:name="_Toc97904205"/>
      <w:bookmarkStart w:id="4681" w:name="_Toc105175246"/>
      <w:bookmarkStart w:id="4682" w:name="_Toc113826276"/>
      <w:bookmarkStart w:id="4683" w:name="_Toc162617115"/>
      <w:bookmarkEnd w:id="4667"/>
      <w:r w:rsidRPr="00FD0425">
        <w:t>9.2.1.3</w:t>
      </w:r>
      <w:r w:rsidRPr="00FD0425">
        <w:tab/>
        <w:t>PDU Session Resources Not Admitted List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684" w:name="_CR9_2_1_4"/>
      <w:bookmarkStart w:id="4685" w:name="_Toc20955239"/>
      <w:bookmarkStart w:id="4686" w:name="_Toc29991436"/>
      <w:bookmarkStart w:id="4687" w:name="_Toc36555836"/>
      <w:bookmarkStart w:id="4688" w:name="_Toc44497556"/>
      <w:bookmarkStart w:id="4689" w:name="_Toc45107944"/>
      <w:bookmarkStart w:id="4690" w:name="_Toc45901564"/>
      <w:bookmarkStart w:id="4691" w:name="_Toc51850643"/>
      <w:bookmarkStart w:id="4692" w:name="_Toc56693646"/>
      <w:bookmarkStart w:id="4693" w:name="_Toc64447189"/>
      <w:bookmarkStart w:id="4694" w:name="_Toc66286683"/>
      <w:bookmarkStart w:id="4695" w:name="_Toc74151378"/>
      <w:bookmarkStart w:id="4696" w:name="_Toc88653850"/>
      <w:bookmarkStart w:id="4697" w:name="_Toc97904206"/>
      <w:bookmarkStart w:id="4698" w:name="_Toc105175247"/>
      <w:bookmarkStart w:id="4699" w:name="_Toc113826277"/>
      <w:bookmarkStart w:id="4700" w:name="_Toc162617116"/>
      <w:bookmarkEnd w:id="4684"/>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701" w:name="_CR9_2_1_4a"/>
      <w:bookmarkStart w:id="4702" w:name="_Toc20955240"/>
      <w:bookmarkStart w:id="4703" w:name="_Toc29991437"/>
      <w:bookmarkStart w:id="4704" w:name="_Toc36555837"/>
      <w:bookmarkStart w:id="4705" w:name="_Toc44497557"/>
      <w:bookmarkStart w:id="4706" w:name="_Toc45107945"/>
      <w:bookmarkStart w:id="4707" w:name="_Toc45901565"/>
      <w:bookmarkStart w:id="4708" w:name="_Toc51850644"/>
      <w:bookmarkStart w:id="4709" w:name="_Toc56693647"/>
      <w:bookmarkStart w:id="4710" w:name="_Toc64447190"/>
      <w:bookmarkStart w:id="4711" w:name="_Toc66286684"/>
      <w:bookmarkStart w:id="4712" w:name="_Toc74151379"/>
      <w:bookmarkStart w:id="4713" w:name="_Toc88653851"/>
      <w:bookmarkStart w:id="4714" w:name="_Toc97904207"/>
      <w:bookmarkStart w:id="4715" w:name="_Toc105175248"/>
      <w:bookmarkStart w:id="4716" w:name="_Toc113826278"/>
      <w:bookmarkStart w:id="4717" w:name="_Toc162617117"/>
      <w:bookmarkEnd w:id="4701"/>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718" w:name="_CR9_2_1_5"/>
      <w:bookmarkStart w:id="4719" w:name="_Toc20955241"/>
      <w:bookmarkStart w:id="4720" w:name="_Toc29991438"/>
      <w:bookmarkStart w:id="4721" w:name="_Toc36555838"/>
      <w:bookmarkStart w:id="4722" w:name="_Toc44497558"/>
      <w:bookmarkStart w:id="4723" w:name="_Toc45107946"/>
      <w:bookmarkStart w:id="4724" w:name="_Toc45901566"/>
      <w:bookmarkStart w:id="4725" w:name="_Toc51850645"/>
      <w:bookmarkStart w:id="4726" w:name="_Toc56693648"/>
      <w:bookmarkStart w:id="4727" w:name="_Toc64447191"/>
      <w:bookmarkStart w:id="4728" w:name="_Toc66286685"/>
      <w:bookmarkStart w:id="4729" w:name="_Toc74151380"/>
      <w:bookmarkStart w:id="4730" w:name="_Toc88653852"/>
      <w:bookmarkStart w:id="4731" w:name="_Toc97904208"/>
      <w:bookmarkStart w:id="4732" w:name="_Toc105175249"/>
      <w:bookmarkStart w:id="4733" w:name="_Toc113826279"/>
      <w:bookmarkStart w:id="4734" w:name="_Toc162617118"/>
      <w:bookmarkEnd w:id="4718"/>
      <w:r w:rsidRPr="00FD0425">
        <w:t>9.2.1.5</w:t>
      </w:r>
      <w:r w:rsidRPr="00FD0425">
        <w:tab/>
        <w:t>PDU Session Resource Setup Info – SN terminated</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735" w:name="_Hlk44431615"/>
            <w:r>
              <w:rPr>
                <w:rFonts w:eastAsia="SimSun"/>
              </w:rPr>
              <w:t>9.2.3.</w:t>
            </w:r>
            <w:bookmarkEnd w:id="4735"/>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736" w:name="_CR9_2_1_6"/>
      <w:bookmarkStart w:id="4737" w:name="_Toc20955242"/>
      <w:bookmarkStart w:id="4738" w:name="_Toc29991439"/>
      <w:bookmarkStart w:id="4739" w:name="_Toc36555839"/>
      <w:bookmarkStart w:id="4740" w:name="_Toc44497559"/>
      <w:bookmarkStart w:id="4741" w:name="_Toc45107947"/>
      <w:bookmarkStart w:id="4742" w:name="_Toc45901567"/>
      <w:bookmarkStart w:id="4743" w:name="_Toc51850646"/>
      <w:bookmarkStart w:id="4744" w:name="_Toc56693649"/>
      <w:bookmarkStart w:id="4745" w:name="_Toc64447192"/>
      <w:bookmarkStart w:id="4746" w:name="_Toc66286686"/>
      <w:bookmarkStart w:id="4747" w:name="_Toc74151381"/>
      <w:bookmarkStart w:id="4748" w:name="_Toc88653853"/>
      <w:bookmarkStart w:id="4749" w:name="_Toc97904209"/>
      <w:bookmarkStart w:id="4750" w:name="_Toc105175250"/>
      <w:bookmarkStart w:id="4751" w:name="_Toc113826280"/>
      <w:bookmarkStart w:id="4752" w:name="_Toc162617119"/>
      <w:bookmarkEnd w:id="4736"/>
      <w:r w:rsidRPr="00FD0425">
        <w:t>9.2.1.6</w:t>
      </w:r>
      <w:r w:rsidRPr="00FD0425">
        <w:tab/>
        <w:t>PDU Session Resource Setup Response Info – SN terminated</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439B1D50"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2A032470"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753" w:name="_CR9_2_1_7"/>
      <w:bookmarkStart w:id="4754" w:name="_Toc20955243"/>
      <w:bookmarkStart w:id="4755" w:name="_Toc29991440"/>
      <w:bookmarkStart w:id="4756" w:name="_Toc36555840"/>
      <w:bookmarkStart w:id="4757" w:name="_Toc44497560"/>
      <w:bookmarkStart w:id="4758" w:name="_Toc45107948"/>
      <w:bookmarkStart w:id="4759" w:name="_Toc45901568"/>
      <w:bookmarkStart w:id="4760" w:name="_Toc51850647"/>
      <w:bookmarkStart w:id="4761" w:name="_Toc56693650"/>
      <w:bookmarkStart w:id="4762" w:name="_Toc64447193"/>
      <w:bookmarkStart w:id="4763" w:name="_Toc66286687"/>
      <w:bookmarkStart w:id="4764" w:name="_Toc74151382"/>
      <w:bookmarkStart w:id="4765" w:name="_Toc88653854"/>
      <w:bookmarkStart w:id="4766" w:name="_Toc97904210"/>
      <w:bookmarkStart w:id="4767" w:name="_Toc105175251"/>
      <w:bookmarkStart w:id="4768" w:name="_Toc113826281"/>
      <w:bookmarkStart w:id="4769" w:name="_Toc162617120"/>
      <w:bookmarkEnd w:id="4753"/>
      <w:r w:rsidRPr="00FD0425">
        <w:t>9.2.1.7</w:t>
      </w:r>
      <w:r w:rsidRPr="00FD0425">
        <w:tab/>
        <w:t>PDU Session Resource Setup Info – MN terminated</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FE8E52B"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770" w:name="_CR9_2_1_8"/>
      <w:bookmarkStart w:id="4771" w:name="_Toc20955244"/>
      <w:bookmarkStart w:id="4772" w:name="_Toc29991441"/>
      <w:bookmarkStart w:id="4773" w:name="_Toc36555841"/>
      <w:bookmarkStart w:id="4774" w:name="_Toc44497561"/>
      <w:bookmarkStart w:id="4775" w:name="_Toc45107949"/>
      <w:bookmarkStart w:id="4776" w:name="_Toc45901569"/>
      <w:bookmarkStart w:id="4777" w:name="_Toc51850648"/>
      <w:bookmarkStart w:id="4778" w:name="_Toc56693651"/>
      <w:bookmarkStart w:id="4779" w:name="_Toc64447194"/>
      <w:bookmarkStart w:id="4780" w:name="_Toc66286688"/>
      <w:bookmarkStart w:id="4781" w:name="_Toc74151383"/>
      <w:bookmarkStart w:id="4782" w:name="_Toc88653855"/>
      <w:bookmarkStart w:id="4783" w:name="_Toc97904211"/>
      <w:bookmarkStart w:id="4784" w:name="_Toc105175252"/>
      <w:bookmarkStart w:id="4785" w:name="_Toc113826282"/>
      <w:bookmarkStart w:id="4786" w:name="_Toc162617121"/>
      <w:bookmarkEnd w:id="4648"/>
      <w:bookmarkEnd w:id="4770"/>
      <w:r w:rsidRPr="00FD0425">
        <w:t>9.2.1.8</w:t>
      </w:r>
      <w:r w:rsidRPr="00FD0425">
        <w:tab/>
        <w:t>PDU Session Resource Setup Response Info – MN terminated</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B4EA8AA"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787" w:name="_CR9_2_1_9"/>
      <w:bookmarkStart w:id="4788" w:name="_Toc20955245"/>
      <w:bookmarkStart w:id="4789" w:name="_Toc29991442"/>
      <w:bookmarkStart w:id="4790" w:name="_Toc36555842"/>
      <w:bookmarkStart w:id="4791" w:name="_Toc44497562"/>
      <w:bookmarkStart w:id="4792" w:name="_Toc45107950"/>
      <w:bookmarkStart w:id="4793" w:name="_Toc45901570"/>
      <w:bookmarkStart w:id="4794" w:name="_Toc51850649"/>
      <w:bookmarkStart w:id="4795" w:name="_Toc56693652"/>
      <w:bookmarkStart w:id="4796" w:name="_Toc64447195"/>
      <w:bookmarkStart w:id="4797" w:name="_Toc66286689"/>
      <w:bookmarkStart w:id="4798" w:name="_Toc74151384"/>
      <w:bookmarkStart w:id="4799" w:name="_Toc88653856"/>
      <w:bookmarkStart w:id="4800" w:name="_Toc97904212"/>
      <w:bookmarkStart w:id="4801" w:name="_Toc105175253"/>
      <w:bookmarkStart w:id="4802" w:name="_Toc113826283"/>
      <w:bookmarkStart w:id="4803" w:name="_Toc162617122"/>
      <w:bookmarkEnd w:id="4787"/>
      <w:r w:rsidRPr="00FD0425">
        <w:t>9.2.1.9</w:t>
      </w:r>
      <w:r w:rsidRPr="00FD0425">
        <w:tab/>
        <w:t>PDU Session Resource Modification Info – SN terminated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6F2F5C29"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804" w:name="_CR9_2_1_10"/>
      <w:bookmarkStart w:id="4805" w:name="_Toc20955246"/>
      <w:bookmarkStart w:id="4806" w:name="_Toc29991443"/>
      <w:bookmarkStart w:id="4807" w:name="_Toc36555843"/>
      <w:bookmarkStart w:id="4808" w:name="_Toc44497563"/>
      <w:bookmarkStart w:id="4809" w:name="_Toc45107951"/>
      <w:bookmarkStart w:id="4810" w:name="_Toc45901571"/>
      <w:bookmarkStart w:id="4811" w:name="_Toc51850650"/>
      <w:bookmarkStart w:id="4812" w:name="_Toc56693653"/>
      <w:bookmarkStart w:id="4813" w:name="_Toc64447196"/>
      <w:bookmarkStart w:id="4814" w:name="_Toc66286690"/>
      <w:bookmarkStart w:id="4815" w:name="_Toc74151385"/>
      <w:bookmarkStart w:id="4816" w:name="_Toc88653857"/>
      <w:bookmarkStart w:id="4817" w:name="_Toc97904213"/>
      <w:bookmarkStart w:id="4818" w:name="_Toc105175254"/>
      <w:bookmarkStart w:id="4819" w:name="_Toc113826284"/>
      <w:bookmarkStart w:id="4820" w:name="_Toc162617123"/>
      <w:bookmarkEnd w:id="4804"/>
      <w:r w:rsidRPr="00FD0425">
        <w:t>9.2.1.10</w:t>
      </w:r>
      <w:r w:rsidRPr="00FD0425">
        <w:tab/>
        <w:t>PDU Session Resource Modification Response Info – SN terminated</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305355C2"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122629A6"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807553">
        <w:trPr>
          <w:tblHeader/>
        </w:trPr>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821" w:name="_CR9_2_1_11"/>
      <w:bookmarkStart w:id="4822" w:name="_Toc20955247"/>
      <w:bookmarkStart w:id="4823" w:name="_Toc29991444"/>
      <w:bookmarkStart w:id="4824" w:name="_Toc36555844"/>
      <w:bookmarkStart w:id="4825" w:name="_Toc44497564"/>
      <w:bookmarkStart w:id="4826" w:name="_Toc45107952"/>
      <w:bookmarkStart w:id="4827" w:name="_Toc45901572"/>
      <w:bookmarkStart w:id="4828" w:name="_Toc51850651"/>
      <w:bookmarkStart w:id="4829" w:name="_Toc56693654"/>
      <w:bookmarkStart w:id="4830" w:name="_Toc64447197"/>
      <w:bookmarkStart w:id="4831" w:name="_Toc66286691"/>
      <w:bookmarkStart w:id="4832" w:name="_Toc74151386"/>
      <w:bookmarkStart w:id="4833" w:name="_Toc88653858"/>
      <w:bookmarkStart w:id="4834" w:name="_Toc97904214"/>
      <w:bookmarkStart w:id="4835" w:name="_Toc105175255"/>
      <w:bookmarkStart w:id="4836" w:name="_Toc113826285"/>
      <w:bookmarkStart w:id="4837" w:name="_Hlk138423566"/>
      <w:bookmarkStart w:id="4838" w:name="_Toc162617124"/>
      <w:bookmarkEnd w:id="4821"/>
      <w:r w:rsidRPr="00FD0425">
        <w:t>9.2.1.11</w:t>
      </w:r>
      <w:r w:rsidRPr="00FD0425">
        <w:tab/>
        <w:t>PDU Session Resource Modification Info – MN terminated</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8"/>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30C06C31" w:rsidR="00004997" w:rsidRPr="00004997" w:rsidRDefault="002D7ED4" w:rsidP="0073372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2801533C"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ACF0441"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839" w:name="_CR9_2_1_12"/>
      <w:bookmarkStart w:id="4840" w:name="_Toc20955248"/>
      <w:bookmarkStart w:id="4841" w:name="_Toc29991445"/>
      <w:bookmarkStart w:id="4842" w:name="_Toc36555845"/>
      <w:bookmarkStart w:id="4843" w:name="_Toc44497565"/>
      <w:bookmarkStart w:id="4844" w:name="_Toc45107953"/>
      <w:bookmarkStart w:id="4845" w:name="_Toc45901573"/>
      <w:bookmarkStart w:id="4846" w:name="_Toc51850652"/>
      <w:bookmarkStart w:id="4847" w:name="_Toc56693655"/>
      <w:bookmarkStart w:id="4848" w:name="_Toc64447198"/>
      <w:bookmarkStart w:id="4849" w:name="_Toc66286692"/>
      <w:bookmarkStart w:id="4850" w:name="_Toc74151387"/>
      <w:bookmarkStart w:id="4851" w:name="_Toc88653859"/>
      <w:bookmarkStart w:id="4852" w:name="_Toc97904215"/>
      <w:bookmarkStart w:id="4853" w:name="_Toc105175256"/>
      <w:bookmarkStart w:id="4854" w:name="_Toc113826286"/>
      <w:bookmarkStart w:id="4855" w:name="_Toc162617125"/>
      <w:bookmarkEnd w:id="4839"/>
      <w:r w:rsidRPr="00FD0425">
        <w:t>9.2.1.12</w:t>
      </w:r>
      <w:r w:rsidRPr="00FD0425">
        <w:tab/>
        <w:t>PDU Session Resource Modification Response Info – MN terminated</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0ED30982"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837"/>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856" w:name="_CR9_2_1_13"/>
      <w:bookmarkStart w:id="4857" w:name="_Toc20955249"/>
      <w:bookmarkStart w:id="4858" w:name="_Toc29991446"/>
      <w:bookmarkStart w:id="4859" w:name="_Toc36555846"/>
      <w:bookmarkStart w:id="4860" w:name="_Toc44497566"/>
      <w:bookmarkStart w:id="4861" w:name="_Toc45107954"/>
      <w:bookmarkStart w:id="4862" w:name="_Toc45901574"/>
      <w:bookmarkStart w:id="4863" w:name="_Toc51850653"/>
      <w:bookmarkStart w:id="4864" w:name="_Toc56693656"/>
      <w:bookmarkStart w:id="4865" w:name="_Toc64447199"/>
      <w:bookmarkStart w:id="4866" w:name="_Toc66286693"/>
      <w:bookmarkStart w:id="4867" w:name="_Toc74151388"/>
      <w:bookmarkStart w:id="4868" w:name="_Toc88653860"/>
      <w:bookmarkStart w:id="4869" w:name="_Toc97904216"/>
      <w:bookmarkStart w:id="4870" w:name="_Toc105175257"/>
      <w:bookmarkStart w:id="4871" w:name="_Toc113826287"/>
      <w:bookmarkStart w:id="4872" w:name="_Hlk138423500"/>
      <w:bookmarkStart w:id="4873" w:name="_Toc162617126"/>
      <w:bookmarkEnd w:id="4856"/>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3"/>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61035D61" w:rsidR="005B601F" w:rsidRPr="00FD0425" w:rsidRDefault="005B601F"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874"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874"/>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875"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875"/>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876" w:name="_CR9_2_1_14"/>
      <w:bookmarkStart w:id="4877" w:name="_Toc20955250"/>
      <w:bookmarkStart w:id="4878" w:name="_Toc29991447"/>
      <w:bookmarkStart w:id="4879" w:name="_Toc36555847"/>
      <w:bookmarkStart w:id="4880" w:name="_Toc44497567"/>
      <w:bookmarkStart w:id="4881" w:name="_Toc45107955"/>
      <w:bookmarkStart w:id="4882" w:name="_Toc45901575"/>
      <w:bookmarkStart w:id="4883" w:name="_Toc51850654"/>
      <w:bookmarkStart w:id="4884" w:name="_Toc56693657"/>
      <w:bookmarkStart w:id="4885" w:name="_Toc64447200"/>
      <w:bookmarkStart w:id="4886" w:name="_Toc66286694"/>
      <w:bookmarkStart w:id="4887" w:name="_Toc74151389"/>
      <w:bookmarkStart w:id="4888" w:name="_Toc88653861"/>
      <w:bookmarkStart w:id="4889" w:name="_Toc97904217"/>
      <w:bookmarkStart w:id="4890" w:name="_Toc105175258"/>
      <w:bookmarkStart w:id="4891" w:name="_Toc113826288"/>
      <w:bookmarkStart w:id="4892" w:name="_Toc162617127"/>
      <w:bookmarkEnd w:id="4876"/>
      <w:r w:rsidRPr="00FD0425">
        <w:t>9.2.1.14</w:t>
      </w:r>
      <w:r w:rsidRPr="00FD0425">
        <w:tab/>
        <w:t>DRBs Subject To Status Transfer List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893" w:name="_CR9_2_1_15"/>
      <w:bookmarkStart w:id="4894" w:name="_Toc20955251"/>
      <w:bookmarkStart w:id="4895" w:name="_Toc29991448"/>
      <w:bookmarkStart w:id="4896" w:name="_Toc36555848"/>
      <w:bookmarkStart w:id="4897" w:name="_Toc44497568"/>
      <w:bookmarkStart w:id="4898" w:name="_Toc45107956"/>
      <w:bookmarkStart w:id="4899" w:name="_Toc45901576"/>
      <w:bookmarkStart w:id="4900" w:name="_Toc51850655"/>
      <w:bookmarkStart w:id="4901" w:name="_Toc56693658"/>
      <w:bookmarkStart w:id="4902" w:name="_Toc64447201"/>
      <w:bookmarkStart w:id="4903" w:name="_Toc66286695"/>
      <w:bookmarkStart w:id="4904" w:name="_Toc74151390"/>
      <w:bookmarkStart w:id="4905" w:name="_Toc88653862"/>
      <w:bookmarkStart w:id="4906" w:name="_Toc97904218"/>
      <w:bookmarkStart w:id="4907" w:name="_Toc105175259"/>
      <w:bookmarkStart w:id="4908" w:name="_Toc113826289"/>
      <w:bookmarkStart w:id="4909" w:name="_Toc162617128"/>
      <w:bookmarkEnd w:id="4893"/>
      <w:r w:rsidRPr="006B55F2">
        <w:t>9.2</w:t>
      </w:r>
      <w:bookmarkStart w:id="4910" w:name="_Hlk138410464"/>
      <w:r w:rsidRPr="006B55F2">
        <w:t>.1.15</w:t>
      </w:r>
      <w:r w:rsidRPr="006B55F2">
        <w:tab/>
        <w:t xml:space="preserve">DRB to </w:t>
      </w:r>
      <w:r w:rsidRPr="006B55F2">
        <w:rPr>
          <w:rFonts w:hint="eastAsia"/>
        </w:rPr>
        <w:t xml:space="preserve">QoS Flow </w:t>
      </w:r>
      <w:r w:rsidRPr="006B55F2">
        <w:t>Mapping List</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911"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911"/>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912" w:name="_CR9_2_1_16"/>
      <w:bookmarkStart w:id="4913" w:name="_Toc20955252"/>
      <w:bookmarkStart w:id="4914" w:name="_Toc29991449"/>
      <w:bookmarkStart w:id="4915" w:name="_Toc36555849"/>
      <w:bookmarkStart w:id="4916" w:name="_Toc44497569"/>
      <w:bookmarkStart w:id="4917" w:name="_Toc45107957"/>
      <w:bookmarkStart w:id="4918" w:name="_Toc45901577"/>
      <w:bookmarkStart w:id="4919" w:name="_Toc51850656"/>
      <w:bookmarkStart w:id="4920" w:name="_Toc56693659"/>
      <w:bookmarkStart w:id="4921" w:name="_Toc64447202"/>
      <w:bookmarkStart w:id="4922" w:name="_Toc66286696"/>
      <w:bookmarkStart w:id="4923" w:name="_Toc74151391"/>
      <w:bookmarkStart w:id="4924" w:name="_Toc88653863"/>
      <w:bookmarkStart w:id="4925" w:name="_Toc97904219"/>
      <w:bookmarkStart w:id="4926" w:name="_Toc105175260"/>
      <w:bookmarkStart w:id="4927" w:name="_Toc113826290"/>
      <w:bookmarkStart w:id="4928" w:name="_Hlk138410684"/>
      <w:bookmarkStart w:id="4929" w:name="_Toc162617129"/>
      <w:bookmarkEnd w:id="4872"/>
      <w:bookmarkEnd w:id="4912"/>
      <w:r w:rsidRPr="006B55F2">
        <w:t>9.2.1.16</w:t>
      </w:r>
      <w:r w:rsidRPr="006B55F2">
        <w:tab/>
        <w:t>Data Forwarding Info from target NG-RAN node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9"/>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930" w:name="_CR9_2_1_17"/>
      <w:bookmarkStart w:id="4931" w:name="_Toc20955253"/>
      <w:bookmarkStart w:id="4932" w:name="_Toc29991450"/>
      <w:bookmarkStart w:id="4933" w:name="_Toc36555850"/>
      <w:bookmarkStart w:id="4934" w:name="_Toc44497570"/>
      <w:bookmarkStart w:id="4935" w:name="_Toc45107958"/>
      <w:bookmarkStart w:id="4936" w:name="_Toc45901578"/>
      <w:bookmarkStart w:id="4937" w:name="_Toc51850657"/>
      <w:bookmarkStart w:id="4938" w:name="_Toc56693660"/>
      <w:bookmarkStart w:id="4939" w:name="_Toc64447203"/>
      <w:bookmarkStart w:id="4940" w:name="_Toc66286697"/>
      <w:bookmarkStart w:id="4941" w:name="_Toc74151392"/>
      <w:bookmarkStart w:id="4942" w:name="_Toc88653864"/>
      <w:bookmarkStart w:id="4943" w:name="_Toc97904220"/>
      <w:bookmarkStart w:id="4944" w:name="_Toc105175261"/>
      <w:bookmarkStart w:id="4945" w:name="_Toc113826291"/>
      <w:bookmarkStart w:id="4946" w:name="_Toc162617130"/>
      <w:bookmarkEnd w:id="4930"/>
      <w:r w:rsidRPr="00FD0425">
        <w:t>9.2.1.17</w:t>
      </w:r>
      <w:r w:rsidRPr="00FD0425">
        <w:tab/>
        <w:t>Data Forwarding and Offloading Info from source NG-RAN node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BD1D4F">
            <w:pPr>
              <w:pStyle w:val="TAL"/>
              <w:rPr>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BD1D4F">
            <w:pPr>
              <w:pStyle w:val="TAL"/>
              <w:rPr>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947" w:name="_CR9_2_1_18"/>
      <w:bookmarkStart w:id="4948" w:name="_Toc20955254"/>
      <w:bookmarkStart w:id="4949" w:name="_Toc29991451"/>
      <w:bookmarkStart w:id="4950" w:name="_Toc36555851"/>
      <w:bookmarkStart w:id="4951" w:name="_Toc44497571"/>
      <w:bookmarkStart w:id="4952" w:name="_Toc45107959"/>
      <w:bookmarkStart w:id="4953" w:name="_Toc45901579"/>
      <w:bookmarkStart w:id="4954" w:name="_Toc51850658"/>
      <w:bookmarkStart w:id="4955" w:name="_Toc56693661"/>
      <w:bookmarkStart w:id="4956" w:name="_Toc64447204"/>
      <w:bookmarkStart w:id="4957" w:name="_Toc66286698"/>
      <w:bookmarkStart w:id="4958" w:name="_Toc74151393"/>
      <w:bookmarkStart w:id="4959" w:name="_Toc88653865"/>
      <w:bookmarkStart w:id="4960" w:name="_Toc97904221"/>
      <w:bookmarkStart w:id="4961" w:name="_Toc105175262"/>
      <w:bookmarkStart w:id="4962" w:name="_Toc113826292"/>
      <w:bookmarkStart w:id="4963" w:name="_Toc162617131"/>
      <w:bookmarkEnd w:id="4910"/>
      <w:bookmarkEnd w:id="4947"/>
      <w:r w:rsidRPr="00FD0425">
        <w:t>9.2.1.18</w:t>
      </w:r>
      <w:r w:rsidRPr="00FD0425">
        <w:tab/>
        <w:t>PDU Session Resource Change Required Info – SN terminated</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964" w:name="_CR9_2_1_19"/>
      <w:bookmarkStart w:id="4965" w:name="_Toc20955255"/>
      <w:bookmarkStart w:id="4966" w:name="_Toc29991452"/>
      <w:bookmarkStart w:id="4967" w:name="_Toc36555852"/>
      <w:bookmarkStart w:id="4968" w:name="_Toc44497572"/>
      <w:bookmarkStart w:id="4969" w:name="_Toc45107960"/>
      <w:bookmarkStart w:id="4970" w:name="_Toc45901580"/>
      <w:bookmarkStart w:id="4971" w:name="_Toc51850659"/>
      <w:bookmarkStart w:id="4972" w:name="_Toc56693662"/>
      <w:bookmarkStart w:id="4973" w:name="_Toc64447205"/>
      <w:bookmarkStart w:id="4974" w:name="_Toc66286699"/>
      <w:bookmarkStart w:id="4975" w:name="_Toc74151394"/>
      <w:bookmarkStart w:id="4976" w:name="_Toc88653866"/>
      <w:bookmarkStart w:id="4977" w:name="_Toc97904222"/>
      <w:bookmarkStart w:id="4978" w:name="_Toc105175263"/>
      <w:bookmarkStart w:id="4979" w:name="_Toc113826293"/>
      <w:bookmarkStart w:id="4980" w:name="_Toc162617132"/>
      <w:bookmarkEnd w:id="4964"/>
      <w:r w:rsidRPr="00FD0425">
        <w:t>9.2.1.19</w:t>
      </w:r>
      <w:r w:rsidRPr="00FD0425">
        <w:tab/>
        <w:t>PDU Session Resource Change Confirm Info – SN terminated</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981" w:name="_CR9_2_1_20"/>
      <w:bookmarkStart w:id="4982" w:name="_Toc20955256"/>
      <w:bookmarkStart w:id="4983" w:name="_Toc29991453"/>
      <w:bookmarkStart w:id="4984" w:name="_Toc36555853"/>
      <w:bookmarkStart w:id="4985" w:name="_Toc44497573"/>
      <w:bookmarkStart w:id="4986" w:name="_Toc45107961"/>
      <w:bookmarkStart w:id="4987" w:name="_Toc45901581"/>
      <w:bookmarkStart w:id="4988" w:name="_Toc51850660"/>
      <w:bookmarkStart w:id="4989" w:name="_Toc56693663"/>
      <w:bookmarkStart w:id="4990" w:name="_Toc64447206"/>
      <w:bookmarkStart w:id="4991" w:name="_Toc66286700"/>
      <w:bookmarkStart w:id="4992" w:name="_Toc74151395"/>
      <w:bookmarkStart w:id="4993" w:name="_Toc88653867"/>
      <w:bookmarkStart w:id="4994" w:name="_Toc97904223"/>
      <w:bookmarkStart w:id="4995" w:name="_Toc105175264"/>
      <w:bookmarkStart w:id="4996" w:name="_Toc113826294"/>
      <w:bookmarkStart w:id="4997" w:name="_Toc162617133"/>
      <w:bookmarkEnd w:id="4981"/>
      <w:r w:rsidRPr="00FD0425">
        <w:t>9.2.1.20</w:t>
      </w:r>
      <w:r w:rsidRPr="00FD0425">
        <w:tab/>
        <w:t>PDU Session Resource Modification Required Info – SN terminated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BD1D4F">
            <w:pPr>
              <w:pStyle w:val="TAL"/>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BD1D4F">
            <w:pPr>
              <w:pStyle w:val="TAL"/>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51206BE9"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86C4494"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3C8F8907"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021684C4"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998" w:name="_CR9_2_1_21"/>
      <w:bookmarkStart w:id="4999" w:name="_Toc20955257"/>
      <w:bookmarkStart w:id="5000" w:name="_Toc29991454"/>
      <w:bookmarkStart w:id="5001" w:name="_Toc36555854"/>
      <w:bookmarkStart w:id="5002" w:name="_Toc44497574"/>
      <w:bookmarkStart w:id="5003" w:name="_Toc45107962"/>
      <w:bookmarkStart w:id="5004" w:name="_Toc45901582"/>
      <w:bookmarkStart w:id="5005" w:name="_Toc51850661"/>
      <w:bookmarkStart w:id="5006" w:name="_Toc56693664"/>
      <w:bookmarkStart w:id="5007" w:name="_Toc64447207"/>
      <w:bookmarkStart w:id="5008" w:name="_Toc66286701"/>
      <w:bookmarkStart w:id="5009" w:name="_Toc74151396"/>
      <w:bookmarkStart w:id="5010" w:name="_Toc88653868"/>
      <w:bookmarkStart w:id="5011" w:name="_Toc97904224"/>
      <w:bookmarkStart w:id="5012" w:name="_Toc105175265"/>
      <w:bookmarkStart w:id="5013" w:name="_Toc113826295"/>
      <w:bookmarkStart w:id="5014" w:name="_Toc162617134"/>
      <w:bookmarkEnd w:id="4998"/>
      <w:r w:rsidRPr="00FD0425">
        <w:t>9.2.1.21</w:t>
      </w:r>
      <w:r w:rsidRPr="00FD0425">
        <w:tab/>
        <w:t>PDU Session Resource Modification Confirm Info – SN terminated</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74EA0DA7"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5015" w:name="_CR9_2_1_22"/>
      <w:bookmarkStart w:id="5016" w:name="_Toc20955258"/>
      <w:bookmarkStart w:id="5017" w:name="_Toc29991455"/>
      <w:bookmarkStart w:id="5018" w:name="_Toc36555855"/>
      <w:bookmarkStart w:id="5019" w:name="_Toc44497575"/>
      <w:bookmarkStart w:id="5020" w:name="_Toc45107963"/>
      <w:bookmarkStart w:id="5021" w:name="_Toc45901583"/>
      <w:bookmarkStart w:id="5022" w:name="_Toc51850662"/>
      <w:bookmarkStart w:id="5023" w:name="_Toc56693665"/>
      <w:bookmarkStart w:id="5024" w:name="_Toc64447208"/>
      <w:bookmarkStart w:id="5025" w:name="_Toc66286702"/>
      <w:bookmarkStart w:id="5026" w:name="_Toc74151397"/>
      <w:bookmarkStart w:id="5027" w:name="_Toc88653869"/>
      <w:bookmarkStart w:id="5028" w:name="_Toc97904225"/>
      <w:bookmarkStart w:id="5029" w:name="_Toc105175266"/>
      <w:bookmarkStart w:id="5030" w:name="_Toc113826296"/>
      <w:bookmarkStart w:id="5031" w:name="_Toc162617135"/>
      <w:bookmarkEnd w:id="5015"/>
      <w:r w:rsidRPr="00FD0425">
        <w:t>9.2.1.22</w:t>
      </w:r>
      <w:r w:rsidRPr="00FD0425">
        <w:tab/>
        <w:t>PDU Session Resource Modification Required Info – MN terminated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663CEB6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5032" w:name="_CR9_2_1_23"/>
      <w:bookmarkStart w:id="5033" w:name="_Toc20955259"/>
      <w:bookmarkStart w:id="5034" w:name="_Toc29991456"/>
      <w:bookmarkStart w:id="5035" w:name="_Toc36555856"/>
      <w:bookmarkStart w:id="5036" w:name="_Toc44497576"/>
      <w:bookmarkStart w:id="5037" w:name="_Toc45107964"/>
      <w:bookmarkStart w:id="5038" w:name="_Toc45901584"/>
      <w:bookmarkStart w:id="5039" w:name="_Toc51850663"/>
      <w:bookmarkStart w:id="5040" w:name="_Toc56693666"/>
      <w:bookmarkStart w:id="5041" w:name="_Toc64447209"/>
      <w:bookmarkStart w:id="5042" w:name="_Toc66286703"/>
      <w:bookmarkStart w:id="5043" w:name="_Toc74151398"/>
      <w:bookmarkStart w:id="5044" w:name="_Toc88653870"/>
      <w:bookmarkStart w:id="5045" w:name="_Toc97904226"/>
      <w:bookmarkStart w:id="5046" w:name="_Toc105175267"/>
      <w:bookmarkStart w:id="5047" w:name="_Toc113826297"/>
      <w:bookmarkStart w:id="5048" w:name="_Toc162617136"/>
      <w:bookmarkEnd w:id="5032"/>
      <w:r w:rsidRPr="00FD0425">
        <w:t>9.2.1.23</w:t>
      </w:r>
      <w:r w:rsidRPr="00FD0425">
        <w:tab/>
        <w:t>PDU Session Resource Modification Confirm Info – MN terminated</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C4B8FF7" w14:textId="59223A50" w:rsidR="00F02090" w:rsidRPr="00FD0425" w:rsidRDefault="00F02090" w:rsidP="0073372F">
      <w:pPr>
        <w:widowControl w:val="0"/>
      </w:pPr>
      <w:r w:rsidRPr="00FD0425">
        <w:t>This IE contains the PDU session resource related result of an S-NG-RAN node initiated modification of DRBs configured with an MN terminated bearer option.</w:t>
      </w:r>
    </w:p>
    <w:p w14:paraId="39DECBDA" w14:textId="77777777" w:rsidR="00F02090" w:rsidRPr="00FD0425" w:rsidRDefault="00F02090" w:rsidP="00BD1D4F">
      <w:pPr>
        <w:pStyle w:val="NO"/>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5049" w:name="_CR9_2_1_24"/>
      <w:bookmarkStart w:id="5050" w:name="_Toc20955260"/>
      <w:bookmarkStart w:id="5051" w:name="_Toc29991457"/>
      <w:bookmarkStart w:id="5052" w:name="_Toc36555857"/>
      <w:bookmarkStart w:id="5053" w:name="_Toc44497577"/>
      <w:bookmarkStart w:id="5054" w:name="_Toc45107965"/>
      <w:bookmarkStart w:id="5055" w:name="_Toc45901585"/>
      <w:bookmarkStart w:id="5056" w:name="_Toc51850664"/>
      <w:bookmarkStart w:id="5057" w:name="_Toc56693667"/>
      <w:bookmarkStart w:id="5058" w:name="_Toc64447210"/>
      <w:bookmarkStart w:id="5059" w:name="_Toc66286704"/>
      <w:bookmarkStart w:id="5060" w:name="_Toc74151399"/>
      <w:bookmarkStart w:id="5061" w:name="_Toc88653871"/>
      <w:bookmarkStart w:id="5062" w:name="_Toc97904227"/>
      <w:bookmarkStart w:id="5063" w:name="_Toc105175268"/>
      <w:bookmarkStart w:id="5064" w:name="_Toc113826298"/>
      <w:bookmarkStart w:id="5065" w:name="_Toc162617137"/>
      <w:bookmarkEnd w:id="5049"/>
      <w:r w:rsidRPr="00FD0425">
        <w:t>9.2.1.24</w:t>
      </w:r>
      <w:r w:rsidRPr="00FD0425">
        <w:tab/>
        <w:t>PDU Session List with data forwarding request info</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5066" w:name="_CR9_2_1_25"/>
      <w:bookmarkStart w:id="5067" w:name="_Toc20955261"/>
      <w:bookmarkStart w:id="5068" w:name="_Toc29991458"/>
      <w:bookmarkStart w:id="5069" w:name="_Toc36555858"/>
      <w:bookmarkStart w:id="5070" w:name="_Toc44497578"/>
      <w:bookmarkStart w:id="5071" w:name="_Toc45107966"/>
      <w:bookmarkStart w:id="5072" w:name="_Toc45901586"/>
      <w:bookmarkStart w:id="5073" w:name="_Toc51850665"/>
      <w:bookmarkStart w:id="5074" w:name="_Toc56693668"/>
      <w:bookmarkStart w:id="5075" w:name="_Toc64447211"/>
      <w:bookmarkStart w:id="5076" w:name="_Toc66286705"/>
      <w:bookmarkStart w:id="5077" w:name="_Toc74151400"/>
      <w:bookmarkStart w:id="5078" w:name="_Toc88653872"/>
      <w:bookmarkStart w:id="5079" w:name="_Toc97904228"/>
      <w:bookmarkStart w:id="5080" w:name="_Toc105175269"/>
      <w:bookmarkStart w:id="5081" w:name="_Toc113826299"/>
      <w:bookmarkStart w:id="5082" w:name="_Toc162617138"/>
      <w:bookmarkEnd w:id="5066"/>
      <w:r w:rsidRPr="00FD0425">
        <w:t>9.2.1.25</w:t>
      </w:r>
      <w:r w:rsidRPr="00FD0425">
        <w:tab/>
        <w:t>PDU Session List with data forwarding info from the target node</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5083" w:name="_CR9_2_1_26"/>
      <w:bookmarkStart w:id="5084" w:name="_Toc20955262"/>
      <w:bookmarkStart w:id="5085" w:name="_Toc29991459"/>
      <w:bookmarkStart w:id="5086" w:name="_Toc36555859"/>
      <w:bookmarkStart w:id="5087" w:name="_Toc44497579"/>
      <w:bookmarkStart w:id="5088" w:name="_Toc45107967"/>
      <w:bookmarkStart w:id="5089" w:name="_Toc45901587"/>
      <w:bookmarkStart w:id="5090" w:name="_Toc51850666"/>
      <w:bookmarkStart w:id="5091" w:name="_Toc56693669"/>
      <w:bookmarkStart w:id="5092" w:name="_Toc64447212"/>
      <w:bookmarkStart w:id="5093" w:name="_Toc66286706"/>
      <w:bookmarkStart w:id="5094" w:name="_Toc74151401"/>
      <w:bookmarkStart w:id="5095" w:name="_Toc88653873"/>
      <w:bookmarkStart w:id="5096" w:name="_Toc97904229"/>
      <w:bookmarkStart w:id="5097" w:name="_Toc105175270"/>
      <w:bookmarkStart w:id="5098" w:name="_Toc113826300"/>
      <w:bookmarkStart w:id="5099" w:name="_Toc162617139"/>
      <w:bookmarkEnd w:id="5083"/>
      <w:r w:rsidRPr="00FD0425">
        <w:t>9.2.1.26</w:t>
      </w:r>
      <w:r w:rsidRPr="00FD0425">
        <w:tab/>
        <w:t>PDU Session List with Cause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5100" w:name="_CR9_2_1_27"/>
      <w:bookmarkStart w:id="5101" w:name="_Toc20955263"/>
      <w:bookmarkStart w:id="5102" w:name="_Toc29991460"/>
      <w:bookmarkStart w:id="5103" w:name="_Toc36555860"/>
      <w:bookmarkStart w:id="5104" w:name="_Toc44497580"/>
      <w:bookmarkStart w:id="5105" w:name="_Toc45107968"/>
      <w:bookmarkStart w:id="5106" w:name="_Toc45901588"/>
      <w:bookmarkStart w:id="5107" w:name="_Toc51850667"/>
      <w:bookmarkStart w:id="5108" w:name="_Toc56693670"/>
      <w:bookmarkStart w:id="5109" w:name="_Toc64447213"/>
      <w:bookmarkStart w:id="5110" w:name="_Toc66286707"/>
      <w:bookmarkStart w:id="5111" w:name="_Toc74151402"/>
      <w:bookmarkStart w:id="5112" w:name="_Toc88653874"/>
      <w:bookmarkStart w:id="5113" w:name="_Toc97904230"/>
      <w:bookmarkStart w:id="5114" w:name="_Toc105175271"/>
      <w:bookmarkStart w:id="5115" w:name="_Toc113826301"/>
      <w:bookmarkStart w:id="5116" w:name="_Toc162617140"/>
      <w:bookmarkEnd w:id="5100"/>
      <w:r w:rsidRPr="00FD0425">
        <w:t>9.2.1.27</w:t>
      </w:r>
      <w:r w:rsidRPr="00FD0425">
        <w:tab/>
        <w:t>PDU Session List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5117" w:name="_CR9_2_1_28"/>
      <w:bookmarkStart w:id="5118" w:name="_Toc20955264"/>
      <w:bookmarkStart w:id="5119" w:name="_Toc29991461"/>
      <w:bookmarkStart w:id="5120" w:name="_Toc36555861"/>
      <w:bookmarkStart w:id="5121" w:name="_Toc44497581"/>
      <w:bookmarkStart w:id="5122" w:name="_Toc45107969"/>
      <w:bookmarkStart w:id="5123" w:name="_Toc45901589"/>
      <w:bookmarkStart w:id="5124" w:name="_Toc51850668"/>
      <w:bookmarkStart w:id="5125" w:name="_Toc56693671"/>
      <w:bookmarkStart w:id="5126" w:name="_Toc64447214"/>
      <w:bookmarkStart w:id="5127" w:name="_Toc66286708"/>
      <w:bookmarkStart w:id="5128" w:name="_Toc74151403"/>
      <w:bookmarkStart w:id="5129" w:name="_Toc88653875"/>
      <w:bookmarkStart w:id="5130" w:name="_Toc97904231"/>
      <w:bookmarkStart w:id="5131" w:name="_Toc105175272"/>
      <w:bookmarkStart w:id="5132" w:name="_Toc113826302"/>
      <w:bookmarkStart w:id="5133" w:name="_Toc162617141"/>
      <w:bookmarkEnd w:id="5117"/>
      <w:r w:rsidRPr="00FD0425">
        <w:t>9.2.1.28</w:t>
      </w:r>
      <w:r w:rsidRPr="00FD0425">
        <w:tab/>
        <w:t>DRB List with Cause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5134" w:name="_CR9_2_1_29"/>
      <w:bookmarkStart w:id="5135" w:name="_Toc20955265"/>
      <w:bookmarkStart w:id="5136" w:name="_Toc29991462"/>
      <w:bookmarkStart w:id="5137" w:name="_Toc36555862"/>
      <w:bookmarkStart w:id="5138" w:name="_Toc44497582"/>
      <w:bookmarkStart w:id="5139" w:name="_Toc45107970"/>
      <w:bookmarkStart w:id="5140" w:name="_Toc45901590"/>
      <w:bookmarkStart w:id="5141" w:name="_Toc51850669"/>
      <w:bookmarkStart w:id="5142" w:name="_Toc56693672"/>
      <w:bookmarkStart w:id="5143" w:name="_Toc64447215"/>
      <w:bookmarkStart w:id="5144" w:name="_Toc66286709"/>
      <w:bookmarkStart w:id="5145" w:name="_Toc74151404"/>
      <w:bookmarkStart w:id="5146" w:name="_Toc88653876"/>
      <w:bookmarkStart w:id="5147" w:name="_Toc97904232"/>
      <w:bookmarkStart w:id="5148" w:name="_Toc105175273"/>
      <w:bookmarkStart w:id="5149" w:name="_Toc113826303"/>
      <w:bookmarkStart w:id="5150" w:name="_Toc162617142"/>
      <w:bookmarkEnd w:id="5134"/>
      <w:r w:rsidRPr="00FD0425">
        <w:t>9.2.1.29</w:t>
      </w:r>
      <w:r w:rsidRPr="00FD0425">
        <w:tab/>
        <w:t>DRB List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5151" w:name="_CR9_2_1_30"/>
      <w:bookmarkStart w:id="5152" w:name="_Toc20955266"/>
      <w:bookmarkStart w:id="5153" w:name="_Toc29991463"/>
      <w:bookmarkStart w:id="5154" w:name="_Toc36555863"/>
      <w:bookmarkStart w:id="5155" w:name="_Toc44497583"/>
      <w:bookmarkStart w:id="5156" w:name="_Toc45107971"/>
      <w:bookmarkStart w:id="5157" w:name="_Toc45901591"/>
      <w:bookmarkStart w:id="5158" w:name="_Toc51850670"/>
      <w:bookmarkStart w:id="5159" w:name="_Toc56693673"/>
      <w:bookmarkStart w:id="5160" w:name="_Toc64447216"/>
      <w:bookmarkStart w:id="5161" w:name="_Toc66286710"/>
      <w:bookmarkStart w:id="5162" w:name="_Toc74151405"/>
      <w:bookmarkStart w:id="5163" w:name="_Toc88653877"/>
      <w:bookmarkStart w:id="5164" w:name="_Toc97904233"/>
      <w:bookmarkStart w:id="5165" w:name="_Toc105175274"/>
      <w:bookmarkStart w:id="5166" w:name="_Toc113826304"/>
      <w:bookmarkStart w:id="5167" w:name="_Toc162617143"/>
      <w:bookmarkEnd w:id="5151"/>
      <w:r w:rsidRPr="00FD0425">
        <w:t>9.2.1.30</w:t>
      </w:r>
      <w:r w:rsidRPr="00FD0425">
        <w:tab/>
        <w:t>PDU Session Resource Setup Complete Info – SN terminated</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5168" w:name="_CR9_2_1_31"/>
      <w:bookmarkStart w:id="5169" w:name="_Toc20955267"/>
      <w:bookmarkStart w:id="5170" w:name="_Toc29991464"/>
      <w:bookmarkStart w:id="5171" w:name="_Toc36555864"/>
      <w:bookmarkStart w:id="5172" w:name="_Toc44497584"/>
      <w:bookmarkStart w:id="5173" w:name="_Toc45107972"/>
      <w:bookmarkStart w:id="5174" w:name="_Toc45901592"/>
      <w:bookmarkStart w:id="5175" w:name="_Toc51850671"/>
      <w:bookmarkStart w:id="5176" w:name="_Toc56693674"/>
      <w:bookmarkStart w:id="5177" w:name="_Toc64447217"/>
      <w:bookmarkStart w:id="5178" w:name="_Toc66286711"/>
      <w:bookmarkStart w:id="5179" w:name="_Toc74151406"/>
      <w:bookmarkStart w:id="5180" w:name="_Toc88653878"/>
      <w:bookmarkStart w:id="5181" w:name="_Toc97904234"/>
      <w:bookmarkStart w:id="5182" w:name="_Toc105175275"/>
      <w:bookmarkStart w:id="5183" w:name="_Toc113826305"/>
      <w:bookmarkStart w:id="5184" w:name="_Toc162617144"/>
      <w:bookmarkEnd w:id="5168"/>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BD1D4F">
            <w:pPr>
              <w:pStyle w:val="TAL"/>
              <w:rPr>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4370AA"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5185" w:name="_CR9_2_1_32"/>
      <w:bookmarkStart w:id="5186" w:name="_Toc20955268"/>
      <w:bookmarkStart w:id="5187" w:name="_Toc29991465"/>
      <w:bookmarkStart w:id="5188" w:name="_Toc36555865"/>
      <w:bookmarkStart w:id="5189" w:name="_Toc44497585"/>
      <w:bookmarkStart w:id="5190" w:name="_Toc45107973"/>
      <w:bookmarkStart w:id="5191" w:name="_Toc45901593"/>
      <w:bookmarkStart w:id="5192" w:name="_Toc51850672"/>
      <w:bookmarkStart w:id="5193" w:name="_Toc56693675"/>
      <w:bookmarkStart w:id="5194" w:name="_Toc64447218"/>
      <w:bookmarkStart w:id="5195" w:name="_Toc66286712"/>
      <w:bookmarkStart w:id="5196" w:name="_Toc74151407"/>
      <w:bookmarkStart w:id="5197" w:name="_Toc88653879"/>
      <w:bookmarkStart w:id="5198" w:name="_Toc97904235"/>
      <w:bookmarkStart w:id="5199" w:name="_Toc105175276"/>
      <w:bookmarkStart w:id="5200" w:name="_Toc113826306"/>
      <w:bookmarkStart w:id="5201" w:name="_Toc162617145"/>
      <w:bookmarkEnd w:id="5185"/>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BD1D4F">
            <w:pPr>
              <w:pStyle w:val="TAL"/>
              <w:rPr>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BD1D4F">
            <w:pPr>
              <w:pStyle w:val="TAL"/>
              <w:rPr>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164BA8"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5202" w:name="_CR9_2_1_33"/>
      <w:bookmarkStart w:id="5203" w:name="_Toc14207848"/>
      <w:bookmarkStart w:id="5204" w:name="_Toc44497586"/>
      <w:bookmarkStart w:id="5205" w:name="_Toc45107974"/>
      <w:bookmarkStart w:id="5206" w:name="_Toc45901594"/>
      <w:bookmarkStart w:id="5207" w:name="_Toc51850673"/>
      <w:bookmarkStart w:id="5208" w:name="_Toc56693676"/>
      <w:bookmarkStart w:id="5209" w:name="_Toc64447219"/>
      <w:bookmarkStart w:id="5210" w:name="_Toc66286713"/>
      <w:bookmarkStart w:id="5211" w:name="_Toc74151408"/>
      <w:bookmarkStart w:id="5212" w:name="_Toc88653880"/>
      <w:bookmarkStart w:id="5213" w:name="_Toc97904236"/>
      <w:bookmarkStart w:id="5214" w:name="_Toc105175277"/>
      <w:bookmarkStart w:id="5215" w:name="_Toc113826307"/>
      <w:bookmarkStart w:id="5216" w:name="_Toc162617146"/>
      <w:bookmarkEnd w:id="5202"/>
      <w:r w:rsidRPr="00945051">
        <w:t>9.2.</w:t>
      </w:r>
      <w:r w:rsidRPr="00945051">
        <w:rPr>
          <w:rFonts w:hint="eastAsia"/>
          <w:lang w:eastAsia="zh-CN"/>
        </w:rPr>
        <w:t>1.</w:t>
      </w:r>
      <w:r>
        <w:t>33</w:t>
      </w:r>
      <w:r w:rsidRPr="00945051">
        <w:tab/>
      </w:r>
      <w:bookmarkEnd w:id="5203"/>
      <w:r w:rsidRPr="00945051">
        <w:rPr>
          <w:lang w:eastAsia="ja-JP"/>
        </w:rPr>
        <w:t xml:space="preserve">DAPS </w:t>
      </w:r>
      <w:r>
        <w:rPr>
          <w:lang w:eastAsia="ja-JP"/>
        </w:rPr>
        <w:t xml:space="preserve">Request </w:t>
      </w:r>
      <w:r w:rsidRPr="00945051">
        <w:rPr>
          <w:lang w:eastAsia="ja-JP"/>
        </w:rPr>
        <w:t>Information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5217" w:name="_CR9_2_1_34"/>
      <w:bookmarkStart w:id="5218" w:name="_Toc44497587"/>
      <w:bookmarkStart w:id="5219" w:name="_Toc45107975"/>
      <w:bookmarkStart w:id="5220" w:name="_Toc45901595"/>
      <w:bookmarkStart w:id="5221" w:name="_Toc51850674"/>
      <w:bookmarkStart w:id="5222" w:name="_Toc56693677"/>
      <w:bookmarkStart w:id="5223" w:name="_Toc64447220"/>
      <w:bookmarkStart w:id="5224" w:name="_Toc66286714"/>
      <w:bookmarkStart w:id="5225" w:name="_Toc74151409"/>
      <w:bookmarkStart w:id="5226" w:name="_Toc88653881"/>
      <w:bookmarkStart w:id="5227" w:name="_Toc97904237"/>
      <w:bookmarkStart w:id="5228" w:name="_Toc105175278"/>
      <w:bookmarkStart w:id="5229" w:name="_Toc113826308"/>
      <w:bookmarkStart w:id="5230" w:name="_Toc162617147"/>
      <w:bookmarkEnd w:id="5217"/>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5231" w:name="_CR9_2_1_35"/>
      <w:bookmarkStart w:id="5232" w:name="_Toc88653882"/>
      <w:bookmarkStart w:id="5233" w:name="_Toc97904238"/>
      <w:bookmarkStart w:id="5234" w:name="_Toc105175279"/>
      <w:bookmarkStart w:id="5235" w:name="_Toc113826309"/>
      <w:bookmarkStart w:id="5236" w:name="_Toc13919465"/>
      <w:bookmarkStart w:id="5237" w:name="_Toc36556051"/>
      <w:bookmarkStart w:id="5238" w:name="_Toc45832993"/>
      <w:bookmarkStart w:id="5239" w:name="_Toc64447472"/>
      <w:bookmarkStart w:id="5240" w:name="_Toc162617148"/>
      <w:bookmarkEnd w:id="5231"/>
      <w:r w:rsidRPr="002A55C4">
        <w:t>9.2.1.</w:t>
      </w:r>
      <w:r>
        <w:t>35</w:t>
      </w:r>
      <w:r w:rsidRPr="002A55C4">
        <w:tab/>
        <w:t>Data Forwarding Info from target E-UTRAN node</w:t>
      </w:r>
      <w:bookmarkEnd w:id="5232"/>
      <w:bookmarkEnd w:id="5233"/>
      <w:bookmarkEnd w:id="5234"/>
      <w:bookmarkEnd w:id="5235"/>
      <w:bookmarkEnd w:id="524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BD1D4F" w:rsidRDefault="004D1B57" w:rsidP="0073372F">
            <w:pPr>
              <w:pStyle w:val="TAL"/>
              <w:keepNext w:val="0"/>
              <w:keepLines w:val="0"/>
              <w:widowControl w:val="0"/>
              <w:rPr>
                <w:bCs/>
                <w:i/>
                <w:iCs/>
                <w:szCs w:val="18"/>
                <w:lang w:eastAsia="ja-JP"/>
              </w:rPr>
            </w:pPr>
            <w:r w:rsidRPr="00BD1D4F">
              <w:rPr>
                <w:bCs/>
                <w:i/>
                <w:i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BD1D4F" w:rsidRDefault="004D1B57" w:rsidP="0073372F">
            <w:pPr>
              <w:pStyle w:val="TAL"/>
              <w:keepNext w:val="0"/>
              <w:keepLines w:val="0"/>
              <w:widowControl w:val="0"/>
              <w:rPr>
                <w:i/>
                <w:iCs/>
                <w:szCs w:val="18"/>
                <w:lang w:eastAsia="ja-JP"/>
              </w:rPr>
            </w:pPr>
            <w:r w:rsidRPr="00BD1D4F">
              <w:rPr>
                <w:bCs/>
                <w:i/>
                <w:iCs/>
                <w:szCs w:val="18"/>
                <w:lang w:eastAsia="ja-JP"/>
              </w:rPr>
              <w:t>1..&lt;</w:t>
            </w:r>
            <w:r w:rsidRPr="00BD1D4F">
              <w:rPr>
                <w:i/>
                <w:iCs/>
                <w:szCs w:val="18"/>
              </w:rPr>
              <w:t xml:space="preserve"> </w:t>
            </w:r>
            <w:r w:rsidRPr="00BD1D4F">
              <w:rPr>
                <w:bCs/>
                <w:i/>
                <w:i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5236"/>
      <w:bookmarkEnd w:id="5237"/>
      <w:bookmarkEnd w:id="5238"/>
      <w:bookmarkEnd w:id="5239"/>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5241" w:name="_CR9_2_2"/>
      <w:bookmarkStart w:id="5242" w:name="_Toc20955269"/>
      <w:bookmarkStart w:id="5243" w:name="_Toc29991466"/>
      <w:bookmarkStart w:id="5244" w:name="_Toc36555866"/>
      <w:bookmarkStart w:id="5245" w:name="_Toc44497588"/>
      <w:bookmarkStart w:id="5246" w:name="_Toc45107976"/>
      <w:bookmarkStart w:id="5247" w:name="_Toc45901596"/>
      <w:bookmarkStart w:id="5248" w:name="_Toc51850675"/>
      <w:bookmarkStart w:id="5249" w:name="_Toc56693678"/>
      <w:bookmarkStart w:id="5250" w:name="_Toc64447221"/>
      <w:bookmarkStart w:id="5251" w:name="_Toc66286715"/>
      <w:bookmarkStart w:id="5252" w:name="_Toc74151410"/>
      <w:bookmarkStart w:id="5253" w:name="_Toc88653883"/>
      <w:bookmarkStart w:id="5254" w:name="_Toc97904239"/>
      <w:bookmarkStart w:id="5255" w:name="_Toc105175280"/>
      <w:bookmarkStart w:id="5256" w:name="_Toc113826310"/>
      <w:bookmarkStart w:id="5257" w:name="_Toc162617149"/>
      <w:bookmarkEnd w:id="5241"/>
      <w:r w:rsidRPr="00FD0425">
        <w:t>9.2.2</w:t>
      </w:r>
      <w:r w:rsidRPr="00FD0425">
        <w:tab/>
        <w:t>NG-RAN Node and Cell Configuration related IE definitions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3D1B5AA" w14:textId="77777777" w:rsidR="00F02090" w:rsidRPr="00FD0425" w:rsidRDefault="00F02090" w:rsidP="0073372F">
      <w:pPr>
        <w:pStyle w:val="Heading4"/>
        <w:keepNext w:val="0"/>
        <w:keepLines w:val="0"/>
        <w:widowControl w:val="0"/>
      </w:pPr>
      <w:bookmarkStart w:id="5258" w:name="_CR9_2_2_1"/>
      <w:bookmarkStart w:id="5259" w:name="_Toc20955270"/>
      <w:bookmarkStart w:id="5260" w:name="_Toc29991467"/>
      <w:bookmarkStart w:id="5261" w:name="_Toc36555867"/>
      <w:bookmarkStart w:id="5262" w:name="_Toc44497589"/>
      <w:bookmarkStart w:id="5263" w:name="_Toc45107977"/>
      <w:bookmarkStart w:id="5264" w:name="_Toc45901597"/>
      <w:bookmarkStart w:id="5265" w:name="_Toc51850676"/>
      <w:bookmarkStart w:id="5266" w:name="_Toc56693679"/>
      <w:bookmarkStart w:id="5267" w:name="_Toc64447222"/>
      <w:bookmarkStart w:id="5268" w:name="_Toc66286716"/>
      <w:bookmarkStart w:id="5269" w:name="_Toc74151411"/>
      <w:bookmarkStart w:id="5270" w:name="_Toc88653884"/>
      <w:bookmarkStart w:id="5271" w:name="_Toc97904240"/>
      <w:bookmarkStart w:id="5272" w:name="_Toc105175281"/>
      <w:bookmarkStart w:id="5273" w:name="_Toc113826311"/>
      <w:bookmarkStart w:id="5274" w:name="_Toc162617150"/>
      <w:bookmarkEnd w:id="5258"/>
      <w:r w:rsidRPr="00FD0425">
        <w:t>9.2.2.1</w:t>
      </w:r>
      <w:r w:rsidRPr="00FD0425">
        <w:tab/>
        <w:t>Global gNB 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5275" w:name="_CR9_2_2_2"/>
      <w:bookmarkStart w:id="5276" w:name="_Toc20955271"/>
      <w:bookmarkStart w:id="5277" w:name="_Toc29991468"/>
      <w:bookmarkStart w:id="5278" w:name="_Toc36555868"/>
      <w:bookmarkStart w:id="5279" w:name="_Toc44497590"/>
      <w:bookmarkStart w:id="5280" w:name="_Toc45107978"/>
      <w:bookmarkStart w:id="5281" w:name="_Toc45901598"/>
      <w:bookmarkStart w:id="5282" w:name="_Toc51850677"/>
      <w:bookmarkStart w:id="5283" w:name="_Toc56693680"/>
      <w:bookmarkStart w:id="5284" w:name="_Toc64447223"/>
      <w:bookmarkStart w:id="5285" w:name="_Toc66286717"/>
      <w:bookmarkStart w:id="5286" w:name="_Toc74151412"/>
      <w:bookmarkStart w:id="5287" w:name="_Toc88653885"/>
      <w:bookmarkStart w:id="5288" w:name="_Toc97904241"/>
      <w:bookmarkStart w:id="5289" w:name="_Toc105175282"/>
      <w:bookmarkStart w:id="5290" w:name="_Toc113826312"/>
      <w:bookmarkStart w:id="5291" w:name="_Toc162617151"/>
      <w:bookmarkEnd w:id="5275"/>
      <w:r w:rsidRPr="00FD0425">
        <w:t>9.2.2.2</w:t>
      </w:r>
      <w:r w:rsidRPr="00FD0425">
        <w:tab/>
        <w:t>Global ng-eNB ID</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5292" w:name="_CR9_2_2_3"/>
      <w:bookmarkStart w:id="5293" w:name="_Toc20955272"/>
      <w:bookmarkStart w:id="5294" w:name="_Toc29991469"/>
      <w:bookmarkStart w:id="5295" w:name="_Toc36555869"/>
      <w:bookmarkStart w:id="5296" w:name="_Toc44497591"/>
      <w:bookmarkStart w:id="5297" w:name="_Toc45107979"/>
      <w:bookmarkStart w:id="5298" w:name="_Toc45901599"/>
      <w:bookmarkStart w:id="5299" w:name="_Toc51850678"/>
      <w:bookmarkStart w:id="5300" w:name="_Toc56693681"/>
      <w:bookmarkStart w:id="5301" w:name="_Toc64447224"/>
      <w:bookmarkStart w:id="5302" w:name="_Toc66286718"/>
      <w:bookmarkStart w:id="5303" w:name="_Toc74151413"/>
      <w:bookmarkStart w:id="5304" w:name="_Toc88653886"/>
      <w:bookmarkStart w:id="5305" w:name="_Toc97904242"/>
      <w:bookmarkStart w:id="5306" w:name="_Toc105175283"/>
      <w:bookmarkStart w:id="5307" w:name="_Toc113826313"/>
      <w:bookmarkStart w:id="5308" w:name="_Toc162617152"/>
      <w:bookmarkEnd w:id="5292"/>
      <w:r w:rsidRPr="00FD0425">
        <w:t>9.2.2.3</w:t>
      </w:r>
      <w:r w:rsidRPr="00FD0425">
        <w:tab/>
      </w:r>
      <w:bookmarkStart w:id="5309" w:name="_Hlk493679114"/>
      <w:r w:rsidRPr="00FD0425">
        <w:t>Global NG-RAN Node ID</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5310" w:name="_CR9_2_2_4"/>
      <w:bookmarkStart w:id="5311" w:name="_Toc20955273"/>
      <w:bookmarkStart w:id="5312" w:name="_Toc29991470"/>
      <w:bookmarkStart w:id="5313" w:name="_Toc36555870"/>
      <w:bookmarkStart w:id="5314" w:name="_Toc44497592"/>
      <w:bookmarkStart w:id="5315" w:name="_Toc45107980"/>
      <w:bookmarkStart w:id="5316" w:name="_Toc45901600"/>
      <w:bookmarkStart w:id="5317" w:name="_Toc51850679"/>
      <w:bookmarkStart w:id="5318" w:name="_Toc56693682"/>
      <w:bookmarkStart w:id="5319" w:name="_Toc64447225"/>
      <w:bookmarkStart w:id="5320" w:name="_Toc66286719"/>
      <w:bookmarkStart w:id="5321" w:name="_Toc74151414"/>
      <w:bookmarkStart w:id="5322" w:name="_Toc88653887"/>
      <w:bookmarkStart w:id="5323" w:name="_Toc97904243"/>
      <w:bookmarkStart w:id="5324" w:name="_Toc105175284"/>
      <w:bookmarkStart w:id="5325" w:name="_Toc113826314"/>
      <w:bookmarkStart w:id="5326" w:name="_Hlk512606528"/>
      <w:bookmarkStart w:id="5327" w:name="_Toc162617153"/>
      <w:bookmarkEnd w:id="5310"/>
      <w:r w:rsidRPr="00FD0425">
        <w:t>9.2.2.4</w:t>
      </w:r>
      <w:r w:rsidRPr="00FD0425">
        <w:tab/>
        <w:t>PLMN Identity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7"/>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328" w:name="_CR9_2_2_5"/>
      <w:bookmarkStart w:id="5329" w:name="_Toc20955274"/>
      <w:bookmarkStart w:id="5330" w:name="_Toc29991471"/>
      <w:bookmarkStart w:id="5331" w:name="_Toc36555871"/>
      <w:bookmarkStart w:id="5332" w:name="_Toc44497593"/>
      <w:bookmarkStart w:id="5333" w:name="_Toc45107981"/>
      <w:bookmarkStart w:id="5334" w:name="_Toc45901601"/>
      <w:bookmarkStart w:id="5335" w:name="_Toc51850680"/>
      <w:bookmarkStart w:id="5336" w:name="_Toc56693683"/>
      <w:bookmarkStart w:id="5337" w:name="_Toc64447226"/>
      <w:bookmarkStart w:id="5338" w:name="_Toc66286720"/>
      <w:bookmarkStart w:id="5339" w:name="_Toc74151415"/>
      <w:bookmarkStart w:id="5340" w:name="_Toc88653888"/>
      <w:bookmarkStart w:id="5341" w:name="_Toc97904244"/>
      <w:bookmarkStart w:id="5342" w:name="_Toc105175285"/>
      <w:bookmarkStart w:id="5343" w:name="_Toc113826315"/>
      <w:bookmarkStart w:id="5344" w:name="_Toc162617154"/>
      <w:bookmarkEnd w:id="5328"/>
      <w:r w:rsidRPr="00FD0425">
        <w:t>9.2.2.5</w:t>
      </w:r>
      <w:r w:rsidRPr="00FD0425">
        <w:tab/>
        <w:t>TAC</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345" w:name="_CR9_2_2_6"/>
      <w:bookmarkStart w:id="5346" w:name="_Toc20955275"/>
      <w:bookmarkStart w:id="5347" w:name="_Toc29991472"/>
      <w:bookmarkStart w:id="5348" w:name="_Toc36555872"/>
      <w:bookmarkStart w:id="5349" w:name="_Toc44497594"/>
      <w:bookmarkStart w:id="5350" w:name="_Toc45107982"/>
      <w:bookmarkStart w:id="5351" w:name="_Toc45901602"/>
      <w:bookmarkStart w:id="5352" w:name="_Toc51850681"/>
      <w:bookmarkStart w:id="5353" w:name="_Toc56693684"/>
      <w:bookmarkStart w:id="5354" w:name="_Toc64447227"/>
      <w:bookmarkStart w:id="5355" w:name="_Toc66286721"/>
      <w:bookmarkStart w:id="5356" w:name="_Toc74151416"/>
      <w:bookmarkStart w:id="5357" w:name="_Toc88653889"/>
      <w:bookmarkStart w:id="5358" w:name="_Toc97904245"/>
      <w:bookmarkStart w:id="5359" w:name="_Toc105175286"/>
      <w:bookmarkStart w:id="5360" w:name="_Toc113826316"/>
      <w:bookmarkStart w:id="5361" w:name="_Toc162617155"/>
      <w:bookmarkEnd w:id="5345"/>
      <w:r w:rsidRPr="00FD0425">
        <w:t>9.2.2.6</w:t>
      </w:r>
      <w:r w:rsidRPr="00FD0425">
        <w:tab/>
        <w:t>RAN Area Code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362" w:name="_CR9_2_2_7"/>
      <w:bookmarkStart w:id="5363" w:name="_Toc20955276"/>
      <w:bookmarkStart w:id="5364" w:name="_Toc29991473"/>
      <w:bookmarkStart w:id="5365" w:name="_Toc36555873"/>
      <w:bookmarkStart w:id="5366" w:name="_Toc44497595"/>
      <w:bookmarkStart w:id="5367" w:name="_Toc45107983"/>
      <w:bookmarkStart w:id="5368" w:name="_Toc45901603"/>
      <w:bookmarkStart w:id="5369" w:name="_Toc51850682"/>
      <w:bookmarkStart w:id="5370" w:name="_Toc56693685"/>
      <w:bookmarkStart w:id="5371" w:name="_Toc64447228"/>
      <w:bookmarkStart w:id="5372" w:name="_Toc66286722"/>
      <w:bookmarkStart w:id="5373" w:name="_Toc74151417"/>
      <w:bookmarkStart w:id="5374" w:name="_Toc88653890"/>
      <w:bookmarkStart w:id="5375" w:name="_Toc97904246"/>
      <w:bookmarkStart w:id="5376" w:name="_Toc105175287"/>
      <w:bookmarkStart w:id="5377" w:name="_Toc113826317"/>
      <w:bookmarkStart w:id="5378" w:name="_Toc162617156"/>
      <w:bookmarkEnd w:id="5362"/>
      <w:r w:rsidRPr="00FD0425">
        <w:t>9.2.2.7</w:t>
      </w:r>
      <w:r w:rsidRPr="00FD0425">
        <w:tab/>
        <w:t>NR CGI</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379" w:name="_CR9_2_2_8"/>
      <w:bookmarkStart w:id="5380" w:name="_Toc20955277"/>
      <w:bookmarkStart w:id="5381" w:name="_Toc29991474"/>
      <w:bookmarkStart w:id="5382" w:name="_Toc36555874"/>
      <w:bookmarkStart w:id="5383" w:name="_Toc44497596"/>
      <w:bookmarkStart w:id="5384" w:name="_Toc45107984"/>
      <w:bookmarkStart w:id="5385" w:name="_Toc45901604"/>
      <w:bookmarkStart w:id="5386" w:name="_Toc51850683"/>
      <w:bookmarkStart w:id="5387" w:name="_Toc56693686"/>
      <w:bookmarkStart w:id="5388" w:name="_Toc64447229"/>
      <w:bookmarkStart w:id="5389" w:name="_Toc66286723"/>
      <w:bookmarkStart w:id="5390" w:name="_Toc74151418"/>
      <w:bookmarkStart w:id="5391" w:name="_Toc88653891"/>
      <w:bookmarkStart w:id="5392" w:name="_Toc97904247"/>
      <w:bookmarkStart w:id="5393" w:name="_Toc105175288"/>
      <w:bookmarkStart w:id="5394" w:name="_Toc113826318"/>
      <w:bookmarkStart w:id="5395" w:name="_Toc162617157"/>
      <w:bookmarkEnd w:id="5379"/>
      <w:r w:rsidRPr="00FD0425">
        <w:t>9.2.2.8</w:t>
      </w:r>
      <w:r w:rsidRPr="00FD0425">
        <w:tab/>
        <w:t>E-UTRA CGI</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396" w:name="_CR9_2_2_9"/>
      <w:bookmarkStart w:id="5397" w:name="_Toc20955278"/>
      <w:bookmarkStart w:id="5398" w:name="_Toc29991475"/>
      <w:bookmarkStart w:id="5399" w:name="_Toc36555875"/>
      <w:bookmarkStart w:id="5400" w:name="_Toc44497597"/>
      <w:bookmarkStart w:id="5401" w:name="_Toc45107985"/>
      <w:bookmarkStart w:id="5402" w:name="_Toc45901605"/>
      <w:bookmarkStart w:id="5403" w:name="_Toc51850684"/>
      <w:bookmarkStart w:id="5404" w:name="_Toc56693687"/>
      <w:bookmarkStart w:id="5405" w:name="_Toc64447230"/>
      <w:bookmarkStart w:id="5406" w:name="_Toc66286724"/>
      <w:bookmarkStart w:id="5407" w:name="_Toc74151419"/>
      <w:bookmarkStart w:id="5408" w:name="_Toc88653892"/>
      <w:bookmarkStart w:id="5409" w:name="_Toc97904248"/>
      <w:bookmarkStart w:id="5410" w:name="_Toc105175289"/>
      <w:bookmarkStart w:id="5411" w:name="_Toc113826319"/>
      <w:bookmarkStart w:id="5412" w:name="_Toc162617158"/>
      <w:bookmarkEnd w:id="5396"/>
      <w:r w:rsidRPr="006B55F2">
        <w:t>9.2.2.9</w:t>
      </w:r>
      <w:r w:rsidRPr="006B55F2">
        <w:tab/>
        <w:t>NG-RAN Cell Identity</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413" w:name="_CR9_2_2_10"/>
      <w:bookmarkStart w:id="5414" w:name="_Toc20955279"/>
      <w:bookmarkStart w:id="5415" w:name="_Toc29991476"/>
      <w:bookmarkStart w:id="5416" w:name="_Toc36555876"/>
      <w:bookmarkStart w:id="5417" w:name="_Toc44497598"/>
      <w:bookmarkStart w:id="5418" w:name="_Toc45107986"/>
      <w:bookmarkStart w:id="5419" w:name="_Toc45901606"/>
      <w:bookmarkStart w:id="5420" w:name="_Toc51850685"/>
      <w:bookmarkStart w:id="5421" w:name="_Toc56693688"/>
      <w:bookmarkStart w:id="5422" w:name="_Toc64447231"/>
      <w:bookmarkStart w:id="5423" w:name="_Toc66286725"/>
      <w:bookmarkStart w:id="5424" w:name="_Toc74151420"/>
      <w:bookmarkStart w:id="5425" w:name="_Toc88653893"/>
      <w:bookmarkStart w:id="5426" w:name="_Toc97904249"/>
      <w:bookmarkStart w:id="5427" w:name="_Toc105175290"/>
      <w:bookmarkStart w:id="5428" w:name="_Toc113826320"/>
      <w:bookmarkStart w:id="5429" w:name="_Toc162617159"/>
      <w:bookmarkEnd w:id="5413"/>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430" w:name="_CR9_2_2_11"/>
      <w:bookmarkStart w:id="5431" w:name="_Toc20955280"/>
      <w:bookmarkStart w:id="5432" w:name="_Toc29991477"/>
      <w:bookmarkStart w:id="5433" w:name="_Toc36555877"/>
      <w:bookmarkStart w:id="5434" w:name="_Toc44497599"/>
      <w:bookmarkStart w:id="5435" w:name="_Toc45107987"/>
      <w:bookmarkStart w:id="5436" w:name="_Toc45901607"/>
      <w:bookmarkStart w:id="5437" w:name="_Toc51850686"/>
      <w:bookmarkStart w:id="5438" w:name="_Toc56693689"/>
      <w:bookmarkStart w:id="5439" w:name="_Toc64447232"/>
      <w:bookmarkStart w:id="5440" w:name="_Toc66286726"/>
      <w:bookmarkStart w:id="5441" w:name="_Toc74151421"/>
      <w:bookmarkStart w:id="5442" w:name="_Toc88653894"/>
      <w:bookmarkStart w:id="5443" w:name="_Toc97904250"/>
      <w:bookmarkStart w:id="5444" w:name="_Toc105175291"/>
      <w:bookmarkStart w:id="5445" w:name="_Toc113826321"/>
      <w:bookmarkStart w:id="5446" w:name="_Toc162617160"/>
      <w:bookmarkEnd w:id="5430"/>
      <w:r w:rsidRPr="006B55F2">
        <w:t>9.2.2.11</w:t>
      </w:r>
      <w:r w:rsidRPr="006B55F2">
        <w:tab/>
        <w:t>Served Cell Information NR</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447" w:name="_Hlk44419558"/>
            <w:r w:rsidRPr="007862BD">
              <w:rPr>
                <w:rFonts w:cs="Arial" w:hint="eastAsia"/>
                <w:lang w:eastAsia="zh-CN"/>
              </w:rPr>
              <w:t>9.2.2.</w:t>
            </w:r>
            <w:bookmarkEnd w:id="5447"/>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448" w:name="_Hlk44460063"/>
            <w:r w:rsidRPr="007862BD">
              <w:rPr>
                <w:rFonts w:eastAsia="SimSun" w:cs="Arial" w:hint="eastAsia"/>
                <w:lang w:eastAsia="zh-CN"/>
              </w:rPr>
              <w:t>9.2.2.</w:t>
            </w:r>
            <w:bookmarkEnd w:id="5448"/>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449" w:name="_Hlk44419608"/>
            <w:r w:rsidRPr="00BB5C7A">
              <w:rPr>
                <w:rFonts w:cs="Arial" w:hint="eastAsia"/>
                <w:lang w:eastAsia="ja-JP"/>
              </w:rPr>
              <w:t>9.2.2.</w:t>
            </w:r>
            <w:bookmarkEnd w:id="5449"/>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450" w:name="_CR9_2_2_12"/>
      <w:bookmarkStart w:id="5451" w:name="_Toc20955281"/>
      <w:bookmarkStart w:id="5452" w:name="_Toc29991478"/>
      <w:bookmarkStart w:id="5453" w:name="_Toc36555878"/>
      <w:bookmarkStart w:id="5454" w:name="_Toc44497600"/>
      <w:bookmarkStart w:id="5455" w:name="_Toc45107988"/>
      <w:bookmarkStart w:id="5456" w:name="_Toc45901608"/>
      <w:bookmarkStart w:id="5457" w:name="_Toc51850687"/>
      <w:bookmarkStart w:id="5458" w:name="_Toc56693690"/>
      <w:bookmarkStart w:id="5459" w:name="_Toc64447233"/>
      <w:bookmarkStart w:id="5460" w:name="_Toc66286727"/>
      <w:bookmarkStart w:id="5461" w:name="_Toc74151422"/>
      <w:bookmarkStart w:id="5462" w:name="_Toc88653895"/>
      <w:bookmarkStart w:id="5463" w:name="_Toc97904251"/>
      <w:bookmarkStart w:id="5464" w:name="_Toc105175292"/>
      <w:bookmarkStart w:id="5465" w:name="_Toc113826322"/>
      <w:bookmarkStart w:id="5466" w:name="_Toc162617161"/>
      <w:bookmarkEnd w:id="5326"/>
      <w:bookmarkEnd w:id="5450"/>
      <w:r w:rsidRPr="00FD0425">
        <w:t>9.2.2.12</w:t>
      </w:r>
      <w:r w:rsidRPr="00FD0425">
        <w:tab/>
        <w:t>Served Cell Information E-UTRA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467" w:name="OLE_LINK170"/>
            <w:r w:rsidRPr="00FD0425">
              <w:rPr>
                <w:lang w:eastAsia="ja-JP"/>
              </w:rPr>
              <w:t xml:space="preserve">E-UTRA </w:t>
            </w:r>
            <w:bookmarkEnd w:id="5467"/>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468"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468"/>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469" w:name="OLE_LINK180"/>
            <w:r w:rsidRPr="00FD0425">
              <w:rPr>
                <w:lang w:eastAsia="ja-JP"/>
              </w:rPr>
              <w:t xml:space="preserve">E-UTRA </w:t>
            </w:r>
            <w:bookmarkEnd w:id="5469"/>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470" w:name="OLE_LINK172"/>
            <w:r w:rsidRPr="00FD0425">
              <w:rPr>
                <w:lang w:eastAsia="ja-JP"/>
              </w:rPr>
              <w:t>9.2.2</w:t>
            </w:r>
            <w:bookmarkEnd w:id="5470"/>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471"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471"/>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472" w:name="OLE_LINK165"/>
            <w:r w:rsidRPr="00FD0425">
              <w:rPr>
                <w:b/>
                <w:lang w:eastAsia="zh-CN"/>
              </w:rPr>
              <w:t xml:space="preserve">Special </w:t>
            </w:r>
            <w:r w:rsidRPr="00FD0425">
              <w:rPr>
                <w:b/>
                <w:lang w:eastAsia="ja-JP"/>
              </w:rPr>
              <w:t>Subframe</w:t>
            </w:r>
            <w:r w:rsidRPr="00FD0425">
              <w:rPr>
                <w:b/>
                <w:lang w:eastAsia="zh-CN"/>
              </w:rPr>
              <w:t xml:space="preserve"> Info</w:t>
            </w:r>
            <w:bookmarkEnd w:id="5472"/>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473" w:name="_Hlk44413498"/>
            <w:r w:rsidRPr="00AA5DA2">
              <w:rPr>
                <w:bCs/>
              </w:rPr>
              <w:t>9.2.</w:t>
            </w:r>
            <w:r>
              <w:rPr>
                <w:bCs/>
              </w:rPr>
              <w:t>2.</w:t>
            </w:r>
            <w:bookmarkEnd w:id="5473"/>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474" w:name="_Hlk44413504"/>
            <w:r>
              <w:rPr>
                <w:lang w:eastAsia="ja-JP"/>
              </w:rPr>
              <w:t>9.2.2.</w:t>
            </w:r>
            <w:bookmarkEnd w:id="5474"/>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475" w:name="OLE_LINK181"/>
            <w:r w:rsidRPr="00FD0425">
              <w:rPr>
                <w:lang w:eastAsia="zh-CN"/>
              </w:rPr>
              <w:t>9.2.</w:t>
            </w:r>
            <w:bookmarkEnd w:id="5475"/>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476" w:name="OLE_LINK183"/>
            <w:r w:rsidRPr="00FD0425">
              <w:rPr>
                <w:lang w:eastAsia="zh-CN"/>
              </w:rPr>
              <w:t>9.2.</w:t>
            </w:r>
            <w:bookmarkEnd w:id="5476"/>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477" w:name="_CR9_2_2_13"/>
      <w:bookmarkStart w:id="5478" w:name="OLE_LINK83"/>
      <w:bookmarkStart w:id="5479" w:name="_Toc20955282"/>
      <w:bookmarkStart w:id="5480" w:name="_Toc29991479"/>
      <w:bookmarkStart w:id="5481" w:name="_Toc36555879"/>
      <w:bookmarkStart w:id="5482" w:name="_Toc44497601"/>
      <w:bookmarkStart w:id="5483" w:name="_Toc45107989"/>
      <w:bookmarkStart w:id="5484" w:name="_Toc45901609"/>
      <w:bookmarkStart w:id="5485" w:name="_Toc51850688"/>
      <w:bookmarkStart w:id="5486" w:name="_Toc56693691"/>
      <w:bookmarkStart w:id="5487" w:name="_Toc64447234"/>
      <w:bookmarkStart w:id="5488" w:name="_Toc66286728"/>
      <w:bookmarkStart w:id="5489" w:name="_Toc74151423"/>
      <w:bookmarkStart w:id="5490" w:name="_Toc88653896"/>
      <w:bookmarkStart w:id="5491" w:name="_Toc97904252"/>
      <w:bookmarkStart w:id="5492" w:name="_Toc105175293"/>
      <w:bookmarkStart w:id="5493" w:name="_Toc113826323"/>
      <w:bookmarkStart w:id="5494" w:name="OLE_LINK197"/>
      <w:bookmarkStart w:id="5495" w:name="_Toc162617162"/>
      <w:bookmarkEnd w:id="5477"/>
      <w:r w:rsidRPr="00FD0425">
        <w:t>9.2.2.13</w:t>
      </w:r>
      <w:r w:rsidRPr="00FD0425">
        <w:tab/>
      </w:r>
      <w:bookmarkEnd w:id="5478"/>
      <w:r w:rsidRPr="00FD0425">
        <w:t>Neighbour Information NR</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5"/>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494"/>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496" w:name="OLE_LINK81"/>
            <w:bookmarkStart w:id="5497" w:name="OLE_LINK76"/>
            <w:r w:rsidRPr="00FD0425">
              <w:rPr>
                <w:lang w:eastAsia="ja-JP"/>
              </w:rPr>
              <w:t xml:space="preserve">Neighbour </w:t>
            </w:r>
            <w:bookmarkEnd w:id="5496"/>
            <w:r w:rsidRPr="00FD0425">
              <w:rPr>
                <w:lang w:eastAsia="ja-JP"/>
              </w:rPr>
              <w:t>Information</w:t>
            </w:r>
            <w:bookmarkEnd w:id="5497"/>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498"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499"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499"/>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498"/>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500"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500"/>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501" w:name="_CR9_2_2_14"/>
      <w:bookmarkStart w:id="5502" w:name="_Toc20955283"/>
      <w:bookmarkStart w:id="5503" w:name="_Toc29991480"/>
      <w:bookmarkStart w:id="5504" w:name="_Toc36555880"/>
      <w:bookmarkStart w:id="5505" w:name="_Toc44497602"/>
      <w:bookmarkStart w:id="5506" w:name="_Toc45107990"/>
      <w:bookmarkStart w:id="5507" w:name="_Toc45901610"/>
      <w:bookmarkStart w:id="5508" w:name="_Toc51850689"/>
      <w:bookmarkStart w:id="5509" w:name="_Toc56693692"/>
      <w:bookmarkStart w:id="5510" w:name="_Toc64447235"/>
      <w:bookmarkStart w:id="5511" w:name="_Toc66286729"/>
      <w:bookmarkStart w:id="5512" w:name="_Toc74151424"/>
      <w:bookmarkStart w:id="5513" w:name="_Toc88653897"/>
      <w:bookmarkStart w:id="5514" w:name="_Toc97904253"/>
      <w:bookmarkStart w:id="5515" w:name="_Toc105175294"/>
      <w:bookmarkStart w:id="5516" w:name="_Toc113826324"/>
      <w:bookmarkStart w:id="5517" w:name="_Toc162617163"/>
      <w:bookmarkEnd w:id="5501"/>
      <w:r w:rsidRPr="00FD0425">
        <w:t>9.2.2.14</w:t>
      </w:r>
      <w:r w:rsidRPr="00FD0425">
        <w:tab/>
        <w:t>Neighbour Information E-UTRA</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72CAFF1" w14:textId="77777777" w:rsidR="00F02090" w:rsidRPr="00FD0425" w:rsidRDefault="00F02090" w:rsidP="0073372F">
      <w:pPr>
        <w:widowControl w:val="0"/>
        <w:rPr>
          <w:lang w:eastAsia="ja-JP"/>
        </w:rPr>
      </w:pPr>
      <w:bookmarkStart w:id="5518" w:name="_Hlk515178975"/>
      <w:r w:rsidRPr="00FD0425">
        <w:rPr>
          <w:lang w:eastAsia="ja-JP"/>
        </w:rPr>
        <w:t>This IE contains cell configuration information of E-UTRA cells that a neighbour NG-RAN node may need to properly operate its own served cells.</w:t>
      </w:r>
      <w:bookmarkEnd w:id="5518"/>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519" w:name="OLE_LINK202"/>
            <w:r w:rsidRPr="00FD0425">
              <w:rPr>
                <w:i/>
                <w:lang w:eastAsia="ja-JP"/>
              </w:rPr>
              <w:t>maxnoofNeighbours</w:t>
            </w:r>
            <w:bookmarkEnd w:id="5519"/>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520"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520"/>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521" w:name="_CR9_2_2_15"/>
      <w:bookmarkStart w:id="5522" w:name="_Toc20955284"/>
      <w:bookmarkStart w:id="5523" w:name="_Toc29991481"/>
      <w:bookmarkStart w:id="5524" w:name="_Toc36555881"/>
      <w:bookmarkStart w:id="5525" w:name="_Toc44497603"/>
      <w:bookmarkStart w:id="5526" w:name="_Toc45107991"/>
      <w:bookmarkStart w:id="5527" w:name="_Toc45901611"/>
      <w:bookmarkStart w:id="5528" w:name="_Toc51850690"/>
      <w:bookmarkStart w:id="5529" w:name="_Toc56693693"/>
      <w:bookmarkStart w:id="5530" w:name="_Toc64447236"/>
      <w:bookmarkStart w:id="5531" w:name="_Toc66286730"/>
      <w:bookmarkStart w:id="5532" w:name="_Toc74151425"/>
      <w:bookmarkStart w:id="5533" w:name="_Toc88653898"/>
      <w:bookmarkStart w:id="5534" w:name="_Toc97904254"/>
      <w:bookmarkStart w:id="5535" w:name="_Toc105175295"/>
      <w:bookmarkStart w:id="5536" w:name="_Toc113826325"/>
      <w:bookmarkStart w:id="5537" w:name="_Hlk512596479"/>
      <w:bookmarkStart w:id="5538" w:name="_Toc162617164"/>
      <w:bookmarkEnd w:id="5521"/>
      <w:r w:rsidRPr="00FD0425">
        <w:t>9.2.2.15</w:t>
      </w:r>
      <w:r w:rsidRPr="00FD0425">
        <w:tab/>
      </w:r>
      <w:bookmarkStart w:id="5539" w:name="OLE_LINK303"/>
      <w:r w:rsidRPr="00FD0425">
        <w:t>Served Cells To Update</w:t>
      </w:r>
      <w:bookmarkEnd w:id="5539"/>
      <w:r w:rsidRPr="00FD0425">
        <w:t xml:space="preserve"> NR</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8"/>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540" w:name="_Hlk509328580"/>
            <w:bookmarkStart w:id="5541"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542" w:name="_Hlk509392705"/>
            <w:bookmarkEnd w:id="5540"/>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543" w:name="_Hlk509392428"/>
            <w:bookmarkStart w:id="5544"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543"/>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545" w:name="OLE_LINK360"/>
            <w:r w:rsidRPr="00FD0425">
              <w:rPr>
                <w:bCs/>
                <w:lang w:eastAsia="ja-JP"/>
              </w:rPr>
              <w:t>9.2.2.14</w:t>
            </w:r>
            <w:bookmarkEnd w:id="5545"/>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546" w:name="_Hlk509328635"/>
            <w:bookmarkEnd w:id="5542"/>
            <w:bookmarkEnd w:id="5544"/>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547" w:name="_Hlk509328740"/>
            <w:bookmarkEnd w:id="5546"/>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547"/>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548"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549" w:name="OLE_LINK366"/>
            <w:r w:rsidRPr="00FD0425">
              <w:rPr>
                <w:bCs/>
                <w:lang w:eastAsia="ja-JP"/>
              </w:rPr>
              <w:t>9.2.2.14</w:t>
            </w:r>
            <w:bookmarkEnd w:id="5549"/>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548"/>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550"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550"/>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541"/>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551" w:name="_CR9_2_2_16"/>
      <w:bookmarkStart w:id="5552" w:name="_Toc20955285"/>
      <w:bookmarkStart w:id="5553" w:name="_Toc29991482"/>
      <w:bookmarkStart w:id="5554" w:name="_Toc36555882"/>
      <w:bookmarkStart w:id="5555" w:name="_Toc44497604"/>
      <w:bookmarkStart w:id="5556" w:name="_Toc45107992"/>
      <w:bookmarkStart w:id="5557" w:name="_Toc45901612"/>
      <w:bookmarkStart w:id="5558" w:name="_Toc51850691"/>
      <w:bookmarkStart w:id="5559" w:name="_Toc56693694"/>
      <w:bookmarkStart w:id="5560" w:name="_Toc64447237"/>
      <w:bookmarkStart w:id="5561" w:name="_Toc66286731"/>
      <w:bookmarkStart w:id="5562" w:name="_Toc74151426"/>
      <w:bookmarkStart w:id="5563" w:name="_Toc88653899"/>
      <w:bookmarkStart w:id="5564" w:name="_Toc97904255"/>
      <w:bookmarkStart w:id="5565" w:name="_Toc105175296"/>
      <w:bookmarkStart w:id="5566" w:name="_Toc113826326"/>
      <w:bookmarkStart w:id="5567" w:name="_Toc162617165"/>
      <w:bookmarkEnd w:id="5551"/>
      <w:r w:rsidRPr="00FD0425">
        <w:t>9.2.2.16</w:t>
      </w:r>
      <w:r w:rsidRPr="00FD0425">
        <w:tab/>
        <w:t>Served Cells to Update E-UTRA</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568" w:name="OLE_LINK313"/>
            <w:r w:rsidRPr="00FD0425">
              <w:rPr>
                <w:lang w:eastAsia="ja-JP"/>
              </w:rPr>
              <w:t>E-UTRA</w:t>
            </w:r>
            <w:bookmarkEnd w:id="556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56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56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57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571" w:name="OLE_LINK351"/>
      <w:bookmarkEnd w:id="5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572" w:name="_CR9_2_2_17"/>
      <w:bookmarkStart w:id="5573" w:name="_Toc20955286"/>
      <w:bookmarkStart w:id="5574" w:name="_Toc29991483"/>
      <w:bookmarkStart w:id="5575" w:name="_Toc36555883"/>
      <w:bookmarkStart w:id="5576" w:name="_Toc44497605"/>
      <w:bookmarkStart w:id="5577" w:name="_Toc45107993"/>
      <w:bookmarkStart w:id="5578" w:name="_Toc45901613"/>
      <w:bookmarkStart w:id="5579" w:name="_Toc51850692"/>
      <w:bookmarkStart w:id="5580" w:name="_Toc56693695"/>
      <w:bookmarkStart w:id="5581" w:name="_Toc64447238"/>
      <w:bookmarkStart w:id="5582" w:name="_Toc66286732"/>
      <w:bookmarkStart w:id="5583" w:name="_Toc74151427"/>
      <w:bookmarkStart w:id="5584" w:name="_Toc88653900"/>
      <w:bookmarkStart w:id="5585" w:name="_Toc97904256"/>
      <w:bookmarkStart w:id="5586" w:name="_Toc105175297"/>
      <w:bookmarkStart w:id="5587" w:name="_Toc113826327"/>
      <w:bookmarkStart w:id="5588" w:name="_Toc162617166"/>
      <w:bookmarkEnd w:id="5537"/>
      <w:bookmarkEnd w:id="5571"/>
      <w:bookmarkEnd w:id="5572"/>
      <w:r w:rsidRPr="00FD0425">
        <w:t>9.2.2.17</w:t>
      </w:r>
      <w:r w:rsidRPr="00FD0425">
        <w:tab/>
      </w:r>
      <w:bookmarkStart w:id="5589" w:name="OLE_LINK356"/>
      <w:r w:rsidRPr="00FD0425">
        <w:t>Cell Assistance Information</w:t>
      </w:r>
      <w:bookmarkEnd w:id="5589"/>
      <w:r w:rsidRPr="00FD0425">
        <w:t xml:space="preserve"> NR</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807553">
        <w:trPr>
          <w:tblHeader/>
        </w:trPr>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590" w:name="OLE_LINK352"/>
            <w:r w:rsidRPr="00FD0425">
              <w:rPr>
                <w:bCs/>
                <w:lang w:eastAsia="ja-JP"/>
              </w:rPr>
              <w:t>maxnoofCellsinNG-RAN node</w:t>
            </w:r>
            <w:bookmarkEnd w:id="5590"/>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591" w:name="_CR9_2_2_18"/>
      <w:bookmarkStart w:id="5592" w:name="_Toc20955287"/>
      <w:bookmarkStart w:id="5593" w:name="_Toc29991484"/>
      <w:bookmarkStart w:id="5594" w:name="_Toc36555884"/>
      <w:bookmarkStart w:id="5595" w:name="_Toc44497606"/>
      <w:bookmarkStart w:id="5596" w:name="_Toc45107994"/>
      <w:bookmarkStart w:id="5597" w:name="_Toc45901614"/>
      <w:bookmarkStart w:id="5598" w:name="_Toc51850693"/>
      <w:bookmarkStart w:id="5599" w:name="_Toc56693696"/>
      <w:bookmarkStart w:id="5600" w:name="_Toc64447239"/>
      <w:bookmarkStart w:id="5601" w:name="_Toc66286733"/>
      <w:bookmarkStart w:id="5602" w:name="_Toc74151428"/>
      <w:bookmarkStart w:id="5603" w:name="_Toc88653901"/>
      <w:bookmarkStart w:id="5604" w:name="_Toc97904257"/>
      <w:bookmarkStart w:id="5605" w:name="_Toc105175298"/>
      <w:bookmarkStart w:id="5606" w:name="_Toc113826328"/>
      <w:bookmarkStart w:id="5607" w:name="_Toc162617167"/>
      <w:bookmarkEnd w:id="5591"/>
      <w:r w:rsidRPr="00FD0425">
        <w:rPr>
          <w:lang w:val="fr-FR"/>
        </w:rPr>
        <w:t>9.2.2.18</w:t>
      </w:r>
      <w:r w:rsidRPr="00FD0425">
        <w:rPr>
          <w:lang w:val="fr-FR"/>
        </w:rPr>
        <w:tab/>
        <w:t>SUL Information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608" w:name="_Hlk44448401"/>
            <w:r>
              <w:rPr>
                <w:rFonts w:hint="eastAsia"/>
              </w:rPr>
              <w:t>9.2.2.</w:t>
            </w:r>
            <w:bookmarkEnd w:id="5608"/>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609" w:name="_CR9_2_2_19"/>
      <w:bookmarkStart w:id="5610" w:name="_Toc20955288"/>
      <w:bookmarkStart w:id="5611" w:name="_Toc29991485"/>
      <w:bookmarkStart w:id="5612" w:name="_Toc36555885"/>
      <w:bookmarkStart w:id="5613" w:name="_Toc44497607"/>
      <w:bookmarkStart w:id="5614" w:name="_Toc45107995"/>
      <w:bookmarkStart w:id="5615" w:name="_Toc45901615"/>
      <w:bookmarkStart w:id="5616" w:name="_Toc51850694"/>
      <w:bookmarkStart w:id="5617" w:name="_Toc56693697"/>
      <w:bookmarkStart w:id="5618" w:name="_Toc64447240"/>
      <w:bookmarkStart w:id="5619" w:name="_Toc66286734"/>
      <w:bookmarkStart w:id="5620" w:name="_Toc74151429"/>
      <w:bookmarkStart w:id="5621" w:name="_Toc88653902"/>
      <w:bookmarkStart w:id="5622" w:name="_Toc97904258"/>
      <w:bookmarkStart w:id="5623" w:name="_Toc105175299"/>
      <w:bookmarkStart w:id="5624" w:name="_Toc113826329"/>
      <w:bookmarkStart w:id="5625" w:name="_Toc162617168"/>
      <w:bookmarkEnd w:id="5609"/>
      <w:r w:rsidRPr="006B55F2">
        <w:t>9.2.2.19</w:t>
      </w:r>
      <w:r w:rsidRPr="006B55F2">
        <w:tab/>
        <w:t>NR Frequency Info</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626" w:name="OLE_LINK47"/>
            <w:r w:rsidRPr="00FD0425">
              <w:rPr>
                <w:i/>
              </w:rPr>
              <w:t>1</w:t>
            </w:r>
            <w:bookmarkEnd w:id="5626"/>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627" w:name="OLE_LINK90"/>
            <w:r w:rsidRPr="00FD0425">
              <w:rPr>
                <w:rFonts w:cs="Arial"/>
                <w:bCs/>
                <w:lang w:eastAsia="ja-JP"/>
              </w:rPr>
              <w:t>&gt;</w:t>
            </w:r>
            <w:bookmarkEnd w:id="5627"/>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628" w:name="OLE_LINK115"/>
            <w:r w:rsidRPr="00FD0425">
              <w:t>INTEGER (1.. 1024, ...)</w:t>
            </w:r>
            <w:bookmarkEnd w:id="5628"/>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629"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630" w:name="OLE_LINK153"/>
            <w:bookmarkStart w:id="5631" w:name="_Hlk508118788"/>
            <w:r w:rsidRPr="00FD0425">
              <w:rPr>
                <w:rFonts w:cs="Arial"/>
                <w:bCs/>
                <w:lang w:eastAsia="ja-JP"/>
              </w:rPr>
              <w:t>maxnoofNRCellBands</w:t>
            </w:r>
            <w:bookmarkEnd w:id="5630"/>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629"/>
      <w:bookmarkEnd w:id="5631"/>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632" w:name="_CR9_2_2_20"/>
      <w:bookmarkStart w:id="5633" w:name="_Toc20955289"/>
      <w:bookmarkStart w:id="5634" w:name="_Toc29991486"/>
      <w:bookmarkStart w:id="5635" w:name="_Toc36555886"/>
      <w:bookmarkStart w:id="5636" w:name="_Toc44497608"/>
      <w:bookmarkStart w:id="5637" w:name="_Toc45107996"/>
      <w:bookmarkStart w:id="5638" w:name="_Toc45901616"/>
      <w:bookmarkStart w:id="5639" w:name="_Toc51850695"/>
      <w:bookmarkStart w:id="5640" w:name="_Toc56693698"/>
      <w:bookmarkStart w:id="5641" w:name="_Toc64447241"/>
      <w:bookmarkStart w:id="5642" w:name="_Toc66286735"/>
      <w:bookmarkStart w:id="5643" w:name="_Toc74151430"/>
      <w:bookmarkStart w:id="5644" w:name="_Toc88653903"/>
      <w:bookmarkStart w:id="5645" w:name="_Toc97904259"/>
      <w:bookmarkStart w:id="5646" w:name="_Toc105175300"/>
      <w:bookmarkStart w:id="5647" w:name="_Toc113826330"/>
      <w:bookmarkStart w:id="5648" w:name="_Toc162617169"/>
      <w:bookmarkEnd w:id="5632"/>
      <w:r w:rsidRPr="00FD0425">
        <w:rPr>
          <w:lang w:val="fr-FR"/>
        </w:rPr>
        <w:t>9.2.2.20</w:t>
      </w:r>
      <w:r w:rsidRPr="00FD0425">
        <w:rPr>
          <w:lang w:val="fr-FR"/>
        </w:rPr>
        <w:tab/>
        <w:t>NR Transmission Bandwidth</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649" w:name="_CR9_2_2_21"/>
      <w:bookmarkStart w:id="5650" w:name="_Toc20955290"/>
      <w:bookmarkStart w:id="5651" w:name="_Toc29991487"/>
      <w:bookmarkStart w:id="5652" w:name="_Toc36555887"/>
      <w:bookmarkStart w:id="5653" w:name="_Toc44497609"/>
      <w:bookmarkStart w:id="5654" w:name="_Toc45107997"/>
      <w:bookmarkStart w:id="5655" w:name="_Toc45901617"/>
      <w:bookmarkStart w:id="5656" w:name="_Toc51850696"/>
      <w:bookmarkStart w:id="5657" w:name="_Toc56693699"/>
      <w:bookmarkStart w:id="5658" w:name="_Toc64447242"/>
      <w:bookmarkStart w:id="5659" w:name="_Toc66286736"/>
      <w:bookmarkStart w:id="5660" w:name="_Toc74151431"/>
      <w:bookmarkStart w:id="5661" w:name="_Toc88653904"/>
      <w:bookmarkStart w:id="5662" w:name="_Toc97904260"/>
      <w:bookmarkStart w:id="5663" w:name="_Toc105175301"/>
      <w:bookmarkStart w:id="5664" w:name="_Toc113826331"/>
      <w:bookmarkStart w:id="5665" w:name="_Toc162617170"/>
      <w:bookmarkEnd w:id="5649"/>
      <w:r w:rsidRPr="00FD0425">
        <w:t>9.2.2.21</w:t>
      </w:r>
      <w:r w:rsidRPr="00FD0425">
        <w:tab/>
        <w:t>E-UTRA ARFCN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666" w:name="_CR9_2_2_22"/>
      <w:bookmarkStart w:id="5667" w:name="_Toc20955291"/>
      <w:bookmarkStart w:id="5668" w:name="_Toc29991488"/>
      <w:bookmarkStart w:id="5669" w:name="_Toc36555888"/>
      <w:bookmarkStart w:id="5670" w:name="_Toc44497610"/>
      <w:bookmarkStart w:id="5671" w:name="_Toc45107998"/>
      <w:bookmarkStart w:id="5672" w:name="_Toc45901618"/>
      <w:bookmarkStart w:id="5673" w:name="_Toc51850697"/>
      <w:bookmarkStart w:id="5674" w:name="_Toc56693700"/>
      <w:bookmarkStart w:id="5675" w:name="_Toc64447243"/>
      <w:bookmarkStart w:id="5676" w:name="_Toc66286737"/>
      <w:bookmarkStart w:id="5677" w:name="_Toc74151432"/>
      <w:bookmarkStart w:id="5678" w:name="_Toc88653905"/>
      <w:bookmarkStart w:id="5679" w:name="_Toc97904261"/>
      <w:bookmarkStart w:id="5680" w:name="_Toc105175302"/>
      <w:bookmarkStart w:id="5681" w:name="_Toc113826332"/>
      <w:bookmarkStart w:id="5682" w:name="_Toc162617171"/>
      <w:bookmarkEnd w:id="5666"/>
      <w:r w:rsidRPr="00FD0425">
        <w:t>9.2.2.22</w:t>
      </w:r>
      <w:r w:rsidRPr="00FD0425">
        <w:tab/>
        <w:t>E-UTRA Transmission Bandwidth</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683" w:name="_CR9_2_2_23"/>
      <w:bookmarkStart w:id="5684" w:name="_Toc20955292"/>
      <w:bookmarkStart w:id="5685" w:name="_Toc29991489"/>
      <w:bookmarkStart w:id="5686" w:name="_Toc36555889"/>
      <w:bookmarkStart w:id="5687" w:name="_Toc44497611"/>
      <w:bookmarkStart w:id="5688" w:name="_Toc45107999"/>
      <w:bookmarkStart w:id="5689" w:name="_Toc45901619"/>
      <w:bookmarkStart w:id="5690" w:name="_Toc51850698"/>
      <w:bookmarkStart w:id="5691" w:name="_Toc56693701"/>
      <w:bookmarkStart w:id="5692" w:name="_Toc64447244"/>
      <w:bookmarkStart w:id="5693" w:name="_Toc66286738"/>
      <w:bookmarkStart w:id="5694" w:name="_Toc74151433"/>
      <w:bookmarkStart w:id="5695" w:name="_Toc88653906"/>
      <w:bookmarkStart w:id="5696" w:name="_Toc97904262"/>
      <w:bookmarkStart w:id="5697" w:name="_Toc105175303"/>
      <w:bookmarkStart w:id="5698" w:name="_Toc113826333"/>
      <w:bookmarkStart w:id="5699" w:name="_Toc162617172"/>
      <w:bookmarkEnd w:id="5683"/>
      <w:r w:rsidRPr="00FD0425">
        <w:t>9.2.2.23</w:t>
      </w:r>
      <w:r w:rsidRPr="00FD0425">
        <w:tab/>
        <w:t>Number of Antenna Ports E-UTRA</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700" w:name="_CR9_2_2_24"/>
      <w:bookmarkStart w:id="5701" w:name="_Toc20955293"/>
      <w:bookmarkStart w:id="5702" w:name="_Toc29991490"/>
      <w:bookmarkStart w:id="5703" w:name="_Toc36555890"/>
      <w:bookmarkStart w:id="5704" w:name="_Toc44497612"/>
      <w:bookmarkStart w:id="5705" w:name="_Toc45108000"/>
      <w:bookmarkStart w:id="5706" w:name="_Toc45901620"/>
      <w:bookmarkStart w:id="5707" w:name="_Toc51850699"/>
      <w:bookmarkStart w:id="5708" w:name="_Toc56693702"/>
      <w:bookmarkStart w:id="5709" w:name="_Toc64447245"/>
      <w:bookmarkStart w:id="5710" w:name="_Toc66286739"/>
      <w:bookmarkStart w:id="5711" w:name="_Toc74151434"/>
      <w:bookmarkStart w:id="5712" w:name="_Toc88653907"/>
      <w:bookmarkStart w:id="5713" w:name="_Toc97904263"/>
      <w:bookmarkStart w:id="5714" w:name="_Toc105175304"/>
      <w:bookmarkStart w:id="5715" w:name="_Toc113826334"/>
      <w:bookmarkStart w:id="5716" w:name="_Toc162617173"/>
      <w:bookmarkEnd w:id="5700"/>
      <w:r w:rsidRPr="00FD0425">
        <w:rPr>
          <w:rFonts w:eastAsia="Batang"/>
        </w:rPr>
        <w:t>9.2.2.24</w:t>
      </w:r>
      <w:r w:rsidRPr="00FD0425">
        <w:rPr>
          <w:rFonts w:eastAsia="Batang"/>
        </w:rPr>
        <w:tab/>
      </w:r>
      <w:bookmarkStart w:id="5717" w:name="_Hlk515381887"/>
      <w:r w:rsidRPr="00FD0425">
        <w:rPr>
          <w:rFonts w:eastAsia="Batang"/>
        </w:rPr>
        <w:t>E-UTRA Multiband Info List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718" w:name="_CR9_2_2_25"/>
      <w:bookmarkStart w:id="5719" w:name="_Toc20955294"/>
      <w:bookmarkStart w:id="5720" w:name="_Toc29991491"/>
      <w:bookmarkStart w:id="5721" w:name="_Toc36555891"/>
      <w:bookmarkStart w:id="5722" w:name="_Toc44497613"/>
      <w:bookmarkStart w:id="5723" w:name="_Toc45108001"/>
      <w:bookmarkStart w:id="5724" w:name="_Toc45901621"/>
      <w:bookmarkStart w:id="5725" w:name="_Toc51850700"/>
      <w:bookmarkStart w:id="5726" w:name="_Toc56693703"/>
      <w:bookmarkStart w:id="5727" w:name="_Toc64447246"/>
      <w:bookmarkStart w:id="5728" w:name="_Toc66286740"/>
      <w:bookmarkStart w:id="5729" w:name="_Toc74151435"/>
      <w:bookmarkStart w:id="5730" w:name="_Toc88653908"/>
      <w:bookmarkStart w:id="5731" w:name="_Toc97904264"/>
      <w:bookmarkStart w:id="5732" w:name="_Toc105175305"/>
      <w:bookmarkStart w:id="5733" w:name="_Toc113826335"/>
      <w:bookmarkStart w:id="5734" w:name="_Toc162617174"/>
      <w:bookmarkEnd w:id="5718"/>
      <w:r w:rsidRPr="00FD0425">
        <w:t>9.2.2.25</w:t>
      </w:r>
      <w:r w:rsidRPr="00FD0425">
        <w:tab/>
        <w:t>E-UTRA PRACH Configuration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735" w:name="_CR9_2_2_26"/>
      <w:bookmarkStart w:id="5736" w:name="_Toc20955295"/>
      <w:bookmarkStart w:id="5737" w:name="_Toc29991492"/>
      <w:bookmarkStart w:id="5738" w:name="_Toc36555892"/>
      <w:bookmarkStart w:id="5739" w:name="_Toc44497614"/>
      <w:bookmarkStart w:id="5740" w:name="_Toc45108002"/>
      <w:bookmarkStart w:id="5741" w:name="_Toc45901622"/>
      <w:bookmarkStart w:id="5742" w:name="_Toc51850701"/>
      <w:bookmarkStart w:id="5743" w:name="_Toc56693704"/>
      <w:bookmarkStart w:id="5744" w:name="_Toc64447247"/>
      <w:bookmarkStart w:id="5745" w:name="_Toc66286741"/>
      <w:bookmarkStart w:id="5746" w:name="_Toc74151436"/>
      <w:bookmarkStart w:id="5747" w:name="_Toc88653909"/>
      <w:bookmarkStart w:id="5748" w:name="_Toc97904265"/>
      <w:bookmarkStart w:id="5749" w:name="_Toc105175306"/>
      <w:bookmarkStart w:id="5750" w:name="_Toc113826336"/>
      <w:bookmarkStart w:id="5751" w:name="_Toc162617175"/>
      <w:bookmarkEnd w:id="5735"/>
      <w:r w:rsidRPr="00FD0425">
        <w:t>9.2.2.26</w:t>
      </w:r>
      <w:r w:rsidRPr="00FD0425">
        <w:tab/>
        <w:t xml:space="preserve">MBSFN </w:t>
      </w:r>
      <w:r w:rsidRPr="00FD0425">
        <w:rPr>
          <w:rFonts w:eastAsia="Batang"/>
        </w:rPr>
        <w:t>Subframe Allocation E-UTRA</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752" w:name="_CR9_2_2_27"/>
      <w:bookmarkStart w:id="5753" w:name="_Toc20955296"/>
      <w:bookmarkStart w:id="5754" w:name="_Toc29991493"/>
      <w:bookmarkStart w:id="5755" w:name="_Toc36555893"/>
      <w:bookmarkStart w:id="5756" w:name="_Toc44497615"/>
      <w:bookmarkStart w:id="5757" w:name="_Toc45108003"/>
      <w:bookmarkStart w:id="5758" w:name="_Toc45901623"/>
      <w:bookmarkStart w:id="5759" w:name="_Toc51850702"/>
      <w:bookmarkStart w:id="5760" w:name="_Toc56693705"/>
      <w:bookmarkStart w:id="5761" w:name="_Toc64447248"/>
      <w:bookmarkStart w:id="5762" w:name="_Toc66286742"/>
      <w:bookmarkStart w:id="5763" w:name="_Toc74151437"/>
      <w:bookmarkStart w:id="5764" w:name="_Toc88653910"/>
      <w:bookmarkStart w:id="5765" w:name="_Toc97904266"/>
      <w:bookmarkStart w:id="5766" w:name="_Toc105175307"/>
      <w:bookmarkStart w:id="5767" w:name="_Toc113826337"/>
      <w:bookmarkStart w:id="5768" w:name="_Toc162617176"/>
      <w:bookmarkEnd w:id="5752"/>
      <w:r w:rsidRPr="00FD0425">
        <w:rPr>
          <w:lang w:val="fr-FR"/>
        </w:rPr>
        <w:t>9.2.2.27</w:t>
      </w:r>
      <w:r w:rsidRPr="00FD0425">
        <w:rPr>
          <w:lang w:val="fr-FR"/>
        </w:rPr>
        <w:tab/>
        <w:t>Global NG-RAN Cell Identity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807553">
        <w:trPr>
          <w:tblHeader/>
        </w:trPr>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769" w:name="_CR9_2_2_28"/>
      <w:bookmarkStart w:id="5770" w:name="_Toc20955297"/>
      <w:bookmarkStart w:id="5771" w:name="_Toc29991494"/>
      <w:bookmarkStart w:id="5772" w:name="_Toc36555894"/>
      <w:bookmarkStart w:id="5773" w:name="_Toc44497616"/>
      <w:bookmarkStart w:id="5774" w:name="_Toc45108004"/>
      <w:bookmarkStart w:id="5775" w:name="_Toc45901624"/>
      <w:bookmarkStart w:id="5776" w:name="_Toc51850703"/>
      <w:bookmarkStart w:id="5777" w:name="_Toc56693706"/>
      <w:bookmarkStart w:id="5778" w:name="_Toc64447249"/>
      <w:bookmarkStart w:id="5779" w:name="_Toc66286743"/>
      <w:bookmarkStart w:id="5780" w:name="_Toc74151438"/>
      <w:bookmarkStart w:id="5781" w:name="_Toc88653911"/>
      <w:bookmarkStart w:id="5782" w:name="_Toc97904267"/>
      <w:bookmarkStart w:id="5783" w:name="_Toc105175308"/>
      <w:bookmarkStart w:id="5784" w:name="_Toc113826338"/>
      <w:bookmarkStart w:id="5785" w:name="_Toc162617177"/>
      <w:bookmarkEnd w:id="5769"/>
      <w:r w:rsidRPr="00FD0425">
        <w:rPr>
          <w:lang w:val="fr-FR"/>
        </w:rPr>
        <w:t>9.2.2.28</w:t>
      </w:r>
      <w:r w:rsidRPr="00FD0425">
        <w:rPr>
          <w:lang w:val="fr-FR"/>
        </w:rPr>
        <w:tab/>
        <w:t>Connectivity Support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786" w:name="_CR9_2_2_29"/>
      <w:bookmarkStart w:id="5787" w:name="_Toc20955298"/>
      <w:bookmarkStart w:id="5788" w:name="_Toc29991495"/>
      <w:bookmarkStart w:id="5789" w:name="_Toc36555895"/>
      <w:bookmarkStart w:id="5790" w:name="_Toc44497617"/>
      <w:bookmarkStart w:id="5791" w:name="_Toc45108005"/>
      <w:bookmarkStart w:id="5792" w:name="_Toc45901625"/>
      <w:bookmarkStart w:id="5793" w:name="_Toc51850704"/>
      <w:bookmarkStart w:id="5794" w:name="_Toc56693707"/>
      <w:bookmarkStart w:id="5795" w:name="_Toc64447250"/>
      <w:bookmarkStart w:id="5796" w:name="_Toc66286744"/>
      <w:bookmarkStart w:id="5797" w:name="_Toc74151439"/>
      <w:bookmarkStart w:id="5798" w:name="_Toc88653912"/>
      <w:bookmarkStart w:id="5799" w:name="_Toc97904268"/>
      <w:bookmarkStart w:id="5800" w:name="_Toc105175309"/>
      <w:bookmarkStart w:id="5801" w:name="_Toc113826339"/>
      <w:bookmarkStart w:id="5802" w:name="_Toc162617178"/>
      <w:bookmarkEnd w:id="5786"/>
      <w:r w:rsidRPr="00FD0425">
        <w:t>9.2.2.29</w:t>
      </w:r>
      <w:r w:rsidRPr="00FD0425">
        <w:tab/>
        <w:t>Protected E-UTRA Resource Indication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296701">
              <w:rPr>
                <w:position w:val="-5"/>
              </w:rPr>
              <w:pict w14:anchorId="73FB6E50">
                <v:shape id="_x0000_i1079" type="#_x0000_t75" style="width:15.05pt;height:15.05pt" equationxml="&lt;">
                  <v:imagedata r:id="rId124" o:title="" chromakey="white"/>
                </v:shape>
              </w:pict>
            </w:r>
            <w:r w:rsidRPr="00FD0425">
              <w:instrText xml:space="preserve"> </w:instrText>
            </w:r>
            <w:r w:rsidRPr="00FD0425">
              <w:fldChar w:fldCharType="separate"/>
            </w:r>
            <w:r w:rsidR="00296701">
              <w:rPr>
                <w:position w:val="-5"/>
              </w:rPr>
              <w:pict w14:anchorId="0FC3F3A5">
                <v:shape id="_x0000_i1080" type="#_x0000_t75" style="width:15.05pt;height:15.05pt" equationxml="&lt;">
                  <v:imagedata r:id="rId124"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296701">
              <w:rPr>
                <w:position w:val="-5"/>
              </w:rPr>
              <w:pict w14:anchorId="6B66A8BA">
                <v:shape id="_x0000_i1081" type="#_x0000_t75" style="width:15.05pt;height:15.05pt" equationxml="&lt;">
                  <v:imagedata r:id="rId124" o:title="" chromakey="white"/>
                </v:shape>
              </w:pict>
            </w:r>
            <w:r w:rsidRPr="00FD0425">
              <w:instrText xml:space="preserve"> </w:instrText>
            </w:r>
            <w:r w:rsidRPr="00FD0425">
              <w:fldChar w:fldCharType="separate"/>
            </w:r>
            <w:r w:rsidR="00296701">
              <w:rPr>
                <w:position w:val="-5"/>
              </w:rPr>
              <w:pict w14:anchorId="5C63D2B7">
                <v:shape id="_x0000_i1082" type="#_x0000_t75" style="width:15.05pt;height:15.05pt" equationxml="&lt;">
                  <v:imagedata r:id="rId124"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803" w:name="_CR9_2_2_30"/>
      <w:bookmarkStart w:id="5804" w:name="_Toc20955299"/>
      <w:bookmarkStart w:id="5805" w:name="_Toc29991496"/>
      <w:bookmarkStart w:id="5806" w:name="_Toc36555896"/>
      <w:bookmarkStart w:id="5807" w:name="_Toc44497618"/>
      <w:bookmarkStart w:id="5808" w:name="_Toc45108006"/>
      <w:bookmarkStart w:id="5809" w:name="_Toc45901626"/>
      <w:bookmarkStart w:id="5810" w:name="_Toc51850705"/>
      <w:bookmarkStart w:id="5811" w:name="_Toc56693708"/>
      <w:bookmarkStart w:id="5812" w:name="_Toc64447251"/>
      <w:bookmarkStart w:id="5813" w:name="_Toc66286745"/>
      <w:bookmarkStart w:id="5814" w:name="_Toc74151440"/>
      <w:bookmarkStart w:id="5815" w:name="_Toc88653913"/>
      <w:bookmarkStart w:id="5816" w:name="_Toc97904269"/>
      <w:bookmarkStart w:id="5817" w:name="_Toc105175310"/>
      <w:bookmarkStart w:id="5818" w:name="_Toc113826340"/>
      <w:bookmarkStart w:id="5819" w:name="_Toc162617179"/>
      <w:bookmarkEnd w:id="5803"/>
      <w:r w:rsidRPr="00FD0425">
        <w:t>9.2.2.30</w:t>
      </w:r>
      <w:r w:rsidRPr="00FD0425">
        <w:tab/>
        <w:t>Data Traffic Resource Indication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820" w:name="_CR9_2_2_31"/>
      <w:bookmarkStart w:id="5821" w:name="_Toc20955300"/>
      <w:bookmarkStart w:id="5822" w:name="_Toc29991497"/>
      <w:bookmarkStart w:id="5823" w:name="_Toc36555897"/>
      <w:bookmarkStart w:id="5824" w:name="_Toc44497619"/>
      <w:bookmarkStart w:id="5825" w:name="_Toc45108007"/>
      <w:bookmarkStart w:id="5826" w:name="_Toc45901627"/>
      <w:bookmarkStart w:id="5827" w:name="_Toc51850706"/>
      <w:bookmarkStart w:id="5828" w:name="_Toc56693709"/>
      <w:bookmarkStart w:id="5829" w:name="_Toc64447252"/>
      <w:bookmarkStart w:id="5830" w:name="_Toc66286746"/>
      <w:bookmarkStart w:id="5831" w:name="_Toc74151441"/>
      <w:bookmarkStart w:id="5832" w:name="_Toc88653914"/>
      <w:bookmarkStart w:id="5833" w:name="_Toc97904270"/>
      <w:bookmarkStart w:id="5834" w:name="_Toc105175311"/>
      <w:bookmarkStart w:id="5835" w:name="_Toc113826341"/>
      <w:bookmarkStart w:id="5836" w:name="_Toc162617180"/>
      <w:bookmarkEnd w:id="5820"/>
      <w:r w:rsidRPr="00FD0425">
        <w:t>9.2.2.31</w:t>
      </w:r>
      <w:r w:rsidRPr="00FD0425">
        <w:tab/>
        <w:t>Data Traffic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837" w:name="_CR9_2_2_32"/>
      <w:bookmarkStart w:id="5838" w:name="_Toc20955301"/>
      <w:bookmarkStart w:id="5839" w:name="_Toc29991498"/>
      <w:bookmarkStart w:id="5840" w:name="_Toc36555898"/>
      <w:bookmarkStart w:id="5841" w:name="_Toc44497620"/>
      <w:bookmarkStart w:id="5842" w:name="_Toc45108008"/>
      <w:bookmarkStart w:id="5843" w:name="_Toc45901628"/>
      <w:bookmarkStart w:id="5844" w:name="_Toc51850707"/>
      <w:bookmarkStart w:id="5845" w:name="_Toc56693710"/>
      <w:bookmarkStart w:id="5846" w:name="_Toc64447253"/>
      <w:bookmarkStart w:id="5847" w:name="_Toc66286747"/>
      <w:bookmarkStart w:id="5848" w:name="_Toc74151442"/>
      <w:bookmarkStart w:id="5849" w:name="_Toc88653915"/>
      <w:bookmarkStart w:id="5850" w:name="_Toc97904271"/>
      <w:bookmarkStart w:id="5851" w:name="_Toc105175312"/>
      <w:bookmarkStart w:id="5852" w:name="_Toc113826342"/>
      <w:bookmarkStart w:id="5853" w:name="_Toc162617181"/>
      <w:bookmarkEnd w:id="5837"/>
      <w:r w:rsidRPr="00FD0425">
        <w:t>9.2.2.32</w:t>
      </w:r>
      <w:r w:rsidRPr="00FD0425">
        <w:tab/>
        <w:t>Reserved Subframe Pattern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1D68BAAE" w14:textId="1123F45E" w:rsidR="00F02090" w:rsidRPr="00FD0425" w:rsidRDefault="00F02090" w:rsidP="00BD1D4F">
            <w:pPr>
              <w:pStyle w:val="TAL"/>
              <w:rPr>
                <w:lang w:eastAsia="zh-CN"/>
              </w:rPr>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854" w:name="_CR9_2_2_33"/>
      <w:bookmarkStart w:id="5855" w:name="_Toc20955302"/>
      <w:bookmarkStart w:id="5856" w:name="_Toc29991499"/>
      <w:bookmarkStart w:id="5857" w:name="_Toc36555899"/>
      <w:bookmarkStart w:id="5858" w:name="_Toc44497621"/>
      <w:bookmarkStart w:id="5859" w:name="_Toc45108009"/>
      <w:bookmarkStart w:id="5860" w:name="_Toc45901629"/>
      <w:bookmarkStart w:id="5861" w:name="_Toc51850708"/>
      <w:bookmarkStart w:id="5862" w:name="_Toc56693711"/>
      <w:bookmarkStart w:id="5863" w:name="_Toc64447254"/>
      <w:bookmarkStart w:id="5864" w:name="_Toc66286748"/>
      <w:bookmarkStart w:id="5865" w:name="_Toc74151443"/>
      <w:bookmarkStart w:id="5866" w:name="_Toc88653916"/>
      <w:bookmarkStart w:id="5867" w:name="_Toc97904272"/>
      <w:bookmarkStart w:id="5868" w:name="_Toc105175313"/>
      <w:bookmarkStart w:id="5869" w:name="_Toc113826343"/>
      <w:bookmarkStart w:id="5870" w:name="_Toc162617182"/>
      <w:bookmarkEnd w:id="5854"/>
      <w:r w:rsidRPr="00FD0425">
        <w:t>9.2.2.33</w:t>
      </w:r>
      <w:r w:rsidRPr="00FD0425">
        <w:tab/>
        <w:t xml:space="preserve"> MR-DC Resource Coordination Information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2688E61" w14:textId="2B6283CE" w:rsidR="00FE17E1" w:rsidRPr="00FD0425" w:rsidRDefault="00FE17E1" w:rsidP="0073372F">
      <w:pPr>
        <w:widowControl w:val="0"/>
      </w:pPr>
      <w:r w:rsidRPr="00FD0425">
        <w:t xml:space="preserve">The </w:t>
      </w:r>
      <w:r w:rsidRPr="00FD0425">
        <w:rPr>
          <w:i/>
        </w:rPr>
        <w:t xml:space="preserve">MR-DC Resource Coordination Information </w:t>
      </w:r>
      <w:r w:rsidRPr="00FD0425">
        <w:t>IE is used to coordinate resource utilisation between the M-NG-RAN node and the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871" w:name="_CR9_2_2_34"/>
      <w:bookmarkStart w:id="5872" w:name="_Toc20955303"/>
      <w:bookmarkStart w:id="5873" w:name="_Toc29991500"/>
      <w:bookmarkStart w:id="5874" w:name="_Toc36555900"/>
      <w:bookmarkStart w:id="5875" w:name="_Toc44497622"/>
      <w:bookmarkStart w:id="5876" w:name="_Toc45108010"/>
      <w:bookmarkStart w:id="5877" w:name="_Toc45901630"/>
      <w:bookmarkStart w:id="5878" w:name="_Toc51850709"/>
      <w:bookmarkStart w:id="5879" w:name="_Toc56693712"/>
      <w:bookmarkStart w:id="5880" w:name="_Toc64447255"/>
      <w:bookmarkStart w:id="5881" w:name="_Toc66286749"/>
      <w:bookmarkStart w:id="5882" w:name="_Toc74151444"/>
      <w:bookmarkStart w:id="5883" w:name="_Toc88653917"/>
      <w:bookmarkStart w:id="5884" w:name="_Toc97904273"/>
      <w:bookmarkStart w:id="5885" w:name="_Toc105175314"/>
      <w:bookmarkStart w:id="5886" w:name="_Toc113826344"/>
      <w:bookmarkStart w:id="5887" w:name="_Hlk500201339"/>
      <w:bookmarkStart w:id="5888" w:name="_Toc162617183"/>
      <w:bookmarkEnd w:id="5871"/>
      <w:r w:rsidRPr="00FD0425">
        <w:t>9.2.2.34</w:t>
      </w:r>
      <w:r w:rsidRPr="00FD0425">
        <w:tab/>
        <w:t>E-UTRA Resource Coordination Information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8"/>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887"/>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BD1D4F">
            <w:pPr>
              <w:pStyle w:val="TAL"/>
              <w:rPr>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BD1D4F">
            <w:pPr>
              <w:pStyle w:val="TAL"/>
              <w:rPr>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83" type="#_x0000_t75" style="width:20.95pt;height:20.95pt" o:ole="">
                  <v:imagedata r:id="rId127" o:title=""/>
                </v:shape>
                <o:OLEObject Type="Embed" ProgID="Equation.3" ShapeID="_x0000_i1083" DrawAspect="Content" ObjectID="_1773229850" r:id="rId128"/>
              </w:object>
            </w:r>
            <w:r w:rsidRPr="00FD0425">
              <w:t xml:space="preserve">. </w:t>
            </w:r>
            <w:r w:rsidRPr="00FD0425">
              <w:rPr>
                <w:position w:val="-10"/>
                <w:lang w:eastAsia="ja-JP"/>
              </w:rPr>
              <w:object w:dxaOrig="480" w:dyaOrig="360" w14:anchorId="0D61C57A">
                <v:shape id="_x0000_i1084" type="#_x0000_t75" style="width:20.95pt;height:20.95pt" o:ole="">
                  <v:imagedata r:id="rId129" o:title=""/>
                </v:shape>
                <o:OLEObject Type="Embed" ProgID="Equation.3" ShapeID="_x0000_i1084" DrawAspect="Content" ObjectID="_1773229851" r:id="rId130"/>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BD1D4F">
            <w:pPr>
              <w:pStyle w:val="TAL"/>
              <w:rPr>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BD1D4F">
            <w:pPr>
              <w:pStyle w:val="TAL"/>
              <w:rPr>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BD1D4F">
            <w:pPr>
              <w:pStyle w:val="TAL"/>
              <w:rPr>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889" w:name="_CR9_2_2_35"/>
      <w:bookmarkStart w:id="5890" w:name="_Toc20955304"/>
      <w:bookmarkStart w:id="5891" w:name="_Toc29991501"/>
      <w:bookmarkStart w:id="5892" w:name="_Toc36555901"/>
      <w:bookmarkStart w:id="5893" w:name="_Toc44497623"/>
      <w:bookmarkStart w:id="5894" w:name="_Toc45108011"/>
      <w:bookmarkStart w:id="5895" w:name="_Toc45901631"/>
      <w:bookmarkStart w:id="5896" w:name="_Toc51850710"/>
      <w:bookmarkStart w:id="5897" w:name="_Toc56693713"/>
      <w:bookmarkStart w:id="5898" w:name="_Toc64447256"/>
      <w:bookmarkStart w:id="5899" w:name="_Toc66286750"/>
      <w:bookmarkStart w:id="5900" w:name="_Toc74151445"/>
      <w:bookmarkStart w:id="5901" w:name="_Toc88653918"/>
      <w:bookmarkStart w:id="5902" w:name="_Toc97904274"/>
      <w:bookmarkStart w:id="5903" w:name="_Toc105175315"/>
      <w:bookmarkStart w:id="5904" w:name="_Toc113826345"/>
      <w:bookmarkStart w:id="5905" w:name="_Hlk500202721"/>
      <w:bookmarkStart w:id="5906" w:name="_Toc162617184"/>
      <w:bookmarkEnd w:id="5889"/>
      <w:r w:rsidRPr="00FD0425">
        <w:t>9.2.2.35</w:t>
      </w:r>
      <w:r w:rsidRPr="00FD0425">
        <w:tab/>
        <w:t>NR Resource Coordination Information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6"/>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905"/>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85" type="#_x0000_t75" style="width:20.95pt;height:20.95pt" o:ole="">
                  <v:imagedata r:id="rId132" o:title=""/>
                </v:shape>
                <o:OLEObject Type="Embed" ProgID="Equation.3" ShapeID="_x0000_i1085" DrawAspect="Content" ObjectID="_1773229852" r:id="rId133"/>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86" type="#_x0000_t75" style="width:20.95pt;height:20.95pt" o:ole="">
                  <v:imagedata r:id="rId132" o:title=""/>
                </v:shape>
                <o:OLEObject Type="Embed" ProgID="Equation.3" ShapeID="_x0000_i1086" DrawAspect="Content" ObjectID="_1773229853" r:id="rId134"/>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907" w:name="_CR9_2_2_36"/>
      <w:bookmarkStart w:id="5908" w:name="_Toc20955305"/>
      <w:bookmarkStart w:id="5909" w:name="_Toc29991502"/>
      <w:bookmarkStart w:id="5910" w:name="_Toc36555902"/>
      <w:bookmarkStart w:id="5911" w:name="_Toc44497624"/>
      <w:bookmarkStart w:id="5912" w:name="_Toc45108012"/>
      <w:bookmarkStart w:id="5913" w:name="_Toc45901632"/>
      <w:bookmarkStart w:id="5914" w:name="_Toc51850711"/>
      <w:bookmarkStart w:id="5915" w:name="_Toc56693714"/>
      <w:bookmarkStart w:id="5916" w:name="_Toc64447257"/>
      <w:bookmarkStart w:id="5917" w:name="_Toc66286751"/>
      <w:bookmarkStart w:id="5918" w:name="_Toc74151446"/>
      <w:bookmarkStart w:id="5919" w:name="_Toc88653919"/>
      <w:bookmarkStart w:id="5920" w:name="_Toc97904275"/>
      <w:bookmarkStart w:id="5921" w:name="_Toc105175316"/>
      <w:bookmarkStart w:id="5922" w:name="_Toc113826346"/>
      <w:bookmarkStart w:id="5923" w:name="_Toc162617185"/>
      <w:bookmarkEnd w:id="5907"/>
      <w:r w:rsidRPr="00FD0425">
        <w:t>9.2.2.36</w:t>
      </w:r>
      <w:r w:rsidRPr="00FD0425">
        <w:tab/>
        <w:t>E-UTRA Coordination Assistance Information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924" w:name="_CR9_2_2_37"/>
      <w:bookmarkStart w:id="5925" w:name="_Toc20955306"/>
      <w:bookmarkStart w:id="5926" w:name="_Toc29991503"/>
      <w:bookmarkStart w:id="5927" w:name="_Toc36555903"/>
      <w:bookmarkStart w:id="5928" w:name="_Toc44497625"/>
      <w:bookmarkStart w:id="5929" w:name="_Toc45108013"/>
      <w:bookmarkStart w:id="5930" w:name="_Toc45901633"/>
      <w:bookmarkStart w:id="5931" w:name="_Toc51850712"/>
      <w:bookmarkStart w:id="5932" w:name="_Toc56693715"/>
      <w:bookmarkStart w:id="5933" w:name="_Toc64447258"/>
      <w:bookmarkStart w:id="5934" w:name="_Toc66286752"/>
      <w:bookmarkStart w:id="5935" w:name="_Toc74151447"/>
      <w:bookmarkStart w:id="5936" w:name="_Toc88653920"/>
      <w:bookmarkStart w:id="5937" w:name="_Toc97904276"/>
      <w:bookmarkStart w:id="5938" w:name="_Toc105175317"/>
      <w:bookmarkStart w:id="5939" w:name="_Toc113826347"/>
      <w:bookmarkStart w:id="5940" w:name="_Toc162617186"/>
      <w:bookmarkEnd w:id="5924"/>
      <w:r w:rsidRPr="00FD0425">
        <w:t>9.2.2.37</w:t>
      </w:r>
      <w:r w:rsidRPr="00FD0425">
        <w:tab/>
        <w:t>NR Coordination Assistance Information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941" w:name="_CR9_2_2_38"/>
      <w:bookmarkStart w:id="5942" w:name="_Toc20955307"/>
      <w:bookmarkStart w:id="5943" w:name="_Toc29991504"/>
      <w:bookmarkStart w:id="5944" w:name="_Toc36555904"/>
      <w:bookmarkStart w:id="5945" w:name="_Toc44497626"/>
      <w:bookmarkStart w:id="5946" w:name="_Toc45108014"/>
      <w:bookmarkStart w:id="5947" w:name="_Toc45901634"/>
      <w:bookmarkStart w:id="5948" w:name="_Toc51850713"/>
      <w:bookmarkStart w:id="5949" w:name="_Toc56693716"/>
      <w:bookmarkStart w:id="5950" w:name="_Toc64447259"/>
      <w:bookmarkStart w:id="5951" w:name="_Toc66286753"/>
      <w:bookmarkStart w:id="5952" w:name="_Toc74151448"/>
      <w:bookmarkStart w:id="5953" w:name="_Toc88653921"/>
      <w:bookmarkStart w:id="5954" w:name="_Toc97904277"/>
      <w:bookmarkStart w:id="5955" w:name="_Toc105175318"/>
      <w:bookmarkStart w:id="5956" w:name="_Toc113826348"/>
      <w:bookmarkStart w:id="5957" w:name="_Toc162617187"/>
      <w:bookmarkEnd w:id="5941"/>
      <w:r w:rsidRPr="00FD0425">
        <w:rPr>
          <w:rFonts w:eastAsia="SimSun"/>
        </w:rPr>
        <w:t>9.2.2.38</w:t>
      </w:r>
      <w:r w:rsidRPr="00FD0425">
        <w:rPr>
          <w:rFonts w:eastAsia="SimSun"/>
        </w:rPr>
        <w:tab/>
        <w:t>NE-DC TDM Pattern</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958" w:name="_CR9_2_2_39"/>
      <w:bookmarkStart w:id="5959" w:name="_Toc20955308"/>
      <w:bookmarkStart w:id="5960" w:name="_Toc29991505"/>
      <w:bookmarkStart w:id="5961" w:name="_Toc36555905"/>
      <w:bookmarkStart w:id="5962" w:name="_Toc44497627"/>
      <w:bookmarkStart w:id="5963" w:name="_Toc45108015"/>
      <w:bookmarkStart w:id="5964" w:name="_Toc45901635"/>
      <w:bookmarkStart w:id="5965" w:name="_Toc51850714"/>
      <w:bookmarkStart w:id="5966" w:name="_Toc56693717"/>
      <w:bookmarkStart w:id="5967" w:name="_Toc64447260"/>
      <w:bookmarkStart w:id="5968" w:name="_Toc66286754"/>
      <w:bookmarkStart w:id="5969" w:name="_Toc74151449"/>
      <w:bookmarkStart w:id="5970" w:name="_Toc88653922"/>
      <w:bookmarkStart w:id="5971" w:name="_Toc97904278"/>
      <w:bookmarkStart w:id="5972" w:name="_Toc105175319"/>
      <w:bookmarkStart w:id="5973" w:name="_Toc113826349"/>
      <w:bookmarkStart w:id="5974" w:name="_Toc162617188"/>
      <w:bookmarkEnd w:id="5958"/>
      <w:r w:rsidRPr="00FD0425">
        <w:t>9.2.2.39</w:t>
      </w:r>
      <w:r w:rsidRPr="00FD0425">
        <w:tab/>
        <w:t>Interface Instance Indication</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525EE4A" w14:textId="7D673E83" w:rsidR="002C6443" w:rsidRPr="00FD0425" w:rsidRDefault="002C6443" w:rsidP="0073372F">
      <w:pPr>
        <w:widowControl w:val="0"/>
      </w:pPr>
      <w:r w:rsidRPr="00FD0425">
        <w:t>The Interface Instance Indication identifies the interface instance the XnAP message is destined for.</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807553">
        <w:trPr>
          <w:tblHeader/>
        </w:trPr>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975" w:name="_CR9_2_2_39a"/>
      <w:bookmarkStart w:id="5976" w:name="_Toc36554510"/>
      <w:bookmarkStart w:id="5977" w:name="_Toc36553942"/>
      <w:bookmarkStart w:id="5978" w:name="_Toc36552783"/>
      <w:bookmarkStart w:id="5979" w:name="_Toc29503571"/>
      <w:bookmarkStart w:id="5980" w:name="_Toc51850715"/>
      <w:bookmarkStart w:id="5981" w:name="_Toc56693718"/>
      <w:bookmarkStart w:id="5982" w:name="_Toc64447261"/>
      <w:bookmarkStart w:id="5983" w:name="_Toc66286755"/>
      <w:bookmarkStart w:id="5984" w:name="_Toc74151450"/>
      <w:bookmarkStart w:id="5985" w:name="_Toc88653923"/>
      <w:bookmarkStart w:id="5986" w:name="_Toc97904279"/>
      <w:bookmarkStart w:id="5987" w:name="_Toc105175320"/>
      <w:bookmarkStart w:id="5988" w:name="_Toc113826350"/>
      <w:bookmarkStart w:id="5989" w:name="_Toc534900862"/>
      <w:bookmarkStart w:id="5990" w:name="_Toc29991506"/>
      <w:bookmarkStart w:id="5991" w:name="_Toc36555906"/>
      <w:bookmarkStart w:id="5992" w:name="_Toc44497628"/>
      <w:bookmarkStart w:id="5993" w:name="_Toc45108016"/>
      <w:bookmarkStart w:id="5994" w:name="_Toc45901636"/>
      <w:bookmarkStart w:id="5995" w:name="_Toc162617189"/>
      <w:bookmarkEnd w:id="5975"/>
      <w:r>
        <w:rPr>
          <w:rFonts w:eastAsia="Batang"/>
        </w:rPr>
        <w:t>9.2.2.39a</w:t>
      </w:r>
      <w:r>
        <w:rPr>
          <w:rFonts w:eastAsia="Batang"/>
        </w:rPr>
        <w:tab/>
        <w:t>Configured TAC Indication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95"/>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996" w:name="_CR9_2_2_40"/>
      <w:bookmarkStart w:id="5997" w:name="_Toc51850716"/>
      <w:bookmarkStart w:id="5998" w:name="_Toc56693719"/>
      <w:bookmarkStart w:id="5999" w:name="_Toc64447262"/>
      <w:bookmarkStart w:id="6000" w:name="_Toc66286756"/>
      <w:bookmarkStart w:id="6001" w:name="_Toc74151451"/>
      <w:bookmarkStart w:id="6002" w:name="_Toc88653924"/>
      <w:bookmarkStart w:id="6003" w:name="_Toc97904280"/>
      <w:bookmarkStart w:id="6004" w:name="_Toc105175321"/>
      <w:bookmarkStart w:id="6005" w:name="_Toc113826351"/>
      <w:bookmarkStart w:id="6006" w:name="_Toc162617190"/>
      <w:bookmarkEnd w:id="5996"/>
      <w:r w:rsidRPr="00FD0425">
        <w:rPr>
          <w:rFonts w:eastAsia="Batang"/>
        </w:rPr>
        <w:t>9.2.2.40</w:t>
      </w:r>
      <w:r w:rsidR="00185BFB" w:rsidRPr="00FD0425">
        <w:rPr>
          <w:rFonts w:eastAsia="Batang"/>
        </w:rPr>
        <w:tab/>
      </w:r>
      <w:bookmarkEnd w:id="5989"/>
      <w:r w:rsidR="00185BFB" w:rsidRPr="00FD0425">
        <w:rPr>
          <w:rFonts w:eastAsia="SimSun"/>
        </w:rPr>
        <w:t>Intended TDD DL-UL Configuration NR</w:t>
      </w:r>
      <w:bookmarkEnd w:id="5990"/>
      <w:bookmarkEnd w:id="5991"/>
      <w:bookmarkEnd w:id="5992"/>
      <w:bookmarkEnd w:id="5993"/>
      <w:bookmarkEnd w:id="5994"/>
      <w:bookmarkEnd w:id="5997"/>
      <w:bookmarkEnd w:id="5998"/>
      <w:bookmarkEnd w:id="5999"/>
      <w:bookmarkEnd w:id="6000"/>
      <w:bookmarkEnd w:id="6001"/>
      <w:bookmarkEnd w:id="6002"/>
      <w:bookmarkEnd w:id="6003"/>
      <w:bookmarkEnd w:id="6004"/>
      <w:bookmarkEnd w:id="6005"/>
      <w:bookmarkEnd w:id="6006"/>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807553">
        <w:trPr>
          <w:tblHeade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6007" w:name="_CR9_2_2_41"/>
      <w:bookmarkStart w:id="6008" w:name="_Toc29991507"/>
      <w:bookmarkStart w:id="6009" w:name="_Toc36555907"/>
      <w:bookmarkStart w:id="6010" w:name="_Toc44497629"/>
      <w:bookmarkStart w:id="6011" w:name="_Toc45108017"/>
      <w:bookmarkStart w:id="6012" w:name="_Toc45901637"/>
      <w:bookmarkStart w:id="6013" w:name="_Toc51850717"/>
      <w:bookmarkStart w:id="6014" w:name="_Toc56693720"/>
      <w:bookmarkStart w:id="6015" w:name="_Toc64447263"/>
      <w:bookmarkStart w:id="6016" w:name="_Toc66286757"/>
      <w:bookmarkStart w:id="6017" w:name="_Toc74151452"/>
      <w:bookmarkStart w:id="6018" w:name="_Toc88653925"/>
      <w:bookmarkStart w:id="6019" w:name="_Toc97904281"/>
      <w:bookmarkStart w:id="6020" w:name="_Toc105175322"/>
      <w:bookmarkStart w:id="6021" w:name="_Toc113826352"/>
      <w:bookmarkStart w:id="6022" w:name="_Toc162617191"/>
      <w:bookmarkEnd w:id="6007"/>
      <w:r w:rsidRPr="00FD0425">
        <w:rPr>
          <w:lang w:eastAsia="zh-CN"/>
        </w:rPr>
        <w:t>9.2.2.41</w:t>
      </w:r>
      <w:r w:rsidRPr="00FD0425">
        <w:tab/>
        <w:t>Cell and Capacity Assistance Information</w:t>
      </w:r>
      <w:bookmarkEnd w:id="6008"/>
      <w:r w:rsidR="00BF5E7B">
        <w:t xml:space="preserve"> NR</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6023" w:name="_CR9_2_2_42"/>
      <w:bookmarkStart w:id="6024" w:name="_Toc29991508"/>
      <w:bookmarkStart w:id="6025" w:name="_Toc36555908"/>
      <w:bookmarkStart w:id="6026" w:name="_Toc44497630"/>
      <w:bookmarkStart w:id="6027" w:name="_Toc45108018"/>
      <w:bookmarkStart w:id="6028" w:name="_Toc45901638"/>
      <w:bookmarkStart w:id="6029" w:name="_Toc51850718"/>
      <w:bookmarkStart w:id="6030" w:name="_Toc56693721"/>
      <w:bookmarkStart w:id="6031" w:name="_Toc64447264"/>
      <w:bookmarkStart w:id="6032" w:name="_Toc66286758"/>
      <w:bookmarkStart w:id="6033" w:name="_Toc74151453"/>
      <w:bookmarkStart w:id="6034" w:name="_Toc88653926"/>
      <w:bookmarkStart w:id="6035" w:name="_Toc97904282"/>
      <w:bookmarkStart w:id="6036" w:name="_Toc105175323"/>
      <w:bookmarkStart w:id="6037" w:name="_Toc113826353"/>
      <w:bookmarkStart w:id="6038" w:name="_Toc162617192"/>
      <w:bookmarkEnd w:id="6023"/>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6039" w:name="_CR9_2_2_43"/>
      <w:bookmarkStart w:id="6040" w:name="_Toc29991509"/>
      <w:bookmarkStart w:id="6041" w:name="_Toc36555909"/>
      <w:bookmarkStart w:id="6042" w:name="_Toc44497631"/>
      <w:bookmarkStart w:id="6043" w:name="_Toc45108019"/>
      <w:bookmarkStart w:id="6044" w:name="_Toc45901639"/>
      <w:bookmarkStart w:id="6045" w:name="_Toc51850719"/>
      <w:bookmarkStart w:id="6046" w:name="_Toc56693722"/>
      <w:bookmarkStart w:id="6047" w:name="_Toc64447265"/>
      <w:bookmarkStart w:id="6048" w:name="_Toc66286759"/>
      <w:bookmarkStart w:id="6049" w:name="_Toc74151454"/>
      <w:bookmarkStart w:id="6050" w:name="_Toc88653927"/>
      <w:bookmarkStart w:id="6051" w:name="_Toc97904283"/>
      <w:bookmarkStart w:id="6052" w:name="_Toc105175324"/>
      <w:bookmarkStart w:id="6053" w:name="_Toc113826354"/>
      <w:bookmarkStart w:id="6054" w:name="_Toc162617193"/>
      <w:bookmarkEnd w:id="6039"/>
      <w:r w:rsidRPr="00FD0425">
        <w:rPr>
          <w:lang w:eastAsia="zh-CN"/>
        </w:rPr>
        <w:t>9.2.2.43</w:t>
      </w:r>
      <w:r w:rsidRPr="00FD0425">
        <w:tab/>
        <w:t>Cell Assistance Information E-UTRA</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6055" w:name="_CR9_2_2_44"/>
      <w:bookmarkStart w:id="6056" w:name="_Toc29991510"/>
      <w:bookmarkStart w:id="6057" w:name="_Toc36555910"/>
      <w:bookmarkStart w:id="6058" w:name="_Toc44497632"/>
      <w:bookmarkStart w:id="6059" w:name="_Toc45108020"/>
      <w:bookmarkStart w:id="6060" w:name="_Toc45901640"/>
      <w:bookmarkStart w:id="6061" w:name="_Toc51850720"/>
      <w:bookmarkStart w:id="6062" w:name="_Toc56693723"/>
      <w:bookmarkStart w:id="6063" w:name="_Toc64447266"/>
      <w:bookmarkStart w:id="6064" w:name="_Toc66286760"/>
      <w:bookmarkStart w:id="6065" w:name="_Toc74151455"/>
      <w:bookmarkStart w:id="6066" w:name="_Toc88653928"/>
      <w:bookmarkStart w:id="6067" w:name="_Toc97904284"/>
      <w:bookmarkStart w:id="6068" w:name="_Toc105175325"/>
      <w:bookmarkStart w:id="6069" w:name="_Toc113826355"/>
      <w:bookmarkStart w:id="6070" w:name="_Toc162617194"/>
      <w:bookmarkEnd w:id="6055"/>
      <w:r w:rsidRPr="00FD0425">
        <w:rPr>
          <w:lang w:eastAsia="zh-CN"/>
        </w:rPr>
        <w:t>9.2.2.44</w:t>
      </w:r>
      <w:r w:rsidRPr="00FD0425">
        <w:rPr>
          <w:lang w:eastAsia="zh-CN"/>
        </w:rPr>
        <w:tab/>
        <w:t>Maximum Cell List Size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6071" w:name="_Hlk16787233"/>
            <w:r w:rsidRPr="00FD0425">
              <w:rPr>
                <w:lang w:eastAsia="ja-JP"/>
              </w:rPr>
              <w:t>16384</w:t>
            </w:r>
            <w:bookmarkEnd w:id="6071"/>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6072" w:name="_CR9_2_2_45"/>
      <w:bookmarkStart w:id="6073" w:name="_Toc29991511"/>
      <w:bookmarkStart w:id="6074" w:name="_Toc36555911"/>
      <w:bookmarkStart w:id="6075" w:name="_Toc44497633"/>
      <w:bookmarkStart w:id="6076" w:name="_Toc45108021"/>
      <w:bookmarkStart w:id="6077" w:name="_Toc45901641"/>
      <w:bookmarkStart w:id="6078" w:name="_Toc51850721"/>
      <w:bookmarkStart w:id="6079" w:name="_Toc56693724"/>
      <w:bookmarkStart w:id="6080" w:name="_Toc64447267"/>
      <w:bookmarkStart w:id="6081" w:name="_Toc66286761"/>
      <w:bookmarkStart w:id="6082" w:name="_Toc74151456"/>
      <w:bookmarkStart w:id="6083" w:name="_Toc88653929"/>
      <w:bookmarkStart w:id="6084" w:name="_Toc97904285"/>
      <w:bookmarkStart w:id="6085" w:name="_Toc105175326"/>
      <w:bookmarkStart w:id="6086" w:name="_Toc113826356"/>
      <w:bookmarkStart w:id="6087" w:name="_Toc162617195"/>
      <w:bookmarkEnd w:id="6072"/>
      <w:r w:rsidRPr="00FD0425">
        <w:rPr>
          <w:lang w:eastAsia="zh-CN"/>
        </w:rPr>
        <w:t>9.2.2.45</w:t>
      </w:r>
      <w:r w:rsidRPr="00FD0425">
        <w:rPr>
          <w:lang w:eastAsia="zh-CN"/>
        </w:rPr>
        <w:tab/>
        <w:t>Message Oversize Notification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6088" w:name="_Hlk24023191"/>
      <w:r w:rsidRPr="00FD0425">
        <w:rPr>
          <w:lang w:eastAsia="zh-CN"/>
        </w:rPr>
        <w:t xml:space="preserve">that a failure has occurred due to an excessive message size and it indicates </w:t>
      </w:r>
      <w:bookmarkEnd w:id="608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6089" w:name="_CR9_2_2_46"/>
      <w:bookmarkStart w:id="6090" w:name="_Toc36555912"/>
      <w:bookmarkStart w:id="6091" w:name="_Toc44497634"/>
      <w:bookmarkStart w:id="6092" w:name="_Toc45108022"/>
      <w:bookmarkStart w:id="6093" w:name="_Toc45901642"/>
      <w:bookmarkStart w:id="6094" w:name="_Toc51850722"/>
      <w:bookmarkStart w:id="6095" w:name="_Toc56693725"/>
      <w:bookmarkStart w:id="6096" w:name="_Toc64447268"/>
      <w:bookmarkStart w:id="6097" w:name="_Toc66286762"/>
      <w:bookmarkStart w:id="6098" w:name="_Toc74151457"/>
      <w:bookmarkStart w:id="6099" w:name="_Toc88653930"/>
      <w:bookmarkStart w:id="6100" w:name="_Toc97904286"/>
      <w:bookmarkStart w:id="6101" w:name="_Toc105175327"/>
      <w:bookmarkStart w:id="6102" w:name="_Toc113826357"/>
      <w:bookmarkStart w:id="6103" w:name="_Toc162617196"/>
      <w:bookmarkEnd w:id="6089"/>
      <w:r>
        <w:rPr>
          <w:lang w:eastAsia="zh-CN"/>
        </w:rPr>
        <w:t>9.2.2.46</w:t>
      </w:r>
      <w:r w:rsidRPr="00FD0425">
        <w:tab/>
      </w:r>
      <w:r>
        <w:t>Partial List Indicator</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6104" w:name="_CR9_2_2_47"/>
      <w:bookmarkStart w:id="6105" w:name="_Toc44497635"/>
      <w:bookmarkStart w:id="6106" w:name="_Toc45108023"/>
      <w:bookmarkStart w:id="6107" w:name="_Toc45901643"/>
      <w:bookmarkStart w:id="6108" w:name="_Toc51850723"/>
      <w:bookmarkStart w:id="6109" w:name="_Toc56693726"/>
      <w:bookmarkStart w:id="6110" w:name="_Toc64447269"/>
      <w:bookmarkStart w:id="6111" w:name="_Toc66286763"/>
      <w:bookmarkStart w:id="6112" w:name="_Toc74151458"/>
      <w:bookmarkStart w:id="6113" w:name="_Toc88653931"/>
      <w:bookmarkStart w:id="6114" w:name="_Toc97904287"/>
      <w:bookmarkStart w:id="6115" w:name="_Toc105175328"/>
      <w:bookmarkStart w:id="6116" w:name="_Toc113826358"/>
      <w:bookmarkStart w:id="6117" w:name="_Toc20955309"/>
      <w:bookmarkStart w:id="6118" w:name="_Toc29991512"/>
      <w:bookmarkStart w:id="6119" w:name="_Toc36555913"/>
      <w:bookmarkStart w:id="6120" w:name="_Toc162617197"/>
      <w:bookmarkEnd w:id="6104"/>
      <w:r w:rsidRPr="00776B47">
        <w:t>9.2.</w:t>
      </w:r>
      <w:r>
        <w:t xml:space="preserve">2.47 </w:t>
      </w:r>
      <w:r w:rsidRPr="00776B47">
        <w:tab/>
        <w:t>Offset of NB-IoT Channel Number to EARFCN</w:t>
      </w:r>
      <w:bookmarkEnd w:id="6105"/>
      <w:bookmarkEnd w:id="6106"/>
      <w:bookmarkEnd w:id="6107"/>
      <w:bookmarkEnd w:id="6108"/>
      <w:bookmarkEnd w:id="6109"/>
      <w:bookmarkEnd w:id="6110"/>
      <w:bookmarkEnd w:id="6111"/>
      <w:bookmarkEnd w:id="6112"/>
      <w:bookmarkEnd w:id="6113"/>
      <w:bookmarkEnd w:id="6114"/>
      <w:bookmarkEnd w:id="6115"/>
      <w:bookmarkEnd w:id="6116"/>
      <w:bookmarkEnd w:id="6120"/>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6121" w:name="_CR9_2_2_48"/>
      <w:bookmarkStart w:id="6122" w:name="_Toc44497636"/>
      <w:bookmarkStart w:id="6123" w:name="_Toc45108024"/>
      <w:bookmarkStart w:id="6124" w:name="_Toc45901644"/>
      <w:bookmarkStart w:id="6125" w:name="_Toc51850724"/>
      <w:bookmarkStart w:id="6126" w:name="_Toc56693727"/>
      <w:bookmarkStart w:id="6127" w:name="_Toc64447270"/>
      <w:bookmarkStart w:id="6128" w:name="_Toc66286764"/>
      <w:bookmarkStart w:id="6129" w:name="_Toc74151459"/>
      <w:bookmarkStart w:id="6130" w:name="_Toc88653932"/>
      <w:bookmarkStart w:id="6131" w:name="_Toc97904288"/>
      <w:bookmarkStart w:id="6132" w:name="_Toc105175329"/>
      <w:bookmarkStart w:id="6133" w:name="_Toc113826359"/>
      <w:bookmarkStart w:id="6134" w:name="_Toc162617198"/>
      <w:bookmarkEnd w:id="6121"/>
      <w:r w:rsidRPr="00776B47">
        <w:t>9.2.</w:t>
      </w:r>
      <w:r>
        <w:t xml:space="preserve">2.48 </w:t>
      </w:r>
      <w:r w:rsidRPr="00776B47">
        <w:tab/>
      </w:r>
      <w:r>
        <w:t>NB-IoT UL DL Alignment Offset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6135" w:name="_CR9_2_2_49"/>
      <w:bookmarkStart w:id="6136" w:name="_Toc14207847"/>
      <w:bookmarkStart w:id="6137" w:name="_Toc44497637"/>
      <w:bookmarkStart w:id="6138" w:name="_Toc45108025"/>
      <w:bookmarkStart w:id="6139" w:name="_Toc45901645"/>
      <w:bookmarkStart w:id="6140" w:name="_Toc51850725"/>
      <w:bookmarkStart w:id="6141" w:name="_Toc56693728"/>
      <w:bookmarkStart w:id="6142" w:name="_Toc64447271"/>
      <w:bookmarkStart w:id="6143" w:name="_Toc66286765"/>
      <w:bookmarkStart w:id="6144" w:name="_Toc74151460"/>
      <w:bookmarkStart w:id="6145" w:name="_Toc88653933"/>
      <w:bookmarkStart w:id="6146" w:name="_Toc97904289"/>
      <w:bookmarkStart w:id="6147" w:name="_Toc105175330"/>
      <w:bookmarkStart w:id="6148" w:name="_Toc113826360"/>
      <w:bookmarkStart w:id="6149" w:name="_Hlk20991097"/>
      <w:bookmarkStart w:id="6150" w:name="_Toc162617199"/>
      <w:bookmarkEnd w:id="6135"/>
      <w:r w:rsidRPr="0004367D">
        <w:t>9.2.</w:t>
      </w:r>
      <w:r>
        <w:t>2.</w:t>
      </w:r>
      <w:r w:rsidR="00086BAB">
        <w:t>49</w:t>
      </w:r>
      <w:r w:rsidRPr="0004367D">
        <w:tab/>
        <w:t xml:space="preserve">TNL </w:t>
      </w:r>
      <w:r>
        <w:t>Capacity</w:t>
      </w:r>
      <w:r w:rsidRPr="0004367D">
        <w:t xml:space="preserve"> Indicator</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50"/>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807553">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6151" w:name="_CR9_2_2_50"/>
      <w:bookmarkStart w:id="6152" w:name="_Toc14207849"/>
      <w:bookmarkStart w:id="6153" w:name="_Toc44497638"/>
      <w:bookmarkStart w:id="6154" w:name="_Toc45108026"/>
      <w:bookmarkStart w:id="6155" w:name="_Toc45901646"/>
      <w:bookmarkStart w:id="6156" w:name="_Toc51850726"/>
      <w:bookmarkStart w:id="6157" w:name="_Toc56693729"/>
      <w:bookmarkStart w:id="6158" w:name="_Toc64447272"/>
      <w:bookmarkStart w:id="6159" w:name="_Toc66286766"/>
      <w:bookmarkStart w:id="6160" w:name="_Toc74151461"/>
      <w:bookmarkStart w:id="6161" w:name="_Toc88653934"/>
      <w:bookmarkStart w:id="6162" w:name="_Toc97904290"/>
      <w:bookmarkStart w:id="6163" w:name="_Toc105175331"/>
      <w:bookmarkStart w:id="6164" w:name="_Toc113826361"/>
      <w:bookmarkStart w:id="6165" w:name="_Toc162617200"/>
      <w:bookmarkEnd w:id="6151"/>
      <w:r w:rsidRPr="000C374A">
        <w:rPr>
          <w:lang w:val="fr-FR"/>
        </w:rPr>
        <w:t>9.2.2.</w:t>
      </w:r>
      <w:r w:rsidR="00086BAB">
        <w:rPr>
          <w:lang w:val="fr-FR"/>
        </w:rPr>
        <w:t>50</w:t>
      </w:r>
      <w:r w:rsidRPr="000C374A">
        <w:rPr>
          <w:lang w:val="fr-FR"/>
        </w:rPr>
        <w:tab/>
        <w:t>Radio Resource Status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6166" w:name="_CR9_2_2_51"/>
      <w:bookmarkStart w:id="6167" w:name="_Hlk44423291"/>
      <w:bookmarkStart w:id="6168" w:name="_Toc14207856"/>
      <w:bookmarkStart w:id="6169" w:name="_Toc44497639"/>
      <w:bookmarkStart w:id="6170" w:name="_Toc45108027"/>
      <w:bookmarkStart w:id="6171" w:name="_Toc45901647"/>
      <w:bookmarkStart w:id="6172" w:name="_Toc51850727"/>
      <w:bookmarkStart w:id="6173" w:name="_Toc56693730"/>
      <w:bookmarkStart w:id="6174" w:name="_Toc64447273"/>
      <w:bookmarkStart w:id="6175" w:name="_Toc66286767"/>
      <w:bookmarkStart w:id="6176" w:name="_Toc74151462"/>
      <w:bookmarkStart w:id="6177" w:name="_Toc88653935"/>
      <w:bookmarkStart w:id="6178" w:name="_Toc97904291"/>
      <w:bookmarkStart w:id="6179" w:name="_Toc105175332"/>
      <w:bookmarkStart w:id="6180" w:name="_Toc113826362"/>
      <w:bookmarkStart w:id="6181" w:name="_Toc162617201"/>
      <w:bookmarkEnd w:id="6166"/>
      <w:r w:rsidRPr="000C374A">
        <w:rPr>
          <w:lang w:val="fr-FR"/>
        </w:rPr>
        <w:t>9.2.2.</w:t>
      </w:r>
      <w:bookmarkEnd w:id="6167"/>
      <w:r w:rsidR="00086BAB">
        <w:rPr>
          <w:lang w:val="fr-FR"/>
        </w:rPr>
        <w:t>51</w:t>
      </w:r>
      <w:r w:rsidRPr="000C374A">
        <w:rPr>
          <w:lang w:val="fr-FR"/>
        </w:rPr>
        <w:tab/>
        <w:t>Composite Available Capacity Group</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6182" w:name="_CR9_2_2_52"/>
      <w:bookmarkStart w:id="6183" w:name="_Hlk44423334"/>
      <w:bookmarkStart w:id="6184" w:name="_Toc14207857"/>
      <w:bookmarkStart w:id="6185" w:name="_Toc44497640"/>
      <w:bookmarkStart w:id="6186" w:name="_Toc45108028"/>
      <w:bookmarkStart w:id="6187" w:name="_Toc45901648"/>
      <w:bookmarkStart w:id="6188" w:name="_Toc51850728"/>
      <w:bookmarkStart w:id="6189" w:name="_Toc56693731"/>
      <w:bookmarkStart w:id="6190" w:name="_Toc64447274"/>
      <w:bookmarkStart w:id="6191" w:name="_Toc66286768"/>
      <w:bookmarkStart w:id="6192" w:name="_Toc74151463"/>
      <w:bookmarkStart w:id="6193" w:name="_Toc88653936"/>
      <w:bookmarkStart w:id="6194" w:name="_Toc97904292"/>
      <w:bookmarkStart w:id="6195" w:name="_Toc105175333"/>
      <w:bookmarkStart w:id="6196" w:name="_Toc113826363"/>
      <w:bookmarkStart w:id="6197" w:name="_Toc162617202"/>
      <w:bookmarkEnd w:id="6182"/>
      <w:r w:rsidRPr="000C374A">
        <w:rPr>
          <w:lang w:val="fr-FR"/>
        </w:rPr>
        <w:t>9.2.2.</w:t>
      </w:r>
      <w:bookmarkEnd w:id="6183"/>
      <w:r w:rsidR="00086BAB">
        <w:rPr>
          <w:lang w:val="fr-FR"/>
        </w:rPr>
        <w:t>52</w:t>
      </w:r>
      <w:r>
        <w:rPr>
          <w:lang w:val="fr-FR"/>
        </w:rPr>
        <w:tab/>
      </w:r>
      <w:r w:rsidRPr="000C374A">
        <w:rPr>
          <w:lang w:val="fr-FR"/>
        </w:rPr>
        <w:t>Composite Available Capacity</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6198" w:name="_CR9_2_2_53"/>
      <w:bookmarkStart w:id="6199" w:name="_Hlk44423397"/>
      <w:bookmarkStart w:id="6200" w:name="_Toc14207858"/>
      <w:bookmarkStart w:id="6201" w:name="_Toc44497641"/>
      <w:bookmarkStart w:id="6202" w:name="_Toc45108029"/>
      <w:bookmarkStart w:id="6203" w:name="_Toc45901649"/>
      <w:bookmarkStart w:id="6204" w:name="_Toc51850729"/>
      <w:bookmarkStart w:id="6205" w:name="_Toc56693732"/>
      <w:bookmarkStart w:id="6206" w:name="_Toc64447275"/>
      <w:bookmarkStart w:id="6207" w:name="_Toc66286769"/>
      <w:bookmarkStart w:id="6208" w:name="_Toc74151464"/>
      <w:bookmarkStart w:id="6209" w:name="_Toc88653937"/>
      <w:bookmarkStart w:id="6210" w:name="_Toc97904293"/>
      <w:bookmarkStart w:id="6211" w:name="_Toc105175334"/>
      <w:bookmarkStart w:id="6212" w:name="_Toc113826364"/>
      <w:bookmarkStart w:id="6213" w:name="_Toc162617203"/>
      <w:bookmarkEnd w:id="6198"/>
      <w:r w:rsidRPr="00DE149B">
        <w:t>9.2.2.</w:t>
      </w:r>
      <w:bookmarkEnd w:id="6199"/>
      <w:r w:rsidR="00086BAB" w:rsidRPr="00DE149B">
        <w:t>53</w:t>
      </w:r>
      <w:r w:rsidRPr="00DE149B">
        <w:tab/>
        <w:t>Cell Capacity Class Value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6214" w:name="_CR9_2_2_54"/>
      <w:bookmarkStart w:id="6215" w:name="_Toc14207859"/>
      <w:bookmarkStart w:id="6216" w:name="_Toc44497642"/>
      <w:bookmarkStart w:id="6217" w:name="_Toc45108030"/>
      <w:bookmarkStart w:id="6218" w:name="_Toc45901650"/>
      <w:bookmarkStart w:id="6219" w:name="_Toc51850730"/>
      <w:bookmarkStart w:id="6220" w:name="_Toc56693733"/>
      <w:bookmarkStart w:id="6221" w:name="_Toc64447276"/>
      <w:bookmarkStart w:id="6222" w:name="_Toc66286770"/>
      <w:bookmarkStart w:id="6223" w:name="_Toc74151465"/>
      <w:bookmarkStart w:id="6224" w:name="_Toc88653938"/>
      <w:bookmarkStart w:id="6225" w:name="_Toc97904294"/>
      <w:bookmarkStart w:id="6226" w:name="_Toc105175335"/>
      <w:bookmarkStart w:id="6227" w:name="_Toc113826365"/>
      <w:bookmarkStart w:id="6228" w:name="_Toc162617204"/>
      <w:bookmarkEnd w:id="6214"/>
      <w:r w:rsidRPr="00DE149B">
        <w:t>9.2.2.</w:t>
      </w:r>
      <w:r w:rsidR="00086BAB" w:rsidRPr="00DE149B">
        <w:t>54</w:t>
      </w:r>
      <w:r w:rsidRPr="00DE149B">
        <w:tab/>
        <w:t>Capacity Value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6149"/>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6229" w:name="_CR9_2_2_55"/>
      <w:bookmarkStart w:id="6230" w:name="_Toc44497643"/>
      <w:bookmarkStart w:id="6231" w:name="_Toc45108031"/>
      <w:bookmarkStart w:id="6232" w:name="_Toc45901651"/>
      <w:bookmarkStart w:id="6233" w:name="_Toc51850731"/>
      <w:bookmarkStart w:id="6234" w:name="_Toc56693734"/>
      <w:bookmarkStart w:id="6235" w:name="_Toc64447277"/>
      <w:bookmarkStart w:id="6236" w:name="_Toc66286771"/>
      <w:bookmarkStart w:id="6237" w:name="_Toc74151466"/>
      <w:bookmarkStart w:id="6238" w:name="_Toc88653939"/>
      <w:bookmarkStart w:id="6239" w:name="_Toc97904295"/>
      <w:bookmarkStart w:id="6240" w:name="_Toc105175336"/>
      <w:bookmarkStart w:id="6241" w:name="_Toc113826366"/>
      <w:bookmarkStart w:id="6242" w:name="_Toc162617205"/>
      <w:bookmarkEnd w:id="6229"/>
      <w:r w:rsidRPr="00315AFC">
        <w:t>9.2.2.</w:t>
      </w:r>
      <w:r w:rsidR="00086BAB">
        <w:t>55</w:t>
      </w:r>
      <w:r w:rsidRPr="00315AFC">
        <w:tab/>
        <w:t>Slice Available Capacity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6243" w:name="_CR9_2_2_56"/>
      <w:bookmarkStart w:id="6244" w:name="OLE_LINK15"/>
      <w:bookmarkStart w:id="6245" w:name="_Toc44497644"/>
      <w:bookmarkStart w:id="6246" w:name="_Toc45108032"/>
      <w:bookmarkStart w:id="6247" w:name="_Toc45901652"/>
      <w:bookmarkStart w:id="6248" w:name="_Toc51850732"/>
      <w:bookmarkStart w:id="6249" w:name="_Toc56693735"/>
      <w:bookmarkStart w:id="6250" w:name="_Toc64447278"/>
      <w:bookmarkStart w:id="6251" w:name="_Toc66286772"/>
      <w:bookmarkStart w:id="6252" w:name="_Toc74151467"/>
      <w:bookmarkStart w:id="6253" w:name="_Toc88653940"/>
      <w:bookmarkStart w:id="6254" w:name="_Toc97904296"/>
      <w:bookmarkStart w:id="6255" w:name="_Toc105175337"/>
      <w:bookmarkStart w:id="6256" w:name="_Toc113826367"/>
      <w:bookmarkStart w:id="6257" w:name="_Toc162617206"/>
      <w:bookmarkEnd w:id="6243"/>
      <w:r w:rsidRPr="00616627">
        <w:t>9.2.2.</w:t>
      </w:r>
      <w:bookmarkEnd w:id="6244"/>
      <w:r w:rsidR="00086BAB">
        <w:t>56</w:t>
      </w:r>
      <w:r w:rsidRPr="00616627">
        <w:tab/>
      </w:r>
      <w:r w:rsidRPr="00616627">
        <w:rPr>
          <w:rFonts w:hint="eastAsia"/>
        </w:rPr>
        <w:t>RRC Connections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6258" w:name="_CR9_2_2_57"/>
      <w:bookmarkStart w:id="6259" w:name="_Hlk44423724"/>
      <w:bookmarkStart w:id="6260" w:name="_Toc44497645"/>
      <w:bookmarkStart w:id="6261" w:name="_Toc45108033"/>
      <w:bookmarkStart w:id="6262" w:name="_Toc45901653"/>
      <w:bookmarkStart w:id="6263" w:name="_Toc51850733"/>
      <w:bookmarkStart w:id="6264" w:name="_Toc56693736"/>
      <w:bookmarkStart w:id="6265" w:name="_Toc64447279"/>
      <w:bookmarkStart w:id="6266" w:name="_Toc66286773"/>
      <w:bookmarkStart w:id="6267" w:name="_Toc74151468"/>
      <w:bookmarkStart w:id="6268" w:name="_Toc88653941"/>
      <w:bookmarkStart w:id="6269" w:name="_Toc97904297"/>
      <w:bookmarkStart w:id="6270" w:name="_Toc105175338"/>
      <w:bookmarkStart w:id="6271" w:name="_Toc113826368"/>
      <w:bookmarkStart w:id="6272" w:name="_Toc162617207"/>
      <w:bookmarkEnd w:id="6258"/>
      <w:r w:rsidRPr="00616627">
        <w:t>9.2.2.</w:t>
      </w:r>
      <w:bookmarkEnd w:id="6259"/>
      <w:r w:rsidR="00086BAB">
        <w:t>57</w:t>
      </w:r>
      <w:r w:rsidRPr="00616627">
        <w:tab/>
      </w:r>
      <w:r w:rsidRPr="00616627">
        <w:rPr>
          <w:rFonts w:hint="eastAsia"/>
        </w:rPr>
        <w:t>Number of RRC Connections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6273" w:name="_CR9_2_2_58"/>
      <w:bookmarkStart w:id="6274" w:name="_Hlk44423737"/>
      <w:bookmarkStart w:id="6275" w:name="_Toc44497646"/>
      <w:bookmarkStart w:id="6276" w:name="_Toc45108034"/>
      <w:bookmarkStart w:id="6277" w:name="_Toc45901654"/>
      <w:bookmarkStart w:id="6278" w:name="_Toc51850734"/>
      <w:bookmarkStart w:id="6279" w:name="_Toc56693737"/>
      <w:bookmarkStart w:id="6280" w:name="_Toc64447280"/>
      <w:bookmarkStart w:id="6281" w:name="_Toc66286774"/>
      <w:bookmarkStart w:id="6282" w:name="_Toc74151469"/>
      <w:bookmarkStart w:id="6283" w:name="_Toc88653942"/>
      <w:bookmarkStart w:id="6284" w:name="_Toc97904298"/>
      <w:bookmarkStart w:id="6285" w:name="_Toc105175339"/>
      <w:bookmarkStart w:id="6286" w:name="_Toc113826369"/>
      <w:bookmarkStart w:id="6287" w:name="_Toc162617208"/>
      <w:bookmarkEnd w:id="6273"/>
      <w:r w:rsidRPr="00616627">
        <w:t>9.2.2.</w:t>
      </w:r>
      <w:bookmarkEnd w:id="6274"/>
      <w:r w:rsidR="00086BAB">
        <w:t>58</w:t>
      </w:r>
      <w:r w:rsidRPr="00616627">
        <w:tab/>
      </w:r>
      <w:r w:rsidRPr="00616627">
        <w:rPr>
          <w:rFonts w:hint="eastAsia"/>
        </w:rPr>
        <w:t xml:space="preserve">Available RRC Connection </w:t>
      </w:r>
      <w:r w:rsidRPr="00616627">
        <w:t>Capacity Value</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6288" w:name="_CR9_2_2_59"/>
      <w:bookmarkStart w:id="6289" w:name="_Hlk44423750"/>
      <w:bookmarkStart w:id="6290" w:name="_Toc162617209"/>
      <w:bookmarkEnd w:id="6288"/>
      <w:r w:rsidRPr="007E741D">
        <w:t>9.2.2.</w:t>
      </w:r>
      <w:bookmarkEnd w:id="6289"/>
      <w:r w:rsidR="00086BAB">
        <w:t>59</w:t>
      </w:r>
      <w:r w:rsidRPr="007E741D">
        <w:tab/>
        <w:t>UE RLF Report</w:t>
      </w:r>
      <w:bookmarkEnd w:id="6290"/>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6291" w:name="OLE_LINK223"/>
            <w:bookmarkStart w:id="6292" w:name="OLE_LINK224"/>
            <w:r>
              <w:rPr>
                <w:lang w:eastAsia="ja-JP"/>
              </w:rPr>
              <w:t>–</w:t>
            </w:r>
            <w:bookmarkEnd w:id="6291"/>
            <w:bookmarkEnd w:id="6292"/>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6293" w:name="OLE_LINK225"/>
            <w:bookmarkStart w:id="6294" w:name="OLE_LINK226"/>
            <w:r>
              <w:rPr>
                <w:lang w:eastAsia="ja-JP"/>
              </w:rPr>
              <w:t>–</w:t>
            </w:r>
            <w:bookmarkEnd w:id="6293"/>
            <w:bookmarkEnd w:id="6294"/>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6295" w:name="_CR9_2_2_60"/>
      <w:bookmarkStart w:id="6296" w:name="_Hlk44423768"/>
      <w:bookmarkStart w:id="6297" w:name="_Toc14207860"/>
      <w:bookmarkStart w:id="6298" w:name="_Toc162617210"/>
      <w:bookmarkEnd w:id="6295"/>
      <w:r w:rsidRPr="00AC628F">
        <w:t>9.2.2.</w:t>
      </w:r>
      <w:bookmarkEnd w:id="6296"/>
      <w:r w:rsidR="00086BAB">
        <w:t>60</w:t>
      </w:r>
      <w:r w:rsidRPr="00AC628F">
        <w:tab/>
      </w:r>
      <w:bookmarkStart w:id="6299" w:name="OLE_LINK22"/>
      <w:r w:rsidRPr="00AC628F">
        <w:t>Mobility Parameters Information</w:t>
      </w:r>
      <w:bookmarkEnd w:id="6297"/>
      <w:bookmarkEnd w:id="6298"/>
      <w:bookmarkEnd w:id="6299"/>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6300" w:name="_CR9_2_2_61"/>
      <w:bookmarkStart w:id="6301" w:name="_Hlk44423784"/>
      <w:bookmarkStart w:id="6302" w:name="_Toc14207861"/>
      <w:bookmarkStart w:id="6303" w:name="_Toc162617211"/>
      <w:bookmarkEnd w:id="6300"/>
      <w:r w:rsidRPr="00AC628F">
        <w:t>9.2.2.</w:t>
      </w:r>
      <w:bookmarkEnd w:id="6301"/>
      <w:r w:rsidR="00086BAB">
        <w:t>61</w:t>
      </w:r>
      <w:r w:rsidRPr="00AC628F">
        <w:tab/>
        <w:t>Mobility Parameters Modification Range</w:t>
      </w:r>
      <w:bookmarkEnd w:id="6302"/>
      <w:bookmarkEnd w:id="6303"/>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6304" w:name="_CR9_2_2_62"/>
      <w:bookmarkStart w:id="6305" w:name="_Hlk44423802"/>
      <w:bookmarkStart w:id="6306" w:name="_Toc162617212"/>
      <w:bookmarkEnd w:id="6304"/>
      <w:r w:rsidRPr="00D0552F">
        <w:t>9.</w:t>
      </w:r>
      <w:r>
        <w:t>2</w:t>
      </w:r>
      <w:r w:rsidRPr="00D0552F">
        <w:t>.</w:t>
      </w:r>
      <w:r>
        <w:t>2</w:t>
      </w:r>
      <w:r w:rsidRPr="00D0552F">
        <w:t>.</w:t>
      </w:r>
      <w:bookmarkEnd w:id="6305"/>
      <w:r w:rsidR="00086BAB">
        <w:t>62</w:t>
      </w:r>
      <w:r w:rsidRPr="00D0552F">
        <w:t xml:space="preserve"> </w:t>
      </w:r>
      <w:r>
        <w:tab/>
      </w:r>
      <w:r w:rsidRPr="000613C9">
        <w:t>Number of Active UEs</w:t>
      </w:r>
      <w:bookmarkEnd w:id="6306"/>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CD62F22"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6307" w:name="_CR9_2_2_63"/>
      <w:bookmarkStart w:id="6308" w:name="_Hlk44423814"/>
      <w:bookmarkStart w:id="6309" w:name="_Toc44497647"/>
      <w:bookmarkStart w:id="6310" w:name="_Toc45108035"/>
      <w:bookmarkStart w:id="6311" w:name="_Toc45901655"/>
      <w:bookmarkStart w:id="6312" w:name="_Toc51850735"/>
      <w:bookmarkStart w:id="6313" w:name="_Toc56693738"/>
      <w:bookmarkStart w:id="6314" w:name="_Toc64447281"/>
      <w:bookmarkStart w:id="6315" w:name="_Toc66286775"/>
      <w:bookmarkStart w:id="6316" w:name="_Toc74151470"/>
      <w:bookmarkStart w:id="6317" w:name="_Toc88653943"/>
      <w:bookmarkStart w:id="6318" w:name="_Toc97904299"/>
      <w:bookmarkStart w:id="6319" w:name="_Toc105175340"/>
      <w:bookmarkStart w:id="6320" w:name="_Toc113826370"/>
      <w:bookmarkStart w:id="6321" w:name="_Toc162617213"/>
      <w:bookmarkEnd w:id="6307"/>
      <w:r w:rsidRPr="00DE149B">
        <w:t>9.2.2.</w:t>
      </w:r>
      <w:bookmarkEnd w:id="6308"/>
      <w:r w:rsidR="000051EC" w:rsidRPr="00DE149B">
        <w:t>63</w:t>
      </w:r>
      <w:r w:rsidRPr="00DE149B">
        <w:tab/>
        <w:t>NR Carrier List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807553">
        <w:trPr>
          <w:tblHeader/>
        </w:trPr>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6322" w:name="_CR9_2_2_64"/>
      <w:bookmarkStart w:id="6323" w:name="_Hlk44423878"/>
      <w:bookmarkStart w:id="6324" w:name="_Toc44497648"/>
      <w:bookmarkStart w:id="6325" w:name="_Toc45108036"/>
      <w:bookmarkStart w:id="6326" w:name="_Toc45901656"/>
      <w:bookmarkStart w:id="6327" w:name="_Toc51850736"/>
      <w:bookmarkStart w:id="6328" w:name="_Toc56693739"/>
      <w:bookmarkStart w:id="6329" w:name="_Toc64447282"/>
      <w:bookmarkStart w:id="6330" w:name="_Toc66286776"/>
      <w:bookmarkStart w:id="6331" w:name="_Toc74151471"/>
      <w:bookmarkStart w:id="6332" w:name="_Toc88653944"/>
      <w:bookmarkStart w:id="6333" w:name="_Toc97904300"/>
      <w:bookmarkStart w:id="6334" w:name="_Toc105175341"/>
      <w:bookmarkStart w:id="6335" w:name="_Toc113826371"/>
      <w:bookmarkStart w:id="6336" w:name="_Toc162617214"/>
      <w:bookmarkEnd w:id="6322"/>
      <w:r w:rsidRPr="00FD0425">
        <w:rPr>
          <w:lang w:val="fr-FR"/>
        </w:rPr>
        <w:t>9.2.2.</w:t>
      </w:r>
      <w:bookmarkEnd w:id="6323"/>
      <w:r w:rsidR="000051EC">
        <w:rPr>
          <w:lang w:val="fr-FR"/>
        </w:rPr>
        <w:t>64</w:t>
      </w:r>
      <w:r w:rsidRPr="00FD0425">
        <w:rPr>
          <w:lang w:val="fr-FR"/>
        </w:rPr>
        <w:tab/>
      </w:r>
      <w:r>
        <w:rPr>
          <w:rFonts w:hint="eastAsia"/>
          <w:lang w:val="fr-FR" w:eastAsia="zh-CN"/>
        </w:rPr>
        <w:t>SSB Positions In Burst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6337" w:name="_CR9_2_2_65"/>
      <w:bookmarkStart w:id="6338" w:name="_Hlk44446555"/>
      <w:bookmarkStart w:id="6339" w:name="_Toc44497649"/>
      <w:bookmarkStart w:id="6340" w:name="_Toc45108037"/>
      <w:bookmarkStart w:id="6341" w:name="_Toc45901657"/>
      <w:bookmarkStart w:id="6342" w:name="_Toc51850737"/>
      <w:bookmarkStart w:id="6343" w:name="_Toc56693740"/>
      <w:bookmarkStart w:id="6344" w:name="_Toc64447283"/>
      <w:bookmarkStart w:id="6345" w:name="_Toc66286777"/>
      <w:bookmarkStart w:id="6346" w:name="_Toc74151472"/>
      <w:bookmarkStart w:id="6347" w:name="_Toc88653945"/>
      <w:bookmarkStart w:id="6348" w:name="_Toc97904301"/>
      <w:bookmarkStart w:id="6349" w:name="_Toc105175342"/>
      <w:bookmarkStart w:id="6350" w:name="_Toc113826372"/>
      <w:bookmarkStart w:id="6351" w:name="_Toc162617215"/>
      <w:bookmarkEnd w:id="6337"/>
      <w:r w:rsidRPr="009F5A10">
        <w:t>9.</w:t>
      </w:r>
      <w:r>
        <w:t>2.2</w:t>
      </w:r>
      <w:r w:rsidRPr="009F5A10">
        <w:t>.</w:t>
      </w:r>
      <w:bookmarkEnd w:id="6338"/>
      <w:r>
        <w:t>65</w:t>
      </w:r>
      <w:r w:rsidRPr="009F5A10">
        <w:tab/>
      </w:r>
      <w:r>
        <w:t>NID</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6352" w:name="_CR9_2_2_66"/>
      <w:bookmarkStart w:id="6353" w:name="_Toc44497650"/>
      <w:bookmarkStart w:id="6354" w:name="_Toc45108038"/>
      <w:bookmarkStart w:id="6355" w:name="_Toc45901658"/>
      <w:bookmarkStart w:id="6356" w:name="_Toc51850738"/>
      <w:bookmarkStart w:id="6357" w:name="_Toc56693741"/>
      <w:bookmarkStart w:id="6358" w:name="_Toc64447284"/>
      <w:bookmarkStart w:id="6359" w:name="_Toc66286778"/>
      <w:bookmarkStart w:id="6360" w:name="_Toc74151473"/>
      <w:bookmarkStart w:id="6361" w:name="_Toc88653946"/>
      <w:bookmarkStart w:id="6362" w:name="_Toc97904302"/>
      <w:bookmarkStart w:id="6363" w:name="_Toc105175343"/>
      <w:bookmarkStart w:id="6364" w:name="_Toc113826373"/>
      <w:bookmarkStart w:id="6365" w:name="_Toc162617216"/>
      <w:bookmarkEnd w:id="6352"/>
      <w:r w:rsidRPr="009F5A10">
        <w:t>9.</w:t>
      </w:r>
      <w:r>
        <w:t>2.2</w:t>
      </w:r>
      <w:r w:rsidRPr="009F5A10">
        <w:t>.</w:t>
      </w:r>
      <w:r>
        <w:t>66</w:t>
      </w:r>
      <w:r w:rsidRPr="009F5A10">
        <w:tab/>
      </w:r>
      <w:r>
        <w:t>CAG-Identifier</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807553">
        <w:trPr>
          <w:tblHeader/>
        </w:trPr>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6366" w:name="_CR9_2_2_67"/>
      <w:bookmarkStart w:id="6367" w:name="_Hlk44446584"/>
      <w:bookmarkStart w:id="6368" w:name="_Toc44497651"/>
      <w:bookmarkStart w:id="6369" w:name="_Toc45108039"/>
      <w:bookmarkStart w:id="6370" w:name="_Toc45901659"/>
      <w:bookmarkStart w:id="6371" w:name="_Toc51850739"/>
      <w:bookmarkStart w:id="6372" w:name="_Toc56693742"/>
      <w:bookmarkStart w:id="6373" w:name="_Toc64447285"/>
      <w:bookmarkStart w:id="6374" w:name="_Toc66286779"/>
      <w:bookmarkStart w:id="6375" w:name="_Toc74151474"/>
      <w:bookmarkStart w:id="6376" w:name="_Toc88653947"/>
      <w:bookmarkStart w:id="6377" w:name="_Toc97904303"/>
      <w:bookmarkStart w:id="6378" w:name="_Toc105175344"/>
      <w:bookmarkStart w:id="6379" w:name="_Toc113826374"/>
      <w:bookmarkStart w:id="6380" w:name="_Toc162617217"/>
      <w:bookmarkEnd w:id="6366"/>
      <w:r w:rsidRPr="009354E2">
        <w:t>9.2.2.</w:t>
      </w:r>
      <w:r>
        <w:t>67</w:t>
      </w:r>
      <w:r w:rsidRPr="009354E2">
        <w:tab/>
      </w:r>
      <w:bookmarkEnd w:id="6367"/>
      <w:r w:rsidRPr="009354E2">
        <w:t>Broadcast NID List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6381" w:name="_CR9_2_2_68"/>
      <w:bookmarkStart w:id="6382" w:name="_Hlk44446606"/>
      <w:bookmarkStart w:id="6383" w:name="_Toc44497652"/>
      <w:bookmarkStart w:id="6384" w:name="_Toc45108040"/>
      <w:bookmarkStart w:id="6385" w:name="_Toc45901660"/>
      <w:bookmarkStart w:id="6386" w:name="_Toc51850740"/>
      <w:bookmarkStart w:id="6387" w:name="_Toc56693743"/>
      <w:bookmarkStart w:id="6388" w:name="_Toc64447286"/>
      <w:bookmarkStart w:id="6389" w:name="_Toc66286780"/>
      <w:bookmarkStart w:id="6390" w:name="_Toc74151475"/>
      <w:bookmarkStart w:id="6391" w:name="_Toc88653948"/>
      <w:bookmarkStart w:id="6392" w:name="_Toc97904304"/>
      <w:bookmarkStart w:id="6393" w:name="_Toc105175345"/>
      <w:bookmarkStart w:id="6394" w:name="_Toc113826375"/>
      <w:bookmarkStart w:id="6395" w:name="_Toc162617218"/>
      <w:bookmarkEnd w:id="6381"/>
      <w:r w:rsidRPr="009F5A10">
        <w:t>9.</w:t>
      </w:r>
      <w:r>
        <w:t>2</w:t>
      </w:r>
      <w:r w:rsidRPr="009F5A10">
        <w:t>.</w:t>
      </w:r>
      <w:r>
        <w:t>2</w:t>
      </w:r>
      <w:r w:rsidRPr="009F5A10">
        <w:t>.</w:t>
      </w:r>
      <w:bookmarkEnd w:id="6382"/>
      <w:r>
        <w:t>68</w:t>
      </w:r>
      <w:r w:rsidRPr="009F5A10">
        <w:tab/>
      </w:r>
      <w:r>
        <w:t>Broadcast SNPN ID List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396" w:name="_CR9_2_2_69"/>
      <w:bookmarkStart w:id="6397" w:name="_Hlk44446624"/>
      <w:bookmarkStart w:id="6398" w:name="_Toc44497653"/>
      <w:bookmarkStart w:id="6399" w:name="_Toc45108041"/>
      <w:bookmarkStart w:id="6400" w:name="_Toc45901661"/>
      <w:bookmarkStart w:id="6401" w:name="_Toc51850741"/>
      <w:bookmarkStart w:id="6402" w:name="_Toc56693744"/>
      <w:bookmarkStart w:id="6403" w:name="_Toc64447287"/>
      <w:bookmarkStart w:id="6404" w:name="_Toc66286781"/>
      <w:bookmarkStart w:id="6405" w:name="_Toc74151476"/>
      <w:bookmarkStart w:id="6406" w:name="_Toc88653949"/>
      <w:bookmarkStart w:id="6407" w:name="_Toc97904305"/>
      <w:bookmarkStart w:id="6408" w:name="_Toc105175346"/>
      <w:bookmarkStart w:id="6409" w:name="_Toc113826376"/>
      <w:bookmarkStart w:id="6410" w:name="_Toc162617219"/>
      <w:bookmarkEnd w:id="6396"/>
      <w:r w:rsidRPr="009F5A10">
        <w:t>9.</w:t>
      </w:r>
      <w:r>
        <w:t>2</w:t>
      </w:r>
      <w:r w:rsidRPr="009F5A10">
        <w:t>.</w:t>
      </w:r>
      <w:r>
        <w:t>2</w:t>
      </w:r>
      <w:r w:rsidRPr="009F5A10">
        <w:t>.</w:t>
      </w:r>
      <w:bookmarkEnd w:id="6397"/>
      <w:r>
        <w:t>69</w:t>
      </w:r>
      <w:r w:rsidRPr="009F5A10">
        <w:tab/>
      </w:r>
      <w:r>
        <w:t>Broadcast CAG-Identifier List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411" w:name="_CR9_2_2_70"/>
      <w:bookmarkStart w:id="6412" w:name="_Hlk44446665"/>
      <w:bookmarkStart w:id="6413" w:name="_Toc44497654"/>
      <w:bookmarkStart w:id="6414" w:name="_Toc45108042"/>
      <w:bookmarkStart w:id="6415" w:name="_Toc45901662"/>
      <w:bookmarkStart w:id="6416" w:name="_Toc51850742"/>
      <w:bookmarkStart w:id="6417" w:name="_Toc56693745"/>
      <w:bookmarkStart w:id="6418" w:name="_Toc64447288"/>
      <w:bookmarkStart w:id="6419" w:name="_Toc66286782"/>
      <w:bookmarkStart w:id="6420" w:name="_Toc74151477"/>
      <w:bookmarkStart w:id="6421" w:name="_Toc88653950"/>
      <w:bookmarkStart w:id="6422" w:name="_Toc97904306"/>
      <w:bookmarkStart w:id="6423" w:name="_Toc105175347"/>
      <w:bookmarkStart w:id="6424" w:name="_Toc113826377"/>
      <w:bookmarkStart w:id="6425" w:name="_Toc162617220"/>
      <w:bookmarkEnd w:id="6411"/>
      <w:r w:rsidRPr="009F5A10">
        <w:t>9.</w:t>
      </w:r>
      <w:r>
        <w:t>2</w:t>
      </w:r>
      <w:r w:rsidRPr="009F5A10">
        <w:t>.</w:t>
      </w:r>
      <w:r>
        <w:t>2</w:t>
      </w:r>
      <w:r w:rsidRPr="009F5A10">
        <w:t>.</w:t>
      </w:r>
      <w:bookmarkEnd w:id="6412"/>
      <w:r>
        <w:t>70</w:t>
      </w:r>
      <w:r w:rsidRPr="009F5A10">
        <w:tab/>
      </w:r>
      <w:r>
        <w:t>Broadcast PNI-NPN ID Information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426" w:name="_CR9_2_2_71"/>
      <w:bookmarkStart w:id="6427" w:name="_Hlk44446687"/>
      <w:bookmarkStart w:id="6428" w:name="_Toc44497655"/>
      <w:bookmarkStart w:id="6429" w:name="_Toc45108043"/>
      <w:bookmarkStart w:id="6430" w:name="_Toc45901663"/>
      <w:bookmarkStart w:id="6431" w:name="_Toc51850743"/>
      <w:bookmarkStart w:id="6432" w:name="_Toc56693746"/>
      <w:bookmarkStart w:id="6433" w:name="_Toc64447289"/>
      <w:bookmarkStart w:id="6434" w:name="_Toc66286783"/>
      <w:bookmarkStart w:id="6435" w:name="_Toc74151478"/>
      <w:bookmarkStart w:id="6436" w:name="_Toc88653951"/>
      <w:bookmarkStart w:id="6437" w:name="_Toc97904307"/>
      <w:bookmarkStart w:id="6438" w:name="_Toc105175348"/>
      <w:bookmarkStart w:id="6439" w:name="_Toc113826378"/>
      <w:bookmarkStart w:id="6440" w:name="_Toc162617221"/>
      <w:bookmarkEnd w:id="6426"/>
      <w:r w:rsidRPr="009F5A10">
        <w:t>9.</w:t>
      </w:r>
      <w:r>
        <w:t>2</w:t>
      </w:r>
      <w:r w:rsidRPr="009F5A10">
        <w:t>.</w:t>
      </w:r>
      <w:r>
        <w:t>2</w:t>
      </w:r>
      <w:r w:rsidRPr="009F5A10">
        <w:t>.</w:t>
      </w:r>
      <w:bookmarkEnd w:id="6427"/>
      <w:r>
        <w:t>71</w:t>
      </w:r>
      <w:r w:rsidRPr="009F5A10">
        <w:tab/>
      </w:r>
      <w:r>
        <w:t>NPN Broadcast Information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441" w:name="_CR9_2_2_72"/>
      <w:bookmarkStart w:id="6442" w:name="_Hlk44446715"/>
      <w:bookmarkStart w:id="6443" w:name="_Toc44497656"/>
      <w:bookmarkStart w:id="6444" w:name="_Toc45108044"/>
      <w:bookmarkStart w:id="6445" w:name="_Toc45901664"/>
      <w:bookmarkStart w:id="6446" w:name="_Toc51850744"/>
      <w:bookmarkStart w:id="6447" w:name="_Toc56693747"/>
      <w:bookmarkStart w:id="6448" w:name="_Toc64447290"/>
      <w:bookmarkStart w:id="6449" w:name="_Toc66286784"/>
      <w:bookmarkStart w:id="6450" w:name="_Toc74151479"/>
      <w:bookmarkStart w:id="6451" w:name="_Toc88653952"/>
      <w:bookmarkStart w:id="6452" w:name="_Toc97904308"/>
      <w:bookmarkStart w:id="6453" w:name="_Toc105175349"/>
      <w:bookmarkStart w:id="6454" w:name="_Toc113826379"/>
      <w:bookmarkStart w:id="6455" w:name="_Toc162617222"/>
      <w:bookmarkEnd w:id="6441"/>
      <w:r w:rsidRPr="00750353">
        <w:rPr>
          <w:rFonts w:eastAsia="SimSun"/>
        </w:rPr>
        <w:t>9.</w:t>
      </w:r>
      <w:r w:rsidRPr="00DD545E">
        <w:rPr>
          <w:rFonts w:eastAsia="SimSun"/>
        </w:rPr>
        <w:t>2.2.</w:t>
      </w:r>
      <w:bookmarkEnd w:id="6442"/>
      <w:r>
        <w:rPr>
          <w:rFonts w:eastAsia="SimSun"/>
        </w:rPr>
        <w:t>72</w:t>
      </w:r>
      <w:r w:rsidRPr="00DD545E">
        <w:rPr>
          <w:rFonts w:eastAsia="SimSun"/>
        </w:rPr>
        <w:tab/>
        <w:t>NPN Sup</w:t>
      </w:r>
      <w:r w:rsidRPr="0046022C">
        <w:rPr>
          <w:rFonts w:eastAsia="SimSun"/>
        </w:rPr>
        <w:t>port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456" w:name="_CR9_2_2_73"/>
      <w:bookmarkStart w:id="6457" w:name="_Toc51850745"/>
      <w:bookmarkStart w:id="6458" w:name="_Toc56693748"/>
      <w:bookmarkStart w:id="6459" w:name="_Toc64447291"/>
      <w:bookmarkStart w:id="6460" w:name="_Toc66286785"/>
      <w:bookmarkStart w:id="6461" w:name="_Toc74151480"/>
      <w:bookmarkStart w:id="6462" w:name="_Toc88653953"/>
      <w:bookmarkStart w:id="6463" w:name="_Toc97904309"/>
      <w:bookmarkStart w:id="6464" w:name="_Toc105175350"/>
      <w:bookmarkStart w:id="6465" w:name="_Toc113826380"/>
      <w:bookmarkStart w:id="6466" w:name="_Toc44497658"/>
      <w:bookmarkStart w:id="6467" w:name="_Toc45108045"/>
      <w:bookmarkStart w:id="6468" w:name="_Toc45901665"/>
      <w:bookmarkStart w:id="6469" w:name="_Toc162617223"/>
      <w:bookmarkEnd w:id="6456"/>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457"/>
      <w:bookmarkEnd w:id="6458"/>
      <w:bookmarkEnd w:id="6459"/>
      <w:bookmarkEnd w:id="6460"/>
      <w:bookmarkEnd w:id="6461"/>
      <w:bookmarkEnd w:id="6462"/>
      <w:bookmarkEnd w:id="6463"/>
      <w:bookmarkEnd w:id="6464"/>
      <w:bookmarkEnd w:id="6465"/>
      <w:bookmarkEnd w:id="6469"/>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470" w:name="_CR9_2_2_74"/>
      <w:bookmarkStart w:id="6471" w:name="_Toc56693749"/>
      <w:bookmarkStart w:id="6472" w:name="_Toc64447292"/>
      <w:bookmarkStart w:id="6473" w:name="_Toc66286786"/>
      <w:bookmarkStart w:id="6474" w:name="_Toc74151481"/>
      <w:bookmarkStart w:id="6475" w:name="_Toc88653954"/>
      <w:bookmarkStart w:id="6476" w:name="_Toc97904310"/>
      <w:bookmarkStart w:id="6477" w:name="_Toc105175351"/>
      <w:bookmarkStart w:id="6478" w:name="_Toc113826381"/>
      <w:bookmarkStart w:id="6479" w:name="_Toc20953694"/>
      <w:bookmarkStart w:id="6480" w:name="_Toc29390871"/>
      <w:bookmarkStart w:id="6481" w:name="_Toc51850746"/>
      <w:bookmarkStart w:id="6482" w:name="_Toc162617224"/>
      <w:bookmarkEnd w:id="6470"/>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471"/>
      <w:bookmarkEnd w:id="6472"/>
      <w:bookmarkEnd w:id="6473"/>
      <w:bookmarkEnd w:id="6474"/>
      <w:bookmarkEnd w:id="6475"/>
      <w:bookmarkEnd w:id="6476"/>
      <w:bookmarkEnd w:id="6477"/>
      <w:bookmarkEnd w:id="6478"/>
      <w:bookmarkEnd w:id="6482"/>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3FDB1BD2"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479"/>
      <w:bookmarkEnd w:id="6480"/>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483" w:name="_CR9_2_2_75"/>
      <w:bookmarkStart w:id="6484" w:name="_Toc5646299"/>
      <w:bookmarkStart w:id="6485" w:name="_Toc66286787"/>
      <w:bookmarkStart w:id="6486" w:name="_Toc74151482"/>
      <w:bookmarkStart w:id="6487" w:name="_Toc88653955"/>
      <w:bookmarkStart w:id="6488" w:name="_Toc97904311"/>
      <w:bookmarkStart w:id="6489" w:name="_Toc105175352"/>
      <w:bookmarkStart w:id="6490" w:name="_Toc113826382"/>
      <w:bookmarkStart w:id="6491" w:name="_Toc56693750"/>
      <w:bookmarkStart w:id="6492" w:name="_Toc64447294"/>
      <w:bookmarkStart w:id="6493" w:name="_Toc162617225"/>
      <w:bookmarkEnd w:id="6483"/>
      <w:r>
        <w:rPr>
          <w:lang w:eastAsia="zh-CN"/>
        </w:rPr>
        <w:t>9.2.2.75</w:t>
      </w:r>
      <w:r>
        <w:rPr>
          <w:lang w:eastAsia="zh-CN"/>
        </w:rPr>
        <w:tab/>
      </w:r>
      <w:bookmarkEnd w:id="6484"/>
      <w:r>
        <w:rPr>
          <w:lang w:eastAsia="zh-CN"/>
        </w:rPr>
        <w:t>SFN Offset</w:t>
      </w:r>
      <w:bookmarkEnd w:id="6485"/>
      <w:bookmarkEnd w:id="6486"/>
      <w:bookmarkEnd w:id="6487"/>
      <w:bookmarkEnd w:id="6488"/>
      <w:bookmarkEnd w:id="6489"/>
      <w:bookmarkEnd w:id="6490"/>
      <w:bookmarkEnd w:id="6493"/>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494" w:name="_CR9_2_3"/>
      <w:bookmarkStart w:id="6495" w:name="_Toc66286788"/>
      <w:bookmarkStart w:id="6496" w:name="_Toc74151483"/>
      <w:bookmarkStart w:id="6497" w:name="_Toc88653956"/>
      <w:bookmarkStart w:id="6498" w:name="_Toc97904312"/>
      <w:bookmarkStart w:id="6499" w:name="_Toc105175353"/>
      <w:bookmarkStart w:id="6500" w:name="_Toc113826383"/>
      <w:bookmarkStart w:id="6501" w:name="_Toc162617226"/>
      <w:bookmarkEnd w:id="6494"/>
      <w:r w:rsidRPr="00FD0425">
        <w:t>9.2.3</w:t>
      </w:r>
      <w:r w:rsidRPr="00FD0425">
        <w:tab/>
        <w:t>General IE definitions</w:t>
      </w:r>
      <w:bookmarkEnd w:id="6117"/>
      <w:bookmarkEnd w:id="6118"/>
      <w:bookmarkEnd w:id="6119"/>
      <w:bookmarkEnd w:id="6466"/>
      <w:bookmarkEnd w:id="6467"/>
      <w:bookmarkEnd w:id="6468"/>
      <w:bookmarkEnd w:id="6481"/>
      <w:bookmarkEnd w:id="6491"/>
      <w:bookmarkEnd w:id="6492"/>
      <w:bookmarkEnd w:id="6495"/>
      <w:bookmarkEnd w:id="6496"/>
      <w:bookmarkEnd w:id="6497"/>
      <w:bookmarkEnd w:id="6498"/>
      <w:bookmarkEnd w:id="6499"/>
      <w:bookmarkEnd w:id="6500"/>
      <w:bookmarkEnd w:id="6501"/>
    </w:p>
    <w:p w14:paraId="4E893348" w14:textId="77777777" w:rsidR="00F02090" w:rsidRPr="00FD0425" w:rsidRDefault="00F02090" w:rsidP="0073372F">
      <w:pPr>
        <w:pStyle w:val="Heading4"/>
        <w:keepNext w:val="0"/>
        <w:keepLines w:val="0"/>
        <w:widowControl w:val="0"/>
      </w:pPr>
      <w:bookmarkStart w:id="6502" w:name="_CR9_2_3_1"/>
      <w:bookmarkStart w:id="6503" w:name="_Toc20955310"/>
      <w:bookmarkStart w:id="6504" w:name="_Toc29991513"/>
      <w:bookmarkStart w:id="6505" w:name="_Toc36555914"/>
      <w:bookmarkStart w:id="6506" w:name="_Toc44497659"/>
      <w:bookmarkStart w:id="6507" w:name="_Toc45108046"/>
      <w:bookmarkStart w:id="6508" w:name="_Toc45901666"/>
      <w:bookmarkStart w:id="6509" w:name="_Toc51850747"/>
      <w:bookmarkStart w:id="6510" w:name="_Toc56693751"/>
      <w:bookmarkStart w:id="6511" w:name="_Toc64447295"/>
      <w:bookmarkStart w:id="6512" w:name="_Toc66286789"/>
      <w:bookmarkStart w:id="6513" w:name="_Toc74151484"/>
      <w:bookmarkStart w:id="6514" w:name="_Toc88653957"/>
      <w:bookmarkStart w:id="6515" w:name="_Toc97904313"/>
      <w:bookmarkStart w:id="6516" w:name="_Toc105175354"/>
      <w:bookmarkStart w:id="6517" w:name="_Toc113826384"/>
      <w:bookmarkStart w:id="6518" w:name="_Toc162617227"/>
      <w:bookmarkEnd w:id="6502"/>
      <w:r w:rsidRPr="00FD0425">
        <w:t>9.2.3.1</w:t>
      </w:r>
      <w:r w:rsidRPr="00FD0425">
        <w:tab/>
        <w:t>Message Type</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519" w:name="_CR9_2_3_2"/>
      <w:bookmarkStart w:id="6520" w:name="_Toc20955311"/>
      <w:bookmarkStart w:id="6521" w:name="_Toc29991514"/>
      <w:bookmarkStart w:id="6522" w:name="_Toc36555915"/>
      <w:bookmarkStart w:id="6523" w:name="_Toc44497660"/>
      <w:bookmarkStart w:id="6524" w:name="_Toc45108047"/>
      <w:bookmarkStart w:id="6525" w:name="_Toc45901667"/>
      <w:bookmarkStart w:id="6526" w:name="_Toc51850748"/>
      <w:bookmarkStart w:id="6527" w:name="_Toc56693752"/>
      <w:bookmarkStart w:id="6528" w:name="_Toc64447296"/>
      <w:bookmarkStart w:id="6529" w:name="_Toc66286790"/>
      <w:bookmarkStart w:id="6530" w:name="_Toc74151485"/>
      <w:bookmarkStart w:id="6531" w:name="_Toc88653958"/>
      <w:bookmarkStart w:id="6532" w:name="_Toc97904314"/>
      <w:bookmarkStart w:id="6533" w:name="_Toc105175355"/>
      <w:bookmarkStart w:id="6534" w:name="_Toc113826385"/>
      <w:bookmarkStart w:id="6535" w:name="_Toc162617228"/>
      <w:bookmarkEnd w:id="6519"/>
      <w:r w:rsidRPr="00FD0425">
        <w:t>9.2.3.2</w:t>
      </w:r>
      <w:r w:rsidRPr="00FD0425">
        <w:tab/>
        <w:t>Cause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536" w:name="_CR9_2_3_3"/>
      <w:bookmarkStart w:id="6537" w:name="_Toc20955312"/>
      <w:bookmarkStart w:id="6538" w:name="_Toc29991515"/>
      <w:bookmarkStart w:id="6539" w:name="_Toc36555916"/>
      <w:bookmarkStart w:id="6540" w:name="_Toc44497661"/>
      <w:bookmarkStart w:id="6541" w:name="_Toc45108048"/>
      <w:bookmarkStart w:id="6542" w:name="_Toc45901668"/>
      <w:bookmarkStart w:id="6543" w:name="_Toc51850749"/>
      <w:bookmarkStart w:id="6544" w:name="_Toc56693753"/>
      <w:bookmarkStart w:id="6545" w:name="_Toc64447297"/>
      <w:bookmarkStart w:id="6546" w:name="_Toc66286791"/>
      <w:bookmarkStart w:id="6547" w:name="_Toc74151486"/>
      <w:bookmarkStart w:id="6548" w:name="_Toc88653959"/>
      <w:bookmarkStart w:id="6549" w:name="_Toc97904315"/>
      <w:bookmarkStart w:id="6550" w:name="_Toc105175356"/>
      <w:bookmarkStart w:id="6551" w:name="_Toc113826386"/>
      <w:bookmarkStart w:id="6552" w:name="_Toc162617229"/>
      <w:bookmarkEnd w:id="6536"/>
      <w:r w:rsidRPr="00FD0425">
        <w:t>9.2.3.3</w:t>
      </w:r>
      <w:r w:rsidRPr="00FD0425">
        <w:tab/>
        <w:t>Criticality Diagnostics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BD1D4F" w:rsidRDefault="00F02090" w:rsidP="00BD1D4F">
            <w:pPr>
              <w:pStyle w:val="TAL"/>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553" w:name="_CR9_2_3_4"/>
      <w:bookmarkStart w:id="6554" w:name="_Toc20955313"/>
      <w:bookmarkStart w:id="6555" w:name="_Toc29991516"/>
      <w:bookmarkStart w:id="6556" w:name="_Toc36555917"/>
      <w:bookmarkStart w:id="6557" w:name="_Toc44497662"/>
      <w:bookmarkStart w:id="6558" w:name="_Toc45108049"/>
      <w:bookmarkStart w:id="6559" w:name="_Toc45901669"/>
      <w:bookmarkStart w:id="6560" w:name="_Toc51850750"/>
      <w:bookmarkStart w:id="6561" w:name="_Toc56693754"/>
      <w:bookmarkStart w:id="6562" w:name="_Toc64447298"/>
      <w:bookmarkStart w:id="6563" w:name="_Toc66286792"/>
      <w:bookmarkStart w:id="6564" w:name="_Toc74151487"/>
      <w:bookmarkStart w:id="6565" w:name="_Toc88653960"/>
      <w:bookmarkStart w:id="6566" w:name="_Toc97904316"/>
      <w:bookmarkStart w:id="6567" w:name="_Toc105175357"/>
      <w:bookmarkStart w:id="6568" w:name="_Toc113826387"/>
      <w:bookmarkStart w:id="6569" w:name="_Toc162617230"/>
      <w:bookmarkEnd w:id="6553"/>
      <w:r w:rsidRPr="00FD0425">
        <w:t>9.2.3.4</w:t>
      </w:r>
      <w:r w:rsidRPr="00FD0425">
        <w:tab/>
        <w:t>Bit Rate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570" w:name="_CR9_2_3_5"/>
      <w:bookmarkStart w:id="6571" w:name="_Toc20955314"/>
      <w:bookmarkStart w:id="6572" w:name="_Toc29991517"/>
      <w:bookmarkStart w:id="6573" w:name="_Toc36555918"/>
      <w:bookmarkStart w:id="6574" w:name="_Toc44497663"/>
      <w:bookmarkStart w:id="6575" w:name="_Toc45108050"/>
      <w:bookmarkStart w:id="6576" w:name="_Toc45901670"/>
      <w:bookmarkStart w:id="6577" w:name="_Toc51850751"/>
      <w:bookmarkStart w:id="6578" w:name="_Toc56693755"/>
      <w:bookmarkStart w:id="6579" w:name="_Toc64447299"/>
      <w:bookmarkStart w:id="6580" w:name="_Toc66286793"/>
      <w:bookmarkStart w:id="6581" w:name="_Toc74151488"/>
      <w:bookmarkStart w:id="6582" w:name="_Toc88653961"/>
      <w:bookmarkStart w:id="6583" w:name="_Toc97904317"/>
      <w:bookmarkStart w:id="6584" w:name="_Toc105175358"/>
      <w:bookmarkStart w:id="6585" w:name="_Toc113826388"/>
      <w:bookmarkStart w:id="6586" w:name="_Toc162617231"/>
      <w:bookmarkEnd w:id="6570"/>
      <w:r w:rsidRPr="00FD0425">
        <w:t>9.2.3.5</w:t>
      </w:r>
      <w:r w:rsidRPr="00FD0425">
        <w:tab/>
        <w:t>QoS Flow</w:t>
      </w:r>
      <w:r w:rsidRPr="00FD0425">
        <w:rPr>
          <w:rFonts w:eastAsia="Batang"/>
        </w:rPr>
        <w:t xml:space="preserve"> Level QoS Parameters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587" w:name="OLE_LINK178"/>
            <w:r w:rsidRPr="007F64C3">
              <w:rPr>
                <w:lang w:eastAsia="ja-JP"/>
              </w:rPr>
              <w:t>–</w:t>
            </w:r>
            <w:bookmarkEnd w:id="65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588" w:name="_CR9_2_3_6"/>
      <w:bookmarkStart w:id="6589" w:name="_Toc20955315"/>
      <w:bookmarkStart w:id="6590" w:name="_Toc29991518"/>
      <w:bookmarkStart w:id="6591" w:name="_Toc36555919"/>
      <w:bookmarkStart w:id="6592" w:name="_Toc44497664"/>
      <w:bookmarkStart w:id="6593" w:name="_Toc45108051"/>
      <w:bookmarkStart w:id="6594" w:name="_Toc45901671"/>
      <w:bookmarkStart w:id="6595" w:name="_Toc51850752"/>
      <w:bookmarkStart w:id="6596" w:name="_Toc56693756"/>
      <w:bookmarkStart w:id="6597" w:name="_Toc64447300"/>
      <w:bookmarkStart w:id="6598" w:name="_Toc66286794"/>
      <w:bookmarkStart w:id="6599" w:name="_Toc74151489"/>
      <w:bookmarkStart w:id="6600" w:name="_Toc88653962"/>
      <w:bookmarkStart w:id="6601" w:name="_Toc97904318"/>
      <w:bookmarkStart w:id="6602" w:name="_Toc105175359"/>
      <w:bookmarkStart w:id="6603" w:name="_Toc113826389"/>
      <w:bookmarkStart w:id="6604" w:name="_Toc162617232"/>
      <w:bookmarkEnd w:id="6588"/>
      <w:r w:rsidRPr="00FD0425">
        <w:t>9.2.3.6</w:t>
      </w:r>
      <w:r w:rsidRPr="00FD0425">
        <w:tab/>
        <w:t>GBR QoS Flow Information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807553">
        <w:trPr>
          <w:tblHeader/>
        </w:trPr>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605" w:name="_Hlk44414488"/>
            <w:r w:rsidRPr="00C42F7A">
              <w:t>9.2.3.</w:t>
            </w:r>
            <w:bookmarkEnd w:id="6605"/>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606" w:name="_CR9_2_3_7"/>
      <w:bookmarkStart w:id="6607" w:name="_Toc20955316"/>
      <w:bookmarkStart w:id="6608" w:name="_Toc29991519"/>
      <w:bookmarkStart w:id="6609" w:name="_Toc36555920"/>
      <w:bookmarkStart w:id="6610" w:name="_Toc44497665"/>
      <w:bookmarkStart w:id="6611" w:name="_Toc45108052"/>
      <w:bookmarkStart w:id="6612" w:name="_Toc45901672"/>
      <w:bookmarkStart w:id="6613" w:name="_Toc51850753"/>
      <w:bookmarkStart w:id="6614" w:name="_Toc56693757"/>
      <w:bookmarkStart w:id="6615" w:name="_Toc64447301"/>
      <w:bookmarkStart w:id="6616" w:name="_Toc66286795"/>
      <w:bookmarkStart w:id="6617" w:name="_Toc74151490"/>
      <w:bookmarkStart w:id="6618" w:name="_Toc88653963"/>
      <w:bookmarkStart w:id="6619" w:name="_Toc97904319"/>
      <w:bookmarkStart w:id="6620" w:name="_Toc105175360"/>
      <w:bookmarkStart w:id="6621" w:name="_Toc113826390"/>
      <w:bookmarkStart w:id="6622" w:name="_Toc162617233"/>
      <w:bookmarkEnd w:id="6606"/>
      <w:r w:rsidRPr="00FD0425">
        <w:rPr>
          <w:lang w:val="fr-FR"/>
        </w:rPr>
        <w:t>9.2.3.7</w:t>
      </w:r>
      <w:r w:rsidRPr="00FD0425">
        <w:rPr>
          <w:lang w:val="fr-FR"/>
        </w:rPr>
        <w:tab/>
        <w:t>Allocation and Retention 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623" w:name="OLE_LINK464"/>
            <w:bookmarkStart w:id="6624" w:name="OLE_LINK465"/>
            <w:bookmarkStart w:id="6625" w:name="OLE_LINK466"/>
            <w:bookmarkStart w:id="6626" w:name="OLE_LINK467"/>
            <w:bookmarkStart w:id="6627" w:name="OLE_LINK468"/>
            <w:r w:rsidRPr="00FD0425">
              <w:rPr>
                <w:rFonts w:cs="Arial"/>
                <w:szCs w:val="18"/>
              </w:rPr>
              <w:t>23.501</w:t>
            </w:r>
            <w:bookmarkEnd w:id="6623"/>
            <w:bookmarkEnd w:id="6624"/>
            <w:bookmarkEnd w:id="6625"/>
            <w:bookmarkEnd w:id="6626"/>
            <w:bookmarkEnd w:id="6627"/>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628" w:name="_CR9_2_3_8"/>
      <w:bookmarkStart w:id="6629" w:name="_Toc20955317"/>
      <w:bookmarkStart w:id="6630" w:name="_Toc29991520"/>
      <w:bookmarkStart w:id="6631" w:name="_Toc36555921"/>
      <w:bookmarkStart w:id="6632" w:name="_Toc44497666"/>
      <w:bookmarkStart w:id="6633" w:name="_Toc45108053"/>
      <w:bookmarkStart w:id="6634" w:name="_Toc45901673"/>
      <w:bookmarkStart w:id="6635" w:name="_Toc51850754"/>
      <w:bookmarkStart w:id="6636" w:name="_Toc56693758"/>
      <w:bookmarkStart w:id="6637" w:name="_Toc64447302"/>
      <w:bookmarkStart w:id="6638" w:name="_Toc66286796"/>
      <w:bookmarkStart w:id="6639" w:name="_Toc74151491"/>
      <w:bookmarkStart w:id="6640" w:name="_Toc88653964"/>
      <w:bookmarkStart w:id="6641" w:name="_Toc97904320"/>
      <w:bookmarkStart w:id="6642" w:name="_Toc105175361"/>
      <w:bookmarkStart w:id="6643" w:name="_Toc113826391"/>
      <w:bookmarkStart w:id="6644" w:name="_Toc162617234"/>
      <w:bookmarkEnd w:id="6628"/>
      <w:r w:rsidRPr="006B55F2">
        <w:t>9.2.3.8</w:t>
      </w:r>
      <w:r w:rsidRPr="006B55F2">
        <w:tab/>
        <w:t>Non dynamic 5QI Descriptor</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645" w:name="_CR9_2_3_9"/>
      <w:bookmarkStart w:id="6646" w:name="_Toc20955318"/>
      <w:bookmarkStart w:id="6647" w:name="_Toc29991521"/>
      <w:bookmarkStart w:id="6648" w:name="_Toc36555922"/>
      <w:bookmarkStart w:id="6649" w:name="_Toc44497667"/>
      <w:bookmarkStart w:id="6650" w:name="_Toc45108054"/>
      <w:bookmarkStart w:id="6651" w:name="_Toc45901674"/>
      <w:bookmarkStart w:id="6652" w:name="_Toc51850755"/>
      <w:bookmarkStart w:id="6653" w:name="_Toc56693759"/>
      <w:bookmarkStart w:id="6654" w:name="_Toc64447303"/>
      <w:bookmarkStart w:id="6655" w:name="_Toc66286797"/>
      <w:bookmarkStart w:id="6656" w:name="_Toc74151492"/>
      <w:bookmarkStart w:id="6657" w:name="_Toc88653965"/>
      <w:bookmarkStart w:id="6658" w:name="_Toc97904321"/>
      <w:bookmarkStart w:id="6659" w:name="_Toc105175362"/>
      <w:bookmarkStart w:id="6660" w:name="_Toc113826392"/>
      <w:bookmarkStart w:id="6661" w:name="_Toc162617235"/>
      <w:bookmarkEnd w:id="6645"/>
      <w:r w:rsidRPr="00FD0425">
        <w:rPr>
          <w:lang w:val="fr-FR"/>
        </w:rPr>
        <w:t>9.2.3.9</w:t>
      </w:r>
      <w:r w:rsidRPr="00FD0425">
        <w:rPr>
          <w:lang w:val="fr-FR"/>
        </w:rPr>
        <w:tab/>
        <w:t>Dynamic 5QI Descriptor</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662" w:name="_CR9_2_3_10"/>
      <w:bookmarkStart w:id="6663" w:name="_Toc20955319"/>
      <w:bookmarkStart w:id="6664" w:name="_Toc29991522"/>
      <w:bookmarkStart w:id="6665" w:name="_Toc36555923"/>
      <w:bookmarkStart w:id="6666" w:name="_Toc44497668"/>
      <w:bookmarkStart w:id="6667" w:name="_Toc45108055"/>
      <w:bookmarkStart w:id="6668" w:name="_Toc45901675"/>
      <w:bookmarkStart w:id="6669" w:name="_Toc51850756"/>
      <w:bookmarkStart w:id="6670" w:name="_Toc56693760"/>
      <w:bookmarkStart w:id="6671" w:name="_Toc64447304"/>
      <w:bookmarkStart w:id="6672" w:name="_Toc66286798"/>
      <w:bookmarkStart w:id="6673" w:name="_Toc74151493"/>
      <w:bookmarkStart w:id="6674" w:name="_Toc88653966"/>
      <w:bookmarkStart w:id="6675" w:name="_Toc97904322"/>
      <w:bookmarkStart w:id="6676" w:name="_Toc105175363"/>
      <w:bookmarkStart w:id="6677" w:name="_Toc113826393"/>
      <w:bookmarkStart w:id="6678" w:name="_Toc162617236"/>
      <w:bookmarkEnd w:id="6662"/>
      <w:r w:rsidRPr="00FD0425">
        <w:rPr>
          <w:rFonts w:eastAsia="Batang"/>
        </w:rPr>
        <w:t>9.2.3.10</w:t>
      </w:r>
      <w:r w:rsidRPr="00FD0425">
        <w:rPr>
          <w:rFonts w:eastAsia="Batang"/>
        </w:rPr>
        <w:tab/>
        <w:t xml:space="preserve">QoS Flow </w:t>
      </w:r>
      <w:r w:rsidRPr="00FD0425">
        <w:rPr>
          <w:rFonts w:cs="Arial"/>
          <w:bCs/>
          <w:iCs/>
          <w:lang w:eastAsia="ja-JP"/>
        </w:rPr>
        <w:t>Identifier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679" w:name="_CR9_2_3_11"/>
      <w:bookmarkStart w:id="6680" w:name="_Toc20955320"/>
      <w:bookmarkStart w:id="6681" w:name="_Toc29991523"/>
      <w:bookmarkStart w:id="6682" w:name="_Toc36555924"/>
      <w:bookmarkStart w:id="6683" w:name="_Toc44497669"/>
      <w:bookmarkStart w:id="6684" w:name="_Toc45108056"/>
      <w:bookmarkStart w:id="6685" w:name="_Toc45901676"/>
      <w:bookmarkStart w:id="6686" w:name="_Toc51850757"/>
      <w:bookmarkStart w:id="6687" w:name="_Toc56693761"/>
      <w:bookmarkStart w:id="6688" w:name="_Toc64447305"/>
      <w:bookmarkStart w:id="6689" w:name="_Toc66286799"/>
      <w:bookmarkStart w:id="6690" w:name="_Toc74151494"/>
      <w:bookmarkStart w:id="6691" w:name="_Toc88653967"/>
      <w:bookmarkStart w:id="6692" w:name="_Toc97904323"/>
      <w:bookmarkStart w:id="6693" w:name="_Toc105175364"/>
      <w:bookmarkStart w:id="6694" w:name="_Toc113826394"/>
      <w:bookmarkStart w:id="6695" w:name="_Toc162617237"/>
      <w:bookmarkEnd w:id="6679"/>
      <w:r w:rsidRPr="00FD0425">
        <w:t>9.2.3.11</w:t>
      </w:r>
      <w:r w:rsidRPr="00FD0425">
        <w:tab/>
        <w:t>Packet Loss Rate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696" w:name="_CR9_2_3_12"/>
      <w:bookmarkStart w:id="6697" w:name="_Toc20955321"/>
      <w:bookmarkStart w:id="6698" w:name="_Toc29991524"/>
      <w:bookmarkStart w:id="6699" w:name="_Toc36555925"/>
      <w:bookmarkStart w:id="6700" w:name="_Toc44497670"/>
      <w:bookmarkStart w:id="6701" w:name="_Toc45108057"/>
      <w:bookmarkStart w:id="6702" w:name="_Toc45901677"/>
      <w:bookmarkStart w:id="6703" w:name="_Toc51850758"/>
      <w:bookmarkStart w:id="6704" w:name="_Toc56693762"/>
      <w:bookmarkStart w:id="6705" w:name="_Toc64447306"/>
      <w:bookmarkStart w:id="6706" w:name="_Toc66286800"/>
      <w:bookmarkStart w:id="6707" w:name="_Toc74151495"/>
      <w:bookmarkStart w:id="6708" w:name="_Toc88653968"/>
      <w:bookmarkStart w:id="6709" w:name="_Toc97904324"/>
      <w:bookmarkStart w:id="6710" w:name="_Toc105175365"/>
      <w:bookmarkStart w:id="6711" w:name="_Toc113826395"/>
      <w:bookmarkStart w:id="6712" w:name="_Toc162617238"/>
      <w:bookmarkEnd w:id="6696"/>
      <w:r w:rsidRPr="00FD0425">
        <w:t>9.2.3.12</w:t>
      </w:r>
      <w:r w:rsidRPr="00FD0425">
        <w:tab/>
        <w:t>Packet Delay Budget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713" w:name="_CR9_2_3_13"/>
      <w:bookmarkStart w:id="6714" w:name="_Toc20955322"/>
      <w:bookmarkStart w:id="6715" w:name="_Toc29991525"/>
      <w:bookmarkStart w:id="6716" w:name="_Toc36555926"/>
      <w:bookmarkStart w:id="6717" w:name="_Toc44497671"/>
      <w:bookmarkStart w:id="6718" w:name="_Toc45108058"/>
      <w:bookmarkStart w:id="6719" w:name="_Toc45901678"/>
      <w:bookmarkStart w:id="6720" w:name="_Toc51850759"/>
      <w:bookmarkStart w:id="6721" w:name="_Toc56693763"/>
      <w:bookmarkStart w:id="6722" w:name="_Toc64447307"/>
      <w:bookmarkStart w:id="6723" w:name="_Toc66286801"/>
      <w:bookmarkStart w:id="6724" w:name="_Toc74151496"/>
      <w:bookmarkStart w:id="6725" w:name="_Toc88653969"/>
      <w:bookmarkStart w:id="6726" w:name="_Toc97904325"/>
      <w:bookmarkStart w:id="6727" w:name="_Toc105175366"/>
      <w:bookmarkStart w:id="6728" w:name="_Toc113826396"/>
      <w:bookmarkStart w:id="6729" w:name="_Toc162617239"/>
      <w:bookmarkEnd w:id="6713"/>
      <w:r w:rsidRPr="00FD0425">
        <w:t>9.2.3.13</w:t>
      </w:r>
      <w:r w:rsidRPr="00FD0425">
        <w:tab/>
        <w:t>Packet Error Rate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730" w:name="_CR9_2_3_14"/>
      <w:bookmarkStart w:id="6731" w:name="_Toc20955323"/>
      <w:bookmarkStart w:id="6732" w:name="_Toc29991526"/>
      <w:bookmarkStart w:id="6733" w:name="_Toc36555927"/>
      <w:bookmarkStart w:id="6734" w:name="_Toc44497672"/>
      <w:bookmarkStart w:id="6735" w:name="_Toc45108059"/>
      <w:bookmarkStart w:id="6736" w:name="_Toc45901679"/>
      <w:bookmarkStart w:id="6737" w:name="_Toc51850760"/>
      <w:bookmarkStart w:id="6738" w:name="_Toc56693764"/>
      <w:bookmarkStart w:id="6739" w:name="_Toc64447308"/>
      <w:bookmarkStart w:id="6740" w:name="_Toc66286802"/>
      <w:bookmarkStart w:id="6741" w:name="_Toc74151497"/>
      <w:bookmarkStart w:id="6742" w:name="_Toc88653970"/>
      <w:bookmarkStart w:id="6743" w:name="_Toc97904326"/>
      <w:bookmarkStart w:id="6744" w:name="_Toc105175367"/>
      <w:bookmarkStart w:id="6745" w:name="_Toc113826397"/>
      <w:bookmarkStart w:id="6746" w:name="_Toc162617240"/>
      <w:bookmarkEnd w:id="6730"/>
      <w:r w:rsidRPr="00FD0425">
        <w:t>9.2.3.14</w:t>
      </w:r>
      <w:r w:rsidRPr="00FD0425">
        <w:tab/>
        <w:t>Averaging Window</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747" w:name="_CR9_2_3_15"/>
      <w:bookmarkStart w:id="6748" w:name="_Toc20955324"/>
      <w:bookmarkStart w:id="6749" w:name="_Toc29991527"/>
      <w:bookmarkStart w:id="6750" w:name="_Toc36555928"/>
      <w:bookmarkStart w:id="6751" w:name="_Toc44497673"/>
      <w:bookmarkStart w:id="6752" w:name="_Toc45108060"/>
      <w:bookmarkStart w:id="6753" w:name="_Toc45901680"/>
      <w:bookmarkStart w:id="6754" w:name="_Toc51850761"/>
      <w:bookmarkStart w:id="6755" w:name="_Toc56693765"/>
      <w:bookmarkStart w:id="6756" w:name="_Toc64447309"/>
      <w:bookmarkStart w:id="6757" w:name="_Toc66286803"/>
      <w:bookmarkStart w:id="6758" w:name="_Toc74151498"/>
      <w:bookmarkStart w:id="6759" w:name="_Toc88653971"/>
      <w:bookmarkStart w:id="6760" w:name="_Toc97904327"/>
      <w:bookmarkStart w:id="6761" w:name="_Toc105175368"/>
      <w:bookmarkStart w:id="6762" w:name="_Toc113826398"/>
      <w:bookmarkStart w:id="6763" w:name="_Toc162617241"/>
      <w:bookmarkEnd w:id="6747"/>
      <w:r w:rsidRPr="00FD0425">
        <w:t>9.2.3.15</w:t>
      </w:r>
      <w:r w:rsidRPr="00FD0425">
        <w:tab/>
        <w:t>Maximum Data Burst Volume</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764" w:name="_CR9_2_3_16"/>
      <w:bookmarkStart w:id="6765" w:name="_Toc20955325"/>
      <w:bookmarkStart w:id="6766" w:name="_Toc29991528"/>
      <w:bookmarkStart w:id="6767" w:name="_Toc36555929"/>
      <w:bookmarkStart w:id="6768" w:name="_Toc44497674"/>
      <w:bookmarkStart w:id="6769" w:name="_Toc45108061"/>
      <w:bookmarkStart w:id="6770" w:name="_Toc45901681"/>
      <w:bookmarkStart w:id="6771" w:name="_Toc51850762"/>
      <w:bookmarkStart w:id="6772" w:name="_Toc56693766"/>
      <w:bookmarkStart w:id="6773" w:name="_Toc64447310"/>
      <w:bookmarkStart w:id="6774" w:name="_Toc66286804"/>
      <w:bookmarkStart w:id="6775" w:name="_Toc74151499"/>
      <w:bookmarkStart w:id="6776" w:name="_Toc88653972"/>
      <w:bookmarkStart w:id="6777" w:name="_Toc97904328"/>
      <w:bookmarkStart w:id="6778" w:name="_Toc105175369"/>
      <w:bookmarkStart w:id="6779" w:name="_Toc113826399"/>
      <w:bookmarkStart w:id="6780" w:name="_Toc162617242"/>
      <w:bookmarkEnd w:id="6764"/>
      <w:r w:rsidRPr="00FD0425">
        <w:rPr>
          <w:rFonts w:eastAsia="Batang"/>
        </w:rPr>
        <w:t>9.2.3.16</w:t>
      </w:r>
      <w:r w:rsidRPr="00FD0425">
        <w:rPr>
          <w:rFonts w:eastAsia="Batang"/>
        </w:rPr>
        <w:tab/>
        <w:t>NG-RAN node UE XnAP ID</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781" w:name="_CR9_2_3_17"/>
      <w:bookmarkStart w:id="6782" w:name="_Toc20955326"/>
      <w:bookmarkStart w:id="6783" w:name="_Toc29991529"/>
      <w:bookmarkStart w:id="6784" w:name="_Toc36555930"/>
      <w:bookmarkStart w:id="6785" w:name="_Toc44497675"/>
      <w:bookmarkStart w:id="6786" w:name="_Toc45108062"/>
      <w:bookmarkStart w:id="6787" w:name="_Toc45901682"/>
      <w:bookmarkStart w:id="6788" w:name="_Toc51850763"/>
      <w:bookmarkStart w:id="6789" w:name="_Toc56693767"/>
      <w:bookmarkStart w:id="6790" w:name="_Toc64447311"/>
      <w:bookmarkStart w:id="6791" w:name="_Toc66286805"/>
      <w:bookmarkStart w:id="6792" w:name="_Toc74151500"/>
      <w:bookmarkStart w:id="6793" w:name="_Toc88653973"/>
      <w:bookmarkStart w:id="6794" w:name="_Toc97904329"/>
      <w:bookmarkStart w:id="6795" w:name="_Toc105175370"/>
      <w:bookmarkStart w:id="6796" w:name="_Toc113826400"/>
      <w:bookmarkStart w:id="6797" w:name="_Toc162617243"/>
      <w:bookmarkEnd w:id="6781"/>
      <w:r w:rsidRPr="00FD0425">
        <w:rPr>
          <w:rFonts w:eastAsia="Malgun Gothic"/>
        </w:rPr>
        <w:t>9.2.3.17</w:t>
      </w:r>
      <w:r w:rsidRPr="00FD0425">
        <w:rPr>
          <w:rFonts w:eastAsia="Malgun Gothic"/>
        </w:rPr>
        <w:tab/>
        <w:t>UE Aggregate Maximum Bit Rate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798" w:name="_CR9_2_3_18"/>
      <w:bookmarkStart w:id="6799" w:name="_Toc20955327"/>
      <w:bookmarkStart w:id="6800" w:name="_Toc29991530"/>
      <w:bookmarkStart w:id="6801" w:name="_Toc36555931"/>
      <w:bookmarkStart w:id="6802" w:name="_Toc44497676"/>
      <w:bookmarkStart w:id="6803" w:name="_Toc45108063"/>
      <w:bookmarkStart w:id="6804" w:name="_Toc45901683"/>
      <w:bookmarkStart w:id="6805" w:name="_Toc51850764"/>
      <w:bookmarkStart w:id="6806" w:name="_Toc56693768"/>
      <w:bookmarkStart w:id="6807" w:name="_Toc64447312"/>
      <w:bookmarkStart w:id="6808" w:name="_Toc66286806"/>
      <w:bookmarkStart w:id="6809" w:name="_Toc74151501"/>
      <w:bookmarkStart w:id="6810" w:name="_Toc88653974"/>
      <w:bookmarkStart w:id="6811" w:name="_Toc97904330"/>
      <w:bookmarkStart w:id="6812" w:name="_Toc105175371"/>
      <w:bookmarkStart w:id="6813" w:name="_Toc113826401"/>
      <w:bookmarkStart w:id="6814" w:name="_Toc162617244"/>
      <w:bookmarkEnd w:id="6798"/>
      <w:r w:rsidRPr="00FD0425">
        <w:rPr>
          <w:rFonts w:eastAsia="Batang"/>
        </w:rPr>
        <w:t>9.2.3.18</w:t>
      </w:r>
      <w:r w:rsidRPr="00FD0425">
        <w:rPr>
          <w:rFonts w:eastAsia="Batang"/>
        </w:rPr>
        <w:tab/>
        <w:t>PDU Session ID</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815" w:name="_CR9_2_3_19"/>
      <w:bookmarkStart w:id="6816" w:name="_Toc20955328"/>
      <w:bookmarkStart w:id="6817" w:name="_Toc29991531"/>
      <w:bookmarkStart w:id="6818" w:name="_Toc36555932"/>
      <w:bookmarkStart w:id="6819" w:name="_Toc44497677"/>
      <w:bookmarkStart w:id="6820" w:name="_Toc45108064"/>
      <w:bookmarkStart w:id="6821" w:name="_Toc45901684"/>
      <w:bookmarkStart w:id="6822" w:name="_Toc51850765"/>
      <w:bookmarkStart w:id="6823" w:name="_Toc56693769"/>
      <w:bookmarkStart w:id="6824" w:name="_Toc64447313"/>
      <w:bookmarkStart w:id="6825" w:name="_Toc66286807"/>
      <w:bookmarkStart w:id="6826" w:name="_Toc74151502"/>
      <w:bookmarkStart w:id="6827" w:name="_Toc88653975"/>
      <w:bookmarkStart w:id="6828" w:name="_Toc97904331"/>
      <w:bookmarkStart w:id="6829" w:name="_Toc105175372"/>
      <w:bookmarkStart w:id="6830" w:name="_Toc113826402"/>
      <w:bookmarkStart w:id="6831" w:name="_Toc162617245"/>
      <w:bookmarkEnd w:id="6815"/>
      <w:r w:rsidRPr="00FD0425">
        <w:rPr>
          <w:rFonts w:eastAsia="Batang"/>
        </w:rPr>
        <w:t>9.2.3.19</w:t>
      </w:r>
      <w:r w:rsidRPr="00FD0425">
        <w:rPr>
          <w:rFonts w:eastAsia="Batang"/>
        </w:rPr>
        <w:tab/>
        <w:t>PDU Session Type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832" w:name="_CR9_2_3_20"/>
      <w:bookmarkStart w:id="6833" w:name="_Toc20955329"/>
      <w:bookmarkStart w:id="6834" w:name="_Toc29991532"/>
      <w:bookmarkStart w:id="6835" w:name="_Toc36555933"/>
      <w:bookmarkStart w:id="6836" w:name="_Toc44497678"/>
      <w:bookmarkStart w:id="6837" w:name="_Toc45108065"/>
      <w:bookmarkStart w:id="6838" w:name="_Toc45901685"/>
      <w:bookmarkStart w:id="6839" w:name="_Toc51850766"/>
      <w:bookmarkStart w:id="6840" w:name="_Toc56693770"/>
      <w:bookmarkStart w:id="6841" w:name="_Toc64447314"/>
      <w:bookmarkStart w:id="6842" w:name="_Toc66286808"/>
      <w:bookmarkStart w:id="6843" w:name="_Toc74151503"/>
      <w:bookmarkStart w:id="6844" w:name="_Toc88653976"/>
      <w:bookmarkStart w:id="6845" w:name="_Toc97904332"/>
      <w:bookmarkStart w:id="6846" w:name="_Toc105175373"/>
      <w:bookmarkStart w:id="6847" w:name="_Toc113826403"/>
      <w:bookmarkStart w:id="6848" w:name="_Toc162617246"/>
      <w:bookmarkEnd w:id="6832"/>
      <w:r w:rsidRPr="00FD0425">
        <w:t>9.2.3.20</w:t>
      </w:r>
      <w:r w:rsidRPr="00FD0425">
        <w:tab/>
        <w:t>TAI Support List</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849" w:name="_CR9_2_3_21"/>
      <w:bookmarkStart w:id="6850" w:name="_Toc20955330"/>
      <w:bookmarkStart w:id="6851" w:name="_Toc29991533"/>
      <w:bookmarkStart w:id="6852" w:name="_Toc36555934"/>
      <w:bookmarkStart w:id="6853" w:name="_Toc44497679"/>
      <w:bookmarkStart w:id="6854" w:name="_Toc45108066"/>
      <w:bookmarkStart w:id="6855" w:name="_Toc45901686"/>
      <w:bookmarkStart w:id="6856" w:name="_Toc51850767"/>
      <w:bookmarkStart w:id="6857" w:name="_Toc56693771"/>
      <w:bookmarkStart w:id="6858" w:name="_Toc64447315"/>
      <w:bookmarkStart w:id="6859" w:name="_Toc66286809"/>
      <w:bookmarkStart w:id="6860" w:name="_Toc74151504"/>
      <w:bookmarkStart w:id="6861" w:name="_Toc88653977"/>
      <w:bookmarkStart w:id="6862" w:name="_Toc97904333"/>
      <w:bookmarkStart w:id="6863" w:name="_Toc105175374"/>
      <w:bookmarkStart w:id="6864" w:name="_Toc113826404"/>
      <w:bookmarkStart w:id="6865" w:name="_Hlk505089225"/>
      <w:bookmarkStart w:id="6866" w:name="_Toc162617247"/>
      <w:bookmarkEnd w:id="6849"/>
      <w:r w:rsidRPr="00FD0425">
        <w:t>9.2.3.21</w:t>
      </w:r>
      <w:r w:rsidRPr="00FD0425">
        <w:tab/>
        <w:t>S-NSSAI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6"/>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867" w:name="_CR9_2_3_22"/>
      <w:bookmarkStart w:id="6868" w:name="_Toc20955331"/>
      <w:bookmarkStart w:id="6869" w:name="_Toc29991534"/>
      <w:bookmarkStart w:id="6870" w:name="_Toc36555935"/>
      <w:bookmarkStart w:id="6871" w:name="_Toc44497680"/>
      <w:bookmarkStart w:id="6872" w:name="_Toc45108067"/>
      <w:bookmarkStart w:id="6873" w:name="_Toc45901687"/>
      <w:bookmarkStart w:id="6874" w:name="_Toc51850768"/>
      <w:bookmarkStart w:id="6875" w:name="_Toc56693772"/>
      <w:bookmarkStart w:id="6876" w:name="_Toc64447316"/>
      <w:bookmarkStart w:id="6877" w:name="_Toc66286810"/>
      <w:bookmarkStart w:id="6878" w:name="_Toc74151505"/>
      <w:bookmarkStart w:id="6879" w:name="_Toc88653978"/>
      <w:bookmarkStart w:id="6880" w:name="_Toc97904334"/>
      <w:bookmarkStart w:id="6881" w:name="_Toc105175375"/>
      <w:bookmarkStart w:id="6882" w:name="_Toc113826405"/>
      <w:bookmarkStart w:id="6883" w:name="_Toc162617248"/>
      <w:bookmarkEnd w:id="6865"/>
      <w:bookmarkEnd w:id="6867"/>
      <w:r w:rsidRPr="00FD0425">
        <w:t>9.2.3.22</w:t>
      </w:r>
      <w:r w:rsidRPr="00FD0425">
        <w:tab/>
        <w:t>Slice Support List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884" w:name="_CR9_2_3_23"/>
      <w:bookmarkStart w:id="6885" w:name="_Toc20955332"/>
      <w:bookmarkStart w:id="6886" w:name="_Toc29991535"/>
      <w:bookmarkStart w:id="6887" w:name="_Toc36555936"/>
      <w:bookmarkStart w:id="6888" w:name="_Toc44497681"/>
      <w:bookmarkStart w:id="6889" w:name="_Toc45108068"/>
      <w:bookmarkStart w:id="6890" w:name="_Toc45901688"/>
      <w:bookmarkStart w:id="6891" w:name="_Toc51850769"/>
      <w:bookmarkStart w:id="6892" w:name="_Toc56693773"/>
      <w:bookmarkStart w:id="6893" w:name="_Toc64447317"/>
      <w:bookmarkStart w:id="6894" w:name="_Toc66286811"/>
      <w:bookmarkStart w:id="6895" w:name="_Toc74151506"/>
      <w:bookmarkStart w:id="6896" w:name="_Toc88653979"/>
      <w:bookmarkStart w:id="6897" w:name="_Toc97904335"/>
      <w:bookmarkStart w:id="6898" w:name="_Toc105175376"/>
      <w:bookmarkStart w:id="6899" w:name="_Toc113826406"/>
      <w:bookmarkStart w:id="6900" w:name="_Toc162617249"/>
      <w:bookmarkEnd w:id="6884"/>
      <w:r w:rsidRPr="00FD0425">
        <w:t>9.2.3.23</w:t>
      </w:r>
      <w:r w:rsidRPr="00FD0425">
        <w:tab/>
        <w:t>Index to RAT/Frequency Selection Priority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901" w:name="_CR9_2_3_24"/>
      <w:bookmarkStart w:id="6902" w:name="_Toc20955333"/>
      <w:bookmarkStart w:id="6903" w:name="_Toc29991536"/>
      <w:bookmarkStart w:id="6904" w:name="_Toc36555937"/>
      <w:bookmarkStart w:id="6905" w:name="_Toc44497682"/>
      <w:bookmarkStart w:id="6906" w:name="_Toc45108069"/>
      <w:bookmarkStart w:id="6907" w:name="_Toc45901689"/>
      <w:bookmarkStart w:id="6908" w:name="_Toc51850770"/>
      <w:bookmarkStart w:id="6909" w:name="_Toc56693774"/>
      <w:bookmarkStart w:id="6910" w:name="_Toc64447318"/>
      <w:bookmarkStart w:id="6911" w:name="_Toc66286812"/>
      <w:bookmarkStart w:id="6912" w:name="_Toc74151507"/>
      <w:bookmarkStart w:id="6913" w:name="_Toc88653980"/>
      <w:bookmarkStart w:id="6914" w:name="_Toc97904336"/>
      <w:bookmarkStart w:id="6915" w:name="_Toc105175377"/>
      <w:bookmarkStart w:id="6916" w:name="_Toc113826407"/>
      <w:bookmarkStart w:id="6917" w:name="_Toc162617250"/>
      <w:bookmarkEnd w:id="6901"/>
      <w:r w:rsidRPr="00FD0425">
        <w:rPr>
          <w:lang w:val="fr-FR"/>
        </w:rPr>
        <w:t>9.2.3.24</w:t>
      </w:r>
      <w:r w:rsidRPr="00FD0425">
        <w:rPr>
          <w:lang w:val="fr-FR"/>
        </w:rPr>
        <w:tab/>
        <w:t>GUAMI</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918" w:name="_CR9_2_3_25"/>
      <w:bookmarkStart w:id="6919" w:name="_Toc20955334"/>
      <w:bookmarkStart w:id="6920" w:name="_Toc29991537"/>
      <w:bookmarkStart w:id="6921" w:name="_Toc36555938"/>
      <w:bookmarkStart w:id="6922" w:name="_Toc44497683"/>
      <w:bookmarkStart w:id="6923" w:name="_Toc45108070"/>
      <w:bookmarkStart w:id="6924" w:name="_Toc45901690"/>
      <w:bookmarkStart w:id="6925" w:name="_Toc51850771"/>
      <w:bookmarkStart w:id="6926" w:name="_Toc56693775"/>
      <w:bookmarkStart w:id="6927" w:name="_Toc64447319"/>
      <w:bookmarkStart w:id="6928" w:name="_Toc66286813"/>
      <w:bookmarkStart w:id="6929" w:name="_Toc74151508"/>
      <w:bookmarkStart w:id="6930" w:name="_Toc88653981"/>
      <w:bookmarkStart w:id="6931" w:name="_Toc97904337"/>
      <w:bookmarkStart w:id="6932" w:name="_Toc105175378"/>
      <w:bookmarkStart w:id="6933" w:name="_Toc113826408"/>
      <w:bookmarkStart w:id="6934" w:name="_Toc162617251"/>
      <w:bookmarkEnd w:id="6918"/>
      <w:r w:rsidRPr="00FD0425">
        <w:rPr>
          <w:lang w:val="fr-FR"/>
        </w:rPr>
        <w:t>9.2.3.25</w:t>
      </w:r>
      <w:r w:rsidRPr="00FD0425">
        <w:rPr>
          <w:lang w:val="fr-FR"/>
        </w:rPr>
        <w:tab/>
        <w:t>Target Cell Global ID</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935" w:name="_CR9_2_3_26"/>
      <w:bookmarkStart w:id="6936" w:name="_Toc20955335"/>
      <w:bookmarkStart w:id="6937" w:name="_Toc29991538"/>
      <w:bookmarkStart w:id="6938" w:name="_Toc36555939"/>
      <w:bookmarkStart w:id="6939" w:name="_Toc44497684"/>
      <w:bookmarkStart w:id="6940" w:name="_Toc45108071"/>
      <w:bookmarkStart w:id="6941" w:name="_Toc45901691"/>
      <w:bookmarkStart w:id="6942" w:name="_Toc51850772"/>
      <w:bookmarkStart w:id="6943" w:name="_Toc56693776"/>
      <w:bookmarkStart w:id="6944" w:name="_Toc64447320"/>
      <w:bookmarkStart w:id="6945" w:name="_Toc66286814"/>
      <w:bookmarkStart w:id="6946" w:name="_Toc74151509"/>
      <w:bookmarkStart w:id="6947" w:name="_Toc88653982"/>
      <w:bookmarkStart w:id="6948" w:name="_Toc97904338"/>
      <w:bookmarkStart w:id="6949" w:name="_Toc105175379"/>
      <w:bookmarkStart w:id="6950" w:name="_Toc113826409"/>
      <w:bookmarkStart w:id="6951" w:name="_Toc162617252"/>
      <w:bookmarkEnd w:id="6935"/>
      <w:r w:rsidRPr="00FD0425">
        <w:rPr>
          <w:rFonts w:eastAsia="Batang"/>
        </w:rPr>
        <w:t>9.2.3.26</w:t>
      </w:r>
      <w:r w:rsidRPr="00FD0425">
        <w:rPr>
          <w:rFonts w:eastAsia="Batang"/>
        </w:rPr>
        <w:tab/>
        <w:t>AMF UE NGAP ID</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952" w:name="_CR9_2_3_27"/>
      <w:bookmarkStart w:id="6953" w:name="_Toc20955336"/>
      <w:bookmarkStart w:id="6954" w:name="_Toc29991539"/>
      <w:bookmarkStart w:id="6955" w:name="_Toc36555940"/>
      <w:bookmarkStart w:id="6956" w:name="_Toc44497685"/>
      <w:bookmarkStart w:id="6957" w:name="_Toc45108072"/>
      <w:bookmarkStart w:id="6958" w:name="_Toc45901692"/>
      <w:bookmarkStart w:id="6959" w:name="_Toc51850773"/>
      <w:bookmarkStart w:id="6960" w:name="_Toc56693777"/>
      <w:bookmarkStart w:id="6961" w:name="_Toc64447321"/>
      <w:bookmarkStart w:id="6962" w:name="_Toc66286815"/>
      <w:bookmarkStart w:id="6963" w:name="_Toc74151510"/>
      <w:bookmarkStart w:id="6964" w:name="_Toc88653983"/>
      <w:bookmarkStart w:id="6965" w:name="_Toc97904339"/>
      <w:bookmarkStart w:id="6966" w:name="_Toc105175380"/>
      <w:bookmarkStart w:id="6967" w:name="_Toc113826410"/>
      <w:bookmarkStart w:id="6968" w:name="_Toc162617253"/>
      <w:bookmarkEnd w:id="6952"/>
      <w:r w:rsidRPr="00FD0425">
        <w:t>9.2.3.27</w:t>
      </w:r>
      <w:r w:rsidRPr="00FD0425">
        <w:tab/>
        <w:t xml:space="preserve">SCG Configuration </w:t>
      </w:r>
      <w:r w:rsidRPr="00FD0425">
        <w:rPr>
          <w:rFonts w:hint="eastAsia"/>
          <w:lang w:eastAsia="zh-TW"/>
        </w:rPr>
        <w:t>Query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969" w:name="_CR9_2_3_28"/>
      <w:bookmarkStart w:id="6970" w:name="_Toc20955337"/>
      <w:bookmarkStart w:id="6971" w:name="_Toc29991540"/>
      <w:bookmarkStart w:id="6972" w:name="_Toc36555941"/>
      <w:bookmarkStart w:id="6973" w:name="_Toc44497686"/>
      <w:bookmarkStart w:id="6974" w:name="_Toc45108073"/>
      <w:bookmarkStart w:id="6975" w:name="_Toc45901693"/>
      <w:bookmarkStart w:id="6976" w:name="_Toc51850774"/>
      <w:bookmarkStart w:id="6977" w:name="_Toc56693778"/>
      <w:bookmarkStart w:id="6978" w:name="_Toc64447322"/>
      <w:bookmarkStart w:id="6979" w:name="_Toc66286816"/>
      <w:bookmarkStart w:id="6980" w:name="_Toc74151511"/>
      <w:bookmarkStart w:id="6981" w:name="_Toc88653984"/>
      <w:bookmarkStart w:id="6982" w:name="_Toc97904340"/>
      <w:bookmarkStart w:id="6983" w:name="_Toc105175381"/>
      <w:bookmarkStart w:id="6984" w:name="_Toc113826411"/>
      <w:bookmarkStart w:id="6985" w:name="_Toc162617254"/>
      <w:bookmarkEnd w:id="6969"/>
      <w:r w:rsidRPr="00FD0425">
        <w:t>9.2.3.28</w:t>
      </w:r>
      <w:r w:rsidRPr="00FD0425">
        <w:tab/>
        <w:t>RLC Mode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BD1D4F">
            <w:pPr>
              <w:pStyle w:val="TAL"/>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986" w:name="_CR9_2_3_29"/>
      <w:bookmarkStart w:id="6987" w:name="_Toc20955338"/>
      <w:bookmarkStart w:id="6988" w:name="_Toc29991541"/>
      <w:bookmarkStart w:id="6989" w:name="_Toc36555942"/>
      <w:bookmarkStart w:id="6990" w:name="_Toc44497687"/>
      <w:bookmarkStart w:id="6991" w:name="_Toc45108074"/>
      <w:bookmarkStart w:id="6992" w:name="_Toc45901694"/>
      <w:bookmarkStart w:id="6993" w:name="_Toc51850775"/>
      <w:bookmarkStart w:id="6994" w:name="_Toc56693779"/>
      <w:bookmarkStart w:id="6995" w:name="_Toc64447323"/>
      <w:bookmarkStart w:id="6996" w:name="_Toc66286817"/>
      <w:bookmarkStart w:id="6997" w:name="_Toc74151512"/>
      <w:bookmarkStart w:id="6998" w:name="_Toc88653985"/>
      <w:bookmarkStart w:id="6999" w:name="_Toc97904341"/>
      <w:bookmarkStart w:id="7000" w:name="_Toc105175382"/>
      <w:bookmarkStart w:id="7001" w:name="_Toc113826412"/>
      <w:bookmarkStart w:id="7002" w:name="_Toc162617255"/>
      <w:bookmarkEnd w:id="6986"/>
      <w:r w:rsidRPr="00FD0425">
        <w:rPr>
          <w:noProof/>
          <w:lang w:eastAsia="ja-JP"/>
        </w:rPr>
        <w:t>9.2.3.29</w:t>
      </w:r>
      <w:r w:rsidRPr="00FD0425">
        <w:rPr>
          <w:noProof/>
          <w:lang w:eastAsia="ja-JP"/>
        </w:rPr>
        <w:tab/>
        <w:t>Transport Layer Address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7003" w:name="_CR9_2_3_30"/>
      <w:bookmarkStart w:id="7004" w:name="_Toc20955339"/>
      <w:bookmarkStart w:id="7005" w:name="_Toc29991542"/>
      <w:bookmarkStart w:id="7006" w:name="_Toc36555943"/>
      <w:bookmarkStart w:id="7007" w:name="_Toc44497688"/>
      <w:bookmarkStart w:id="7008" w:name="_Toc45108075"/>
      <w:bookmarkStart w:id="7009" w:name="_Toc45901695"/>
      <w:bookmarkStart w:id="7010" w:name="_Toc51850776"/>
      <w:bookmarkStart w:id="7011" w:name="_Toc56693780"/>
      <w:bookmarkStart w:id="7012" w:name="_Toc64447324"/>
      <w:bookmarkStart w:id="7013" w:name="_Toc66286818"/>
      <w:bookmarkStart w:id="7014" w:name="_Toc74151513"/>
      <w:bookmarkStart w:id="7015" w:name="_Toc88653986"/>
      <w:bookmarkStart w:id="7016" w:name="_Toc97904342"/>
      <w:bookmarkStart w:id="7017" w:name="_Toc105175383"/>
      <w:bookmarkStart w:id="7018" w:name="_Toc113826413"/>
      <w:bookmarkStart w:id="7019" w:name="_Toc162617256"/>
      <w:bookmarkEnd w:id="7003"/>
      <w:r w:rsidRPr="00FD0425">
        <w:rPr>
          <w:noProof/>
          <w:lang w:eastAsia="ja-JP"/>
        </w:rPr>
        <w:t>9.2.3.30</w:t>
      </w:r>
      <w:r w:rsidRPr="00FD0425">
        <w:rPr>
          <w:noProof/>
          <w:lang w:eastAsia="ja-JP"/>
        </w:rPr>
        <w:tab/>
        <w:t>UP Transport Layer Information</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7020" w:name="_CR9_2_3_31"/>
      <w:bookmarkStart w:id="7021" w:name="_Toc20955340"/>
      <w:bookmarkStart w:id="7022" w:name="_Toc29991543"/>
      <w:bookmarkStart w:id="7023" w:name="_Toc36555944"/>
      <w:bookmarkStart w:id="7024" w:name="_Toc44497689"/>
      <w:bookmarkStart w:id="7025" w:name="_Toc45108076"/>
      <w:bookmarkStart w:id="7026" w:name="_Toc45901696"/>
      <w:bookmarkStart w:id="7027" w:name="_Toc51850777"/>
      <w:bookmarkStart w:id="7028" w:name="_Toc56693781"/>
      <w:bookmarkStart w:id="7029" w:name="_Toc64447325"/>
      <w:bookmarkStart w:id="7030" w:name="_Toc66286819"/>
      <w:bookmarkStart w:id="7031" w:name="_Toc74151514"/>
      <w:bookmarkStart w:id="7032" w:name="_Toc88653987"/>
      <w:bookmarkStart w:id="7033" w:name="_Toc97904343"/>
      <w:bookmarkStart w:id="7034" w:name="_Toc105175384"/>
      <w:bookmarkStart w:id="7035" w:name="_Toc113826414"/>
      <w:bookmarkStart w:id="7036" w:name="_Toc162617257"/>
      <w:bookmarkEnd w:id="7020"/>
      <w:r w:rsidRPr="00FD0425">
        <w:rPr>
          <w:noProof/>
          <w:lang w:eastAsia="ja-JP"/>
        </w:rPr>
        <w:t>9.2.3.31</w:t>
      </w:r>
      <w:r w:rsidRPr="00FD0425">
        <w:rPr>
          <w:noProof/>
          <w:lang w:eastAsia="ja-JP"/>
        </w:rPr>
        <w:tab/>
        <w:t>CP Transport Layer Information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807553">
        <w:trPr>
          <w:tblHeader/>
        </w:trPr>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7037" w:name="_CR9_2_3_32"/>
      <w:bookmarkStart w:id="7038" w:name="_Toc20955341"/>
      <w:bookmarkStart w:id="7039" w:name="_Toc29991544"/>
      <w:bookmarkStart w:id="7040" w:name="_Toc36555945"/>
      <w:bookmarkStart w:id="7041" w:name="_Toc44497690"/>
      <w:bookmarkStart w:id="7042" w:name="_Toc45108077"/>
      <w:bookmarkStart w:id="7043" w:name="_Toc45901697"/>
      <w:bookmarkStart w:id="7044" w:name="_Toc51850778"/>
      <w:bookmarkStart w:id="7045" w:name="_Toc56693782"/>
      <w:bookmarkStart w:id="7046" w:name="_Toc64447326"/>
      <w:bookmarkStart w:id="7047" w:name="_Toc66286820"/>
      <w:bookmarkStart w:id="7048" w:name="_Toc74151515"/>
      <w:bookmarkStart w:id="7049" w:name="_Toc88653988"/>
      <w:bookmarkStart w:id="7050" w:name="_Toc97904344"/>
      <w:bookmarkStart w:id="7051" w:name="_Toc105175385"/>
      <w:bookmarkStart w:id="7052" w:name="_Toc113826415"/>
      <w:bookmarkStart w:id="7053" w:name="_Toc162617258"/>
      <w:bookmarkEnd w:id="7037"/>
      <w:r w:rsidRPr="00FD0425">
        <w:t>9.2.3.32</w:t>
      </w:r>
      <w:r w:rsidRPr="00FD0425">
        <w:tab/>
      </w:r>
      <w:r w:rsidRPr="00FD0425">
        <w:rPr>
          <w:lang w:eastAsia="zh-CN"/>
        </w:rPr>
        <w:t>Masked IMEISV</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7054" w:name="_CR9_2_3_33"/>
      <w:bookmarkStart w:id="7055" w:name="_Toc20955342"/>
      <w:bookmarkStart w:id="7056" w:name="_Toc29991545"/>
      <w:bookmarkStart w:id="7057" w:name="_Toc36555946"/>
      <w:bookmarkStart w:id="7058" w:name="_Toc44497691"/>
      <w:bookmarkStart w:id="7059" w:name="_Toc45108078"/>
      <w:bookmarkStart w:id="7060" w:name="_Toc45901698"/>
      <w:bookmarkStart w:id="7061" w:name="_Toc51850779"/>
      <w:bookmarkStart w:id="7062" w:name="_Toc56693783"/>
      <w:bookmarkStart w:id="7063" w:name="_Toc64447327"/>
      <w:bookmarkStart w:id="7064" w:name="_Toc66286821"/>
      <w:bookmarkStart w:id="7065" w:name="_Toc74151516"/>
      <w:bookmarkStart w:id="7066" w:name="_Toc88653989"/>
      <w:bookmarkStart w:id="7067" w:name="_Toc97904345"/>
      <w:bookmarkStart w:id="7068" w:name="_Toc105175386"/>
      <w:bookmarkStart w:id="7069" w:name="_Toc113826416"/>
      <w:bookmarkStart w:id="7070" w:name="_Toc162617259"/>
      <w:bookmarkEnd w:id="7054"/>
      <w:r w:rsidRPr="00FD0425">
        <w:rPr>
          <w:rFonts w:eastAsia="Batang"/>
        </w:rPr>
        <w:t>9.2.3.33</w:t>
      </w:r>
      <w:r w:rsidRPr="00FD0425">
        <w:rPr>
          <w:rFonts w:eastAsia="Batang"/>
        </w:rPr>
        <w:tab/>
        <w:t>DRB ID</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7071" w:name="_CR9_2_3_34"/>
      <w:bookmarkStart w:id="7072" w:name="_Toc20955343"/>
      <w:bookmarkStart w:id="7073" w:name="_Toc29991546"/>
      <w:bookmarkStart w:id="7074" w:name="_Toc36555947"/>
      <w:bookmarkStart w:id="7075" w:name="_Toc44497692"/>
      <w:bookmarkStart w:id="7076" w:name="_Toc45108079"/>
      <w:bookmarkStart w:id="7077" w:name="_Toc45901699"/>
      <w:bookmarkStart w:id="7078" w:name="_Toc51850780"/>
      <w:bookmarkStart w:id="7079" w:name="_Toc56693784"/>
      <w:bookmarkStart w:id="7080" w:name="_Toc64447328"/>
      <w:bookmarkStart w:id="7081" w:name="_Toc66286822"/>
      <w:bookmarkStart w:id="7082" w:name="_Toc74151517"/>
      <w:bookmarkStart w:id="7083" w:name="_Toc88653990"/>
      <w:bookmarkStart w:id="7084" w:name="_Toc97904346"/>
      <w:bookmarkStart w:id="7085" w:name="_Toc105175387"/>
      <w:bookmarkStart w:id="7086" w:name="_Toc113826417"/>
      <w:bookmarkStart w:id="7087" w:name="_Toc162617260"/>
      <w:bookmarkEnd w:id="7071"/>
      <w:r w:rsidRPr="00FD0425">
        <w:t>9.2.3.34</w:t>
      </w:r>
      <w:r w:rsidRPr="00FD0425">
        <w:tab/>
        <w:t>DL Forwarding</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7088" w:name="_CR9_2_3_35"/>
      <w:bookmarkStart w:id="7089" w:name="_Toc20955344"/>
      <w:bookmarkStart w:id="7090" w:name="_Toc29991547"/>
      <w:bookmarkStart w:id="7091" w:name="_Toc36555948"/>
      <w:bookmarkStart w:id="7092" w:name="_Toc44497693"/>
      <w:bookmarkStart w:id="7093" w:name="_Toc45108080"/>
      <w:bookmarkStart w:id="7094" w:name="_Toc45901700"/>
      <w:bookmarkStart w:id="7095" w:name="_Toc51850781"/>
      <w:bookmarkStart w:id="7096" w:name="_Toc56693785"/>
      <w:bookmarkStart w:id="7097" w:name="_Toc64447329"/>
      <w:bookmarkStart w:id="7098" w:name="_Toc66286823"/>
      <w:bookmarkStart w:id="7099" w:name="_Toc74151518"/>
      <w:bookmarkStart w:id="7100" w:name="_Toc88653991"/>
      <w:bookmarkStart w:id="7101" w:name="_Toc97904347"/>
      <w:bookmarkStart w:id="7102" w:name="_Toc105175388"/>
      <w:bookmarkStart w:id="7103" w:name="_Toc113826418"/>
      <w:bookmarkStart w:id="7104" w:name="_Toc162617261"/>
      <w:bookmarkEnd w:id="7088"/>
      <w:r w:rsidRPr="00FD0425">
        <w:t>9.2.3.35</w:t>
      </w:r>
      <w:r w:rsidRPr="00FD0425">
        <w:tab/>
        <w:t>Data Forwarding Accepted</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7105" w:name="_CR9_2_3_36"/>
      <w:bookmarkStart w:id="7106" w:name="_Toc20955345"/>
      <w:bookmarkStart w:id="7107" w:name="_Toc29991548"/>
      <w:bookmarkStart w:id="7108" w:name="_Toc36555949"/>
      <w:bookmarkStart w:id="7109" w:name="_Toc44497694"/>
      <w:bookmarkStart w:id="7110" w:name="_Toc45108081"/>
      <w:bookmarkStart w:id="7111" w:name="_Toc45901701"/>
      <w:bookmarkStart w:id="7112" w:name="_Toc51850782"/>
      <w:bookmarkStart w:id="7113" w:name="_Toc56693786"/>
      <w:bookmarkStart w:id="7114" w:name="_Toc64447330"/>
      <w:bookmarkStart w:id="7115" w:name="_Toc66286824"/>
      <w:bookmarkStart w:id="7116" w:name="_Toc74151519"/>
      <w:bookmarkStart w:id="7117" w:name="_Toc88653992"/>
      <w:bookmarkStart w:id="7118" w:name="_Toc97904348"/>
      <w:bookmarkStart w:id="7119" w:name="_Toc105175389"/>
      <w:bookmarkStart w:id="7120" w:name="_Toc113826419"/>
      <w:bookmarkStart w:id="7121" w:name="_Toc162617262"/>
      <w:bookmarkEnd w:id="7105"/>
      <w:r w:rsidRPr="00FD0425">
        <w:t>9.2.3.36</w:t>
      </w:r>
      <w:r w:rsidRPr="00FD0425">
        <w:tab/>
        <w:t>COUNT Value for PDCP SN Length 12</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7122" w:name="_CR9_2_3_37"/>
      <w:bookmarkStart w:id="7123" w:name="_Toc20955346"/>
      <w:bookmarkStart w:id="7124" w:name="_Toc29991549"/>
      <w:bookmarkStart w:id="7125" w:name="_Toc36555950"/>
      <w:bookmarkStart w:id="7126" w:name="_Toc44497695"/>
      <w:bookmarkStart w:id="7127" w:name="_Toc45108082"/>
      <w:bookmarkStart w:id="7128" w:name="_Toc45901702"/>
      <w:bookmarkStart w:id="7129" w:name="_Toc51850783"/>
      <w:bookmarkStart w:id="7130" w:name="_Toc56693787"/>
      <w:bookmarkStart w:id="7131" w:name="_Toc64447331"/>
      <w:bookmarkStart w:id="7132" w:name="_Toc66286825"/>
      <w:bookmarkStart w:id="7133" w:name="_Toc74151520"/>
      <w:bookmarkStart w:id="7134" w:name="_Toc88653993"/>
      <w:bookmarkStart w:id="7135" w:name="_Toc97904349"/>
      <w:bookmarkStart w:id="7136" w:name="_Toc105175390"/>
      <w:bookmarkStart w:id="7137" w:name="_Toc113826420"/>
      <w:bookmarkStart w:id="7138" w:name="_Toc162617263"/>
      <w:bookmarkEnd w:id="7122"/>
      <w:r w:rsidRPr="00FD0425">
        <w:t>9.2.3.37</w:t>
      </w:r>
      <w:r w:rsidRPr="00FD0425">
        <w:tab/>
        <w:t>COUNT Value for PDCP SN Length 18</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7139" w:name="_CR9_2_3_38"/>
      <w:bookmarkStart w:id="7140" w:name="_Toc20955347"/>
      <w:bookmarkStart w:id="7141" w:name="_Toc29991550"/>
      <w:bookmarkStart w:id="7142" w:name="_Toc36555951"/>
      <w:bookmarkStart w:id="7143" w:name="_Toc44497696"/>
      <w:bookmarkStart w:id="7144" w:name="_Toc45108083"/>
      <w:bookmarkStart w:id="7145" w:name="_Toc45901703"/>
      <w:bookmarkStart w:id="7146" w:name="_Toc51850784"/>
      <w:bookmarkStart w:id="7147" w:name="_Toc56693788"/>
      <w:bookmarkStart w:id="7148" w:name="_Toc64447332"/>
      <w:bookmarkStart w:id="7149" w:name="_Toc66286826"/>
      <w:bookmarkStart w:id="7150" w:name="_Toc74151521"/>
      <w:bookmarkStart w:id="7151" w:name="_Toc88653994"/>
      <w:bookmarkStart w:id="7152" w:name="_Toc97904350"/>
      <w:bookmarkStart w:id="7153" w:name="_Toc105175391"/>
      <w:bookmarkStart w:id="7154" w:name="_Toc113826421"/>
      <w:bookmarkStart w:id="7155" w:name="_Toc162617264"/>
      <w:bookmarkEnd w:id="7139"/>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7156" w:name="OLE_LINK48"/>
            <w:r w:rsidRPr="00FD0425">
              <w:rPr>
                <w:lang w:eastAsia="ja-JP"/>
              </w:rPr>
              <w:t>M</w:t>
            </w:r>
            <w:bookmarkEnd w:id="7156"/>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7157" w:name="_CR9_2_3_39"/>
      <w:bookmarkStart w:id="7158" w:name="_Toc20955348"/>
      <w:bookmarkStart w:id="7159" w:name="_Toc29991551"/>
      <w:bookmarkStart w:id="7160" w:name="_Toc36555952"/>
      <w:bookmarkStart w:id="7161" w:name="_Toc44497697"/>
      <w:bookmarkStart w:id="7162" w:name="_Toc45108084"/>
      <w:bookmarkStart w:id="7163" w:name="_Toc45901704"/>
      <w:bookmarkStart w:id="7164" w:name="_Toc51850785"/>
      <w:bookmarkStart w:id="7165" w:name="_Toc56693789"/>
      <w:bookmarkStart w:id="7166" w:name="_Toc64447333"/>
      <w:bookmarkStart w:id="7167" w:name="_Toc66286827"/>
      <w:bookmarkStart w:id="7168" w:name="_Toc74151522"/>
      <w:bookmarkStart w:id="7169" w:name="_Toc88653995"/>
      <w:bookmarkStart w:id="7170" w:name="_Toc97904351"/>
      <w:bookmarkStart w:id="7171" w:name="_Toc105175392"/>
      <w:bookmarkStart w:id="7172" w:name="_Toc113826422"/>
      <w:bookmarkStart w:id="7173" w:name="_Toc162617265"/>
      <w:bookmarkEnd w:id="7157"/>
      <w:r w:rsidRPr="00FD0425">
        <w:t>9.2.3.39</w:t>
      </w:r>
      <w:r w:rsidRPr="00FD0425">
        <w:tab/>
        <w:t>RAN Area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7174" w:name="_CR9_2_3_40"/>
      <w:bookmarkStart w:id="7175" w:name="_Toc20955349"/>
      <w:bookmarkStart w:id="7176" w:name="_Toc29991552"/>
      <w:bookmarkStart w:id="7177" w:name="_Toc36555953"/>
      <w:bookmarkStart w:id="7178" w:name="_Toc44497698"/>
      <w:bookmarkStart w:id="7179" w:name="_Toc45108085"/>
      <w:bookmarkStart w:id="7180" w:name="_Toc45901705"/>
      <w:bookmarkStart w:id="7181" w:name="_Toc51850786"/>
      <w:bookmarkStart w:id="7182" w:name="_Toc56693790"/>
      <w:bookmarkStart w:id="7183" w:name="_Toc64447334"/>
      <w:bookmarkStart w:id="7184" w:name="_Toc66286828"/>
      <w:bookmarkStart w:id="7185" w:name="_Toc74151523"/>
      <w:bookmarkStart w:id="7186" w:name="_Toc88653996"/>
      <w:bookmarkStart w:id="7187" w:name="_Toc97904352"/>
      <w:bookmarkStart w:id="7188" w:name="_Toc105175393"/>
      <w:bookmarkStart w:id="7189" w:name="_Toc113826423"/>
      <w:bookmarkStart w:id="7190" w:name="_Toc162617266"/>
      <w:bookmarkEnd w:id="7174"/>
      <w:r w:rsidRPr="00FD0425">
        <w:t>9.2.3.40</w:t>
      </w:r>
      <w:r w:rsidRPr="00FD0425">
        <w:tab/>
      </w:r>
      <w:r w:rsidRPr="00FD0425">
        <w:rPr>
          <w:rFonts w:eastAsia="SimSun" w:hint="eastAsia"/>
          <w:lang w:eastAsia="zh-CN"/>
        </w:rPr>
        <w:t>UE Context ID</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7191" w:name="_CR9_2_3_41"/>
      <w:bookmarkStart w:id="7192" w:name="_Toc20955350"/>
      <w:bookmarkStart w:id="7193" w:name="_Toc29991553"/>
      <w:bookmarkStart w:id="7194" w:name="_Toc36555954"/>
      <w:bookmarkStart w:id="7195" w:name="_Toc44497699"/>
      <w:bookmarkStart w:id="7196" w:name="_Toc45108086"/>
      <w:bookmarkStart w:id="7197" w:name="_Toc45901706"/>
      <w:bookmarkStart w:id="7198" w:name="_Toc51850787"/>
      <w:bookmarkStart w:id="7199" w:name="_Toc56693791"/>
      <w:bookmarkStart w:id="7200" w:name="_Toc64447335"/>
      <w:bookmarkStart w:id="7201" w:name="_Toc66286829"/>
      <w:bookmarkStart w:id="7202" w:name="_Toc74151524"/>
      <w:bookmarkStart w:id="7203" w:name="_Toc88653997"/>
      <w:bookmarkStart w:id="7204" w:name="_Toc97904353"/>
      <w:bookmarkStart w:id="7205" w:name="_Toc105175394"/>
      <w:bookmarkStart w:id="7206" w:name="_Toc113826424"/>
      <w:bookmarkStart w:id="7207" w:name="_Toc162617267"/>
      <w:bookmarkEnd w:id="7191"/>
      <w:r w:rsidRPr="00FD0425">
        <w:t>9.2.3.41</w:t>
      </w:r>
      <w:r w:rsidRPr="00FD0425">
        <w:tab/>
        <w:t>Assistance Data for RAN Paging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7208" w:name="_CR9_2_3_42"/>
      <w:bookmarkStart w:id="7209" w:name="_Toc20955351"/>
      <w:bookmarkStart w:id="7210" w:name="_Toc29991554"/>
      <w:bookmarkStart w:id="7211" w:name="_Toc36555955"/>
      <w:bookmarkStart w:id="7212" w:name="_Toc44497700"/>
      <w:bookmarkStart w:id="7213" w:name="_Toc45108087"/>
      <w:bookmarkStart w:id="7214" w:name="_Toc45901707"/>
      <w:bookmarkStart w:id="7215" w:name="_Toc51850788"/>
      <w:bookmarkStart w:id="7216" w:name="_Toc56693792"/>
      <w:bookmarkStart w:id="7217" w:name="_Toc64447336"/>
      <w:bookmarkStart w:id="7218" w:name="_Toc66286830"/>
      <w:bookmarkStart w:id="7219" w:name="_Toc74151525"/>
      <w:bookmarkStart w:id="7220" w:name="_Toc88653998"/>
      <w:bookmarkStart w:id="7221" w:name="_Toc97904354"/>
      <w:bookmarkStart w:id="7222" w:name="_Toc105175395"/>
      <w:bookmarkStart w:id="7223" w:name="_Toc113826425"/>
      <w:bookmarkStart w:id="7224" w:name="_Toc162617268"/>
      <w:bookmarkEnd w:id="7208"/>
      <w:r w:rsidRPr="00FD0425">
        <w:t>9.2.3.42</w:t>
      </w:r>
      <w:r w:rsidRPr="00FD0425">
        <w:tab/>
        <w:t>RAN Paging Attempt Information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7225" w:name="_CR9_2_3_43"/>
      <w:bookmarkStart w:id="7226" w:name="_Toc20955352"/>
      <w:bookmarkStart w:id="7227" w:name="_Toc29991555"/>
      <w:bookmarkStart w:id="7228" w:name="_Toc36555956"/>
      <w:bookmarkStart w:id="7229" w:name="_Toc44497701"/>
      <w:bookmarkStart w:id="7230" w:name="_Toc45108088"/>
      <w:bookmarkStart w:id="7231" w:name="_Toc45901708"/>
      <w:bookmarkStart w:id="7232" w:name="_Toc51850789"/>
      <w:bookmarkStart w:id="7233" w:name="_Toc56693793"/>
      <w:bookmarkStart w:id="7234" w:name="_Toc64447337"/>
      <w:bookmarkStart w:id="7235" w:name="_Toc66286831"/>
      <w:bookmarkStart w:id="7236" w:name="_Toc74151526"/>
      <w:bookmarkStart w:id="7237" w:name="_Toc88653999"/>
      <w:bookmarkStart w:id="7238" w:name="_Toc97904355"/>
      <w:bookmarkStart w:id="7239" w:name="_Toc105175396"/>
      <w:bookmarkStart w:id="7240" w:name="_Toc113826426"/>
      <w:bookmarkStart w:id="7241" w:name="_Toc162617269"/>
      <w:bookmarkEnd w:id="7225"/>
      <w:r w:rsidRPr="00FD0425">
        <w:t>9.2.3.43</w:t>
      </w:r>
      <w:r w:rsidRPr="00FD0425">
        <w:tab/>
        <w:t>UE RAN Paging Identity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807553">
        <w:trPr>
          <w:tblHeader/>
        </w:trPr>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7242" w:name="_CR9_2_3_44"/>
      <w:bookmarkStart w:id="7243" w:name="_Toc20955353"/>
      <w:bookmarkStart w:id="7244" w:name="_Toc29991556"/>
      <w:bookmarkStart w:id="7245" w:name="_Toc36555957"/>
      <w:bookmarkStart w:id="7246" w:name="_Toc44497702"/>
      <w:bookmarkStart w:id="7247" w:name="_Toc45108089"/>
      <w:bookmarkStart w:id="7248" w:name="_Toc45901709"/>
      <w:bookmarkStart w:id="7249" w:name="_Toc51850790"/>
      <w:bookmarkStart w:id="7250" w:name="_Toc56693794"/>
      <w:bookmarkStart w:id="7251" w:name="_Toc64447338"/>
      <w:bookmarkStart w:id="7252" w:name="_Toc66286832"/>
      <w:bookmarkStart w:id="7253" w:name="_Toc74151527"/>
      <w:bookmarkStart w:id="7254" w:name="_Toc88654000"/>
      <w:bookmarkStart w:id="7255" w:name="_Toc97904356"/>
      <w:bookmarkStart w:id="7256" w:name="_Toc105175397"/>
      <w:bookmarkStart w:id="7257" w:name="_Toc113826427"/>
      <w:bookmarkStart w:id="7258" w:name="_Toc162617270"/>
      <w:bookmarkEnd w:id="7242"/>
      <w:r w:rsidRPr="00FD0425">
        <w:rPr>
          <w:rFonts w:eastAsia="Batang"/>
        </w:rPr>
        <w:t>9.2.3.44</w:t>
      </w:r>
      <w:r w:rsidRPr="00FD0425">
        <w:rPr>
          <w:rFonts w:eastAsia="Batang"/>
        </w:rPr>
        <w:tab/>
        <w:t>Paging Priority</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7259" w:name="_CR9_2_3_45"/>
      <w:bookmarkStart w:id="7260" w:name="_Toc20955354"/>
      <w:bookmarkStart w:id="7261" w:name="_Toc29991557"/>
      <w:bookmarkStart w:id="7262" w:name="_Toc36555958"/>
      <w:bookmarkStart w:id="7263" w:name="_Toc44497703"/>
      <w:bookmarkStart w:id="7264" w:name="_Toc45108090"/>
      <w:bookmarkStart w:id="7265" w:name="_Toc45901710"/>
      <w:bookmarkStart w:id="7266" w:name="_Toc51850791"/>
      <w:bookmarkStart w:id="7267" w:name="_Toc56693795"/>
      <w:bookmarkStart w:id="7268" w:name="_Toc64447339"/>
      <w:bookmarkStart w:id="7269" w:name="_Toc66286833"/>
      <w:bookmarkStart w:id="7270" w:name="_Toc74151528"/>
      <w:bookmarkStart w:id="7271" w:name="_Toc88654001"/>
      <w:bookmarkStart w:id="7272" w:name="_Toc97904357"/>
      <w:bookmarkStart w:id="7273" w:name="_Toc105175398"/>
      <w:bookmarkStart w:id="7274" w:name="_Toc113826428"/>
      <w:bookmarkStart w:id="7275" w:name="_Toc162617271"/>
      <w:bookmarkEnd w:id="7259"/>
      <w:r w:rsidRPr="00FD0425">
        <w:t>9.2.3.45</w:t>
      </w:r>
      <w:r w:rsidRPr="00FD0425">
        <w:tab/>
        <w:t>Delivery Status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7276" w:name="_CR9_2_3_46"/>
      <w:bookmarkStart w:id="7277" w:name="_Toc20955355"/>
      <w:bookmarkStart w:id="7278" w:name="_Toc29991558"/>
      <w:bookmarkStart w:id="7279" w:name="_Toc36555959"/>
      <w:bookmarkStart w:id="7280" w:name="_Toc44497704"/>
      <w:bookmarkStart w:id="7281" w:name="_Toc45108091"/>
      <w:bookmarkStart w:id="7282" w:name="_Toc45901711"/>
      <w:bookmarkStart w:id="7283" w:name="_Toc51850792"/>
      <w:bookmarkStart w:id="7284" w:name="_Toc56693796"/>
      <w:bookmarkStart w:id="7285" w:name="_Toc64447340"/>
      <w:bookmarkStart w:id="7286" w:name="_Toc66286834"/>
      <w:bookmarkStart w:id="7287" w:name="_Toc74151529"/>
      <w:bookmarkStart w:id="7288" w:name="_Toc88654002"/>
      <w:bookmarkStart w:id="7289" w:name="_Toc97904358"/>
      <w:bookmarkStart w:id="7290" w:name="_Toc105175399"/>
      <w:bookmarkStart w:id="7291" w:name="_Toc113826429"/>
      <w:bookmarkStart w:id="7292" w:name="_Toc162617272"/>
      <w:bookmarkEnd w:id="7276"/>
      <w:r w:rsidRPr="00FD0425">
        <w:t>9.2.3.46</w:t>
      </w:r>
      <w:r w:rsidRPr="00FD0425">
        <w:tab/>
        <w:t>I-RNTI</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7293" w:name="_CR9_2_3_47"/>
      <w:bookmarkStart w:id="7294" w:name="_Toc20955356"/>
      <w:bookmarkStart w:id="7295" w:name="_Toc29991559"/>
      <w:bookmarkStart w:id="7296" w:name="_Toc36555960"/>
      <w:bookmarkStart w:id="7297" w:name="_Toc44497705"/>
      <w:bookmarkStart w:id="7298" w:name="_Toc45108092"/>
      <w:bookmarkStart w:id="7299" w:name="_Toc45901712"/>
      <w:bookmarkStart w:id="7300" w:name="_Toc51850793"/>
      <w:bookmarkStart w:id="7301" w:name="_Toc56693797"/>
      <w:bookmarkStart w:id="7302" w:name="_Toc64447341"/>
      <w:bookmarkStart w:id="7303" w:name="_Toc66286835"/>
      <w:bookmarkStart w:id="7304" w:name="_Toc74151530"/>
      <w:bookmarkStart w:id="7305" w:name="_Toc88654003"/>
      <w:bookmarkStart w:id="7306" w:name="_Toc97904359"/>
      <w:bookmarkStart w:id="7307" w:name="_Toc105175400"/>
      <w:bookmarkStart w:id="7308" w:name="_Toc113826430"/>
      <w:bookmarkStart w:id="7309" w:name="_Toc162617273"/>
      <w:bookmarkEnd w:id="7293"/>
      <w:r w:rsidRPr="00FD0425">
        <w:t>9.2.3.47</w:t>
      </w:r>
      <w:r w:rsidRPr="00FD0425">
        <w:tab/>
        <w:t>Location Reporting Information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7310" w:name="_CR9_2_3_48"/>
      <w:bookmarkStart w:id="7311" w:name="OLE_LINK32"/>
      <w:bookmarkStart w:id="7312" w:name="_Toc20955357"/>
      <w:bookmarkStart w:id="7313" w:name="_Toc29991560"/>
      <w:bookmarkStart w:id="7314" w:name="_Toc36555961"/>
      <w:bookmarkStart w:id="7315" w:name="_Toc44497706"/>
      <w:bookmarkStart w:id="7316" w:name="_Toc45108093"/>
      <w:bookmarkStart w:id="7317" w:name="_Toc45901713"/>
      <w:bookmarkStart w:id="7318" w:name="_Toc51850794"/>
      <w:bookmarkStart w:id="7319" w:name="_Toc56693798"/>
      <w:bookmarkStart w:id="7320" w:name="_Toc64447342"/>
      <w:bookmarkStart w:id="7321" w:name="_Toc66286836"/>
      <w:bookmarkStart w:id="7322" w:name="_Toc74151531"/>
      <w:bookmarkStart w:id="7323" w:name="_Toc88654004"/>
      <w:bookmarkStart w:id="7324" w:name="_Toc97904360"/>
      <w:bookmarkStart w:id="7325" w:name="_Toc105175401"/>
      <w:bookmarkStart w:id="7326" w:name="_Toc113826431"/>
      <w:bookmarkStart w:id="7327" w:name="_Toc162617274"/>
      <w:bookmarkEnd w:id="7310"/>
      <w:r w:rsidRPr="00FD0425">
        <w:t>9.2.3.48</w:t>
      </w:r>
      <w:bookmarkEnd w:id="7311"/>
      <w:r w:rsidRPr="00FD0425">
        <w:tab/>
        <w:t>Area of Interest Information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7328" w:name="OLE_LINK33"/>
            <w:r w:rsidRPr="00FD0425">
              <w:rPr>
                <w:lang w:eastAsia="ja-JP"/>
              </w:rPr>
              <w:t>9.2.2.5</w:t>
            </w:r>
            <w:bookmarkEnd w:id="7328"/>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807553">
        <w:trPr>
          <w:tblHeader/>
        </w:trPr>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7329" w:name="OLE_LINK37"/>
            <w:r w:rsidRPr="00FD0425">
              <w:rPr>
                <w:lang w:eastAsia="ja-JP"/>
              </w:rPr>
              <w:t>maxnoofAOIs</w:t>
            </w:r>
            <w:bookmarkEnd w:id="7329"/>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7330" w:name="OLE_LINK34"/>
            <w:r w:rsidRPr="00FD0425">
              <w:rPr>
                <w:lang w:eastAsia="ja-JP"/>
              </w:rPr>
              <w:t>maxnoofTAIsinAoI</w:t>
            </w:r>
            <w:bookmarkEnd w:id="7330"/>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7331" w:name="_CR9_2_3_49"/>
      <w:bookmarkStart w:id="7332" w:name="_Toc20955358"/>
      <w:bookmarkStart w:id="7333" w:name="_Toc29991561"/>
      <w:bookmarkStart w:id="7334" w:name="_Toc36555962"/>
      <w:bookmarkStart w:id="7335" w:name="_Toc44497707"/>
      <w:bookmarkStart w:id="7336" w:name="_Toc45108094"/>
      <w:bookmarkStart w:id="7337" w:name="_Toc45901714"/>
      <w:bookmarkStart w:id="7338" w:name="_Toc51850795"/>
      <w:bookmarkStart w:id="7339" w:name="_Toc56693799"/>
      <w:bookmarkStart w:id="7340" w:name="_Toc64447343"/>
      <w:bookmarkStart w:id="7341" w:name="_Toc66286837"/>
      <w:bookmarkStart w:id="7342" w:name="_Toc74151532"/>
      <w:bookmarkStart w:id="7343" w:name="_Toc88654005"/>
      <w:bookmarkStart w:id="7344" w:name="_Toc97904361"/>
      <w:bookmarkStart w:id="7345" w:name="_Toc105175402"/>
      <w:bookmarkStart w:id="7346" w:name="_Toc113826432"/>
      <w:bookmarkStart w:id="7347" w:name="_Toc162617275"/>
      <w:bookmarkEnd w:id="7331"/>
      <w:r w:rsidRPr="00FD0425">
        <w:t>9.2.3.49</w:t>
      </w:r>
      <w:r w:rsidRPr="00FD0425">
        <w:tab/>
        <w:t>UE Security Capabilities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7348" w:name="_CR9_2_3_50"/>
      <w:bookmarkStart w:id="7349" w:name="_Toc20955359"/>
      <w:bookmarkStart w:id="7350" w:name="_Toc29991562"/>
      <w:bookmarkStart w:id="7351" w:name="_Toc36555963"/>
      <w:bookmarkStart w:id="7352" w:name="_Toc44497708"/>
      <w:bookmarkStart w:id="7353" w:name="_Toc45108095"/>
      <w:bookmarkStart w:id="7354" w:name="_Toc45901715"/>
      <w:bookmarkStart w:id="7355" w:name="_Toc51850796"/>
      <w:bookmarkStart w:id="7356" w:name="_Toc56693800"/>
      <w:bookmarkStart w:id="7357" w:name="_Toc64447344"/>
      <w:bookmarkStart w:id="7358" w:name="_Toc66286838"/>
      <w:bookmarkStart w:id="7359" w:name="_Toc74151533"/>
      <w:bookmarkStart w:id="7360" w:name="_Toc88654006"/>
      <w:bookmarkStart w:id="7361" w:name="_Toc97904362"/>
      <w:bookmarkStart w:id="7362" w:name="_Toc105175403"/>
      <w:bookmarkStart w:id="7363" w:name="_Toc113826433"/>
      <w:bookmarkStart w:id="7364" w:name="_Toc162617276"/>
      <w:bookmarkEnd w:id="7348"/>
      <w:r w:rsidRPr="00FD0425">
        <w:t>9.2.3.50</w:t>
      </w:r>
      <w:r w:rsidRPr="00FD0425">
        <w:tab/>
        <w:t>AS Security Information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7365" w:name="_CR9_2_3_51"/>
      <w:bookmarkStart w:id="7366" w:name="_Toc20955360"/>
      <w:bookmarkStart w:id="7367" w:name="_Toc29991563"/>
      <w:bookmarkStart w:id="7368" w:name="_Toc36555964"/>
      <w:bookmarkStart w:id="7369" w:name="_Toc44497709"/>
      <w:bookmarkStart w:id="7370" w:name="_Toc45108096"/>
      <w:bookmarkStart w:id="7371" w:name="_Toc45901716"/>
      <w:bookmarkStart w:id="7372" w:name="_Toc51850797"/>
      <w:bookmarkStart w:id="7373" w:name="_Toc56693801"/>
      <w:bookmarkStart w:id="7374" w:name="_Toc64447345"/>
      <w:bookmarkStart w:id="7375" w:name="_Toc66286839"/>
      <w:bookmarkStart w:id="7376" w:name="_Toc74151534"/>
      <w:bookmarkStart w:id="7377" w:name="_Toc88654007"/>
      <w:bookmarkStart w:id="7378" w:name="_Toc97904363"/>
      <w:bookmarkStart w:id="7379" w:name="_Toc105175404"/>
      <w:bookmarkStart w:id="7380" w:name="_Toc113826434"/>
      <w:bookmarkStart w:id="7381" w:name="_Toc162617277"/>
      <w:bookmarkEnd w:id="7365"/>
      <w:r w:rsidRPr="00FD0425">
        <w:t>9.2.3.51</w:t>
      </w:r>
      <w:r w:rsidRPr="00FD0425">
        <w:tab/>
        <w:t>S-NG-RAN node Security Key</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7382" w:name="_CR9_2_3_52"/>
      <w:bookmarkStart w:id="7383" w:name="_Toc20955361"/>
      <w:bookmarkStart w:id="7384" w:name="_Toc29991564"/>
      <w:bookmarkStart w:id="7385" w:name="_Toc36555965"/>
      <w:bookmarkStart w:id="7386" w:name="_Toc44497710"/>
      <w:bookmarkStart w:id="7387" w:name="_Toc45108097"/>
      <w:bookmarkStart w:id="7388" w:name="_Toc45901717"/>
      <w:bookmarkStart w:id="7389" w:name="_Toc51850798"/>
      <w:bookmarkStart w:id="7390" w:name="_Toc56693802"/>
      <w:bookmarkStart w:id="7391" w:name="_Toc64447346"/>
      <w:bookmarkStart w:id="7392" w:name="_Toc66286840"/>
      <w:bookmarkStart w:id="7393" w:name="_Toc74151535"/>
      <w:bookmarkStart w:id="7394" w:name="_Toc88654008"/>
      <w:bookmarkStart w:id="7395" w:name="_Toc97904364"/>
      <w:bookmarkStart w:id="7396" w:name="_Toc105175405"/>
      <w:bookmarkStart w:id="7397" w:name="_Toc113826435"/>
      <w:bookmarkStart w:id="7398" w:name="_Toc162617278"/>
      <w:bookmarkEnd w:id="7382"/>
      <w:r w:rsidRPr="00FD0425">
        <w:t>9.2.3.52</w:t>
      </w:r>
      <w:r w:rsidRPr="00FD0425">
        <w:tab/>
        <w:t>Security Indication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CF39C8" w14:textId="53C7137E" w:rsidR="00F02090" w:rsidRPr="00BD1D4F" w:rsidRDefault="00F02090" w:rsidP="00BD1D4F">
            <w:pPr>
              <w:pStyle w:val="TAL"/>
            </w:pPr>
            <w:bookmarkStart w:id="7399" w:name="OLE_LINK140"/>
            <w:bookmarkStart w:id="7400" w:name="OLE_LINK141"/>
            <w:r w:rsidRPr="00BD1D4F">
              <w:t>ENUMERATED (required, preferred, not needed,…)</w:t>
            </w:r>
            <w:bookmarkEnd w:id="7399"/>
            <w:bookmarkEnd w:id="7400"/>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7401" w:name="_CR9_2_3_53"/>
      <w:bookmarkStart w:id="7402" w:name="_Toc20955362"/>
      <w:bookmarkStart w:id="7403" w:name="_Toc29991565"/>
      <w:bookmarkStart w:id="7404" w:name="_Toc36555966"/>
      <w:bookmarkStart w:id="7405" w:name="_Toc44497711"/>
      <w:bookmarkStart w:id="7406" w:name="_Toc45108098"/>
      <w:bookmarkStart w:id="7407" w:name="_Toc45901718"/>
      <w:bookmarkStart w:id="7408" w:name="_Toc51850799"/>
      <w:bookmarkStart w:id="7409" w:name="_Toc56693803"/>
      <w:bookmarkStart w:id="7410" w:name="_Toc64447347"/>
      <w:bookmarkStart w:id="7411" w:name="_Toc66286841"/>
      <w:bookmarkStart w:id="7412" w:name="_Toc74151536"/>
      <w:bookmarkStart w:id="7413" w:name="_Toc88654009"/>
      <w:bookmarkStart w:id="7414" w:name="_Toc97904365"/>
      <w:bookmarkStart w:id="7415" w:name="_Toc105175406"/>
      <w:bookmarkStart w:id="7416" w:name="_Toc113826436"/>
      <w:bookmarkStart w:id="7417" w:name="_Toc162617279"/>
      <w:bookmarkEnd w:id="7401"/>
      <w:r w:rsidRPr="00FD0425">
        <w:t>9.2.3.53</w:t>
      </w:r>
      <w:r w:rsidRPr="00FD0425">
        <w:tab/>
        <w:t>Mobility Restriction List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7418" w:name="_CR9_2_3_54"/>
      <w:bookmarkStart w:id="7419" w:name="_Toc20955363"/>
      <w:bookmarkStart w:id="7420" w:name="_Toc29991566"/>
      <w:bookmarkStart w:id="7421" w:name="_Toc36555967"/>
      <w:bookmarkStart w:id="7422" w:name="_Toc44497712"/>
      <w:bookmarkStart w:id="7423" w:name="_Toc45108099"/>
      <w:bookmarkStart w:id="7424" w:name="_Toc45901719"/>
      <w:bookmarkStart w:id="7425" w:name="_Toc51850800"/>
      <w:bookmarkStart w:id="7426" w:name="_Toc56693804"/>
      <w:bookmarkStart w:id="7427" w:name="_Toc64447348"/>
      <w:bookmarkStart w:id="7428" w:name="_Toc66286842"/>
      <w:bookmarkStart w:id="7429" w:name="_Toc74151537"/>
      <w:bookmarkStart w:id="7430" w:name="_Toc88654010"/>
      <w:bookmarkStart w:id="7431" w:name="_Toc97904366"/>
      <w:bookmarkStart w:id="7432" w:name="_Toc105175407"/>
      <w:bookmarkStart w:id="7433" w:name="_Toc113826437"/>
      <w:bookmarkStart w:id="7434" w:name="_Toc162617280"/>
      <w:bookmarkEnd w:id="7418"/>
      <w:r w:rsidRPr="00FD0425">
        <w:t>9.2.3.54</w:t>
      </w:r>
      <w:r w:rsidRPr="00FD0425">
        <w:tab/>
        <w:t>Xn Benefit Value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807553">
        <w:trPr>
          <w:tblHeader/>
        </w:trPr>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7435" w:name="_CR9_2_3_55"/>
      <w:bookmarkStart w:id="7436" w:name="_Toc20955364"/>
      <w:bookmarkStart w:id="7437" w:name="_Toc29991567"/>
      <w:bookmarkStart w:id="7438" w:name="_Toc36555968"/>
      <w:bookmarkStart w:id="7439" w:name="_Toc44497713"/>
      <w:bookmarkStart w:id="7440" w:name="_Toc45108100"/>
      <w:bookmarkStart w:id="7441" w:name="_Toc45901720"/>
      <w:bookmarkStart w:id="7442" w:name="_Toc51850801"/>
      <w:bookmarkStart w:id="7443" w:name="_Toc56693805"/>
      <w:bookmarkStart w:id="7444" w:name="_Toc64447349"/>
      <w:bookmarkStart w:id="7445" w:name="_Toc66286843"/>
      <w:bookmarkStart w:id="7446" w:name="_Toc74151538"/>
      <w:bookmarkStart w:id="7447" w:name="_Toc88654011"/>
      <w:bookmarkStart w:id="7448" w:name="_Toc97904367"/>
      <w:bookmarkStart w:id="7449" w:name="_Toc105175408"/>
      <w:bookmarkStart w:id="7450" w:name="_Toc113826438"/>
      <w:bookmarkStart w:id="7451" w:name="_Toc162617281"/>
      <w:bookmarkEnd w:id="7435"/>
      <w:r w:rsidRPr="00FD0425">
        <w:t>9.2.3.55</w:t>
      </w:r>
      <w:r w:rsidRPr="00FD0425">
        <w:tab/>
        <w:t>Trace Activation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452" w:name="_CR9_2_3_56"/>
      <w:bookmarkStart w:id="7453" w:name="_Toc20955365"/>
      <w:bookmarkStart w:id="7454" w:name="_Toc29991568"/>
      <w:bookmarkStart w:id="7455" w:name="_Toc36555969"/>
      <w:bookmarkStart w:id="7456" w:name="_Toc44497714"/>
      <w:bookmarkStart w:id="7457" w:name="_Toc45108101"/>
      <w:bookmarkStart w:id="7458" w:name="_Toc45901721"/>
      <w:bookmarkStart w:id="7459" w:name="_Toc51850802"/>
      <w:bookmarkStart w:id="7460" w:name="_Toc56693806"/>
      <w:bookmarkStart w:id="7461" w:name="_Toc64447350"/>
      <w:bookmarkStart w:id="7462" w:name="_Toc66286844"/>
      <w:bookmarkStart w:id="7463" w:name="_Toc74151539"/>
      <w:bookmarkStart w:id="7464" w:name="_Toc88654012"/>
      <w:bookmarkStart w:id="7465" w:name="_Toc97904368"/>
      <w:bookmarkStart w:id="7466" w:name="_Toc105175409"/>
      <w:bookmarkStart w:id="7467" w:name="_Toc113826439"/>
      <w:bookmarkStart w:id="7468" w:name="_Toc162617282"/>
      <w:bookmarkEnd w:id="7452"/>
      <w:r w:rsidRPr="00FD0425">
        <w:t>9.2.3.56</w:t>
      </w:r>
      <w:r w:rsidRPr="00FD0425">
        <w:tab/>
      </w:r>
      <w:r w:rsidRPr="00FD0425">
        <w:rPr>
          <w:rFonts w:eastAsia="Batang"/>
        </w:rPr>
        <w:t>Time To Wait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469" w:name="_CR9_2_3_57"/>
      <w:bookmarkStart w:id="7470" w:name="_Toc20955366"/>
      <w:bookmarkStart w:id="7471" w:name="_Toc29991569"/>
      <w:bookmarkStart w:id="7472" w:name="_Toc36555970"/>
      <w:bookmarkStart w:id="7473" w:name="_Toc44497715"/>
      <w:bookmarkStart w:id="7474" w:name="_Toc45108102"/>
      <w:bookmarkStart w:id="7475" w:name="_Toc45901722"/>
      <w:bookmarkStart w:id="7476" w:name="_Toc51850803"/>
      <w:bookmarkStart w:id="7477" w:name="_Toc56693807"/>
      <w:bookmarkStart w:id="7478" w:name="_Toc64447351"/>
      <w:bookmarkStart w:id="7479" w:name="_Toc66286845"/>
      <w:bookmarkStart w:id="7480" w:name="_Toc74151540"/>
      <w:bookmarkStart w:id="7481" w:name="_Toc88654013"/>
      <w:bookmarkStart w:id="7482" w:name="_Toc97904369"/>
      <w:bookmarkStart w:id="7483" w:name="_Toc105175410"/>
      <w:bookmarkStart w:id="7484" w:name="_Toc113826440"/>
      <w:bookmarkStart w:id="7485" w:name="_Toc162617283"/>
      <w:bookmarkEnd w:id="7469"/>
      <w:r w:rsidRPr="00FD0425">
        <w:t>9.2.3.57</w:t>
      </w:r>
      <w:r w:rsidRPr="00FD0425">
        <w:tab/>
        <w:t>QoS Flow Notification Control Indication Info</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486" w:name="_Hlk44414974"/>
            <w:r w:rsidRPr="00C42F7A">
              <w:rPr>
                <w:lang w:eastAsia="ja-JP"/>
              </w:rPr>
              <w:t>9.2.3.</w:t>
            </w:r>
            <w:bookmarkEnd w:id="7486"/>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487" w:name="_CR9_2_3_58"/>
      <w:bookmarkStart w:id="7488" w:name="_Toc20955367"/>
      <w:bookmarkStart w:id="7489" w:name="_Toc29991570"/>
      <w:bookmarkStart w:id="7490" w:name="_Toc36555971"/>
      <w:bookmarkStart w:id="7491" w:name="_Toc44497716"/>
      <w:bookmarkStart w:id="7492" w:name="_Toc45108103"/>
      <w:bookmarkStart w:id="7493" w:name="_Toc45901723"/>
      <w:bookmarkStart w:id="7494" w:name="_Toc51850804"/>
      <w:bookmarkStart w:id="7495" w:name="_Toc56693808"/>
      <w:bookmarkStart w:id="7496" w:name="_Toc64447352"/>
      <w:bookmarkStart w:id="7497" w:name="_Toc66286846"/>
      <w:bookmarkStart w:id="7498" w:name="_Toc74151541"/>
      <w:bookmarkStart w:id="7499" w:name="_Toc88654014"/>
      <w:bookmarkStart w:id="7500" w:name="_Toc97904370"/>
      <w:bookmarkStart w:id="7501" w:name="_Toc105175411"/>
      <w:bookmarkStart w:id="7502" w:name="_Toc113826441"/>
      <w:bookmarkStart w:id="7503" w:name="_Toc162617284"/>
      <w:bookmarkEnd w:id="7487"/>
      <w:r w:rsidRPr="00FD0425">
        <w:t>9.2.3.58</w:t>
      </w:r>
      <w:r w:rsidRPr="00FD0425">
        <w:tab/>
        <w:t>Request</w:t>
      </w:r>
      <w:r w:rsidRPr="00FD0425">
        <w:rPr>
          <w:rFonts w:cs="Arial"/>
          <w:lang w:eastAsia="zh-CN"/>
        </w:rPr>
        <w:t xml:space="preserve"> Reporting Reference ID</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504" w:name="_CR9_2_3_59"/>
      <w:bookmarkStart w:id="7505" w:name="_Toc20955368"/>
      <w:bookmarkStart w:id="7506" w:name="_Toc29991571"/>
      <w:bookmarkStart w:id="7507" w:name="_Toc36555972"/>
      <w:bookmarkStart w:id="7508" w:name="_Toc44497717"/>
      <w:bookmarkStart w:id="7509" w:name="_Toc45108104"/>
      <w:bookmarkStart w:id="7510" w:name="_Toc45901724"/>
      <w:bookmarkStart w:id="7511" w:name="_Toc51850805"/>
      <w:bookmarkStart w:id="7512" w:name="_Toc56693809"/>
      <w:bookmarkStart w:id="7513" w:name="_Toc64447353"/>
      <w:bookmarkStart w:id="7514" w:name="_Toc66286847"/>
      <w:bookmarkStart w:id="7515" w:name="_Toc74151542"/>
      <w:bookmarkStart w:id="7516" w:name="_Toc88654015"/>
      <w:bookmarkStart w:id="7517" w:name="_Toc97904371"/>
      <w:bookmarkStart w:id="7518" w:name="_Toc105175412"/>
      <w:bookmarkStart w:id="7519" w:name="_Toc113826442"/>
      <w:bookmarkStart w:id="7520" w:name="_Toc162617285"/>
      <w:bookmarkEnd w:id="7504"/>
      <w:r w:rsidRPr="00FD0425">
        <w:t>9.2.3.59</w:t>
      </w:r>
      <w:r w:rsidRPr="00FD0425">
        <w:tab/>
        <w:t>User plane traffic activity report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521" w:name="_CR9_2_3_60"/>
      <w:bookmarkStart w:id="7522" w:name="_Toc20955369"/>
      <w:bookmarkStart w:id="7523" w:name="_Toc29991572"/>
      <w:bookmarkStart w:id="7524" w:name="_Toc36555973"/>
      <w:bookmarkStart w:id="7525" w:name="_Toc44497718"/>
      <w:bookmarkStart w:id="7526" w:name="_Toc45108105"/>
      <w:bookmarkStart w:id="7527" w:name="_Toc45901725"/>
      <w:bookmarkStart w:id="7528" w:name="_Toc51850806"/>
      <w:bookmarkStart w:id="7529" w:name="_Toc56693810"/>
      <w:bookmarkStart w:id="7530" w:name="_Toc64447354"/>
      <w:bookmarkStart w:id="7531" w:name="_Toc66286848"/>
      <w:bookmarkStart w:id="7532" w:name="_Toc74151543"/>
      <w:bookmarkStart w:id="7533" w:name="_Toc88654016"/>
      <w:bookmarkStart w:id="7534" w:name="_Toc97904372"/>
      <w:bookmarkStart w:id="7535" w:name="_Toc105175413"/>
      <w:bookmarkStart w:id="7536" w:name="_Toc113826443"/>
      <w:bookmarkStart w:id="7537" w:name="_Toc162617286"/>
      <w:bookmarkEnd w:id="7521"/>
      <w:r w:rsidRPr="00FD0425">
        <w:t>9.2.3.60</w:t>
      </w:r>
      <w:r w:rsidRPr="00FD0425">
        <w:tab/>
        <w:t>Lower Layer presence status change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538" w:name="_CR9_2_3_61"/>
      <w:bookmarkStart w:id="7539" w:name="_Toc20955370"/>
      <w:bookmarkStart w:id="7540" w:name="_Toc29991573"/>
      <w:bookmarkStart w:id="7541" w:name="_Toc36555974"/>
      <w:bookmarkStart w:id="7542" w:name="_Toc44497719"/>
      <w:bookmarkStart w:id="7543" w:name="_Toc45108106"/>
      <w:bookmarkStart w:id="7544" w:name="_Toc45901726"/>
      <w:bookmarkStart w:id="7545" w:name="_Toc51850807"/>
      <w:bookmarkStart w:id="7546" w:name="_Toc56693811"/>
      <w:bookmarkStart w:id="7547" w:name="_Toc64447355"/>
      <w:bookmarkStart w:id="7548" w:name="_Toc66286849"/>
      <w:bookmarkStart w:id="7549" w:name="_Toc74151544"/>
      <w:bookmarkStart w:id="7550" w:name="_Toc88654017"/>
      <w:bookmarkStart w:id="7551" w:name="_Toc97904373"/>
      <w:bookmarkStart w:id="7552" w:name="_Toc105175414"/>
      <w:bookmarkStart w:id="7553" w:name="_Toc113826444"/>
      <w:bookmarkStart w:id="7554" w:name="_Toc162617287"/>
      <w:bookmarkEnd w:id="7538"/>
      <w:r w:rsidRPr="00FD0425">
        <w:t>9.2.3.61</w:t>
      </w:r>
      <w:r w:rsidRPr="00FD0425">
        <w:tab/>
        <w:t>RRC Resume Cause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555" w:name="_CR9_2_3_62"/>
      <w:bookmarkStart w:id="7556" w:name="_Toc20955371"/>
      <w:bookmarkStart w:id="7557" w:name="_Toc29991574"/>
      <w:bookmarkStart w:id="7558" w:name="_Toc36555975"/>
      <w:bookmarkStart w:id="7559" w:name="_Toc44497720"/>
      <w:bookmarkStart w:id="7560" w:name="_Toc45108107"/>
      <w:bookmarkStart w:id="7561" w:name="_Toc45901727"/>
      <w:bookmarkStart w:id="7562" w:name="_Toc51850808"/>
      <w:bookmarkStart w:id="7563" w:name="_Toc56693812"/>
      <w:bookmarkStart w:id="7564" w:name="_Toc64447356"/>
      <w:bookmarkStart w:id="7565" w:name="_Toc66286850"/>
      <w:bookmarkStart w:id="7566" w:name="_Toc74151545"/>
      <w:bookmarkStart w:id="7567" w:name="_Toc88654018"/>
      <w:bookmarkStart w:id="7568" w:name="_Toc97904374"/>
      <w:bookmarkStart w:id="7569" w:name="_Toc105175415"/>
      <w:bookmarkStart w:id="7570" w:name="_Toc113826445"/>
      <w:bookmarkStart w:id="7571" w:name="_Toc162617288"/>
      <w:bookmarkEnd w:id="7555"/>
      <w:r w:rsidRPr="00FD0425">
        <w:rPr>
          <w:rFonts w:eastAsia="Batang"/>
        </w:rPr>
        <w:t>9.2.3.62</w:t>
      </w:r>
      <w:r w:rsidRPr="00FD0425">
        <w:rPr>
          <w:rFonts w:eastAsia="Batang"/>
        </w:rPr>
        <w:tab/>
      </w:r>
      <w:r w:rsidRPr="00FD0425">
        <w:t>Priority Level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572" w:name="_CR9_2_3_63"/>
      <w:bookmarkStart w:id="7573" w:name="_Toc20955372"/>
      <w:bookmarkStart w:id="7574" w:name="_Toc29991575"/>
      <w:bookmarkStart w:id="7575" w:name="_Toc36555976"/>
      <w:bookmarkStart w:id="7576" w:name="_Toc44497721"/>
      <w:bookmarkStart w:id="7577" w:name="_Toc45108108"/>
      <w:bookmarkStart w:id="7578" w:name="_Toc45901728"/>
      <w:bookmarkStart w:id="7579" w:name="_Toc51850809"/>
      <w:bookmarkStart w:id="7580" w:name="_Toc56693813"/>
      <w:bookmarkStart w:id="7581" w:name="_Toc64447357"/>
      <w:bookmarkStart w:id="7582" w:name="_Toc66286851"/>
      <w:bookmarkStart w:id="7583" w:name="_Toc74151546"/>
      <w:bookmarkStart w:id="7584" w:name="_Toc88654019"/>
      <w:bookmarkStart w:id="7585" w:name="_Toc97904375"/>
      <w:bookmarkStart w:id="7586" w:name="_Toc105175416"/>
      <w:bookmarkStart w:id="7587" w:name="_Toc113826446"/>
      <w:bookmarkStart w:id="7588" w:name="_Toc162617289"/>
      <w:bookmarkEnd w:id="7572"/>
      <w:r w:rsidRPr="00FD0425">
        <w:t>9.2.3.63</w:t>
      </w:r>
      <w:r w:rsidRPr="00FD0425">
        <w:tab/>
        <w:t>PDCP SN Length</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589" w:name="_CR9_2_3_64"/>
      <w:bookmarkStart w:id="7590" w:name="_Toc20955373"/>
      <w:bookmarkStart w:id="7591" w:name="_Toc29991576"/>
      <w:bookmarkStart w:id="7592" w:name="_Toc36555977"/>
      <w:bookmarkStart w:id="7593" w:name="_Toc44497722"/>
      <w:bookmarkStart w:id="7594" w:name="_Toc45108109"/>
      <w:bookmarkStart w:id="7595" w:name="_Toc45901729"/>
      <w:bookmarkStart w:id="7596" w:name="_Toc51850810"/>
      <w:bookmarkStart w:id="7597" w:name="_Toc56693814"/>
      <w:bookmarkStart w:id="7598" w:name="_Toc64447358"/>
      <w:bookmarkStart w:id="7599" w:name="_Toc66286852"/>
      <w:bookmarkStart w:id="7600" w:name="_Toc74151547"/>
      <w:bookmarkStart w:id="7601" w:name="_Toc88654020"/>
      <w:bookmarkStart w:id="7602" w:name="_Toc97904376"/>
      <w:bookmarkStart w:id="7603" w:name="_Toc105175417"/>
      <w:bookmarkStart w:id="7604" w:name="_Toc113826447"/>
      <w:bookmarkStart w:id="7605" w:name="_Toc162617290"/>
      <w:bookmarkEnd w:id="7589"/>
      <w:r w:rsidRPr="00FD0425">
        <w:t>9.2.3.64</w:t>
      </w:r>
      <w:r w:rsidRPr="00FD0425">
        <w:tab/>
        <w:t>UE History Information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807553">
        <w:trPr>
          <w:tblHeader/>
        </w:trPr>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606" w:name="_CR9_2_3_65"/>
      <w:bookmarkStart w:id="7607" w:name="_Toc20955374"/>
      <w:bookmarkStart w:id="7608" w:name="_Toc29991577"/>
      <w:bookmarkStart w:id="7609" w:name="_Toc36555978"/>
      <w:bookmarkStart w:id="7610" w:name="_Toc44497723"/>
      <w:bookmarkStart w:id="7611" w:name="_Toc45108110"/>
      <w:bookmarkStart w:id="7612" w:name="_Toc45901730"/>
      <w:bookmarkStart w:id="7613" w:name="_Toc51850811"/>
      <w:bookmarkStart w:id="7614" w:name="_Toc56693815"/>
      <w:bookmarkStart w:id="7615" w:name="_Toc64447359"/>
      <w:bookmarkStart w:id="7616" w:name="_Toc66286853"/>
      <w:bookmarkStart w:id="7617" w:name="_Toc74151548"/>
      <w:bookmarkStart w:id="7618" w:name="_Toc88654021"/>
      <w:bookmarkStart w:id="7619" w:name="_Toc97904377"/>
      <w:bookmarkStart w:id="7620" w:name="_Toc105175418"/>
      <w:bookmarkStart w:id="7621" w:name="_Toc113826448"/>
      <w:bookmarkStart w:id="7622" w:name="_Toc162617291"/>
      <w:bookmarkEnd w:id="7606"/>
      <w:r w:rsidRPr="00FD0425">
        <w:t>9.2.3.65</w:t>
      </w:r>
      <w:r w:rsidRPr="00FD0425">
        <w:tab/>
        <w:t>Last Visited Cell Information</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623" w:name="_CR9_2_3_66"/>
      <w:bookmarkStart w:id="7624" w:name="_Toc20955375"/>
      <w:bookmarkStart w:id="7625" w:name="_Toc29991578"/>
      <w:bookmarkStart w:id="7626" w:name="_Toc36555979"/>
      <w:bookmarkStart w:id="7627" w:name="_Toc44497724"/>
      <w:bookmarkStart w:id="7628" w:name="_Toc45108111"/>
      <w:bookmarkStart w:id="7629" w:name="_Toc45901731"/>
      <w:bookmarkStart w:id="7630" w:name="_Toc51850812"/>
      <w:bookmarkStart w:id="7631" w:name="_Toc56693816"/>
      <w:bookmarkStart w:id="7632" w:name="_Toc64447360"/>
      <w:bookmarkStart w:id="7633" w:name="_Toc66286854"/>
      <w:bookmarkStart w:id="7634" w:name="_Toc74151549"/>
      <w:bookmarkStart w:id="7635" w:name="_Toc88654022"/>
      <w:bookmarkStart w:id="7636" w:name="_Toc97904378"/>
      <w:bookmarkStart w:id="7637" w:name="_Toc105175419"/>
      <w:bookmarkStart w:id="7638" w:name="_Toc113826449"/>
      <w:bookmarkStart w:id="7639" w:name="_Toc162617292"/>
      <w:bookmarkEnd w:id="7623"/>
      <w:r w:rsidRPr="00FD0425">
        <w:t>9.2.3.66</w:t>
      </w:r>
      <w:r w:rsidRPr="00FD0425">
        <w:tab/>
        <w:t>Paging DRX</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2BC14EE" w14:textId="77777777" w:rsidR="00F02090" w:rsidRPr="00FD0425" w:rsidRDefault="00F02090" w:rsidP="0073372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640" w:name="_CR9_2_3_67"/>
      <w:bookmarkStart w:id="7641" w:name="_Toc20955376"/>
      <w:bookmarkStart w:id="7642" w:name="_Toc29991579"/>
      <w:bookmarkStart w:id="7643" w:name="_Toc36555980"/>
      <w:bookmarkStart w:id="7644" w:name="_Toc44497725"/>
      <w:bookmarkStart w:id="7645" w:name="_Toc45108112"/>
      <w:bookmarkStart w:id="7646" w:name="_Toc45901732"/>
      <w:bookmarkStart w:id="7647" w:name="_Toc51850813"/>
      <w:bookmarkStart w:id="7648" w:name="_Toc56693817"/>
      <w:bookmarkStart w:id="7649" w:name="_Toc64447361"/>
      <w:bookmarkStart w:id="7650" w:name="_Toc66286855"/>
      <w:bookmarkStart w:id="7651" w:name="_Toc74151550"/>
      <w:bookmarkStart w:id="7652" w:name="_Toc88654023"/>
      <w:bookmarkStart w:id="7653" w:name="_Toc97904379"/>
      <w:bookmarkStart w:id="7654" w:name="_Toc105175420"/>
      <w:bookmarkStart w:id="7655" w:name="_Toc113826450"/>
      <w:bookmarkStart w:id="7656" w:name="_Toc162617293"/>
      <w:bookmarkEnd w:id="7640"/>
      <w:r w:rsidRPr="00FD0425">
        <w:t>9.2.3.67</w:t>
      </w:r>
      <w:r w:rsidRPr="00FD0425">
        <w:tab/>
        <w:t>Security Result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657" w:name="_CR9_2_3_68"/>
      <w:bookmarkStart w:id="7658" w:name="_Toc20955377"/>
      <w:bookmarkStart w:id="7659" w:name="_Toc29991580"/>
      <w:bookmarkStart w:id="7660" w:name="_Toc36555981"/>
      <w:bookmarkStart w:id="7661" w:name="_Toc44497726"/>
      <w:bookmarkStart w:id="7662" w:name="_Toc45108113"/>
      <w:bookmarkStart w:id="7663" w:name="_Toc45901733"/>
      <w:bookmarkStart w:id="7664" w:name="_Toc51850814"/>
      <w:bookmarkStart w:id="7665" w:name="_Toc56693818"/>
      <w:bookmarkStart w:id="7666" w:name="_Toc64447362"/>
      <w:bookmarkStart w:id="7667" w:name="_Toc66286856"/>
      <w:bookmarkStart w:id="7668" w:name="_Toc74151551"/>
      <w:bookmarkStart w:id="7669" w:name="_Toc88654024"/>
      <w:bookmarkStart w:id="7670" w:name="_Toc97904380"/>
      <w:bookmarkStart w:id="7671" w:name="_Toc105175421"/>
      <w:bookmarkStart w:id="7672" w:name="_Toc113826451"/>
      <w:bookmarkStart w:id="7673" w:name="_Toc162617294"/>
      <w:bookmarkEnd w:id="7657"/>
      <w:r w:rsidRPr="00FD0425">
        <w:t>9.2.3.68</w:t>
      </w:r>
      <w:r w:rsidRPr="00FD0425">
        <w:tab/>
        <w:t>UE Context Kept Indicator</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807553">
        <w:trPr>
          <w:tblHeader/>
        </w:trPr>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674" w:name="_CR9_2_3_69"/>
      <w:bookmarkStart w:id="7675" w:name="_Toc20955378"/>
      <w:bookmarkStart w:id="7676" w:name="_Toc29991581"/>
      <w:bookmarkStart w:id="7677" w:name="_Toc36555982"/>
      <w:bookmarkStart w:id="7678" w:name="_Toc44497727"/>
      <w:bookmarkStart w:id="7679" w:name="_Toc45108114"/>
      <w:bookmarkStart w:id="7680" w:name="_Toc45901734"/>
      <w:bookmarkStart w:id="7681" w:name="_Toc51850815"/>
      <w:bookmarkStart w:id="7682" w:name="_Toc56693819"/>
      <w:bookmarkStart w:id="7683" w:name="_Toc64447363"/>
      <w:bookmarkStart w:id="7684" w:name="_Toc66286857"/>
      <w:bookmarkStart w:id="7685" w:name="_Toc74151552"/>
      <w:bookmarkStart w:id="7686" w:name="_Toc88654025"/>
      <w:bookmarkStart w:id="7687" w:name="_Toc97904381"/>
      <w:bookmarkStart w:id="7688" w:name="_Toc105175422"/>
      <w:bookmarkStart w:id="7689" w:name="_Toc113826452"/>
      <w:bookmarkStart w:id="7690" w:name="_Toc162617295"/>
      <w:bookmarkEnd w:id="7674"/>
      <w:r w:rsidRPr="00FD0425">
        <w:rPr>
          <w:rFonts w:eastAsia="Batang"/>
        </w:rPr>
        <w:t>9.2.3.69</w:t>
      </w:r>
      <w:r w:rsidRPr="00FD0425">
        <w:rPr>
          <w:rFonts w:eastAsia="Batang"/>
        </w:rPr>
        <w:tab/>
      </w:r>
      <w:r w:rsidRPr="00FD0425">
        <w:t>PDU Session Aggregate Maximum Bit Rate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691" w:name="_CR9_2_3_70"/>
      <w:bookmarkStart w:id="7692" w:name="_Toc20955379"/>
      <w:bookmarkStart w:id="7693" w:name="_Toc29991582"/>
      <w:bookmarkStart w:id="7694" w:name="_Toc36555983"/>
      <w:bookmarkStart w:id="7695" w:name="_Toc44497728"/>
      <w:bookmarkStart w:id="7696" w:name="_Toc45108115"/>
      <w:bookmarkStart w:id="7697" w:name="_Toc45901735"/>
      <w:bookmarkStart w:id="7698" w:name="_Toc51850816"/>
      <w:bookmarkStart w:id="7699" w:name="_Toc56693820"/>
      <w:bookmarkStart w:id="7700" w:name="_Toc64447364"/>
      <w:bookmarkStart w:id="7701" w:name="_Toc66286858"/>
      <w:bookmarkStart w:id="7702" w:name="_Toc74151553"/>
      <w:bookmarkStart w:id="7703" w:name="_Toc88654026"/>
      <w:bookmarkStart w:id="7704" w:name="_Toc97904382"/>
      <w:bookmarkStart w:id="7705" w:name="_Toc105175423"/>
      <w:bookmarkStart w:id="7706" w:name="_Toc113826453"/>
      <w:bookmarkStart w:id="7707" w:name="_Toc162617296"/>
      <w:bookmarkEnd w:id="7691"/>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708" w:name="_CR9_2_3_71"/>
      <w:bookmarkStart w:id="7709" w:name="_Toc20955380"/>
      <w:bookmarkStart w:id="7710" w:name="_Toc29991583"/>
      <w:bookmarkStart w:id="7711" w:name="_Toc36555984"/>
      <w:bookmarkStart w:id="7712" w:name="_Toc44497729"/>
      <w:bookmarkStart w:id="7713" w:name="_Toc45108116"/>
      <w:bookmarkStart w:id="7714" w:name="_Toc45901736"/>
      <w:bookmarkStart w:id="7715" w:name="_Toc51850817"/>
      <w:bookmarkStart w:id="7716" w:name="_Toc56693821"/>
      <w:bookmarkStart w:id="7717" w:name="_Toc64447365"/>
      <w:bookmarkStart w:id="7718" w:name="_Toc66286859"/>
      <w:bookmarkStart w:id="7719" w:name="_Toc74151554"/>
      <w:bookmarkStart w:id="7720" w:name="_Toc88654027"/>
      <w:bookmarkStart w:id="7721" w:name="_Toc97904383"/>
      <w:bookmarkStart w:id="7722" w:name="_Toc105175424"/>
      <w:bookmarkStart w:id="7723" w:name="_Toc113826454"/>
      <w:bookmarkStart w:id="7724" w:name="_Toc162617297"/>
      <w:bookmarkEnd w:id="7708"/>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725" w:name="_CR9_2_3_72"/>
      <w:bookmarkStart w:id="7726" w:name="_Toc20955381"/>
      <w:bookmarkStart w:id="7727" w:name="_Toc29991584"/>
      <w:bookmarkStart w:id="7728" w:name="_Toc36555985"/>
      <w:bookmarkStart w:id="7729" w:name="_Toc44497730"/>
      <w:bookmarkStart w:id="7730" w:name="_Toc45108117"/>
      <w:bookmarkStart w:id="7731" w:name="_Toc45901737"/>
      <w:bookmarkStart w:id="7732" w:name="_Toc51850818"/>
      <w:bookmarkStart w:id="7733" w:name="_Toc56693822"/>
      <w:bookmarkStart w:id="7734" w:name="_Toc64447366"/>
      <w:bookmarkStart w:id="7735" w:name="_Toc66286860"/>
      <w:bookmarkStart w:id="7736" w:name="_Toc74151555"/>
      <w:bookmarkStart w:id="7737" w:name="_Toc88654028"/>
      <w:bookmarkStart w:id="7738" w:name="_Toc97904384"/>
      <w:bookmarkStart w:id="7739" w:name="_Toc105175425"/>
      <w:bookmarkStart w:id="7740" w:name="_Toc113826455"/>
      <w:bookmarkStart w:id="7741" w:name="_Toc162617298"/>
      <w:bookmarkEnd w:id="7725"/>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742" w:name="_CR9_2_3_73"/>
      <w:bookmarkStart w:id="7743" w:name="_Toc20955382"/>
      <w:bookmarkStart w:id="7744" w:name="_Toc29991585"/>
      <w:bookmarkStart w:id="7745" w:name="_Toc36555986"/>
      <w:bookmarkStart w:id="7746" w:name="_Toc44497731"/>
      <w:bookmarkStart w:id="7747" w:name="_Toc45108118"/>
      <w:bookmarkStart w:id="7748" w:name="_Toc45901738"/>
      <w:bookmarkStart w:id="7749" w:name="_Toc51850819"/>
      <w:bookmarkStart w:id="7750" w:name="_Toc56693823"/>
      <w:bookmarkStart w:id="7751" w:name="_Toc64447367"/>
      <w:bookmarkStart w:id="7752" w:name="_Toc66286861"/>
      <w:bookmarkStart w:id="7753" w:name="_Toc74151556"/>
      <w:bookmarkStart w:id="7754" w:name="_Toc88654029"/>
      <w:bookmarkStart w:id="7755" w:name="_Toc97904385"/>
      <w:bookmarkStart w:id="7756" w:name="_Toc105175426"/>
      <w:bookmarkStart w:id="7757" w:name="_Toc113826456"/>
      <w:bookmarkStart w:id="7758" w:name="_Toc162617299"/>
      <w:bookmarkEnd w:id="7742"/>
      <w:r w:rsidRPr="00FD0425">
        <w:rPr>
          <w:rFonts w:eastAsia="Malgun Gothic"/>
        </w:rPr>
        <w:t>9.2.3.73</w:t>
      </w:r>
      <w:r w:rsidRPr="00FD0425">
        <w:rPr>
          <w:rFonts w:eastAsia="Malgun Gothic"/>
        </w:rPr>
        <w:tab/>
        <w:t>Maximum Integrity Protected Data Rate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759" w:name="_CR9_2_3_74"/>
      <w:bookmarkStart w:id="7760" w:name="_Toc20955383"/>
      <w:bookmarkStart w:id="7761" w:name="_Toc29991586"/>
      <w:bookmarkStart w:id="7762" w:name="_Toc36555987"/>
      <w:bookmarkStart w:id="7763" w:name="_Toc44497732"/>
      <w:bookmarkStart w:id="7764" w:name="_Toc45108119"/>
      <w:bookmarkStart w:id="7765" w:name="_Toc45901739"/>
      <w:bookmarkStart w:id="7766" w:name="_Toc51850820"/>
      <w:bookmarkStart w:id="7767" w:name="_Toc56693824"/>
      <w:bookmarkStart w:id="7768" w:name="_Toc64447368"/>
      <w:bookmarkStart w:id="7769" w:name="_Toc66286862"/>
      <w:bookmarkStart w:id="7770" w:name="_Toc74151557"/>
      <w:bookmarkStart w:id="7771" w:name="_Toc88654030"/>
      <w:bookmarkStart w:id="7772" w:name="_Toc97904386"/>
      <w:bookmarkStart w:id="7773" w:name="_Toc105175427"/>
      <w:bookmarkStart w:id="7774" w:name="_Toc113826457"/>
      <w:bookmarkStart w:id="7775" w:name="_Toc162617300"/>
      <w:bookmarkEnd w:id="7759"/>
      <w:r w:rsidRPr="00FD0425">
        <w:rPr>
          <w:rFonts w:eastAsia="Malgun Gothic"/>
        </w:rPr>
        <w:t>9.2.3.74</w:t>
      </w:r>
      <w:r w:rsidRPr="00FD0425">
        <w:rPr>
          <w:rFonts w:eastAsia="Malgun Gothic"/>
        </w:rPr>
        <w:tab/>
        <w:t>PDCP Change Indication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776" w:name="_CR9_2_3_75"/>
      <w:bookmarkStart w:id="7777" w:name="_Toc20955384"/>
      <w:bookmarkStart w:id="7778" w:name="_Toc29991587"/>
      <w:bookmarkStart w:id="7779" w:name="_Toc36555988"/>
      <w:bookmarkStart w:id="7780" w:name="_Toc44497733"/>
      <w:bookmarkStart w:id="7781" w:name="_Toc45108120"/>
      <w:bookmarkStart w:id="7782" w:name="_Toc45901740"/>
      <w:bookmarkStart w:id="7783" w:name="_Toc51850821"/>
      <w:bookmarkStart w:id="7784" w:name="_Toc56693825"/>
      <w:bookmarkStart w:id="7785" w:name="_Toc64447369"/>
      <w:bookmarkStart w:id="7786" w:name="_Toc66286863"/>
      <w:bookmarkStart w:id="7787" w:name="_Toc74151558"/>
      <w:bookmarkStart w:id="7788" w:name="_Toc88654031"/>
      <w:bookmarkStart w:id="7789" w:name="_Toc97904387"/>
      <w:bookmarkStart w:id="7790" w:name="_Toc105175428"/>
      <w:bookmarkStart w:id="7791" w:name="_Toc113826458"/>
      <w:bookmarkStart w:id="7792" w:name="_Toc162617301"/>
      <w:bookmarkEnd w:id="7776"/>
      <w:r w:rsidRPr="00FD0425">
        <w:rPr>
          <w:rFonts w:eastAsia="Malgun Gothic"/>
        </w:rPr>
        <w:t>9.2.3.75</w:t>
      </w:r>
      <w:r w:rsidRPr="00FD0425">
        <w:rPr>
          <w:rFonts w:eastAsia="Malgun Gothic"/>
        </w:rPr>
        <w:tab/>
        <w:t>UL Configuration</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793" w:name="_CR9_2_3_76"/>
      <w:bookmarkStart w:id="7794" w:name="_Toc20955385"/>
      <w:bookmarkStart w:id="7795" w:name="_Toc29991588"/>
      <w:bookmarkStart w:id="7796" w:name="_Toc36555989"/>
      <w:bookmarkStart w:id="7797" w:name="_Toc44497734"/>
      <w:bookmarkStart w:id="7798" w:name="_Toc45108121"/>
      <w:bookmarkStart w:id="7799" w:name="_Toc45901741"/>
      <w:bookmarkStart w:id="7800" w:name="_Toc51850822"/>
      <w:bookmarkStart w:id="7801" w:name="_Toc56693826"/>
      <w:bookmarkStart w:id="7802" w:name="_Toc64447370"/>
      <w:bookmarkStart w:id="7803" w:name="_Toc66286864"/>
      <w:bookmarkStart w:id="7804" w:name="_Toc74151559"/>
      <w:bookmarkStart w:id="7805" w:name="_Toc88654032"/>
      <w:bookmarkStart w:id="7806" w:name="_Toc97904388"/>
      <w:bookmarkStart w:id="7807" w:name="_Toc105175429"/>
      <w:bookmarkStart w:id="7808" w:name="_Toc113826459"/>
      <w:bookmarkStart w:id="7809" w:name="_Toc162617302"/>
      <w:bookmarkEnd w:id="7793"/>
      <w:r w:rsidRPr="00FD0425">
        <w:t>9.2.3.76</w:t>
      </w:r>
      <w:r w:rsidRPr="00FD0425">
        <w:tab/>
        <w:t>UP Transport Parameters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810" w:name="_CR9_2_3_77"/>
      <w:bookmarkStart w:id="7811" w:name="_Toc20955386"/>
      <w:bookmarkStart w:id="7812" w:name="_Toc29991589"/>
      <w:bookmarkStart w:id="7813" w:name="_Toc36555990"/>
      <w:bookmarkStart w:id="7814" w:name="_Toc44497735"/>
      <w:bookmarkStart w:id="7815" w:name="_Toc45108122"/>
      <w:bookmarkStart w:id="7816" w:name="_Toc45901742"/>
      <w:bookmarkStart w:id="7817" w:name="_Toc51850823"/>
      <w:bookmarkStart w:id="7818" w:name="_Toc56693827"/>
      <w:bookmarkStart w:id="7819" w:name="_Toc64447371"/>
      <w:bookmarkStart w:id="7820" w:name="_Toc66286865"/>
      <w:bookmarkStart w:id="7821" w:name="_Toc74151560"/>
      <w:bookmarkStart w:id="7822" w:name="_Toc88654033"/>
      <w:bookmarkStart w:id="7823" w:name="_Toc97904389"/>
      <w:bookmarkStart w:id="7824" w:name="_Toc105175430"/>
      <w:bookmarkStart w:id="7825" w:name="_Toc113826460"/>
      <w:bookmarkStart w:id="7826" w:name="_Toc162617303"/>
      <w:bookmarkEnd w:id="7810"/>
      <w:r w:rsidRPr="00FD0425">
        <w:t>9.2.3.77</w:t>
      </w:r>
      <w:r w:rsidRPr="00FD0425">
        <w:tab/>
        <w:t>Desired Activity Notification Level</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827" w:name="_CR9_2_3_78"/>
      <w:bookmarkStart w:id="7828" w:name="_Toc20955387"/>
      <w:bookmarkStart w:id="7829" w:name="_Toc29991590"/>
      <w:bookmarkStart w:id="7830" w:name="_Toc36555991"/>
      <w:bookmarkStart w:id="7831" w:name="_Toc44497736"/>
      <w:bookmarkStart w:id="7832" w:name="_Toc45108123"/>
      <w:bookmarkStart w:id="7833" w:name="_Toc45901743"/>
      <w:bookmarkStart w:id="7834" w:name="_Toc51850824"/>
      <w:bookmarkStart w:id="7835" w:name="_Toc56693828"/>
      <w:bookmarkStart w:id="7836" w:name="_Toc64447372"/>
      <w:bookmarkStart w:id="7837" w:name="_Toc66286866"/>
      <w:bookmarkStart w:id="7838" w:name="_Toc74151561"/>
      <w:bookmarkStart w:id="7839" w:name="_Toc88654034"/>
      <w:bookmarkStart w:id="7840" w:name="_Toc97904390"/>
      <w:bookmarkStart w:id="7841" w:name="_Toc105175431"/>
      <w:bookmarkStart w:id="7842" w:name="_Toc113826461"/>
      <w:bookmarkStart w:id="7843" w:name="_Toc162617304"/>
      <w:bookmarkEnd w:id="7827"/>
      <w:r w:rsidRPr="00FD0425">
        <w:t>9.2.3.78</w:t>
      </w:r>
      <w:r w:rsidRPr="00FD0425">
        <w:tab/>
        <w:t>Number of DRB IDs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844" w:name="_CR9_2_3_79"/>
      <w:bookmarkStart w:id="7845" w:name="_Toc20955388"/>
      <w:bookmarkStart w:id="7846" w:name="_Toc29991591"/>
      <w:bookmarkStart w:id="7847" w:name="_Toc36555992"/>
      <w:bookmarkStart w:id="7848" w:name="_Toc44497737"/>
      <w:bookmarkStart w:id="7849" w:name="_Toc45108124"/>
      <w:bookmarkStart w:id="7850" w:name="_Toc45901744"/>
      <w:bookmarkStart w:id="7851" w:name="_Toc51850825"/>
      <w:bookmarkStart w:id="7852" w:name="_Toc56693829"/>
      <w:bookmarkStart w:id="7853" w:name="_Toc64447373"/>
      <w:bookmarkStart w:id="7854" w:name="_Toc66286867"/>
      <w:bookmarkStart w:id="7855" w:name="_Toc74151562"/>
      <w:bookmarkStart w:id="7856" w:name="_Toc88654035"/>
      <w:bookmarkStart w:id="7857" w:name="_Toc97904391"/>
      <w:bookmarkStart w:id="7858" w:name="_Toc105175432"/>
      <w:bookmarkStart w:id="7859" w:name="_Toc113826462"/>
      <w:bookmarkStart w:id="7860" w:name="_Toc162617305"/>
      <w:bookmarkEnd w:id="7844"/>
      <w:r w:rsidRPr="00FD0425">
        <w:rPr>
          <w:rFonts w:eastAsia="Malgun Gothic"/>
        </w:rPr>
        <w:t>9.2.3.79</w:t>
      </w:r>
      <w:r w:rsidRPr="00FD0425">
        <w:rPr>
          <w:rFonts w:eastAsia="Malgun Gothic"/>
        </w:rPr>
        <w:tab/>
        <w:t>QoS Flow Mapping Indication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861" w:name="_CR9_2_3_80"/>
      <w:bookmarkStart w:id="7862" w:name="_Toc20955389"/>
      <w:bookmarkStart w:id="7863" w:name="_Toc29991592"/>
      <w:bookmarkStart w:id="7864" w:name="_Toc36555993"/>
      <w:bookmarkStart w:id="7865" w:name="_Toc44497738"/>
      <w:bookmarkStart w:id="7866" w:name="_Toc45108125"/>
      <w:bookmarkStart w:id="7867" w:name="_Toc45901745"/>
      <w:bookmarkStart w:id="7868" w:name="_Toc51850826"/>
      <w:bookmarkStart w:id="7869" w:name="_Toc56693830"/>
      <w:bookmarkStart w:id="7870" w:name="_Toc64447374"/>
      <w:bookmarkStart w:id="7871" w:name="_Toc66286868"/>
      <w:bookmarkStart w:id="7872" w:name="_Toc74151563"/>
      <w:bookmarkStart w:id="7873" w:name="_Toc88654036"/>
      <w:bookmarkStart w:id="7874" w:name="_Toc97904392"/>
      <w:bookmarkStart w:id="7875" w:name="_Toc105175433"/>
      <w:bookmarkStart w:id="7876" w:name="_Toc113826463"/>
      <w:bookmarkStart w:id="7877" w:name="_Toc162617306"/>
      <w:bookmarkEnd w:id="7861"/>
      <w:r w:rsidRPr="00FD0425">
        <w:t>9.2.3.80</w:t>
      </w:r>
      <w:r w:rsidRPr="00FD0425">
        <w:tab/>
        <w:t>RLC Status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878" w:name="_CR9_2_3_81"/>
      <w:bookmarkStart w:id="7879" w:name="_Toc20955390"/>
      <w:bookmarkStart w:id="7880" w:name="_Toc29991593"/>
      <w:bookmarkStart w:id="7881" w:name="_Toc36555994"/>
      <w:bookmarkStart w:id="7882" w:name="_Toc44497739"/>
      <w:bookmarkStart w:id="7883" w:name="_Toc45108126"/>
      <w:bookmarkStart w:id="7884" w:name="_Toc45901746"/>
      <w:bookmarkStart w:id="7885" w:name="_Toc51850827"/>
      <w:bookmarkStart w:id="7886" w:name="_Toc56693831"/>
      <w:bookmarkStart w:id="7887" w:name="_Toc64447375"/>
      <w:bookmarkStart w:id="7888" w:name="_Toc66286869"/>
      <w:bookmarkStart w:id="7889" w:name="_Toc74151564"/>
      <w:bookmarkStart w:id="7890" w:name="_Toc88654037"/>
      <w:bookmarkStart w:id="7891" w:name="_Toc97904393"/>
      <w:bookmarkStart w:id="7892" w:name="_Toc105175434"/>
      <w:bookmarkStart w:id="7893" w:name="_Toc113826464"/>
      <w:bookmarkStart w:id="7894" w:name="_Toc162617307"/>
      <w:bookmarkEnd w:id="7878"/>
      <w:r w:rsidRPr="00FD0425">
        <w:rPr>
          <w:rFonts w:eastAsia="Batang"/>
        </w:rPr>
        <w:t>9.2.3.81</w:t>
      </w:r>
      <w:r w:rsidRPr="00FD0425">
        <w:rPr>
          <w:rFonts w:eastAsia="Batang"/>
        </w:rPr>
        <w:tab/>
      </w:r>
      <w:r w:rsidRPr="00FD0425">
        <w:t>Expected UE Behaviour</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17439833" w:rsidR="00F02090" w:rsidRPr="00FD0425" w:rsidRDefault="00F02090" w:rsidP="0073372F">
            <w:pPr>
              <w:pStyle w:val="TAL"/>
              <w:keepNext w:val="0"/>
              <w:keepLines w:val="0"/>
              <w:widowControl w:val="0"/>
              <w:rPr>
                <w:rFonts w:cs="Arial"/>
              </w:rPr>
            </w:pPr>
            <w:r w:rsidRPr="00FD0425">
              <w:rPr>
                <w:rFonts w:cs="Arial"/>
              </w:rPr>
              <w:t>Indicates the expected time interval between inter NG-RAN node handovers.</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895" w:name="_CR9_2_3_82"/>
      <w:bookmarkStart w:id="7896" w:name="_Toc20955391"/>
      <w:bookmarkStart w:id="7897" w:name="_Toc29991594"/>
      <w:bookmarkStart w:id="7898" w:name="_Toc36555995"/>
      <w:bookmarkStart w:id="7899" w:name="_Toc44497740"/>
      <w:bookmarkStart w:id="7900" w:name="_Toc45108127"/>
      <w:bookmarkStart w:id="7901" w:name="_Toc45901747"/>
      <w:bookmarkStart w:id="7902" w:name="_Toc51850828"/>
      <w:bookmarkStart w:id="7903" w:name="_Toc56693832"/>
      <w:bookmarkStart w:id="7904" w:name="_Toc64447376"/>
      <w:bookmarkStart w:id="7905" w:name="_Toc66286870"/>
      <w:bookmarkStart w:id="7906" w:name="_Toc74151565"/>
      <w:bookmarkStart w:id="7907" w:name="_Toc88654038"/>
      <w:bookmarkStart w:id="7908" w:name="_Toc97904394"/>
      <w:bookmarkStart w:id="7909" w:name="_Toc105175435"/>
      <w:bookmarkStart w:id="7910" w:name="_Toc113826465"/>
      <w:bookmarkStart w:id="7911" w:name="_Toc162617308"/>
      <w:bookmarkEnd w:id="7895"/>
      <w:r w:rsidRPr="00FD0425">
        <w:rPr>
          <w:rFonts w:eastAsia="Batang"/>
        </w:rPr>
        <w:t>9.2.3.82</w:t>
      </w:r>
      <w:r w:rsidRPr="00FD0425">
        <w:rPr>
          <w:rFonts w:eastAsia="Batang"/>
        </w:rPr>
        <w:tab/>
      </w:r>
      <w:r w:rsidRPr="00FD0425">
        <w:t>Expected UE Activity Behaviour</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912" w:name="_CR9_2_3_83"/>
      <w:bookmarkStart w:id="7913" w:name="_Toc20955392"/>
      <w:bookmarkStart w:id="7914" w:name="_Toc29991595"/>
      <w:bookmarkStart w:id="7915" w:name="_Toc36555996"/>
      <w:bookmarkStart w:id="7916" w:name="_Toc44497741"/>
      <w:bookmarkStart w:id="7917" w:name="_Toc45108128"/>
      <w:bookmarkStart w:id="7918" w:name="_Toc45901748"/>
      <w:bookmarkStart w:id="7919" w:name="_Toc51850829"/>
      <w:bookmarkStart w:id="7920" w:name="_Toc56693833"/>
      <w:bookmarkStart w:id="7921" w:name="_Toc64447377"/>
      <w:bookmarkStart w:id="7922" w:name="_Toc66286871"/>
      <w:bookmarkStart w:id="7923" w:name="_Toc74151566"/>
      <w:bookmarkStart w:id="7924" w:name="_Toc88654039"/>
      <w:bookmarkStart w:id="7925" w:name="_Toc97904395"/>
      <w:bookmarkStart w:id="7926" w:name="_Toc105175436"/>
      <w:bookmarkStart w:id="7927" w:name="_Toc113826466"/>
      <w:bookmarkStart w:id="7928" w:name="_Toc162617309"/>
      <w:bookmarkEnd w:id="791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929" w:name="_CR9_2_3_84"/>
      <w:bookmarkStart w:id="7930" w:name="_Toc20955393"/>
      <w:bookmarkStart w:id="7931" w:name="_Toc29991596"/>
      <w:bookmarkStart w:id="7932" w:name="_Toc36555997"/>
      <w:bookmarkStart w:id="7933" w:name="_Toc44497742"/>
      <w:bookmarkStart w:id="7934" w:name="_Toc45108129"/>
      <w:bookmarkStart w:id="7935" w:name="_Toc45901749"/>
      <w:bookmarkStart w:id="7936" w:name="_Toc51850830"/>
      <w:bookmarkStart w:id="7937" w:name="_Toc56693834"/>
      <w:bookmarkStart w:id="7938" w:name="_Toc64447378"/>
      <w:bookmarkStart w:id="7939" w:name="_Toc66286872"/>
      <w:bookmarkStart w:id="7940" w:name="_Toc74151567"/>
      <w:bookmarkStart w:id="7941" w:name="_Toc88654040"/>
      <w:bookmarkStart w:id="7942" w:name="_Toc97904396"/>
      <w:bookmarkStart w:id="7943" w:name="_Toc105175437"/>
      <w:bookmarkStart w:id="7944" w:name="_Toc113826467"/>
      <w:bookmarkStart w:id="7945" w:name="_Toc162617310"/>
      <w:bookmarkEnd w:id="7929"/>
      <w:r w:rsidRPr="00FD0425">
        <w:t>9.2.3.84</w:t>
      </w:r>
      <w:r w:rsidRPr="00FD0425">
        <w:tab/>
        <w:t>TNL Association Usage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946" w:name="_CR9_2_3_85"/>
      <w:bookmarkStart w:id="7947" w:name="_Toc20955394"/>
      <w:bookmarkStart w:id="7948" w:name="_Toc29991597"/>
      <w:bookmarkStart w:id="7949" w:name="_Toc36555998"/>
      <w:bookmarkStart w:id="7950" w:name="_Toc44497743"/>
      <w:bookmarkStart w:id="7951" w:name="_Toc45108130"/>
      <w:bookmarkStart w:id="7952" w:name="_Toc45901750"/>
      <w:bookmarkStart w:id="7953" w:name="_Toc51850831"/>
      <w:bookmarkStart w:id="7954" w:name="_Toc56693835"/>
      <w:bookmarkStart w:id="7955" w:name="_Toc64447379"/>
      <w:bookmarkStart w:id="7956" w:name="_Toc66286873"/>
      <w:bookmarkStart w:id="7957" w:name="_Toc74151568"/>
      <w:bookmarkStart w:id="7958" w:name="_Toc88654041"/>
      <w:bookmarkStart w:id="7959" w:name="_Toc97904397"/>
      <w:bookmarkStart w:id="7960" w:name="_Toc105175438"/>
      <w:bookmarkStart w:id="7961" w:name="_Toc113826468"/>
      <w:bookmarkStart w:id="7962" w:name="_Toc162617311"/>
      <w:bookmarkEnd w:id="7946"/>
      <w:r w:rsidRPr="00FD0425">
        <w:rPr>
          <w:rFonts w:eastAsia="Batang"/>
        </w:rPr>
        <w:t>9.2.3.85</w:t>
      </w:r>
      <w:r w:rsidRPr="00FD0425">
        <w:rPr>
          <w:rFonts w:eastAsia="Batang"/>
        </w:rPr>
        <w:tab/>
      </w:r>
      <w:r w:rsidRPr="00FD0425">
        <w:t>Network Instance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963" w:name="_CR9_2_3_86"/>
      <w:bookmarkStart w:id="7964" w:name="_Toc20955395"/>
      <w:bookmarkStart w:id="7965" w:name="_Toc29991598"/>
      <w:bookmarkStart w:id="7966" w:name="_Toc36555999"/>
      <w:bookmarkStart w:id="7967" w:name="_Toc44497744"/>
      <w:bookmarkStart w:id="7968" w:name="_Toc45108131"/>
      <w:bookmarkStart w:id="7969" w:name="_Toc45901751"/>
      <w:bookmarkStart w:id="7970" w:name="_Toc51850832"/>
      <w:bookmarkStart w:id="7971" w:name="_Toc56693836"/>
      <w:bookmarkStart w:id="7972" w:name="_Toc64447380"/>
      <w:bookmarkStart w:id="7973" w:name="_Toc66286874"/>
      <w:bookmarkStart w:id="7974" w:name="_Toc74151569"/>
      <w:bookmarkStart w:id="7975" w:name="_Toc88654042"/>
      <w:bookmarkStart w:id="7976" w:name="_Toc97904398"/>
      <w:bookmarkStart w:id="7977" w:name="_Toc105175439"/>
      <w:bookmarkStart w:id="7978" w:name="_Toc113826469"/>
      <w:bookmarkStart w:id="7979" w:name="_Toc162617312"/>
      <w:bookmarkEnd w:id="7963"/>
      <w:r w:rsidRPr="00FD0425">
        <w:rPr>
          <w:lang w:eastAsia="en-US"/>
        </w:rPr>
        <w:t>9.2.3.86</w:t>
      </w:r>
      <w:r w:rsidRPr="00FD0425">
        <w:rPr>
          <w:lang w:eastAsia="en-US"/>
        </w:rPr>
        <w:tab/>
        <w:t>PDCP Duplication Configuration</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980" w:name="_CR9_2_3_87"/>
      <w:bookmarkStart w:id="7981" w:name="_Toc20955396"/>
      <w:bookmarkStart w:id="7982" w:name="_Toc29991599"/>
      <w:bookmarkStart w:id="7983" w:name="_Toc36556000"/>
      <w:bookmarkStart w:id="7984" w:name="_Toc44497745"/>
      <w:bookmarkStart w:id="7985" w:name="_Toc45108132"/>
      <w:bookmarkStart w:id="7986" w:name="_Toc45901752"/>
      <w:bookmarkStart w:id="7987" w:name="_Toc51850833"/>
      <w:bookmarkStart w:id="7988" w:name="_Toc56693837"/>
      <w:bookmarkStart w:id="7989" w:name="_Toc64447381"/>
      <w:bookmarkStart w:id="7990" w:name="_Toc66286875"/>
      <w:bookmarkStart w:id="7991" w:name="_Toc74151570"/>
      <w:bookmarkStart w:id="7992" w:name="_Toc88654043"/>
      <w:bookmarkStart w:id="7993" w:name="_Toc97904399"/>
      <w:bookmarkStart w:id="7994" w:name="_Toc105175440"/>
      <w:bookmarkStart w:id="7995" w:name="_Toc113826470"/>
      <w:bookmarkStart w:id="7996" w:name="_Toc162617313"/>
      <w:bookmarkEnd w:id="7980"/>
      <w:r w:rsidRPr="00FD0425">
        <w:rPr>
          <w:rFonts w:eastAsia="MS Mincho"/>
        </w:rPr>
        <w:t>9.2.3.87</w:t>
      </w:r>
      <w:r w:rsidRPr="00FD0425">
        <w:rPr>
          <w:rFonts w:eastAsia="MS Mincho"/>
        </w:rPr>
        <w:tab/>
        <w:t>Secondary RAT Usage Information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997" w:name="_CR9_2_3_88"/>
      <w:bookmarkStart w:id="7998" w:name="_Toc20955397"/>
      <w:bookmarkStart w:id="7999" w:name="_Toc29991600"/>
      <w:bookmarkStart w:id="8000" w:name="_Toc36556001"/>
      <w:bookmarkStart w:id="8001" w:name="_Toc44497746"/>
      <w:bookmarkStart w:id="8002" w:name="_Toc45108133"/>
      <w:bookmarkStart w:id="8003" w:name="_Toc45901753"/>
      <w:bookmarkStart w:id="8004" w:name="_Toc51850834"/>
      <w:bookmarkStart w:id="8005" w:name="_Toc56693838"/>
      <w:bookmarkStart w:id="8006" w:name="_Toc64447382"/>
      <w:bookmarkStart w:id="8007" w:name="_Toc66286876"/>
      <w:bookmarkStart w:id="8008" w:name="_Toc74151571"/>
      <w:bookmarkStart w:id="8009" w:name="_Toc88654044"/>
      <w:bookmarkStart w:id="8010" w:name="_Toc97904400"/>
      <w:bookmarkStart w:id="8011" w:name="_Toc105175441"/>
      <w:bookmarkStart w:id="8012" w:name="_Toc113826471"/>
      <w:bookmarkStart w:id="8013" w:name="_Toc162617314"/>
      <w:bookmarkEnd w:id="7997"/>
      <w:r w:rsidRPr="00FD0425">
        <w:rPr>
          <w:rFonts w:eastAsia="MS Mincho"/>
        </w:rPr>
        <w:t>9.2.3.88</w:t>
      </w:r>
      <w:r w:rsidRPr="00FD0425">
        <w:rPr>
          <w:rFonts w:eastAsia="MS Mincho"/>
        </w:rPr>
        <w:tab/>
        <w:t>Volume Timed Report List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807553">
        <w:trPr>
          <w:tblHeade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8014" w:name="_CR9_2_3_89"/>
      <w:bookmarkStart w:id="8015" w:name="_Toc20955398"/>
      <w:bookmarkStart w:id="8016" w:name="_Toc29991601"/>
      <w:bookmarkStart w:id="8017" w:name="_Toc36556002"/>
      <w:bookmarkStart w:id="8018" w:name="_Toc44497747"/>
      <w:bookmarkStart w:id="8019" w:name="_Toc45108134"/>
      <w:bookmarkStart w:id="8020" w:name="_Toc45901754"/>
      <w:bookmarkStart w:id="8021" w:name="_Toc51850835"/>
      <w:bookmarkStart w:id="8022" w:name="_Toc56693839"/>
      <w:bookmarkStart w:id="8023" w:name="_Toc64447383"/>
      <w:bookmarkStart w:id="8024" w:name="_Toc66286877"/>
      <w:bookmarkStart w:id="8025" w:name="_Toc74151572"/>
      <w:bookmarkStart w:id="8026" w:name="_Toc88654045"/>
      <w:bookmarkStart w:id="8027" w:name="_Toc97904401"/>
      <w:bookmarkStart w:id="8028" w:name="_Toc105175442"/>
      <w:bookmarkStart w:id="8029" w:name="_Toc113826472"/>
      <w:bookmarkStart w:id="8030" w:name="_Toc162617315"/>
      <w:bookmarkEnd w:id="8014"/>
      <w:r w:rsidRPr="00FD0425">
        <w:t>9.2.3.89</w:t>
      </w:r>
      <w:r w:rsidRPr="00FD0425">
        <w:tab/>
        <w:t>Maximum IP Rate</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8031" w:name="_CR9_2_3_90"/>
      <w:bookmarkStart w:id="8032" w:name="_Toc20955399"/>
      <w:bookmarkStart w:id="8033" w:name="_Toc29991602"/>
      <w:bookmarkStart w:id="8034" w:name="_Toc36556003"/>
      <w:bookmarkStart w:id="8035" w:name="_Toc44497748"/>
      <w:bookmarkStart w:id="8036" w:name="_Toc45108135"/>
      <w:bookmarkStart w:id="8037" w:name="_Toc45901755"/>
      <w:bookmarkStart w:id="8038" w:name="_Toc51850836"/>
      <w:bookmarkStart w:id="8039" w:name="_Toc56693840"/>
      <w:bookmarkStart w:id="8040" w:name="_Toc64447384"/>
      <w:bookmarkStart w:id="8041" w:name="_Toc66286878"/>
      <w:bookmarkStart w:id="8042" w:name="_Toc74151573"/>
      <w:bookmarkStart w:id="8043" w:name="_Toc88654046"/>
      <w:bookmarkStart w:id="8044" w:name="_Toc97904402"/>
      <w:bookmarkStart w:id="8045" w:name="_Toc105175443"/>
      <w:bookmarkStart w:id="8046" w:name="_Toc113826473"/>
      <w:bookmarkStart w:id="8047" w:name="_Toc162617316"/>
      <w:bookmarkEnd w:id="8031"/>
      <w:r w:rsidRPr="00FD0425">
        <w:rPr>
          <w:rFonts w:eastAsia="Arial"/>
          <w:noProof/>
        </w:rPr>
        <w:t>9.2.3.90</w:t>
      </w:r>
      <w:r w:rsidRPr="00FD0425">
        <w:rPr>
          <w:rFonts w:eastAsia="Arial"/>
          <w:noProof/>
        </w:rPr>
        <w:tab/>
        <w:t>UL Forwarding</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8048" w:name="_CR9_2_3_91"/>
      <w:bookmarkStart w:id="8049" w:name="_Toc20955400"/>
      <w:bookmarkStart w:id="8050" w:name="_Toc29991603"/>
      <w:bookmarkStart w:id="8051" w:name="_Toc36556004"/>
      <w:bookmarkStart w:id="8052" w:name="_Toc44497749"/>
      <w:bookmarkStart w:id="8053" w:name="_Toc45108136"/>
      <w:bookmarkStart w:id="8054" w:name="_Toc45901756"/>
      <w:bookmarkStart w:id="8055" w:name="_Toc51850837"/>
      <w:bookmarkStart w:id="8056" w:name="_Toc56693841"/>
      <w:bookmarkStart w:id="8057" w:name="_Toc64447385"/>
      <w:bookmarkStart w:id="8058" w:name="_Toc66286879"/>
      <w:bookmarkStart w:id="8059" w:name="_Toc74151574"/>
      <w:bookmarkStart w:id="8060" w:name="_Toc88654047"/>
      <w:bookmarkStart w:id="8061" w:name="_Toc97904403"/>
      <w:bookmarkStart w:id="8062" w:name="_Toc105175444"/>
      <w:bookmarkStart w:id="8063" w:name="_Toc113826474"/>
      <w:bookmarkStart w:id="8064" w:name="_Toc162617317"/>
      <w:bookmarkEnd w:id="8048"/>
      <w:r w:rsidRPr="00FD0425">
        <w:rPr>
          <w:rFonts w:eastAsia="Batang"/>
        </w:rPr>
        <w:t>9.2.3.91</w:t>
      </w:r>
      <w:r w:rsidRPr="00FD0425">
        <w:rPr>
          <w:rFonts w:eastAsia="Batang"/>
        </w:rPr>
        <w:tab/>
      </w:r>
      <w:r w:rsidRPr="00FD0425">
        <w:t>UE Radio Capability for Paging</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8065" w:name="_CR9_2_3_92"/>
      <w:bookmarkStart w:id="8066" w:name="_Toc20955401"/>
      <w:bookmarkStart w:id="8067" w:name="_Toc29991604"/>
      <w:bookmarkStart w:id="8068" w:name="_Toc36556005"/>
      <w:bookmarkStart w:id="8069" w:name="_Toc44497750"/>
      <w:bookmarkStart w:id="8070" w:name="_Toc45108137"/>
      <w:bookmarkStart w:id="8071" w:name="_Toc45901757"/>
      <w:bookmarkStart w:id="8072" w:name="_Toc51850838"/>
      <w:bookmarkStart w:id="8073" w:name="_Toc56693842"/>
      <w:bookmarkStart w:id="8074" w:name="_Toc64447386"/>
      <w:bookmarkStart w:id="8075" w:name="_Toc66286880"/>
      <w:bookmarkStart w:id="8076" w:name="_Toc74151575"/>
      <w:bookmarkStart w:id="8077" w:name="_Toc88654048"/>
      <w:bookmarkStart w:id="8078" w:name="_Toc97904404"/>
      <w:bookmarkStart w:id="8079" w:name="_Toc105175445"/>
      <w:bookmarkStart w:id="8080" w:name="_Toc113826475"/>
      <w:bookmarkStart w:id="8081" w:name="_Toc162617318"/>
      <w:bookmarkEnd w:id="8065"/>
      <w:r w:rsidRPr="00FD0425">
        <w:t>9.2.3.92</w:t>
      </w:r>
      <w:r w:rsidRPr="00FD0425">
        <w:tab/>
        <w:t>Common Network Instance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8082" w:name="_CR9_2_3_93"/>
      <w:bookmarkStart w:id="8083" w:name="_Toc20955402"/>
      <w:bookmarkStart w:id="8084" w:name="_Toc29991605"/>
      <w:bookmarkStart w:id="8085" w:name="_Toc36556006"/>
      <w:bookmarkStart w:id="8086" w:name="_Toc44497751"/>
      <w:bookmarkStart w:id="8087" w:name="_Toc45108138"/>
      <w:bookmarkStart w:id="8088" w:name="_Toc45901758"/>
      <w:bookmarkStart w:id="8089" w:name="_Toc51850839"/>
      <w:bookmarkStart w:id="8090" w:name="_Toc56693843"/>
      <w:bookmarkStart w:id="8091" w:name="_Toc64447387"/>
      <w:bookmarkStart w:id="8092" w:name="_Toc66286881"/>
      <w:bookmarkStart w:id="8093" w:name="_Toc74151576"/>
      <w:bookmarkStart w:id="8094" w:name="_Toc88654049"/>
      <w:bookmarkStart w:id="8095" w:name="_Toc97904405"/>
      <w:bookmarkStart w:id="8096" w:name="_Toc105175446"/>
      <w:bookmarkStart w:id="8097" w:name="_Toc113826476"/>
      <w:bookmarkStart w:id="8098" w:name="_Toc162617319"/>
      <w:bookmarkEnd w:id="8082"/>
      <w:r w:rsidRPr="00FD0425">
        <w:t>9.2.3.93</w:t>
      </w:r>
      <w:r w:rsidRPr="00FD0425">
        <w:tab/>
        <w:t>Default DRB Allowed</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8099" w:name="_CR9_2_3_94"/>
      <w:bookmarkStart w:id="8100" w:name="_Toc29991606"/>
      <w:bookmarkStart w:id="8101" w:name="_Toc36556007"/>
      <w:bookmarkStart w:id="8102" w:name="_Toc44497752"/>
      <w:bookmarkStart w:id="8103" w:name="_Toc45108139"/>
      <w:bookmarkStart w:id="8104" w:name="_Toc45901759"/>
      <w:bookmarkStart w:id="8105" w:name="_Toc51850840"/>
      <w:bookmarkStart w:id="8106" w:name="_Toc56693844"/>
      <w:bookmarkStart w:id="8107" w:name="_Toc64447388"/>
      <w:bookmarkStart w:id="8108" w:name="_Toc66286882"/>
      <w:bookmarkStart w:id="8109" w:name="_Toc74151577"/>
      <w:bookmarkStart w:id="8110" w:name="_Toc88654050"/>
      <w:bookmarkStart w:id="8111" w:name="_Toc97904406"/>
      <w:bookmarkStart w:id="8112" w:name="_Toc105175447"/>
      <w:bookmarkStart w:id="8113" w:name="_Toc113826477"/>
      <w:bookmarkStart w:id="8114" w:name="_Toc162617320"/>
      <w:bookmarkEnd w:id="8099"/>
      <w:r w:rsidRPr="00FD0425">
        <w:t>9.2.3.94</w:t>
      </w:r>
      <w:r w:rsidRPr="00FD0425">
        <w:tab/>
        <w:t>Split Session Indicator</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8115" w:name="_CR9_2_3_95"/>
      <w:bookmarkStart w:id="8116" w:name="_Toc29991607"/>
      <w:bookmarkStart w:id="8117" w:name="_Toc36556008"/>
      <w:bookmarkStart w:id="8118" w:name="_Toc44497753"/>
      <w:bookmarkStart w:id="8119" w:name="_Toc45108140"/>
      <w:bookmarkStart w:id="8120" w:name="_Toc45901760"/>
      <w:bookmarkStart w:id="8121" w:name="_Toc51850841"/>
      <w:bookmarkStart w:id="8122" w:name="_Toc56693845"/>
      <w:bookmarkStart w:id="8123" w:name="_Toc64447389"/>
      <w:bookmarkStart w:id="8124" w:name="_Toc66286883"/>
      <w:bookmarkStart w:id="8125" w:name="_Toc74151578"/>
      <w:bookmarkStart w:id="8126" w:name="_Toc88654051"/>
      <w:bookmarkStart w:id="8127" w:name="_Toc97904407"/>
      <w:bookmarkStart w:id="8128" w:name="_Toc105175448"/>
      <w:bookmarkStart w:id="8129" w:name="_Toc113826478"/>
      <w:bookmarkStart w:id="8130" w:name="_Toc162617321"/>
      <w:bookmarkEnd w:id="8115"/>
      <w:r w:rsidRPr="00FD0425">
        <w:rPr>
          <w:rFonts w:eastAsia="Arial"/>
          <w:noProof/>
        </w:rPr>
        <w:t>9.2.3.95</w:t>
      </w:r>
      <w:r w:rsidRPr="00FD0425">
        <w:rPr>
          <w:rFonts w:eastAsia="Arial"/>
          <w:noProof/>
        </w:rPr>
        <w:tab/>
        <w:t>UL Forwarding Proposal</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8131" w:name="_CR9_2_3_96"/>
      <w:bookmarkStart w:id="8132" w:name="_Toc5694533"/>
      <w:bookmarkStart w:id="8133" w:name="_Toc29991608"/>
      <w:bookmarkStart w:id="8134" w:name="_Toc36556009"/>
      <w:bookmarkStart w:id="8135" w:name="_Toc44497754"/>
      <w:bookmarkStart w:id="8136" w:name="_Toc45108141"/>
      <w:bookmarkStart w:id="8137" w:name="_Toc45901761"/>
      <w:bookmarkStart w:id="8138" w:name="_Toc51850842"/>
      <w:bookmarkStart w:id="8139" w:name="_Toc56693846"/>
      <w:bookmarkStart w:id="8140" w:name="_Toc64447390"/>
      <w:bookmarkStart w:id="8141" w:name="_Toc66286884"/>
      <w:bookmarkStart w:id="8142" w:name="_Toc74151579"/>
      <w:bookmarkStart w:id="8143" w:name="_Toc88654052"/>
      <w:bookmarkStart w:id="8144" w:name="_Toc97904408"/>
      <w:bookmarkStart w:id="8145" w:name="_Toc105175449"/>
      <w:bookmarkStart w:id="8146" w:name="_Toc113826479"/>
      <w:bookmarkStart w:id="8147" w:name="_Toc162617322"/>
      <w:bookmarkEnd w:id="8131"/>
      <w:r w:rsidRPr="00FD0425">
        <w:t>9.2.3.96</w:t>
      </w:r>
      <w:r w:rsidRPr="00FD0425">
        <w:tab/>
        <w:t>TNL Configuration Info</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08026A5" w14:textId="1732A4B0" w:rsidR="005770EE" w:rsidRPr="00FD0425" w:rsidRDefault="005770EE" w:rsidP="0073372F">
      <w:pPr>
        <w:widowControl w:val="0"/>
      </w:pPr>
      <w:r w:rsidRPr="00FD0425">
        <w:t>This IE is used for signalling IP addresses of IPSEc endpoints used for establishment of IPSec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8148" w:name="_CR9_2_3_97"/>
      <w:bookmarkStart w:id="8149" w:name="_Toc29991609"/>
      <w:bookmarkStart w:id="8150" w:name="_Toc36556010"/>
      <w:bookmarkStart w:id="8151" w:name="_Toc44497755"/>
      <w:bookmarkStart w:id="8152" w:name="_Toc45108142"/>
      <w:bookmarkStart w:id="8153" w:name="_Toc45901762"/>
      <w:bookmarkStart w:id="8154" w:name="_Toc51850843"/>
      <w:bookmarkStart w:id="8155" w:name="_Toc56693847"/>
      <w:bookmarkStart w:id="8156" w:name="_Toc64447391"/>
      <w:bookmarkStart w:id="8157" w:name="_Toc66286885"/>
      <w:bookmarkStart w:id="8158" w:name="_Toc74151580"/>
      <w:bookmarkStart w:id="8159" w:name="_Toc88654053"/>
      <w:bookmarkStart w:id="8160" w:name="_Toc97904409"/>
      <w:bookmarkStart w:id="8161" w:name="_Toc105175450"/>
      <w:bookmarkStart w:id="8162" w:name="_Toc113826480"/>
      <w:bookmarkStart w:id="8163" w:name="_Toc162617323"/>
      <w:bookmarkEnd w:id="8148"/>
      <w:r w:rsidRPr="00FD0425">
        <w:t>9.2.3.97</w:t>
      </w:r>
      <w:r w:rsidRPr="00FD0425">
        <w:tab/>
      </w:r>
      <w:r w:rsidRPr="00FD0425">
        <w:rPr>
          <w:lang w:eastAsia="ja-JP"/>
        </w:rPr>
        <w:t>NG-RAN Trace ID</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8164" w:name="_CR9_2_3_98"/>
      <w:bookmarkStart w:id="8165" w:name="_Toc29991610"/>
      <w:bookmarkStart w:id="8166" w:name="_Toc36556011"/>
      <w:bookmarkStart w:id="8167" w:name="_Toc44497756"/>
      <w:bookmarkStart w:id="8168" w:name="_Toc45108143"/>
      <w:bookmarkStart w:id="8169" w:name="_Toc45901763"/>
      <w:bookmarkStart w:id="8170" w:name="_Toc51850844"/>
      <w:bookmarkStart w:id="8171" w:name="_Toc56693848"/>
      <w:bookmarkStart w:id="8172" w:name="_Toc64447392"/>
      <w:bookmarkStart w:id="8173" w:name="_Toc66286886"/>
      <w:bookmarkStart w:id="8174" w:name="_Toc74151581"/>
      <w:bookmarkStart w:id="8175" w:name="_Toc88654054"/>
      <w:bookmarkStart w:id="8176" w:name="_Toc97904410"/>
      <w:bookmarkStart w:id="8177" w:name="_Toc105175451"/>
      <w:bookmarkStart w:id="8178" w:name="_Toc113826481"/>
      <w:bookmarkStart w:id="8179" w:name="_Toc162617324"/>
      <w:bookmarkEnd w:id="8164"/>
      <w:r w:rsidRPr="00FD0425">
        <w:rPr>
          <w:rFonts w:eastAsia="Batang"/>
        </w:rPr>
        <w:t>9.2.3.98</w:t>
      </w:r>
      <w:r w:rsidRPr="00FD0425">
        <w:rPr>
          <w:rFonts w:eastAsia="Batang"/>
        </w:rPr>
        <w:tab/>
        <w:t>Non-GBR Resources Offered</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8180" w:name="_CR9_2_3_99"/>
      <w:bookmarkStart w:id="8181" w:name="_Toc36556012"/>
      <w:bookmarkStart w:id="8182" w:name="_Toc44497757"/>
      <w:bookmarkStart w:id="8183" w:name="_Toc45108144"/>
      <w:bookmarkStart w:id="8184" w:name="_Toc45901764"/>
      <w:bookmarkStart w:id="8185" w:name="_Toc51850845"/>
      <w:bookmarkStart w:id="8186" w:name="_Toc56693849"/>
      <w:bookmarkStart w:id="8187" w:name="_Toc64447393"/>
      <w:bookmarkStart w:id="8188" w:name="_Toc66286887"/>
      <w:bookmarkStart w:id="8189" w:name="_Toc74151582"/>
      <w:bookmarkStart w:id="8190" w:name="_Toc88654055"/>
      <w:bookmarkStart w:id="8191" w:name="_Toc97904411"/>
      <w:bookmarkStart w:id="8192" w:name="_Toc105175452"/>
      <w:bookmarkStart w:id="8193" w:name="_Toc113826482"/>
      <w:bookmarkStart w:id="8194" w:name="_Toc162617325"/>
      <w:bookmarkEnd w:id="8180"/>
      <w:r>
        <w:rPr>
          <w:rFonts w:eastAsia="SimSun"/>
        </w:rPr>
        <w:t>9.2.3.99</w:t>
      </w:r>
      <w:r w:rsidRPr="00F32326">
        <w:rPr>
          <w:rFonts w:eastAsia="SimSun"/>
        </w:rPr>
        <w:tab/>
      </w:r>
      <w:r>
        <w:rPr>
          <w:rFonts w:eastAsia="SimSun"/>
        </w:rPr>
        <w:t>Extended RAT Restriction Information</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807553">
        <w:trPr>
          <w:tblHeade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0CE4A458"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8195" w:name="_CR9_2_3_100"/>
      <w:bookmarkStart w:id="8196" w:name="_Toc36556013"/>
      <w:bookmarkStart w:id="8197" w:name="_Toc44497758"/>
      <w:bookmarkStart w:id="8198" w:name="_Toc45108145"/>
      <w:bookmarkStart w:id="8199" w:name="_Toc45901765"/>
      <w:bookmarkStart w:id="8200" w:name="_Toc51850846"/>
      <w:bookmarkStart w:id="8201" w:name="_Toc56693850"/>
      <w:bookmarkStart w:id="8202" w:name="_Toc64447394"/>
      <w:bookmarkStart w:id="8203" w:name="_Toc66286888"/>
      <w:bookmarkStart w:id="8204" w:name="_Toc74151583"/>
      <w:bookmarkStart w:id="8205" w:name="_Toc88654056"/>
      <w:bookmarkStart w:id="8206" w:name="_Toc97904412"/>
      <w:bookmarkStart w:id="8207" w:name="_Toc105175453"/>
      <w:bookmarkStart w:id="8208" w:name="_Toc113826483"/>
      <w:bookmarkStart w:id="8209" w:name="_Toc162617326"/>
      <w:bookmarkEnd w:id="8195"/>
      <w:r>
        <w:t>9.2.3.100</w:t>
      </w:r>
      <w:r w:rsidR="005B601F" w:rsidRPr="007E6716">
        <w:tab/>
      </w:r>
      <w:r w:rsidR="005B601F">
        <w:t>5GC Mobility Restriction List Container</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8210" w:name="_CR9_2_3_101"/>
      <w:bookmarkStart w:id="8211" w:name="_Toc44497759"/>
      <w:bookmarkStart w:id="8212" w:name="_Toc45108146"/>
      <w:bookmarkStart w:id="8213" w:name="_Toc45901766"/>
      <w:bookmarkStart w:id="8214" w:name="_Toc51850847"/>
      <w:bookmarkStart w:id="8215" w:name="_Toc56693851"/>
      <w:bookmarkStart w:id="8216" w:name="_Toc64447395"/>
      <w:bookmarkStart w:id="8217" w:name="_Toc66286889"/>
      <w:bookmarkStart w:id="8218" w:name="_Toc74151584"/>
      <w:bookmarkStart w:id="8219" w:name="_Toc88654057"/>
      <w:bookmarkStart w:id="8220" w:name="_Toc97904413"/>
      <w:bookmarkStart w:id="8221" w:name="_Toc105175454"/>
      <w:bookmarkStart w:id="8222" w:name="_Toc113826484"/>
      <w:bookmarkStart w:id="8223" w:name="_Toc20955403"/>
      <w:bookmarkStart w:id="8224" w:name="_Toc29991611"/>
      <w:bookmarkStart w:id="8225" w:name="_Toc36556014"/>
      <w:bookmarkStart w:id="8226" w:name="_Toc162617327"/>
      <w:bookmarkEnd w:id="8210"/>
      <w:r w:rsidRPr="00B22C47">
        <w:t>9.2.3.</w:t>
      </w:r>
      <w:r>
        <w:t>101</w:t>
      </w:r>
      <w:r w:rsidRPr="00B22C47">
        <w:tab/>
      </w:r>
      <w:r>
        <w:rPr>
          <w:lang w:eastAsia="ja-JP"/>
        </w:rPr>
        <w:t>Maximum Number of CHO Preparations</w:t>
      </w:r>
      <w:bookmarkEnd w:id="8211"/>
      <w:bookmarkEnd w:id="8212"/>
      <w:bookmarkEnd w:id="8213"/>
      <w:bookmarkEnd w:id="8214"/>
      <w:bookmarkEnd w:id="8215"/>
      <w:bookmarkEnd w:id="8216"/>
      <w:bookmarkEnd w:id="8217"/>
      <w:bookmarkEnd w:id="8218"/>
      <w:bookmarkEnd w:id="8219"/>
      <w:bookmarkEnd w:id="8220"/>
      <w:bookmarkEnd w:id="8221"/>
      <w:bookmarkEnd w:id="8222"/>
      <w:bookmarkEnd w:id="8226"/>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8227" w:name="_CR9_2_3_102"/>
      <w:bookmarkStart w:id="8228" w:name="_Toc44497760"/>
      <w:bookmarkStart w:id="8229" w:name="_Toc45108147"/>
      <w:bookmarkStart w:id="8230" w:name="_Toc45901767"/>
      <w:bookmarkStart w:id="8231" w:name="_Toc51850848"/>
      <w:bookmarkStart w:id="8232" w:name="_Toc56693852"/>
      <w:bookmarkStart w:id="8233" w:name="_Toc64447396"/>
      <w:bookmarkStart w:id="8234" w:name="_Toc66286890"/>
      <w:bookmarkStart w:id="8235" w:name="_Toc74151585"/>
      <w:bookmarkStart w:id="8236" w:name="_Toc88654058"/>
      <w:bookmarkStart w:id="8237" w:name="_Toc97904414"/>
      <w:bookmarkStart w:id="8238" w:name="_Toc105175455"/>
      <w:bookmarkStart w:id="8239" w:name="_Toc113826485"/>
      <w:bookmarkStart w:id="8240" w:name="_Toc162617328"/>
      <w:bookmarkEnd w:id="8227"/>
      <w:r w:rsidRPr="009354E2">
        <w:t>9.2.3.</w:t>
      </w:r>
      <w:r>
        <w:t>102</w:t>
      </w:r>
      <w:r w:rsidRPr="009354E2">
        <w:tab/>
        <w:t>Alternative QoS Parameters Set List</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8241"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8241"/>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8242" w:name="_CR9_2_3_103"/>
      <w:bookmarkStart w:id="8243" w:name="_Toc44497761"/>
      <w:bookmarkStart w:id="8244" w:name="_Toc45108148"/>
      <w:bookmarkStart w:id="8245" w:name="_Toc45901768"/>
      <w:bookmarkStart w:id="8246" w:name="_Toc51850849"/>
      <w:bookmarkStart w:id="8247" w:name="_Toc56693853"/>
      <w:bookmarkStart w:id="8248" w:name="_Toc64447397"/>
      <w:bookmarkStart w:id="8249" w:name="_Toc66286891"/>
      <w:bookmarkStart w:id="8250" w:name="_Toc74151586"/>
      <w:bookmarkStart w:id="8251" w:name="_Toc88654059"/>
      <w:bookmarkStart w:id="8252" w:name="_Toc97904415"/>
      <w:bookmarkStart w:id="8253" w:name="_Toc105175456"/>
      <w:bookmarkStart w:id="8254" w:name="_Toc113826486"/>
      <w:bookmarkStart w:id="8255" w:name="_Toc162617329"/>
      <w:bookmarkEnd w:id="8242"/>
      <w:r w:rsidRPr="00C42F7A">
        <w:t>9.2.3.</w:t>
      </w:r>
      <w:r>
        <w:t>103</w:t>
      </w:r>
      <w:r w:rsidRPr="00C42F7A">
        <w:tab/>
        <w:t>Alternative QoS Parameters Set Index</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807553">
        <w:trPr>
          <w:tblHeader/>
        </w:trPr>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8256" w:name="_CR9_2_3_104"/>
      <w:bookmarkStart w:id="8257" w:name="_Toc44497762"/>
      <w:bookmarkStart w:id="8258" w:name="_Toc45108149"/>
      <w:bookmarkStart w:id="8259" w:name="_Toc45901769"/>
      <w:bookmarkStart w:id="8260" w:name="_Toc51850850"/>
      <w:bookmarkStart w:id="8261" w:name="_Toc56693854"/>
      <w:bookmarkStart w:id="8262" w:name="_Toc64447398"/>
      <w:bookmarkStart w:id="8263" w:name="_Toc66286892"/>
      <w:bookmarkStart w:id="8264" w:name="_Toc74151587"/>
      <w:bookmarkStart w:id="8265" w:name="_Toc88654060"/>
      <w:bookmarkStart w:id="8266" w:name="_Toc97904416"/>
      <w:bookmarkStart w:id="8267" w:name="_Toc105175457"/>
      <w:bookmarkStart w:id="8268" w:name="_Toc113826487"/>
      <w:bookmarkStart w:id="8269" w:name="_Toc162617330"/>
      <w:bookmarkEnd w:id="8256"/>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8270" w:name="_CR9_2_3_105"/>
      <w:bookmarkStart w:id="8271" w:name="_Toc44497763"/>
      <w:bookmarkStart w:id="8272" w:name="_Toc45108150"/>
      <w:bookmarkStart w:id="8273" w:name="_Toc45901770"/>
      <w:bookmarkStart w:id="8274" w:name="_Toc51850851"/>
      <w:bookmarkStart w:id="8275" w:name="_Toc56693855"/>
      <w:bookmarkStart w:id="8276" w:name="_Toc64447399"/>
      <w:bookmarkStart w:id="8277" w:name="_Toc66286893"/>
      <w:bookmarkStart w:id="8278" w:name="_Toc74151588"/>
      <w:bookmarkStart w:id="8279" w:name="_Toc88654061"/>
      <w:bookmarkStart w:id="8280" w:name="_Toc97904417"/>
      <w:bookmarkStart w:id="8281" w:name="_Toc105175458"/>
      <w:bookmarkStart w:id="8282" w:name="_Toc113826488"/>
      <w:bookmarkStart w:id="8283" w:name="_Toc162617331"/>
      <w:bookmarkEnd w:id="8270"/>
      <w:r>
        <w:t>9.2</w:t>
      </w:r>
      <w:r w:rsidRPr="009973B8">
        <w:t>.</w:t>
      </w:r>
      <w:r>
        <w:t>3</w:t>
      </w:r>
      <w:r w:rsidRPr="009973B8">
        <w:t>.</w:t>
      </w:r>
      <w:r>
        <w:t>105</w:t>
      </w:r>
      <w:r w:rsidRPr="009973B8">
        <w:tab/>
      </w:r>
      <w:r>
        <w:t xml:space="preserve">NR </w:t>
      </w:r>
      <w:r w:rsidRPr="009973B8">
        <w:t>V2X Services Authorized</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8284" w:name="_CR9_2_3_106"/>
      <w:bookmarkStart w:id="8285" w:name="_Toc44497764"/>
      <w:bookmarkStart w:id="8286" w:name="_Toc45108151"/>
      <w:bookmarkStart w:id="8287" w:name="_Toc45901771"/>
      <w:bookmarkStart w:id="8288" w:name="_Toc51850852"/>
      <w:bookmarkStart w:id="8289" w:name="_Toc56693856"/>
      <w:bookmarkStart w:id="8290" w:name="_Toc64447400"/>
      <w:bookmarkStart w:id="8291" w:name="_Toc66286894"/>
      <w:bookmarkStart w:id="8292" w:name="_Toc74151589"/>
      <w:bookmarkStart w:id="8293" w:name="_Toc88654062"/>
      <w:bookmarkStart w:id="8294" w:name="_Toc97904418"/>
      <w:bookmarkStart w:id="8295" w:name="_Toc105175459"/>
      <w:bookmarkStart w:id="8296" w:name="_Toc113826489"/>
      <w:bookmarkStart w:id="8297" w:name="_Toc162617332"/>
      <w:bookmarkEnd w:id="8284"/>
      <w:r>
        <w:t>9.2</w:t>
      </w:r>
      <w:r w:rsidRPr="009973B8">
        <w:t>.</w:t>
      </w:r>
      <w:r>
        <w:t>3</w:t>
      </w:r>
      <w:r w:rsidRPr="009973B8">
        <w:t>.</w:t>
      </w:r>
      <w:r>
        <w:t>106</w:t>
      </w:r>
      <w:r w:rsidRPr="009973B8">
        <w:tab/>
      </w:r>
      <w:r>
        <w:t xml:space="preserve">LTE </w:t>
      </w:r>
      <w:r w:rsidRPr="009973B8">
        <w:t>V2X Services Authorized</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8298" w:name="_CR9_2_3_107"/>
      <w:bookmarkStart w:id="8299" w:name="_Toc44497765"/>
      <w:bookmarkStart w:id="8300" w:name="_Toc45108152"/>
      <w:bookmarkStart w:id="8301" w:name="_Toc45901772"/>
      <w:bookmarkStart w:id="8302" w:name="_Toc51850853"/>
      <w:bookmarkStart w:id="8303" w:name="_Toc56693857"/>
      <w:bookmarkStart w:id="8304" w:name="_Toc64447401"/>
      <w:bookmarkStart w:id="8305" w:name="_Toc66286895"/>
      <w:bookmarkStart w:id="8306" w:name="_Toc74151590"/>
      <w:bookmarkStart w:id="8307" w:name="_Toc88654063"/>
      <w:bookmarkStart w:id="8308" w:name="_Toc97904419"/>
      <w:bookmarkStart w:id="8309" w:name="_Toc105175460"/>
      <w:bookmarkStart w:id="8310" w:name="_Toc113826490"/>
      <w:bookmarkStart w:id="8311" w:name="_Toc162617333"/>
      <w:bookmarkEnd w:id="8298"/>
      <w:r>
        <w:t>9.2.3.107</w:t>
      </w:r>
      <w:r>
        <w:tab/>
        <w:t xml:space="preserve">NR </w:t>
      </w:r>
      <w:r>
        <w:rPr>
          <w:lang w:eastAsia="zh-CN"/>
        </w:rPr>
        <w:t xml:space="preserve">UE Sidelink </w:t>
      </w:r>
      <w:r>
        <w:t>Aggregate Maximum Bit</w:t>
      </w:r>
      <w:r>
        <w:rPr>
          <w:lang w:eastAsia="zh-CN"/>
        </w:rPr>
        <w:t xml:space="preserve"> R</w:t>
      </w:r>
      <w:r>
        <w:t>ate</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8312" w:name="_CR9_2_3_108"/>
      <w:bookmarkStart w:id="8313" w:name="_Toc44497766"/>
      <w:bookmarkStart w:id="8314" w:name="_Toc45108153"/>
      <w:bookmarkStart w:id="8315" w:name="_Toc45901773"/>
      <w:bookmarkStart w:id="8316" w:name="_Toc51850854"/>
      <w:bookmarkStart w:id="8317" w:name="_Toc56693858"/>
      <w:bookmarkStart w:id="8318" w:name="_Toc64447402"/>
      <w:bookmarkStart w:id="8319" w:name="_Toc66286896"/>
      <w:bookmarkStart w:id="8320" w:name="_Toc74151591"/>
      <w:bookmarkStart w:id="8321" w:name="_Toc88654064"/>
      <w:bookmarkStart w:id="8322" w:name="_Toc97904420"/>
      <w:bookmarkStart w:id="8323" w:name="_Toc105175461"/>
      <w:bookmarkStart w:id="8324" w:name="_Toc113826491"/>
      <w:bookmarkStart w:id="8325" w:name="_Toc162617334"/>
      <w:bookmarkEnd w:id="8312"/>
      <w:r>
        <w:t>9.2.3.108</w:t>
      </w:r>
      <w:r w:rsidR="00BB106F">
        <w:tab/>
      </w:r>
      <w:r>
        <w:t xml:space="preserve">LTE </w:t>
      </w:r>
      <w:r>
        <w:rPr>
          <w:lang w:eastAsia="zh-CN"/>
        </w:rPr>
        <w:t xml:space="preserve">UE Sidelink </w:t>
      </w:r>
      <w:r>
        <w:t>Aggregate Maximum Bit</w:t>
      </w:r>
      <w:r>
        <w:rPr>
          <w:lang w:eastAsia="zh-CN"/>
        </w:rPr>
        <w:t xml:space="preserve"> R</w:t>
      </w:r>
      <w:r>
        <w:t>ate</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4BE1068" w14:textId="3A81847C" w:rsidR="00C37F2E" w:rsidRDefault="008041F2" w:rsidP="0073372F">
            <w:pPr>
              <w:pStyle w:val="TAL"/>
              <w:keepNext w:val="0"/>
              <w:keepLines w:val="0"/>
              <w:widowControl w:val="0"/>
              <w:rPr>
                <w:rFonts w:cs="Arial"/>
                <w:szCs w:val="18"/>
              </w:rPr>
            </w:pPr>
            <w:r>
              <w:rPr>
                <w:rFonts w:cs="Arial"/>
                <w:szCs w:val="18"/>
              </w:rPr>
              <w:t>Bit Rate</w:t>
            </w:r>
          </w:p>
          <w:p w14:paraId="3524D73B" w14:textId="4C69DFDD" w:rsidR="008041F2" w:rsidRDefault="008041F2" w:rsidP="0073372F">
            <w:pPr>
              <w:pStyle w:val="TAL"/>
              <w:keepNext w:val="0"/>
              <w:keepLines w:val="0"/>
              <w:widowControl w:val="0"/>
              <w:rPr>
                <w:rFonts w:cs="Arial"/>
                <w:szCs w:val="18"/>
              </w:rPr>
            </w:pP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8326" w:name="_CR9_2_3_109"/>
      <w:bookmarkStart w:id="8327" w:name="_Toc44497767"/>
      <w:bookmarkStart w:id="8328" w:name="_Toc45108154"/>
      <w:bookmarkStart w:id="8329" w:name="_Toc45901774"/>
      <w:bookmarkStart w:id="8330" w:name="_Toc51850855"/>
      <w:bookmarkStart w:id="8331" w:name="_Toc56693859"/>
      <w:bookmarkStart w:id="8332" w:name="_Toc64447403"/>
      <w:bookmarkStart w:id="8333" w:name="_Toc66286897"/>
      <w:bookmarkStart w:id="8334" w:name="_Toc74151592"/>
      <w:bookmarkStart w:id="8335" w:name="_Toc88654065"/>
      <w:bookmarkStart w:id="8336" w:name="_Toc97904421"/>
      <w:bookmarkStart w:id="8337" w:name="_Toc105175462"/>
      <w:bookmarkStart w:id="8338" w:name="_Toc113826492"/>
      <w:bookmarkStart w:id="8339" w:name="_Toc162617335"/>
      <w:bookmarkEnd w:id="8326"/>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8340" w:name="OLE_LINK16"/>
            <w:bookmarkStart w:id="8341" w:name="OLE_LINK17"/>
            <w:r w:rsidRPr="00DE2228">
              <w:rPr>
                <w:rFonts w:eastAsia="Batang" w:cs="Arial"/>
                <w:szCs w:val="18"/>
                <w:lang w:eastAsia="ja-JP"/>
              </w:rPr>
              <w:t>PC5 Link Aggregate Bit Rates</w:t>
            </w:r>
            <w:bookmarkEnd w:id="8340"/>
            <w:bookmarkEnd w:id="8341"/>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15C44B96"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8342" w:name="_CR9_2_3_110"/>
      <w:bookmarkStart w:id="8343" w:name="_Hlk44423938"/>
      <w:bookmarkStart w:id="8344" w:name="_Toc44497768"/>
      <w:bookmarkStart w:id="8345" w:name="_Toc45108155"/>
      <w:bookmarkStart w:id="8346" w:name="_Toc45901775"/>
      <w:bookmarkStart w:id="8347" w:name="_Toc51850856"/>
      <w:bookmarkStart w:id="8348" w:name="_Toc56693860"/>
      <w:bookmarkStart w:id="8349" w:name="_Toc64447404"/>
      <w:bookmarkStart w:id="8350" w:name="_Toc66286898"/>
      <w:bookmarkStart w:id="8351" w:name="_Toc74151593"/>
      <w:bookmarkStart w:id="8352" w:name="_Toc88654066"/>
      <w:bookmarkStart w:id="8353" w:name="_Toc97904422"/>
      <w:bookmarkStart w:id="8354" w:name="_Toc105175463"/>
      <w:bookmarkStart w:id="8355" w:name="_Toc113826493"/>
      <w:bookmarkStart w:id="8356" w:name="_Toc162617336"/>
      <w:bookmarkEnd w:id="8342"/>
      <w:r w:rsidRPr="00604DFB">
        <w:t>9.</w:t>
      </w:r>
      <w:r>
        <w:t>2</w:t>
      </w:r>
      <w:r w:rsidRPr="00604DFB">
        <w:t>.</w:t>
      </w:r>
      <w:r>
        <w:t>3</w:t>
      </w:r>
      <w:r w:rsidRPr="00604DFB">
        <w:t>.</w:t>
      </w:r>
      <w:bookmarkEnd w:id="8343"/>
      <w:r>
        <w:t>110</w:t>
      </w:r>
      <w:r w:rsidRPr="00604DFB">
        <w:tab/>
      </w:r>
      <w:r>
        <w:t>UE History Information from the UE</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8357" w:name="_CR9_2_3_111"/>
      <w:bookmarkStart w:id="8358" w:name="_Toc44497769"/>
      <w:bookmarkStart w:id="8359" w:name="_Toc45108156"/>
      <w:bookmarkStart w:id="8360" w:name="_Toc45901776"/>
      <w:bookmarkStart w:id="8361" w:name="_Toc51850857"/>
      <w:bookmarkStart w:id="8362" w:name="_Toc56693861"/>
      <w:bookmarkStart w:id="8363" w:name="_Toc64447405"/>
      <w:bookmarkStart w:id="8364" w:name="_Toc66286899"/>
      <w:bookmarkStart w:id="8365" w:name="_Toc74151594"/>
      <w:bookmarkStart w:id="8366" w:name="_Toc88654067"/>
      <w:bookmarkStart w:id="8367" w:name="_Toc97904423"/>
      <w:bookmarkStart w:id="8368" w:name="_Toc105175464"/>
      <w:bookmarkStart w:id="8369" w:name="_Toc113826494"/>
      <w:bookmarkStart w:id="8370" w:name="_Toc162617337"/>
      <w:bookmarkEnd w:id="8357"/>
      <w:r w:rsidRPr="00EA17C6">
        <w:rPr>
          <w:rFonts w:eastAsia="SimSun"/>
        </w:rPr>
        <w:t>9.2.3.</w:t>
      </w:r>
      <w:r>
        <w:rPr>
          <w:rFonts w:eastAsia="SimSun"/>
        </w:rPr>
        <w:t>111</w:t>
      </w:r>
      <w:r w:rsidRPr="00EA17C6">
        <w:rPr>
          <w:rFonts w:eastAsia="SimSun"/>
        </w:rPr>
        <w:tab/>
      </w:r>
      <w:bookmarkStart w:id="8371" w:name="_Hlk44434619"/>
      <w:r w:rsidRPr="00EA17C6">
        <w:rPr>
          <w:rFonts w:eastAsia="SimSun"/>
        </w:rPr>
        <w:t xml:space="preserve">RLC Duplication </w:t>
      </w:r>
      <w:r w:rsidRPr="00DF0994">
        <w:rPr>
          <w:rFonts w:eastAsia="SimSun"/>
        </w:rPr>
        <w:t>Information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2694785C"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activation state of UL PDCP duplication.</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8372" w:name="_CR9_2_3_112"/>
      <w:bookmarkStart w:id="8373" w:name="_Toc44497770"/>
      <w:bookmarkStart w:id="8374" w:name="_Toc45108157"/>
      <w:bookmarkStart w:id="8375" w:name="_Toc45901777"/>
      <w:bookmarkStart w:id="8376" w:name="_Toc51850858"/>
      <w:bookmarkStart w:id="8377" w:name="_Toc56693862"/>
      <w:bookmarkStart w:id="8378" w:name="_Toc64447406"/>
      <w:bookmarkStart w:id="8379" w:name="_Toc66286900"/>
      <w:bookmarkStart w:id="8380" w:name="_Toc74151595"/>
      <w:bookmarkStart w:id="8381" w:name="_Toc88654068"/>
      <w:bookmarkStart w:id="8382" w:name="_Toc97904424"/>
      <w:bookmarkStart w:id="8383" w:name="_Toc105175465"/>
      <w:bookmarkStart w:id="8384" w:name="_Toc113826495"/>
      <w:bookmarkStart w:id="8385" w:name="_Toc162617338"/>
      <w:bookmarkEnd w:id="8372"/>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8386" w:name="_CR9_2_3_113"/>
      <w:bookmarkStart w:id="8387" w:name="_Toc44497771"/>
      <w:bookmarkStart w:id="8388" w:name="_Toc45108158"/>
      <w:bookmarkStart w:id="8389" w:name="_Toc45901778"/>
      <w:bookmarkStart w:id="8390" w:name="_Toc51850859"/>
      <w:bookmarkStart w:id="8391" w:name="_Toc56693863"/>
      <w:bookmarkStart w:id="8392" w:name="_Toc64447407"/>
      <w:bookmarkStart w:id="8393" w:name="_Toc66286901"/>
      <w:bookmarkStart w:id="8394" w:name="_Toc74151596"/>
      <w:bookmarkStart w:id="8395" w:name="_Toc88654069"/>
      <w:bookmarkStart w:id="8396" w:name="_Toc97904425"/>
      <w:bookmarkStart w:id="8397" w:name="_Toc105175466"/>
      <w:bookmarkStart w:id="8398" w:name="_Toc113826496"/>
      <w:bookmarkStart w:id="8399" w:name="_Toc162617339"/>
      <w:bookmarkEnd w:id="8386"/>
      <w:r w:rsidRPr="00FF246F">
        <w:rPr>
          <w:rFonts w:eastAsia="Batang"/>
        </w:rPr>
        <w:t>9.2.3.</w:t>
      </w:r>
      <w:r>
        <w:rPr>
          <w:rFonts w:eastAsia="Batang"/>
        </w:rPr>
        <w:t>113</w:t>
      </w:r>
      <w:r w:rsidRPr="00FF246F">
        <w:rPr>
          <w:rFonts w:eastAsia="Batang"/>
        </w:rPr>
        <w:tab/>
        <w:t xml:space="preserve">Extended </w:t>
      </w:r>
      <w:r w:rsidRPr="00FF246F">
        <w:t>Packet Delay Budget</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8400" w:name="_CR9_2_3_114"/>
      <w:bookmarkStart w:id="8401" w:name="_Toc44497772"/>
      <w:bookmarkStart w:id="8402" w:name="_Toc45108159"/>
      <w:bookmarkStart w:id="8403" w:name="_Toc45901779"/>
      <w:bookmarkStart w:id="8404" w:name="_Toc51850860"/>
      <w:bookmarkStart w:id="8405" w:name="_Toc56693864"/>
      <w:bookmarkStart w:id="8406" w:name="_Toc64447408"/>
      <w:bookmarkStart w:id="8407" w:name="_Toc66286902"/>
      <w:bookmarkStart w:id="8408" w:name="_Toc74151597"/>
      <w:bookmarkStart w:id="8409" w:name="_Toc88654070"/>
      <w:bookmarkStart w:id="8410" w:name="_Toc97904426"/>
      <w:bookmarkStart w:id="8411" w:name="_Toc105175467"/>
      <w:bookmarkStart w:id="8412" w:name="_Toc113826497"/>
      <w:bookmarkStart w:id="8413" w:name="_Toc162617340"/>
      <w:bookmarkEnd w:id="8400"/>
      <w:r w:rsidRPr="00E67E0D">
        <w:t>9.</w:t>
      </w:r>
      <w:r>
        <w:t>2</w:t>
      </w:r>
      <w:r w:rsidRPr="00E67E0D">
        <w:t>.</w:t>
      </w:r>
      <w:r>
        <w:t>3</w:t>
      </w:r>
      <w:r w:rsidRPr="00E67E0D">
        <w:t>.</w:t>
      </w:r>
      <w:r>
        <w:t>114</w:t>
      </w:r>
      <w:r w:rsidRPr="00E67E0D">
        <w:tab/>
      </w:r>
      <w:bookmarkStart w:id="8414" w:name="_Hlk44434648"/>
      <w:r>
        <w:t>TSC Traffic Characteristics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8415" w:name="_CR9_2_3_115"/>
      <w:bookmarkStart w:id="8416" w:name="_Hlk44434664"/>
      <w:bookmarkStart w:id="8417" w:name="_Toc44497773"/>
      <w:bookmarkStart w:id="8418" w:name="_Toc45108160"/>
      <w:bookmarkStart w:id="8419" w:name="_Toc45901780"/>
      <w:bookmarkStart w:id="8420" w:name="_Toc51850861"/>
      <w:bookmarkStart w:id="8421" w:name="_Toc56693865"/>
      <w:bookmarkStart w:id="8422" w:name="_Toc64447409"/>
      <w:bookmarkStart w:id="8423" w:name="_Toc66286903"/>
      <w:bookmarkStart w:id="8424" w:name="_Toc74151598"/>
      <w:bookmarkStart w:id="8425" w:name="_Toc88654071"/>
      <w:bookmarkStart w:id="8426" w:name="_Toc97904427"/>
      <w:bookmarkStart w:id="8427" w:name="_Toc105175468"/>
      <w:bookmarkStart w:id="8428" w:name="_Toc113826498"/>
      <w:bookmarkStart w:id="8429" w:name="_Toc162617341"/>
      <w:bookmarkEnd w:id="8415"/>
      <w:r w:rsidRPr="00E67E0D">
        <w:t>9.</w:t>
      </w:r>
      <w:r>
        <w:t>2</w:t>
      </w:r>
      <w:r w:rsidRPr="00E67E0D">
        <w:t>.</w:t>
      </w:r>
      <w:r>
        <w:t>3</w:t>
      </w:r>
      <w:r w:rsidRPr="00E67E0D">
        <w:t>.</w:t>
      </w:r>
      <w:bookmarkEnd w:id="8416"/>
      <w:r>
        <w:t>115</w:t>
      </w:r>
      <w:r w:rsidRPr="00E67E0D">
        <w:tab/>
      </w:r>
      <w:r>
        <w:t>TSC Assistance Information</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4F3FE5AA" w14:textId="28DA241C"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8430" w:name="_CR9_2_3_116"/>
      <w:bookmarkStart w:id="8431" w:name="_Toc44497774"/>
      <w:bookmarkStart w:id="8432" w:name="_Toc45108161"/>
      <w:bookmarkStart w:id="8433" w:name="_Toc45901781"/>
      <w:bookmarkStart w:id="8434" w:name="_Toc51850862"/>
      <w:bookmarkStart w:id="8435" w:name="_Toc56693866"/>
      <w:bookmarkStart w:id="8436" w:name="_Toc64447410"/>
      <w:bookmarkStart w:id="8437" w:name="_Toc66286904"/>
      <w:bookmarkStart w:id="8438" w:name="_Toc74151599"/>
      <w:bookmarkStart w:id="8439" w:name="_Toc88654072"/>
      <w:bookmarkStart w:id="8440" w:name="_Toc97904428"/>
      <w:bookmarkStart w:id="8441" w:name="_Toc105175469"/>
      <w:bookmarkStart w:id="8442" w:name="_Toc113826499"/>
      <w:bookmarkStart w:id="8443" w:name="_Toc162617342"/>
      <w:bookmarkEnd w:id="8430"/>
      <w:r w:rsidRPr="00F31668">
        <w:t>9.</w:t>
      </w:r>
      <w:r>
        <w:t>2</w:t>
      </w:r>
      <w:r w:rsidRPr="00F31668">
        <w:t>.</w:t>
      </w:r>
      <w:r>
        <w:t>3</w:t>
      </w:r>
      <w:r w:rsidRPr="00F31668">
        <w:t>.</w:t>
      </w:r>
      <w:r>
        <w:t>116</w:t>
      </w:r>
      <w:r w:rsidRPr="00F31668">
        <w:tab/>
        <w:t>Periodicity</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2AFB81C0" w14:textId="53A812F9" w:rsidR="003B49D7" w:rsidRPr="00F31668" w:rsidRDefault="003B49D7" w:rsidP="0073372F">
      <w:pPr>
        <w:widowControl w:val="0"/>
      </w:pPr>
      <w:r w:rsidRPr="00F31668">
        <w:t>This IE indicates the Periodicity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8444" w:name="_CR9_2_3_117"/>
      <w:bookmarkStart w:id="8445" w:name="_Hlk44434696"/>
      <w:bookmarkStart w:id="8446" w:name="_Toc44497775"/>
      <w:bookmarkStart w:id="8447" w:name="_Toc45108162"/>
      <w:bookmarkStart w:id="8448" w:name="_Toc45901782"/>
      <w:bookmarkStart w:id="8449" w:name="_Toc51850863"/>
      <w:bookmarkStart w:id="8450" w:name="_Toc56693867"/>
      <w:bookmarkStart w:id="8451" w:name="_Toc64447411"/>
      <w:bookmarkStart w:id="8452" w:name="_Toc66286905"/>
      <w:bookmarkStart w:id="8453" w:name="_Toc74151600"/>
      <w:bookmarkStart w:id="8454" w:name="_Toc88654073"/>
      <w:bookmarkStart w:id="8455" w:name="_Toc97904429"/>
      <w:bookmarkStart w:id="8456" w:name="_Toc105175470"/>
      <w:bookmarkStart w:id="8457" w:name="_Toc113826500"/>
      <w:bookmarkStart w:id="8458" w:name="_Toc162617343"/>
      <w:bookmarkEnd w:id="8444"/>
      <w:r w:rsidRPr="00F31668">
        <w:t>9.</w:t>
      </w:r>
      <w:r>
        <w:t>2</w:t>
      </w:r>
      <w:r w:rsidRPr="00F31668">
        <w:t>.</w:t>
      </w:r>
      <w:r>
        <w:t>3</w:t>
      </w:r>
      <w:r w:rsidRPr="00F31668">
        <w:t>.</w:t>
      </w:r>
      <w:bookmarkEnd w:id="8445"/>
      <w:r>
        <w:t>117</w:t>
      </w:r>
      <w:r w:rsidRPr="00F31668">
        <w:tab/>
        <w:t>Burst Arrival Time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34A7D104" w14:textId="71ECBB43" w:rsidR="003B49D7" w:rsidRPr="00F31668" w:rsidRDefault="003B49D7" w:rsidP="0073372F">
      <w:pPr>
        <w:widowControl w:val="0"/>
      </w:pPr>
      <w:r w:rsidRPr="00F31668">
        <w:t>This IE indicates the Burst Arrival Time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8459" w:name="_CR9_2_3_118"/>
      <w:bookmarkStart w:id="8460" w:name="_Toc44497776"/>
      <w:bookmarkStart w:id="8461" w:name="_Toc45108163"/>
      <w:bookmarkStart w:id="8462" w:name="_Toc45901783"/>
      <w:bookmarkStart w:id="8463" w:name="_Toc51850864"/>
      <w:bookmarkStart w:id="8464" w:name="_Toc56693868"/>
      <w:bookmarkStart w:id="8465" w:name="_Toc64447412"/>
      <w:bookmarkStart w:id="8466" w:name="_Toc66286906"/>
      <w:bookmarkStart w:id="8467" w:name="_Toc74151601"/>
      <w:bookmarkStart w:id="8468" w:name="_Toc88654074"/>
      <w:bookmarkStart w:id="8469" w:name="_Toc97904430"/>
      <w:bookmarkStart w:id="8470" w:name="_Toc105175471"/>
      <w:bookmarkStart w:id="8471" w:name="_Toc113826501"/>
      <w:bookmarkStart w:id="8472" w:name="_Toc162617344"/>
      <w:bookmarkEnd w:id="8459"/>
      <w:r w:rsidRPr="00E67E0D">
        <w:t>9.</w:t>
      </w:r>
      <w:r>
        <w:t>2</w:t>
      </w:r>
      <w:r w:rsidRPr="00E67E0D">
        <w:t>.</w:t>
      </w:r>
      <w:r>
        <w:t>3</w:t>
      </w:r>
      <w:r w:rsidRPr="00E67E0D">
        <w:t>.</w:t>
      </w:r>
      <w:r>
        <w:t>118</w:t>
      </w:r>
      <w:r w:rsidRPr="00E67E0D">
        <w:tab/>
      </w:r>
      <w:r w:rsidRPr="00CA1972">
        <w:t>Redundant QoS Flow In</w:t>
      </w:r>
      <w:r>
        <w:t>dicator</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8473" w:name="_CR9_2_3_119"/>
      <w:bookmarkStart w:id="8474" w:name="_Hlk44447109"/>
      <w:bookmarkStart w:id="8475" w:name="_Toc44497777"/>
      <w:bookmarkStart w:id="8476" w:name="_Toc45108164"/>
      <w:bookmarkStart w:id="8477" w:name="_Toc45901784"/>
      <w:bookmarkStart w:id="8478" w:name="_Toc51850865"/>
      <w:bookmarkStart w:id="8479" w:name="_Toc56693869"/>
      <w:bookmarkStart w:id="8480" w:name="_Toc64447413"/>
      <w:bookmarkStart w:id="8481" w:name="_Toc66286907"/>
      <w:bookmarkStart w:id="8482" w:name="_Toc74151602"/>
      <w:bookmarkStart w:id="8483" w:name="_Toc88654075"/>
      <w:bookmarkStart w:id="8484" w:name="_Toc97904431"/>
      <w:bookmarkStart w:id="8485" w:name="_Toc105175472"/>
      <w:bookmarkStart w:id="8486" w:name="_Toc113826502"/>
      <w:bookmarkStart w:id="8487" w:name="_Toc162617345"/>
      <w:bookmarkEnd w:id="8473"/>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474"/>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8488" w:name="_CR9_2_3_120"/>
      <w:bookmarkStart w:id="8489" w:name="_Hlk44447124"/>
      <w:bookmarkStart w:id="8490" w:name="_Toc44497778"/>
      <w:bookmarkStart w:id="8491" w:name="_Toc45108165"/>
      <w:bookmarkStart w:id="8492" w:name="_Toc45901785"/>
      <w:bookmarkStart w:id="8493" w:name="_Toc51850866"/>
      <w:bookmarkStart w:id="8494" w:name="_Toc56693870"/>
      <w:bookmarkStart w:id="8495" w:name="_Toc64447414"/>
      <w:bookmarkStart w:id="8496" w:name="_Toc66286908"/>
      <w:bookmarkStart w:id="8497" w:name="_Toc74151603"/>
      <w:bookmarkStart w:id="8498" w:name="_Toc88654076"/>
      <w:bookmarkStart w:id="8499" w:name="_Toc97904432"/>
      <w:bookmarkStart w:id="8500" w:name="_Toc105175473"/>
      <w:bookmarkStart w:id="8501" w:name="_Toc113826503"/>
      <w:bookmarkStart w:id="8502" w:name="_Toc162617346"/>
      <w:bookmarkEnd w:id="8488"/>
      <w:r w:rsidRPr="00FD5B70">
        <w:t>9.2.3.</w:t>
      </w:r>
      <w:bookmarkEnd w:id="8489"/>
      <w:r>
        <w:t>120</w:t>
      </w:r>
      <w:r w:rsidRPr="00FD5B70">
        <w:tab/>
      </w:r>
      <w:bookmarkStart w:id="8503" w:name="_Hlk30757597"/>
      <w:r>
        <w:t>Allowed</w:t>
      </w:r>
      <w:r w:rsidRPr="00FD5B70">
        <w:t xml:space="preserve"> </w:t>
      </w:r>
      <w:r>
        <w:t>PNI-NPN ID List</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8504" w:name="_CR9_2_3_121"/>
      <w:bookmarkStart w:id="8505" w:name="_Hlk44447160"/>
      <w:bookmarkStart w:id="8506" w:name="_Toc44497779"/>
      <w:bookmarkStart w:id="8507" w:name="_Toc45108166"/>
      <w:bookmarkStart w:id="8508" w:name="_Toc45901786"/>
      <w:bookmarkStart w:id="8509" w:name="_Toc51850867"/>
      <w:bookmarkStart w:id="8510" w:name="_Toc56693871"/>
      <w:bookmarkStart w:id="8511" w:name="_Toc64447415"/>
      <w:bookmarkStart w:id="8512" w:name="_Toc66286909"/>
      <w:bookmarkStart w:id="8513" w:name="_Toc74151604"/>
      <w:bookmarkStart w:id="8514" w:name="_Toc88654077"/>
      <w:bookmarkStart w:id="8515" w:name="_Toc97904433"/>
      <w:bookmarkStart w:id="8516" w:name="_Toc105175474"/>
      <w:bookmarkStart w:id="8517" w:name="_Toc113826504"/>
      <w:bookmarkStart w:id="8518" w:name="_Toc162617347"/>
      <w:bookmarkEnd w:id="8504"/>
      <w:r w:rsidRPr="009F5A10">
        <w:t>9.</w:t>
      </w:r>
      <w:r>
        <w:t>2</w:t>
      </w:r>
      <w:r w:rsidRPr="009F5A10">
        <w:t>.3.</w:t>
      </w:r>
      <w:bookmarkEnd w:id="8505"/>
      <w:r>
        <w:t>121</w:t>
      </w:r>
      <w:r w:rsidRPr="009F5A10">
        <w:tab/>
      </w:r>
      <w:r>
        <w:t>NPN Paging Assistance Information</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519" w:name="_CR9_2_3_122"/>
      <w:bookmarkStart w:id="8520" w:name="_Toc44497780"/>
      <w:bookmarkStart w:id="8521" w:name="_Toc45108167"/>
      <w:bookmarkStart w:id="8522" w:name="_Toc45901787"/>
      <w:bookmarkStart w:id="8523" w:name="_Toc51850868"/>
      <w:bookmarkStart w:id="8524" w:name="_Toc56693872"/>
      <w:bookmarkStart w:id="8525" w:name="_Toc64447416"/>
      <w:bookmarkStart w:id="8526" w:name="_Toc66286910"/>
      <w:bookmarkStart w:id="8527" w:name="_Toc74151605"/>
      <w:bookmarkStart w:id="8528" w:name="_Toc88654078"/>
      <w:bookmarkStart w:id="8529" w:name="_Toc97904434"/>
      <w:bookmarkStart w:id="8530" w:name="_Toc105175475"/>
      <w:bookmarkStart w:id="8531" w:name="_Toc113826505"/>
      <w:bookmarkStart w:id="8532" w:name="_Toc162617348"/>
      <w:bookmarkEnd w:id="8519"/>
      <w:r w:rsidRPr="009F5A10">
        <w:t>9.</w:t>
      </w:r>
      <w:r>
        <w:t>2</w:t>
      </w:r>
      <w:r w:rsidRPr="009F5A10">
        <w:t>.3.</w:t>
      </w:r>
      <w:r>
        <w:t>122</w:t>
      </w:r>
      <w:r w:rsidRPr="009F5A10">
        <w:tab/>
      </w:r>
      <w:r w:rsidR="00007841">
        <w:t>Void</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533" w:name="_CR9_2_3_123"/>
      <w:bookmarkStart w:id="8534" w:name="_Toc44497781"/>
      <w:bookmarkStart w:id="8535" w:name="_Toc45108168"/>
      <w:bookmarkStart w:id="8536" w:name="_Toc45901788"/>
      <w:bookmarkStart w:id="8537" w:name="_Toc51850869"/>
      <w:bookmarkStart w:id="8538" w:name="_Toc56693873"/>
      <w:bookmarkStart w:id="8539" w:name="_Toc64447417"/>
      <w:bookmarkStart w:id="8540" w:name="_Toc66286911"/>
      <w:bookmarkStart w:id="8541" w:name="_Toc74151606"/>
      <w:bookmarkStart w:id="8542" w:name="_Toc88654079"/>
      <w:bookmarkStart w:id="8543" w:name="_Toc97904435"/>
      <w:bookmarkStart w:id="8544" w:name="_Toc105175476"/>
      <w:bookmarkStart w:id="8545" w:name="_Toc113826506"/>
      <w:bookmarkStart w:id="8546" w:name="_Toc162617349"/>
      <w:bookmarkEnd w:id="8533"/>
      <w:r w:rsidRPr="009F5A10">
        <w:t>9.</w:t>
      </w:r>
      <w:r>
        <w:t>2</w:t>
      </w:r>
      <w:r w:rsidRPr="009F5A10">
        <w:t>.3.</w:t>
      </w:r>
      <w:r>
        <w:t>123</w:t>
      </w:r>
      <w:r w:rsidRPr="009F5A10">
        <w:tab/>
      </w:r>
      <w:r>
        <w:t>PNI-NPN Restricted Information</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547" w:name="_CR9_2_3_124"/>
      <w:bookmarkStart w:id="8548" w:name="_Hlk44449322"/>
      <w:bookmarkStart w:id="8549" w:name="_Toc14207641"/>
      <w:bookmarkStart w:id="8550" w:name="_Toc44497782"/>
      <w:bookmarkStart w:id="8551" w:name="_Toc45108169"/>
      <w:bookmarkStart w:id="8552" w:name="_Toc45901789"/>
      <w:bookmarkStart w:id="8553" w:name="_Toc51850870"/>
      <w:bookmarkStart w:id="8554" w:name="_Toc56693874"/>
      <w:bookmarkStart w:id="8555" w:name="_Toc64447418"/>
      <w:bookmarkStart w:id="8556" w:name="_Toc66286912"/>
      <w:bookmarkStart w:id="8557" w:name="_Toc74151607"/>
      <w:bookmarkStart w:id="8558" w:name="_Toc88654080"/>
      <w:bookmarkStart w:id="8559" w:name="_Toc97904436"/>
      <w:bookmarkStart w:id="8560" w:name="_Toc105175477"/>
      <w:bookmarkStart w:id="8561" w:name="_Toc113826507"/>
      <w:bookmarkStart w:id="8562" w:name="_Toc162617350"/>
      <w:bookmarkEnd w:id="8547"/>
      <w:r w:rsidRPr="0090263D">
        <w:rPr>
          <w:noProof/>
          <w:lang w:eastAsia="ja-JP"/>
        </w:rPr>
        <w:t>9.2.3.</w:t>
      </w:r>
      <w:bookmarkEnd w:id="8548"/>
      <w:r>
        <w:rPr>
          <w:noProof/>
          <w:lang w:val="en-US" w:eastAsia="ja-JP"/>
        </w:rPr>
        <w:t>124</w:t>
      </w:r>
      <w:r w:rsidRPr="0090263D">
        <w:rPr>
          <w:noProof/>
          <w:lang w:eastAsia="ja-JP"/>
        </w:rPr>
        <w:tab/>
      </w:r>
      <w:bookmarkEnd w:id="8549"/>
      <w:r>
        <w:rPr>
          <w:noProof/>
          <w:lang w:val="en-US" w:eastAsia="ja-JP"/>
        </w:rPr>
        <w:t>URI</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563" w:name="_CR9_2_3_125"/>
      <w:bookmarkStart w:id="8564" w:name="_Hlk44449457"/>
      <w:bookmarkStart w:id="8565" w:name="_Toc44497783"/>
      <w:bookmarkStart w:id="8566" w:name="_Toc45108170"/>
      <w:bookmarkStart w:id="8567" w:name="_Toc45901790"/>
      <w:bookmarkStart w:id="8568" w:name="_Toc51850871"/>
      <w:bookmarkStart w:id="8569" w:name="_Toc56693875"/>
      <w:bookmarkStart w:id="8570" w:name="_Toc64447419"/>
      <w:bookmarkStart w:id="8571" w:name="_Toc66286913"/>
      <w:bookmarkStart w:id="8572" w:name="_Toc74151608"/>
      <w:bookmarkStart w:id="8573" w:name="_Toc88654081"/>
      <w:bookmarkStart w:id="8574" w:name="_Toc97904437"/>
      <w:bookmarkStart w:id="8575" w:name="_Toc105175478"/>
      <w:bookmarkStart w:id="8576" w:name="_Toc113826508"/>
      <w:bookmarkStart w:id="8577" w:name="_Toc13759629"/>
      <w:bookmarkStart w:id="8578" w:name="_Toc162617351"/>
      <w:bookmarkEnd w:id="8563"/>
      <w:r w:rsidRPr="009354E2">
        <w:rPr>
          <w:noProof/>
          <w:lang w:eastAsia="ja-JP"/>
        </w:rPr>
        <w:t>9.2.3.</w:t>
      </w:r>
      <w:bookmarkEnd w:id="8564"/>
      <w:r>
        <w:rPr>
          <w:noProof/>
          <w:lang w:eastAsia="ja-JP"/>
        </w:rPr>
        <w:t>125</w:t>
      </w:r>
      <w:r w:rsidRPr="009354E2">
        <w:rPr>
          <w:noProof/>
          <w:lang w:eastAsia="ja-JP"/>
        </w:rPr>
        <w:tab/>
        <w:t>MDT Configuration</w:t>
      </w:r>
      <w:bookmarkEnd w:id="8565"/>
      <w:bookmarkEnd w:id="8566"/>
      <w:bookmarkEnd w:id="8567"/>
      <w:bookmarkEnd w:id="8568"/>
      <w:bookmarkEnd w:id="8569"/>
      <w:bookmarkEnd w:id="8570"/>
      <w:bookmarkEnd w:id="8571"/>
      <w:bookmarkEnd w:id="8572"/>
      <w:bookmarkEnd w:id="8573"/>
      <w:bookmarkEnd w:id="8574"/>
      <w:bookmarkEnd w:id="8575"/>
      <w:bookmarkEnd w:id="8576"/>
      <w:bookmarkEnd w:id="8578"/>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579" w:name="_CR9_2_3_126"/>
      <w:bookmarkStart w:id="8580" w:name="_Toc44497784"/>
      <w:bookmarkStart w:id="8581" w:name="_Toc45108171"/>
      <w:bookmarkStart w:id="8582" w:name="_Toc45901791"/>
      <w:bookmarkStart w:id="8583" w:name="_Toc51850872"/>
      <w:bookmarkStart w:id="8584" w:name="_Toc56693876"/>
      <w:bookmarkStart w:id="8585" w:name="_Toc64447420"/>
      <w:bookmarkStart w:id="8586" w:name="_Toc66286914"/>
      <w:bookmarkStart w:id="8587" w:name="_Toc74151609"/>
      <w:bookmarkStart w:id="8588" w:name="_Toc88654082"/>
      <w:bookmarkStart w:id="8589" w:name="_Toc97904438"/>
      <w:bookmarkStart w:id="8590" w:name="_Toc105175479"/>
      <w:bookmarkStart w:id="8591" w:name="_Toc113826509"/>
      <w:bookmarkStart w:id="8592" w:name="_Hlk44451480"/>
      <w:bookmarkStart w:id="8593" w:name="_Toc162617352"/>
      <w:bookmarkEnd w:id="8579"/>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577"/>
      <w:r>
        <w:rPr>
          <w:noProof/>
          <w:lang w:eastAsia="ja-JP"/>
        </w:rPr>
        <w:t>-NR</w:t>
      </w:r>
      <w:bookmarkEnd w:id="8580"/>
      <w:bookmarkEnd w:id="8581"/>
      <w:bookmarkEnd w:id="8582"/>
      <w:bookmarkEnd w:id="8583"/>
      <w:bookmarkEnd w:id="8584"/>
      <w:bookmarkEnd w:id="8585"/>
      <w:bookmarkEnd w:id="8586"/>
      <w:bookmarkEnd w:id="8587"/>
      <w:bookmarkEnd w:id="8588"/>
      <w:bookmarkEnd w:id="8589"/>
      <w:bookmarkEnd w:id="8590"/>
      <w:bookmarkEnd w:id="8591"/>
      <w:bookmarkEnd w:id="8593"/>
    </w:p>
    <w:bookmarkEnd w:id="8592"/>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594" w:name="OLE_LINK72"/>
            <w:bookmarkStart w:id="8595" w:name="OLE_LINK73"/>
            <w:r w:rsidRPr="006506CD">
              <w:rPr>
                <w:rFonts w:cs="Arial"/>
                <w:i/>
                <w:lang w:eastAsia="zh-CN"/>
              </w:rPr>
              <w:t>1</w:t>
            </w:r>
            <w:bookmarkEnd w:id="8594"/>
            <w:bookmarkEnd w:id="8595"/>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596" w:name="OLE_LINK74"/>
            <w:bookmarkStart w:id="8597"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596"/>
            <w:bookmarkEnd w:id="8597"/>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21D8ED42"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598"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598"/>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599"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599"/>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600" w:name="_Hlk44494315"/>
            <w:r w:rsidRPr="006506CD">
              <w:t>9.2.3.</w:t>
            </w:r>
            <w:bookmarkEnd w:id="8600"/>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601" w:name="_CR9_2_3_127"/>
      <w:bookmarkStart w:id="8602" w:name="_Toc44497785"/>
      <w:bookmarkStart w:id="8603" w:name="_Toc45108172"/>
      <w:bookmarkStart w:id="8604" w:name="_Toc45901792"/>
      <w:bookmarkStart w:id="8605" w:name="_Toc51850873"/>
      <w:bookmarkStart w:id="8606" w:name="_Toc56693877"/>
      <w:bookmarkStart w:id="8607" w:name="_Toc64447421"/>
      <w:bookmarkStart w:id="8608" w:name="_Toc66286915"/>
      <w:bookmarkStart w:id="8609" w:name="_Toc74151610"/>
      <w:bookmarkStart w:id="8610" w:name="_Toc88654083"/>
      <w:bookmarkStart w:id="8611" w:name="_Toc97904439"/>
      <w:bookmarkStart w:id="8612" w:name="_Toc105175480"/>
      <w:bookmarkStart w:id="8613" w:name="_Toc113826510"/>
      <w:bookmarkStart w:id="8614" w:name="_Toc13759635"/>
      <w:bookmarkStart w:id="8615" w:name="_Toc162617353"/>
      <w:bookmarkEnd w:id="8601"/>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602"/>
      <w:bookmarkEnd w:id="8603"/>
      <w:bookmarkEnd w:id="8604"/>
      <w:bookmarkEnd w:id="8605"/>
      <w:bookmarkEnd w:id="8606"/>
      <w:bookmarkEnd w:id="8607"/>
      <w:bookmarkEnd w:id="8608"/>
      <w:bookmarkEnd w:id="8609"/>
      <w:bookmarkEnd w:id="8610"/>
      <w:bookmarkEnd w:id="8611"/>
      <w:bookmarkEnd w:id="8612"/>
      <w:bookmarkEnd w:id="8613"/>
      <w:bookmarkEnd w:id="8615"/>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616" w:name="_CR9_2_3_128"/>
      <w:bookmarkStart w:id="8617" w:name="_Hlk44449549"/>
      <w:bookmarkStart w:id="8618" w:name="_Toc44497786"/>
      <w:bookmarkStart w:id="8619" w:name="_Toc45108173"/>
      <w:bookmarkStart w:id="8620" w:name="_Toc45901793"/>
      <w:bookmarkStart w:id="8621" w:name="_Toc51850874"/>
      <w:bookmarkStart w:id="8622" w:name="_Toc56693878"/>
      <w:bookmarkStart w:id="8623" w:name="_Toc64447422"/>
      <w:bookmarkStart w:id="8624" w:name="_Toc66286916"/>
      <w:bookmarkStart w:id="8625" w:name="_Toc74151611"/>
      <w:bookmarkStart w:id="8626" w:name="_Toc88654084"/>
      <w:bookmarkStart w:id="8627" w:name="_Toc97904440"/>
      <w:bookmarkStart w:id="8628" w:name="_Toc105175481"/>
      <w:bookmarkStart w:id="8629" w:name="_Toc113826511"/>
      <w:bookmarkStart w:id="8630" w:name="_Toc162617354"/>
      <w:bookmarkEnd w:id="8616"/>
      <w:r w:rsidRPr="009354E2">
        <w:rPr>
          <w:noProof/>
          <w:lang w:eastAsia="ja-JP"/>
        </w:rPr>
        <w:t>9.2.3.</w:t>
      </w:r>
      <w:bookmarkEnd w:id="8617"/>
      <w:r>
        <w:rPr>
          <w:noProof/>
          <w:lang w:eastAsia="ja-JP"/>
        </w:rPr>
        <w:t>128</w:t>
      </w:r>
      <w:r w:rsidRPr="009354E2">
        <w:rPr>
          <w:noProof/>
          <w:lang w:eastAsia="ja-JP"/>
        </w:rPr>
        <w:tab/>
        <w:t>M1 Configuration</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631" w:name="_CR9_2_3_129"/>
      <w:bookmarkStart w:id="8632" w:name="_Hlk44449590"/>
      <w:bookmarkStart w:id="8633" w:name="_Toc44497787"/>
      <w:bookmarkStart w:id="8634" w:name="_Toc45108174"/>
      <w:bookmarkStart w:id="8635" w:name="_Toc45901794"/>
      <w:bookmarkStart w:id="8636" w:name="_Toc51850875"/>
      <w:bookmarkStart w:id="8637" w:name="_Toc56693879"/>
      <w:bookmarkStart w:id="8638" w:name="_Toc64447423"/>
      <w:bookmarkStart w:id="8639" w:name="_Toc66286917"/>
      <w:bookmarkStart w:id="8640" w:name="_Toc74151612"/>
      <w:bookmarkStart w:id="8641" w:name="_Toc88654085"/>
      <w:bookmarkStart w:id="8642" w:name="_Toc97904441"/>
      <w:bookmarkStart w:id="8643" w:name="_Toc105175482"/>
      <w:bookmarkStart w:id="8644" w:name="_Toc113826512"/>
      <w:bookmarkStart w:id="8645" w:name="_Toc162617355"/>
      <w:bookmarkEnd w:id="8631"/>
      <w:r w:rsidRPr="00567372">
        <w:rPr>
          <w:noProof/>
          <w:lang w:eastAsia="ja-JP"/>
        </w:rPr>
        <w:t>9.</w:t>
      </w:r>
      <w:r>
        <w:rPr>
          <w:noProof/>
          <w:lang w:eastAsia="ja-JP"/>
        </w:rPr>
        <w:t>2.3</w:t>
      </w:r>
      <w:r w:rsidRPr="00567372">
        <w:rPr>
          <w:noProof/>
          <w:lang w:eastAsia="ja-JP"/>
        </w:rPr>
        <w:t>.</w:t>
      </w:r>
      <w:bookmarkEnd w:id="8632"/>
      <w:r>
        <w:rPr>
          <w:noProof/>
          <w:lang w:eastAsia="ja-JP"/>
        </w:rPr>
        <w:t>129</w:t>
      </w:r>
      <w:r w:rsidRPr="00567372">
        <w:rPr>
          <w:noProof/>
          <w:lang w:eastAsia="ja-JP"/>
        </w:rPr>
        <w:tab/>
        <w:t>M4 Configuration</w:t>
      </w:r>
      <w:bookmarkEnd w:id="8614"/>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646" w:name="_CR9_2_3_130"/>
      <w:bookmarkStart w:id="8647" w:name="_Hlk44449607"/>
      <w:bookmarkStart w:id="8648" w:name="_Toc13759636"/>
      <w:bookmarkStart w:id="8649" w:name="_Toc44497788"/>
      <w:bookmarkStart w:id="8650" w:name="_Toc45108175"/>
      <w:bookmarkStart w:id="8651" w:name="_Toc45901795"/>
      <w:bookmarkStart w:id="8652" w:name="_Toc51850876"/>
      <w:bookmarkStart w:id="8653" w:name="_Toc56693880"/>
      <w:bookmarkStart w:id="8654" w:name="_Toc64447424"/>
      <w:bookmarkStart w:id="8655" w:name="_Toc66286918"/>
      <w:bookmarkStart w:id="8656" w:name="_Toc74151613"/>
      <w:bookmarkStart w:id="8657" w:name="_Toc88654086"/>
      <w:bookmarkStart w:id="8658" w:name="_Toc97904442"/>
      <w:bookmarkStart w:id="8659" w:name="_Toc105175483"/>
      <w:bookmarkStart w:id="8660" w:name="_Toc113826513"/>
      <w:bookmarkStart w:id="8661" w:name="_Toc162617356"/>
      <w:bookmarkEnd w:id="8646"/>
      <w:r w:rsidRPr="00567372">
        <w:rPr>
          <w:noProof/>
          <w:lang w:eastAsia="ja-JP"/>
        </w:rPr>
        <w:t>9.</w:t>
      </w:r>
      <w:r>
        <w:rPr>
          <w:noProof/>
          <w:lang w:eastAsia="ja-JP"/>
        </w:rPr>
        <w:t>2.3</w:t>
      </w:r>
      <w:r w:rsidRPr="00567372">
        <w:rPr>
          <w:noProof/>
          <w:lang w:eastAsia="ja-JP"/>
        </w:rPr>
        <w:t>.</w:t>
      </w:r>
      <w:bookmarkEnd w:id="8647"/>
      <w:r>
        <w:rPr>
          <w:noProof/>
          <w:lang w:eastAsia="ja-JP"/>
        </w:rPr>
        <w:t>130</w:t>
      </w:r>
      <w:r w:rsidRPr="00567372">
        <w:rPr>
          <w:noProof/>
          <w:lang w:eastAsia="ja-JP"/>
        </w:rPr>
        <w:tab/>
        <w:t>M5 Configuration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807553">
        <w:trPr>
          <w:tblHeader/>
        </w:trPr>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662" w:name="_CR9_2_3_131"/>
      <w:bookmarkStart w:id="8663" w:name="_Hlk44449624"/>
      <w:bookmarkStart w:id="8664" w:name="_Toc13759649"/>
      <w:bookmarkStart w:id="8665" w:name="_Toc44497789"/>
      <w:bookmarkStart w:id="8666" w:name="_Toc45108176"/>
      <w:bookmarkStart w:id="8667" w:name="_Toc45901796"/>
      <w:bookmarkStart w:id="8668" w:name="_Toc51850877"/>
      <w:bookmarkStart w:id="8669" w:name="_Toc56693881"/>
      <w:bookmarkStart w:id="8670" w:name="_Toc64447425"/>
      <w:bookmarkStart w:id="8671" w:name="_Toc66286919"/>
      <w:bookmarkStart w:id="8672" w:name="_Toc74151614"/>
      <w:bookmarkStart w:id="8673" w:name="_Toc88654087"/>
      <w:bookmarkStart w:id="8674" w:name="_Toc97904443"/>
      <w:bookmarkStart w:id="8675" w:name="_Toc105175484"/>
      <w:bookmarkStart w:id="8676" w:name="_Toc113826514"/>
      <w:bookmarkStart w:id="8677" w:name="_Toc162617357"/>
      <w:bookmarkEnd w:id="8662"/>
      <w:r w:rsidRPr="00567372">
        <w:rPr>
          <w:noProof/>
          <w:lang w:eastAsia="ja-JP"/>
        </w:rPr>
        <w:t>9.</w:t>
      </w:r>
      <w:r>
        <w:rPr>
          <w:noProof/>
          <w:lang w:eastAsia="ja-JP"/>
        </w:rPr>
        <w:t>2.3</w:t>
      </w:r>
      <w:r w:rsidRPr="00567372">
        <w:rPr>
          <w:noProof/>
          <w:lang w:eastAsia="ja-JP"/>
        </w:rPr>
        <w:t>.</w:t>
      </w:r>
      <w:bookmarkEnd w:id="8663"/>
      <w:r>
        <w:rPr>
          <w:noProof/>
          <w:lang w:eastAsia="ja-JP"/>
        </w:rPr>
        <w:t>131</w:t>
      </w:r>
      <w:r w:rsidRPr="00567372">
        <w:rPr>
          <w:noProof/>
          <w:lang w:eastAsia="ja-JP"/>
        </w:rPr>
        <w:tab/>
        <w:t>M6 Configuration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678" w:name="_CR9_2_3_132"/>
      <w:bookmarkStart w:id="8679" w:name="_Hlk44449642"/>
      <w:bookmarkStart w:id="8680" w:name="_Toc13759650"/>
      <w:bookmarkStart w:id="8681" w:name="_Toc44497790"/>
      <w:bookmarkStart w:id="8682" w:name="_Toc45108177"/>
      <w:bookmarkStart w:id="8683" w:name="_Toc45901797"/>
      <w:bookmarkStart w:id="8684" w:name="_Toc51850878"/>
      <w:bookmarkStart w:id="8685" w:name="_Toc56693882"/>
      <w:bookmarkStart w:id="8686" w:name="_Toc64447426"/>
      <w:bookmarkStart w:id="8687" w:name="_Toc66286920"/>
      <w:bookmarkStart w:id="8688" w:name="_Toc74151615"/>
      <w:bookmarkStart w:id="8689" w:name="_Toc88654088"/>
      <w:bookmarkStart w:id="8690" w:name="_Toc97904444"/>
      <w:bookmarkStart w:id="8691" w:name="_Toc105175485"/>
      <w:bookmarkStart w:id="8692" w:name="_Toc113826515"/>
      <w:bookmarkStart w:id="8693" w:name="_Toc162617358"/>
      <w:bookmarkEnd w:id="8678"/>
      <w:r w:rsidRPr="00567372">
        <w:rPr>
          <w:noProof/>
          <w:lang w:eastAsia="ja-JP"/>
        </w:rPr>
        <w:t>9.</w:t>
      </w:r>
      <w:r>
        <w:rPr>
          <w:noProof/>
          <w:lang w:eastAsia="ja-JP"/>
        </w:rPr>
        <w:t>2.3</w:t>
      </w:r>
      <w:r w:rsidRPr="00567372">
        <w:rPr>
          <w:noProof/>
          <w:lang w:eastAsia="ja-JP"/>
        </w:rPr>
        <w:t>.</w:t>
      </w:r>
      <w:bookmarkEnd w:id="8679"/>
      <w:r>
        <w:rPr>
          <w:noProof/>
          <w:lang w:eastAsia="ja-JP"/>
        </w:rPr>
        <w:t>132</w:t>
      </w:r>
      <w:r w:rsidRPr="00567372">
        <w:rPr>
          <w:noProof/>
          <w:lang w:eastAsia="ja-JP"/>
        </w:rPr>
        <w:tab/>
        <w:t>M7 Configuration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694" w:name="_CR9_2_3_133"/>
      <w:bookmarkStart w:id="8695" w:name="_Hlk44449657"/>
      <w:bookmarkStart w:id="8696" w:name="_Toc13759637"/>
      <w:bookmarkStart w:id="8697" w:name="_Toc44497791"/>
      <w:bookmarkStart w:id="8698" w:name="_Toc45108178"/>
      <w:bookmarkStart w:id="8699" w:name="_Toc45901798"/>
      <w:bookmarkStart w:id="8700" w:name="_Toc51850879"/>
      <w:bookmarkStart w:id="8701" w:name="_Toc56693883"/>
      <w:bookmarkStart w:id="8702" w:name="_Toc64447427"/>
      <w:bookmarkStart w:id="8703" w:name="_Toc66286921"/>
      <w:bookmarkStart w:id="8704" w:name="_Toc74151616"/>
      <w:bookmarkStart w:id="8705" w:name="_Toc88654089"/>
      <w:bookmarkStart w:id="8706" w:name="_Toc97904445"/>
      <w:bookmarkStart w:id="8707" w:name="_Toc105175486"/>
      <w:bookmarkStart w:id="8708" w:name="_Toc113826516"/>
      <w:bookmarkStart w:id="8709" w:name="_Toc162617359"/>
      <w:bookmarkEnd w:id="8694"/>
      <w:r w:rsidRPr="009354E2">
        <w:rPr>
          <w:noProof/>
          <w:lang w:eastAsia="ja-JP"/>
        </w:rPr>
        <w:t>9.2.3.</w:t>
      </w:r>
      <w:bookmarkEnd w:id="8695"/>
      <w:r>
        <w:rPr>
          <w:noProof/>
          <w:lang w:eastAsia="ja-JP"/>
        </w:rPr>
        <w:t>133</w:t>
      </w:r>
      <w:r w:rsidRPr="009354E2">
        <w:rPr>
          <w:noProof/>
          <w:lang w:eastAsia="ja-JP"/>
        </w:rPr>
        <w:tab/>
        <w:t xml:space="preserve">MDT </w:t>
      </w:r>
      <w:r w:rsidRPr="00567372">
        <w:rPr>
          <w:noProof/>
          <w:lang w:eastAsia="ja-JP"/>
        </w:rPr>
        <w:t>PLMN List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710" w:name="_Toc13759685"/>
    </w:p>
    <w:p w14:paraId="20310D77" w14:textId="77777777" w:rsidR="0046022C" w:rsidRPr="00567372" w:rsidRDefault="0046022C" w:rsidP="0073372F">
      <w:pPr>
        <w:pStyle w:val="Heading4"/>
        <w:keepNext w:val="0"/>
        <w:keepLines w:val="0"/>
        <w:widowControl w:val="0"/>
        <w:rPr>
          <w:noProof/>
          <w:lang w:eastAsia="ja-JP"/>
        </w:rPr>
      </w:pPr>
      <w:bookmarkStart w:id="8711" w:name="_CR9_2_3_134"/>
      <w:bookmarkStart w:id="8712" w:name="_Hlk44449674"/>
      <w:bookmarkStart w:id="8713" w:name="_Toc44497792"/>
      <w:bookmarkStart w:id="8714" w:name="_Toc45108179"/>
      <w:bookmarkStart w:id="8715" w:name="_Toc45901799"/>
      <w:bookmarkStart w:id="8716" w:name="_Toc51850880"/>
      <w:bookmarkStart w:id="8717" w:name="_Toc56693884"/>
      <w:bookmarkStart w:id="8718" w:name="_Toc64447428"/>
      <w:bookmarkStart w:id="8719" w:name="_Toc66286922"/>
      <w:bookmarkStart w:id="8720" w:name="_Toc74151617"/>
      <w:bookmarkStart w:id="8721" w:name="_Toc88654090"/>
      <w:bookmarkStart w:id="8722" w:name="_Toc97904446"/>
      <w:bookmarkStart w:id="8723" w:name="_Toc105175487"/>
      <w:bookmarkStart w:id="8724" w:name="_Toc113826517"/>
      <w:bookmarkStart w:id="8725" w:name="_Toc162617360"/>
      <w:bookmarkEnd w:id="8711"/>
      <w:r>
        <w:rPr>
          <w:noProof/>
          <w:lang w:eastAsia="ja-JP"/>
        </w:rPr>
        <w:t>9.2.3.</w:t>
      </w:r>
      <w:bookmarkEnd w:id="8712"/>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710"/>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807553">
        <w:trPr>
          <w:tblHeader/>
        </w:trPr>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726" w:name="_CR9_2_3_135"/>
      <w:bookmarkStart w:id="8727" w:name="_Hlk44449695"/>
      <w:bookmarkStart w:id="8728" w:name="_Toc44497793"/>
      <w:bookmarkStart w:id="8729" w:name="_Toc45108180"/>
      <w:bookmarkStart w:id="8730" w:name="_Toc45901800"/>
      <w:bookmarkStart w:id="8731" w:name="_Toc51850881"/>
      <w:bookmarkStart w:id="8732" w:name="_Toc56693885"/>
      <w:bookmarkStart w:id="8733" w:name="_Toc64447429"/>
      <w:bookmarkStart w:id="8734" w:name="_Toc66286923"/>
      <w:bookmarkStart w:id="8735" w:name="_Toc74151618"/>
      <w:bookmarkStart w:id="8736" w:name="_Toc88654091"/>
      <w:bookmarkStart w:id="8737" w:name="_Toc97904447"/>
      <w:bookmarkStart w:id="8738" w:name="_Toc105175488"/>
      <w:bookmarkStart w:id="8739" w:name="_Toc113826518"/>
      <w:bookmarkStart w:id="8740" w:name="_Toc162617361"/>
      <w:bookmarkEnd w:id="8726"/>
      <w:r>
        <w:rPr>
          <w:noProof/>
          <w:lang w:eastAsia="ja-JP"/>
        </w:rPr>
        <w:t>9.2.3.</w:t>
      </w:r>
      <w:bookmarkEnd w:id="8727"/>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741" w:name="_CR9_2_3_136"/>
      <w:bookmarkStart w:id="8742" w:name="_Hlk44449719"/>
      <w:bookmarkStart w:id="8743" w:name="_Toc20953845"/>
      <w:bookmarkStart w:id="8744" w:name="_Toc44497794"/>
      <w:bookmarkStart w:id="8745" w:name="_Toc45108181"/>
      <w:bookmarkStart w:id="8746" w:name="_Toc45901801"/>
      <w:bookmarkStart w:id="8747" w:name="_Toc51850882"/>
      <w:bookmarkStart w:id="8748" w:name="_Toc56693886"/>
      <w:bookmarkStart w:id="8749" w:name="_Toc64447430"/>
      <w:bookmarkStart w:id="8750" w:name="_Toc66286924"/>
      <w:bookmarkStart w:id="8751" w:name="_Toc74151619"/>
      <w:bookmarkStart w:id="8752" w:name="_Toc88654092"/>
      <w:bookmarkStart w:id="8753" w:name="_Toc97904448"/>
      <w:bookmarkStart w:id="8754" w:name="_Toc105175489"/>
      <w:bookmarkStart w:id="8755" w:name="_Toc113826519"/>
      <w:bookmarkStart w:id="8756" w:name="_Toc162617362"/>
      <w:bookmarkEnd w:id="8741"/>
      <w:r>
        <w:rPr>
          <w:noProof/>
          <w:lang w:eastAsia="ja-JP"/>
        </w:rPr>
        <w:t>9.2.3.</w:t>
      </w:r>
      <w:bookmarkEnd w:id="8742"/>
      <w:r>
        <w:rPr>
          <w:noProof/>
          <w:lang w:eastAsia="ja-JP"/>
        </w:rPr>
        <w:t>136</w:t>
      </w:r>
      <w:r>
        <w:rPr>
          <w:noProof/>
          <w:lang w:eastAsia="ja-JP"/>
        </w:rPr>
        <w:tab/>
        <w:t>Sensor Measurement Configuration</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757" w:name="_CR9_2_3_137"/>
      <w:bookmarkStart w:id="8758" w:name="_Hlk44449737"/>
      <w:bookmarkStart w:id="8759" w:name="_Hlk44451183"/>
      <w:bookmarkStart w:id="8760" w:name="_Toc44497795"/>
      <w:bookmarkStart w:id="8761" w:name="_Toc45108182"/>
      <w:bookmarkStart w:id="8762" w:name="_Toc45901802"/>
      <w:bookmarkStart w:id="8763" w:name="_Toc51850883"/>
      <w:bookmarkStart w:id="8764" w:name="_Toc56693887"/>
      <w:bookmarkStart w:id="8765" w:name="_Toc64447431"/>
      <w:bookmarkStart w:id="8766" w:name="_Toc66286925"/>
      <w:bookmarkStart w:id="8767" w:name="_Toc74151620"/>
      <w:bookmarkStart w:id="8768" w:name="_Toc88654093"/>
      <w:bookmarkStart w:id="8769" w:name="_Toc97904449"/>
      <w:bookmarkStart w:id="8770" w:name="_Toc105175490"/>
      <w:bookmarkStart w:id="8771" w:name="_Toc113826520"/>
      <w:bookmarkStart w:id="8772" w:name="_Hlk44451226"/>
      <w:bookmarkStart w:id="8773" w:name="_Toc162617363"/>
      <w:bookmarkEnd w:id="8757"/>
      <w:r>
        <w:rPr>
          <w:noProof/>
          <w:lang w:eastAsia="ja-JP"/>
        </w:rPr>
        <w:t>9.2.3.</w:t>
      </w:r>
      <w:bookmarkEnd w:id="8758"/>
      <w:r>
        <w:rPr>
          <w:noProof/>
          <w:lang w:eastAsia="ja-JP"/>
        </w:rPr>
        <w:t>137</w:t>
      </w:r>
      <w:bookmarkEnd w:id="8759"/>
      <w:r>
        <w:rPr>
          <w:noProof/>
          <w:lang w:eastAsia="ja-JP"/>
        </w:rPr>
        <w:tab/>
        <w:t>Logged Event Trigger Config</w:t>
      </w:r>
      <w:bookmarkEnd w:id="8760"/>
      <w:bookmarkEnd w:id="8761"/>
      <w:bookmarkEnd w:id="8762"/>
      <w:bookmarkEnd w:id="8763"/>
      <w:bookmarkEnd w:id="8764"/>
      <w:bookmarkEnd w:id="8765"/>
      <w:bookmarkEnd w:id="8766"/>
      <w:bookmarkEnd w:id="8767"/>
      <w:bookmarkEnd w:id="8768"/>
      <w:bookmarkEnd w:id="8769"/>
      <w:bookmarkEnd w:id="8770"/>
      <w:bookmarkEnd w:id="8771"/>
      <w:bookmarkEnd w:id="8773"/>
    </w:p>
    <w:bookmarkEnd w:id="8772"/>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774" w:name="_CR9_2_3_138"/>
      <w:bookmarkStart w:id="8775" w:name="_Toc44497796"/>
      <w:bookmarkStart w:id="8776" w:name="_Toc45108183"/>
      <w:bookmarkStart w:id="8777" w:name="_Toc45901803"/>
      <w:bookmarkStart w:id="8778" w:name="_Toc51850884"/>
      <w:bookmarkStart w:id="8779" w:name="_Toc56693888"/>
      <w:bookmarkStart w:id="8780" w:name="_Toc64447432"/>
      <w:bookmarkStart w:id="8781" w:name="_Toc66286926"/>
      <w:bookmarkStart w:id="8782" w:name="_Toc74151621"/>
      <w:bookmarkStart w:id="8783" w:name="_Toc88654094"/>
      <w:bookmarkStart w:id="8784" w:name="_Toc97904450"/>
      <w:bookmarkStart w:id="8785" w:name="_Toc105175491"/>
      <w:bookmarkStart w:id="8786" w:name="_Toc113826521"/>
      <w:bookmarkStart w:id="8787" w:name="_Toc162617364"/>
      <w:bookmarkEnd w:id="8774"/>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788" w:name="_CR9_2_3_139"/>
      <w:bookmarkStart w:id="8789" w:name="_Toc44497797"/>
      <w:bookmarkStart w:id="8790" w:name="_Toc45108184"/>
      <w:bookmarkStart w:id="8791" w:name="_Toc45901804"/>
      <w:bookmarkStart w:id="8792" w:name="_Toc51850885"/>
      <w:bookmarkStart w:id="8793" w:name="_Toc56693889"/>
      <w:bookmarkStart w:id="8794" w:name="_Toc64447433"/>
      <w:bookmarkStart w:id="8795" w:name="_Toc66286927"/>
      <w:bookmarkStart w:id="8796" w:name="_Toc74151622"/>
      <w:bookmarkStart w:id="8797" w:name="_Toc88654095"/>
      <w:bookmarkStart w:id="8798" w:name="_Toc97904451"/>
      <w:bookmarkStart w:id="8799" w:name="_Toc105175492"/>
      <w:bookmarkStart w:id="8800" w:name="_Toc113826522"/>
      <w:bookmarkStart w:id="8801" w:name="_Toc162617365"/>
      <w:bookmarkEnd w:id="8788"/>
      <w:r w:rsidRPr="009354E2">
        <w:rPr>
          <w:rFonts w:eastAsia="Batang"/>
        </w:rPr>
        <w:t>9.2.3.</w:t>
      </w:r>
      <w:r>
        <w:rPr>
          <w:rFonts w:eastAsia="Batang"/>
        </w:rPr>
        <w:t>139</w:t>
      </w:r>
      <w:r w:rsidRPr="009354E2">
        <w:rPr>
          <w:rFonts w:eastAsia="Batang"/>
        </w:rPr>
        <w:tab/>
        <w:t>Extended Slice Support List</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807553">
        <w:trPr>
          <w:tblHeader/>
        </w:trPr>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802" w:name="_CR9_2_3_140"/>
      <w:bookmarkStart w:id="8803" w:name="_Toc44497798"/>
      <w:bookmarkStart w:id="8804" w:name="_Toc45108185"/>
      <w:bookmarkStart w:id="8805" w:name="_Toc45901805"/>
      <w:bookmarkStart w:id="8806" w:name="_Toc51850886"/>
      <w:bookmarkStart w:id="8807" w:name="_Toc56693890"/>
      <w:bookmarkStart w:id="8808" w:name="_Toc64447434"/>
      <w:bookmarkStart w:id="8809" w:name="_Toc66286928"/>
      <w:bookmarkStart w:id="8810" w:name="_Toc74151623"/>
      <w:bookmarkStart w:id="8811" w:name="_Toc88654096"/>
      <w:bookmarkStart w:id="8812" w:name="_Toc97904452"/>
      <w:bookmarkStart w:id="8813" w:name="_Toc105175493"/>
      <w:bookmarkStart w:id="8814" w:name="_Toc113826523"/>
      <w:bookmarkStart w:id="8815" w:name="_Toc162617366"/>
      <w:bookmarkEnd w:id="8802"/>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816" w:name="_CR9_2_3_141"/>
      <w:bookmarkStart w:id="8817" w:name="_Toc74151624"/>
      <w:bookmarkStart w:id="8818" w:name="_Toc88654097"/>
      <w:bookmarkStart w:id="8819" w:name="_Toc97904453"/>
      <w:bookmarkStart w:id="8820" w:name="_Toc105175494"/>
      <w:bookmarkStart w:id="8821" w:name="_Toc113826524"/>
      <w:bookmarkStart w:id="8822" w:name="_Toc44497799"/>
      <w:bookmarkStart w:id="8823" w:name="_Toc162617367"/>
      <w:bookmarkEnd w:id="8816"/>
      <w:r>
        <w:t>9.2.3.</w:t>
      </w:r>
      <w:r>
        <w:rPr>
          <w:lang w:val="en-US"/>
        </w:rPr>
        <w:t>141</w:t>
      </w:r>
      <w:r>
        <w:tab/>
      </w:r>
      <w:r>
        <w:rPr>
          <w:rFonts w:hint="eastAsia"/>
        </w:rPr>
        <w:t>Extended UE Identity Index Value</w:t>
      </w:r>
      <w:bookmarkEnd w:id="8817"/>
      <w:bookmarkEnd w:id="8818"/>
      <w:bookmarkEnd w:id="8819"/>
      <w:bookmarkEnd w:id="8820"/>
      <w:bookmarkEnd w:id="8821"/>
      <w:bookmarkEnd w:id="8823"/>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824" w:name="_CR9_2_3_142"/>
      <w:bookmarkStart w:id="8825" w:name="_Toc74151625"/>
      <w:bookmarkStart w:id="8826" w:name="_Toc88654098"/>
      <w:bookmarkStart w:id="8827" w:name="_Toc97904454"/>
      <w:bookmarkStart w:id="8828" w:name="_Toc105175495"/>
      <w:bookmarkStart w:id="8829" w:name="_Toc113826525"/>
      <w:bookmarkStart w:id="8830" w:name="_Toc162617368"/>
      <w:bookmarkEnd w:id="8824"/>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825"/>
      <w:bookmarkEnd w:id="8826"/>
      <w:bookmarkEnd w:id="8827"/>
      <w:bookmarkEnd w:id="8828"/>
      <w:bookmarkEnd w:id="8829"/>
      <w:bookmarkEnd w:id="8830"/>
    </w:p>
    <w:p w14:paraId="7B97786F" w14:textId="77777777" w:rsidR="007E6A65" w:rsidRPr="00F103BB" w:rsidRDefault="007E6A65" w:rsidP="00C10143">
      <w:pPr>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831" w:name="_CR9_2_3_143"/>
      <w:bookmarkStart w:id="8832" w:name="_Toc74151626"/>
      <w:bookmarkStart w:id="8833" w:name="_Toc88654099"/>
      <w:bookmarkStart w:id="8834" w:name="_Toc97904455"/>
      <w:bookmarkStart w:id="8835" w:name="_Toc105175496"/>
      <w:bookmarkStart w:id="8836" w:name="_Toc113826526"/>
      <w:bookmarkStart w:id="8837" w:name="_Toc162617369"/>
      <w:bookmarkEnd w:id="8831"/>
      <w:r w:rsidRPr="005D2D64">
        <w:t>9.2.3.143</w:t>
      </w:r>
      <w:r w:rsidRPr="005D2D64">
        <w:tab/>
      </w:r>
      <w:r w:rsidRPr="005D2D64">
        <w:rPr>
          <w:rFonts w:hint="eastAsia"/>
        </w:rPr>
        <w:t>UE Specific DRX</w:t>
      </w:r>
      <w:bookmarkEnd w:id="8832"/>
      <w:bookmarkEnd w:id="8833"/>
      <w:bookmarkEnd w:id="8834"/>
      <w:bookmarkEnd w:id="8835"/>
      <w:bookmarkEnd w:id="8836"/>
      <w:bookmarkEnd w:id="8837"/>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838" w:name="_CR9_2_3_144"/>
      <w:bookmarkStart w:id="8839" w:name="_Toc88654100"/>
      <w:bookmarkStart w:id="8840" w:name="_Toc97904456"/>
      <w:bookmarkStart w:id="8841" w:name="_Toc105175497"/>
      <w:bookmarkStart w:id="8842" w:name="_Toc113826527"/>
      <w:bookmarkStart w:id="8843" w:name="_Toc162617370"/>
      <w:bookmarkEnd w:id="8838"/>
      <w:r>
        <w:t>9.2.3.144</w:t>
      </w:r>
      <w:r>
        <w:tab/>
        <w:t>QoS Mapping Information</w:t>
      </w:r>
      <w:bookmarkEnd w:id="8839"/>
      <w:bookmarkEnd w:id="8840"/>
      <w:bookmarkEnd w:id="8841"/>
      <w:bookmarkEnd w:id="8842"/>
      <w:bookmarkEnd w:id="8843"/>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844" w:name="_CR9_2_3_144a"/>
      <w:bookmarkStart w:id="8845" w:name="_Toc162617371"/>
      <w:bookmarkEnd w:id="8844"/>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845"/>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928"/>
    <w:p w14:paraId="12D9D7DB" w14:textId="77777777" w:rsidR="006B55F2" w:rsidRDefault="006B55F2" w:rsidP="00C10143"/>
    <w:p w14:paraId="5C6DA7B7" w14:textId="77777777" w:rsidR="00844445" w:rsidRDefault="00844445" w:rsidP="00C10143">
      <w:pPr>
        <w:sectPr w:rsidR="00844445" w:rsidSect="00E61FD8">
          <w:headerReference w:type="default" r:id="rId135"/>
          <w:footerReference w:type="default" r:id="rId136"/>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846" w:name="_CR9_3"/>
      <w:bookmarkStart w:id="8847" w:name="_Toc45108186"/>
      <w:bookmarkStart w:id="8848" w:name="_Toc45901806"/>
      <w:bookmarkStart w:id="8849" w:name="_Toc51850887"/>
      <w:bookmarkStart w:id="8850" w:name="_Toc56693891"/>
      <w:bookmarkStart w:id="8851" w:name="_Toc64447435"/>
      <w:bookmarkStart w:id="8852" w:name="_Toc66286929"/>
      <w:bookmarkStart w:id="8853" w:name="_Toc74151627"/>
      <w:bookmarkStart w:id="8854" w:name="_Toc88654101"/>
      <w:bookmarkStart w:id="8855" w:name="_Toc97904457"/>
      <w:bookmarkStart w:id="8856" w:name="_Toc105175498"/>
      <w:bookmarkStart w:id="8857" w:name="_Toc113826528"/>
      <w:bookmarkStart w:id="8858" w:name="_Toc162617372"/>
      <w:bookmarkEnd w:id="8846"/>
      <w:r w:rsidRPr="00FD0425">
        <w:rPr>
          <w:lang w:eastAsia="ja-JP"/>
        </w:rPr>
        <w:t>9.3</w:t>
      </w:r>
      <w:r w:rsidRPr="00FD0425">
        <w:rPr>
          <w:lang w:eastAsia="ja-JP"/>
        </w:rPr>
        <w:tab/>
        <w:t>Message and Information Element Abstract Syntax (with ASN.1)</w:t>
      </w:r>
      <w:bookmarkEnd w:id="8223"/>
      <w:bookmarkEnd w:id="8224"/>
      <w:bookmarkEnd w:id="8225"/>
      <w:bookmarkEnd w:id="8822"/>
      <w:bookmarkEnd w:id="8847"/>
      <w:bookmarkEnd w:id="8848"/>
      <w:bookmarkEnd w:id="8849"/>
      <w:bookmarkEnd w:id="8850"/>
      <w:bookmarkEnd w:id="8851"/>
      <w:bookmarkEnd w:id="8852"/>
      <w:bookmarkEnd w:id="8853"/>
      <w:bookmarkEnd w:id="8854"/>
      <w:bookmarkEnd w:id="8855"/>
      <w:bookmarkEnd w:id="8856"/>
      <w:bookmarkEnd w:id="8857"/>
      <w:bookmarkEnd w:id="8858"/>
    </w:p>
    <w:p w14:paraId="11BE3142" w14:textId="77777777" w:rsidR="00F02090" w:rsidRPr="00FD0425" w:rsidRDefault="00F02090" w:rsidP="00F02090">
      <w:pPr>
        <w:pStyle w:val="Heading3"/>
      </w:pPr>
      <w:bookmarkStart w:id="8859" w:name="_CR9_3_1"/>
      <w:bookmarkStart w:id="8860" w:name="_Toc20955404"/>
      <w:bookmarkStart w:id="8861" w:name="_Toc29991612"/>
      <w:bookmarkStart w:id="8862" w:name="_Toc36556015"/>
      <w:bookmarkStart w:id="8863" w:name="_Toc44497800"/>
      <w:bookmarkStart w:id="8864" w:name="_Toc45108187"/>
      <w:bookmarkStart w:id="8865" w:name="_Toc45901807"/>
      <w:bookmarkStart w:id="8866" w:name="_Toc51850888"/>
      <w:bookmarkStart w:id="8867" w:name="_Toc56693892"/>
      <w:bookmarkStart w:id="8868" w:name="_Toc64447436"/>
      <w:bookmarkStart w:id="8869" w:name="_Toc66286930"/>
      <w:bookmarkStart w:id="8870" w:name="_Toc74151628"/>
      <w:bookmarkStart w:id="8871" w:name="_Toc88654102"/>
      <w:bookmarkStart w:id="8872" w:name="_Toc97904458"/>
      <w:bookmarkStart w:id="8873" w:name="_Toc105175499"/>
      <w:bookmarkStart w:id="8874" w:name="_Toc113826529"/>
      <w:bookmarkStart w:id="8875" w:name="_Toc162617373"/>
      <w:bookmarkEnd w:id="8859"/>
      <w:r w:rsidRPr="00FD0425">
        <w:t>9.3.1</w:t>
      </w:r>
      <w:r w:rsidRPr="00FD0425">
        <w:tab/>
        <w:t>General</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876" w:name="_CR9_3_2"/>
      <w:bookmarkStart w:id="8877" w:name="_Toc20955405"/>
      <w:bookmarkStart w:id="8878" w:name="_Toc29991613"/>
      <w:bookmarkStart w:id="8879" w:name="_Toc36556016"/>
      <w:bookmarkStart w:id="8880" w:name="_Toc44497801"/>
      <w:bookmarkStart w:id="8881" w:name="_Toc45108188"/>
      <w:bookmarkStart w:id="8882" w:name="_Toc45901808"/>
      <w:bookmarkStart w:id="8883" w:name="_Toc51850889"/>
      <w:bookmarkStart w:id="8884" w:name="_Toc56693893"/>
      <w:bookmarkStart w:id="8885" w:name="_Toc64447437"/>
      <w:bookmarkStart w:id="8886" w:name="_Toc66286931"/>
      <w:bookmarkStart w:id="8887" w:name="_Toc74151629"/>
      <w:bookmarkStart w:id="8888" w:name="_Toc88654103"/>
      <w:bookmarkStart w:id="8889" w:name="_Toc97904459"/>
      <w:bookmarkStart w:id="8890" w:name="_Toc105175500"/>
      <w:bookmarkStart w:id="8891" w:name="_Toc113826530"/>
      <w:bookmarkStart w:id="8892" w:name="_Toc162617374"/>
      <w:bookmarkEnd w:id="8876"/>
      <w:r w:rsidRPr="00FD0425">
        <w:t>9.3.2</w:t>
      </w:r>
      <w:r w:rsidRPr="00FD0425">
        <w:tab/>
        <w:t>Usage of Private Message Mechanism for Non-standard Use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893" w:name="_CR9_3_3"/>
      <w:bookmarkStart w:id="8894" w:name="_Toc20955406"/>
      <w:bookmarkStart w:id="8895" w:name="_Toc29991614"/>
      <w:bookmarkStart w:id="8896" w:name="_Toc36556017"/>
      <w:bookmarkStart w:id="8897" w:name="_Toc44497802"/>
      <w:bookmarkStart w:id="8898" w:name="_Toc45108189"/>
      <w:bookmarkStart w:id="8899" w:name="_Toc45901809"/>
      <w:bookmarkStart w:id="8900" w:name="_Toc51850890"/>
      <w:bookmarkStart w:id="8901" w:name="_Toc56693894"/>
      <w:bookmarkStart w:id="8902" w:name="_Toc64447438"/>
      <w:bookmarkStart w:id="8903" w:name="_Toc66286932"/>
      <w:bookmarkStart w:id="8904" w:name="_Toc74151630"/>
      <w:bookmarkStart w:id="8905" w:name="_Toc88654104"/>
      <w:bookmarkStart w:id="8906" w:name="_Toc97904460"/>
      <w:bookmarkStart w:id="8907" w:name="_Toc105175501"/>
      <w:bookmarkStart w:id="8908" w:name="_Toc113826531"/>
      <w:bookmarkStart w:id="8909" w:name="_Toc162617375"/>
      <w:bookmarkEnd w:id="8893"/>
      <w:r w:rsidRPr="00FD0425">
        <w:t>9.3.3</w:t>
      </w:r>
      <w:r w:rsidRPr="00FD0425">
        <w:tab/>
        <w:t>Elementary Procedure Definitions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910" w:name="OLE_LINK124"/>
      <w:r w:rsidRPr="006B55F2">
        <w:rPr>
          <w:snapToGrid w:val="0"/>
          <w:lang w:val="fr-FR"/>
        </w:rPr>
        <w:tab/>
      </w:r>
      <w:r>
        <w:rPr>
          <w:snapToGrid w:val="0"/>
        </w:rPr>
        <w:t>AccessAndMobilityIndication</w:t>
      </w:r>
      <w:bookmarkEnd w:id="8910"/>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1A12B074"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5A0823D0"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274F44F9" w:rsidR="000051EC" w:rsidRPr="00564FF6" w:rsidRDefault="003F216F" w:rsidP="00564FF6">
      <w:pPr>
        <w:pStyle w:val="PL"/>
      </w:pPr>
      <w:r>
        <w:tab/>
      </w:r>
      <w:r w:rsidR="000051EC" w:rsidRPr="00564FF6">
        <w:t>PROCEDURE CODE</w:t>
      </w:r>
      <w:r w:rsidR="000051EC" w:rsidRPr="00564FF6">
        <w:tab/>
      </w:r>
      <w:r w:rsidR="000051EC" w:rsidRPr="00564FF6">
        <w:tab/>
      </w:r>
      <w:r w:rsidR="000051EC" w:rsidRPr="00564FF6">
        <w:tab/>
      </w:r>
      <w:r w:rsidR="000051EC" w:rsidRPr="00564FF6">
        <w:tab/>
      </w:r>
      <w:r w:rsidR="000051EC"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0552BBF5"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911" w:name="_CR9_3_4"/>
      <w:bookmarkStart w:id="8912" w:name="_Toc20955407"/>
      <w:bookmarkStart w:id="8913" w:name="_Toc29991615"/>
      <w:bookmarkStart w:id="8914" w:name="_Toc36556018"/>
      <w:bookmarkStart w:id="8915" w:name="_Toc44497803"/>
      <w:bookmarkStart w:id="8916" w:name="_Toc45108190"/>
      <w:bookmarkStart w:id="8917" w:name="_Toc45901810"/>
      <w:bookmarkStart w:id="8918" w:name="_Toc51850891"/>
      <w:bookmarkStart w:id="8919" w:name="_Toc56693895"/>
      <w:bookmarkStart w:id="8920" w:name="_Toc64447439"/>
      <w:bookmarkStart w:id="8921" w:name="_Toc66286933"/>
      <w:bookmarkStart w:id="8922" w:name="_Toc74151631"/>
      <w:bookmarkStart w:id="8923" w:name="_Toc88654105"/>
      <w:bookmarkStart w:id="8924" w:name="_Toc97904461"/>
      <w:bookmarkStart w:id="8925" w:name="_Toc105175502"/>
      <w:bookmarkStart w:id="8926" w:name="_Toc113826532"/>
      <w:bookmarkStart w:id="8927" w:name="_Toc162617376"/>
      <w:bookmarkEnd w:id="8911"/>
      <w:r w:rsidRPr="00FD0425">
        <w:t>9.3.4</w:t>
      </w:r>
      <w:r w:rsidRPr="00FD0425">
        <w:tab/>
        <w:t>PDU Definitions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928"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928"/>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929" w:name="_Hlk515435313"/>
      <w:r w:rsidRPr="00FD0425">
        <w:t>MaskedIMEISV</w:t>
      </w:r>
      <w:bookmarkEnd w:id="8929"/>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930"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930"/>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931"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931"/>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932"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932"/>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52014DDD"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73EAA3A9" w14:textId="77777777" w:rsidR="00351E8C" w:rsidRDefault="00351E8C" w:rsidP="00351E8C">
      <w:pPr>
        <w:pStyle w:val="PL"/>
        <w:rPr>
          <w:rFonts w:cs="Courier New"/>
          <w:snapToGrid w:val="0"/>
          <w:szCs w:val="16"/>
        </w:rPr>
      </w:pPr>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t xml:space="preserve">TYPE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1715096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1D16806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131F0">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647F9FF2" w:rsidR="00F02090" w:rsidRPr="00FD0425" w:rsidRDefault="00F02090" w:rsidP="00F02090">
      <w:pPr>
        <w:pStyle w:val="PL"/>
        <w:rPr>
          <w:snapToGrid w:val="0"/>
        </w:rPr>
      </w:pPr>
      <w:r w:rsidRPr="00FD0425">
        <w:rPr>
          <w:snapToGrid w:val="0"/>
        </w:rPr>
        <w:tab/>
        <w:t>{ ID id-servedCellsToUpdate-E-UTRA</w:t>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52CF7444"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CellAssistanceInfo-NR</w:t>
      </w:r>
      <w:r w:rsidRPr="00FD0425">
        <w:rPr>
          <w:snapToGrid w:val="0"/>
        </w:rPr>
        <w:tab/>
      </w:r>
      <w:r w:rsidRPr="00FD0425">
        <w:rPr>
          <w:snapToGrid w:val="0"/>
        </w:rPr>
        <w:tab/>
      </w:r>
      <w:r w:rsidRPr="00FD0425">
        <w:rPr>
          <w:snapToGrid w:val="0"/>
        </w:rPr>
        <w:tab/>
      </w:r>
      <w:r w:rsidR="00E013BA">
        <w:rPr>
          <w:snapToGrid w:val="0"/>
        </w:rPr>
        <w:tab/>
      </w:r>
      <w:r w:rsidR="00E013BA">
        <w:rPr>
          <w:snapToGrid w:val="0"/>
        </w:rPr>
        <w:tab/>
      </w:r>
      <w:r w:rsidR="00E013BA">
        <w:rPr>
          <w:snapToGrid w:val="0"/>
        </w:rPr>
        <w:tab/>
      </w:r>
      <w:r w:rsidRPr="00FD0425">
        <w:rPr>
          <w:snapToGrid w:val="0"/>
        </w:rPr>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03488394" w:rsidR="00F02090" w:rsidRPr="00FD0425" w:rsidRDefault="00F02090" w:rsidP="00F02090">
      <w:pPr>
        <w:pStyle w:val="PL"/>
        <w:rPr>
          <w:noProof w:val="0"/>
          <w:snapToGrid w:val="0"/>
        </w:rPr>
      </w:pP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C10143">
      <w:pPr>
        <w:pStyle w:val="PL"/>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C10143">
      <w:pPr>
        <w:pStyle w:val="PL"/>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C10143">
      <w:pPr>
        <w:pStyle w:val="PL"/>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C10143">
      <w:pPr>
        <w:pStyle w:val="PL"/>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C10143">
      <w:pPr>
        <w:pStyle w:val="PL"/>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4CDFB20C" w:rsidR="003E445A" w:rsidRPr="00C10143" w:rsidRDefault="00685474" w:rsidP="00C10143">
      <w:pPr>
        <w:pStyle w:val="PL"/>
      </w:pPr>
      <w:r>
        <w:tab/>
      </w:r>
      <w:r w:rsidR="003E445A" w:rsidRPr="00C10143">
        <w:t>{ ID id-CellMeasurementResult</w:t>
      </w:r>
      <w:r w:rsidR="003E445A" w:rsidRPr="00C10143">
        <w:tab/>
      </w:r>
      <w:r w:rsidR="003E445A" w:rsidRPr="00C10143">
        <w:tab/>
      </w:r>
      <w:r w:rsidR="00942659" w:rsidRPr="00C10143">
        <w:tab/>
      </w:r>
      <w:r w:rsidR="003E445A" w:rsidRPr="00C10143">
        <w:t>CRITICALITY ignore</w:t>
      </w:r>
      <w:r w:rsidR="003E445A" w:rsidRPr="00C10143">
        <w:tab/>
        <w:t>TYPE CellMeasurementResult</w:t>
      </w:r>
      <w:r w:rsidR="003E445A" w:rsidRPr="00C10143">
        <w:tab/>
      </w:r>
      <w:r w:rsidR="003E445A" w:rsidRPr="00C10143">
        <w:tab/>
      </w:r>
      <w:r w:rsidR="00942659" w:rsidRPr="00C10143">
        <w:tab/>
      </w:r>
      <w:r w:rsidR="003E445A"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C10143">
      <w:pPr>
        <w:pStyle w:val="PL"/>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49782579"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008350D5">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71F8766"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 xml:space="preserve">PRESENCE </w:t>
      </w:r>
      <w:bookmarkStart w:id="8933" w:name="OLE_LINK18"/>
      <w:r w:rsidRPr="00BD1D4F">
        <w:t>mandatory</w:t>
      </w:r>
      <w:bookmarkEnd w:id="8933"/>
      <w:r w:rsidRPr="00BD1D4F">
        <w:t>}|</w:t>
      </w:r>
    </w:p>
    <w:p w14:paraId="5F99F8C5" w14:textId="0FEC72ED" w:rsidR="003E445A" w:rsidRPr="00BD1D4F" w:rsidRDefault="003E445A" w:rsidP="00BD1D4F">
      <w:pPr>
        <w:pStyle w:val="PL"/>
      </w:pPr>
      <w:r w:rsidRPr="00BD1D4F">
        <w:tab/>
        <w:t>{ ID id-NG-RANnode1MobilityParameters</w:t>
      </w:r>
      <w:r w:rsidRPr="00BD1D4F">
        <w:tab/>
      </w:r>
      <w:r w:rsidR="00942659" w:rsidRPr="00BD1D4F">
        <w:tab/>
      </w:r>
      <w:r w:rsidR="00942659" w:rsidRPr="00BD1D4F">
        <w:tab/>
      </w:r>
      <w:r w:rsidR="00942659" w:rsidRPr="00BD1D4F">
        <w:tab/>
      </w:r>
      <w:r w:rsidRPr="00BD1D4F">
        <w:t>CRITICALITY reject</w:t>
      </w:r>
      <w:r w:rsidRPr="00BD1D4F">
        <w:tab/>
        <w:t>TYPE MobilityParametersInformation</w:t>
      </w:r>
      <w:r w:rsidRPr="00BD1D4F">
        <w:tab/>
      </w:r>
      <w:r w:rsidR="00942659" w:rsidRPr="00BD1D4F">
        <w:tab/>
      </w:r>
      <w:r w:rsidR="00942659" w:rsidRPr="00BD1D4F">
        <w:tab/>
      </w:r>
      <w:r w:rsidRPr="00BD1D4F">
        <w:t>PRESENCE optional}|</w:t>
      </w:r>
    </w:p>
    <w:p w14:paraId="30E9778E" w14:textId="7D019D60" w:rsidR="003E445A" w:rsidRPr="00BD1D4F" w:rsidRDefault="003E445A" w:rsidP="008350D5">
      <w:pPr>
        <w:pStyle w:val="PL"/>
      </w:pPr>
      <w:r w:rsidRPr="00BD1D4F">
        <w:tab/>
      </w:r>
      <w:r w:rsidR="00DE149B" w:rsidRPr="00BD1D4F">
        <w:t>{ ID id-NG-RANnode2ProposedMobilityParameters</w:t>
      </w:r>
      <w:r w:rsidR="00DE149B" w:rsidRPr="00BD1D4F">
        <w:tab/>
      </w:r>
      <w:r w:rsidR="008350D5">
        <w:tab/>
      </w:r>
      <w:r w:rsidR="00DE149B" w:rsidRPr="00BD1D4F">
        <w:t>CRITICALITY reject</w:t>
      </w:r>
      <w:r w:rsidR="00DE149B" w:rsidRPr="00BD1D4F">
        <w:tab/>
        <w:t>TYPE MobilityParametersInformation</w:t>
      </w:r>
      <w:r w:rsidR="00DE149B" w:rsidRPr="00BD1D4F">
        <w:tab/>
      </w:r>
      <w:r w:rsidR="00DE149B" w:rsidRPr="00BD1D4F">
        <w:tab/>
      </w:r>
      <w:r w:rsidR="00DE149B" w:rsidRPr="00BD1D4F">
        <w:tab/>
        <w:t>PRESENCE mandatory</w:t>
      </w:r>
      <w:r w:rsidR="00DE149B" w:rsidRPr="00BD1D4F" w:rsidDel="00143549">
        <w:t xml:space="preserve"> </w:t>
      </w:r>
      <w:r w:rsidR="00DE149B" w:rsidRPr="00BD1D4F">
        <w:t>}|</w:t>
      </w:r>
    </w:p>
    <w:p w14:paraId="079C6233" w14:textId="77777777" w:rsidR="003E445A" w:rsidRPr="00BD1D4F" w:rsidRDefault="003E445A" w:rsidP="00BD1D4F">
      <w:pPr>
        <w:pStyle w:val="PL"/>
      </w:pPr>
      <w:r w:rsidRPr="00BD1D4F">
        <w:tab/>
        <w:t>{ ID id-Cause</w:t>
      </w:r>
      <w:r w:rsidRPr="00BD1D4F">
        <w:tab/>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ignore</w:t>
      </w:r>
      <w:r w:rsidRPr="00BD1D4F">
        <w:tab/>
        <w:t>TYPE Cause</w:t>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00942659" w:rsidRPr="00BD1D4F">
        <w:tab/>
      </w:r>
      <w:r w:rsidR="00942659" w:rsidRPr="00BD1D4F">
        <w:tab/>
      </w:r>
      <w:r w:rsidRPr="00BD1D4F">
        <w:t>PRESENCE mandatory},</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C10143">
      <w:pPr>
        <w:pStyle w:val="PL"/>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63BB557E"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24CBBBC9"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00942659" w:rsidRPr="00BD1D4F">
        <w:tab/>
      </w:r>
      <w:r w:rsidR="00942659" w:rsidRPr="00BD1D4F">
        <w:tab/>
      </w:r>
      <w:r w:rsidRPr="00BD1D4F">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C10143">
      <w:pPr>
        <w:pStyle w:val="PL"/>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63028F9" w14:textId="41FF7452"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0A09E72" w14:textId="77777777" w:rsidR="003E445A" w:rsidRPr="00BD1D4F" w:rsidRDefault="003E445A" w:rsidP="008350D5">
      <w:pPr>
        <w:pStyle w:val="PL"/>
      </w:pPr>
      <w:r w:rsidRPr="00BD1D4F">
        <w:tab/>
        <w:t>{ ID id-Cause</w:t>
      </w:r>
      <w:r w:rsidRPr="00BD1D4F">
        <w:tab/>
      </w:r>
      <w:r w:rsidRPr="00BD1D4F">
        <w:tab/>
      </w:r>
      <w:r w:rsidRPr="00BD1D4F">
        <w:tab/>
      </w:r>
      <w:r w:rsidRPr="00BD1D4F">
        <w:tab/>
      </w:r>
      <w:r w:rsidRPr="00BD1D4F">
        <w:tab/>
      </w:r>
      <w:r w:rsidRPr="00BD1D4F">
        <w:tab/>
      </w:r>
      <w:r w:rsidRPr="00BD1D4F">
        <w:tab/>
      </w:r>
      <w:r w:rsidRPr="00BD1D4F">
        <w:tab/>
      </w:r>
      <w:r w:rsidRPr="00BD1D4F">
        <w:tab/>
        <w:t>CRITICALITY ignore</w:t>
      </w:r>
      <w:r w:rsidRPr="00BD1D4F">
        <w:tab/>
        <w:t>TYPE Cause</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PRESENCE mandatory}|</w:t>
      </w:r>
    </w:p>
    <w:p w14:paraId="2CEB218E" w14:textId="198C987D" w:rsidR="003E445A" w:rsidRPr="00BD1D4F" w:rsidRDefault="003E445A" w:rsidP="008350D5">
      <w:pPr>
        <w:pStyle w:val="PL"/>
      </w:pPr>
      <w:r w:rsidRPr="00BD1D4F">
        <w:tab/>
        <w:t>{ ID id-MobilityParametersModificationRange</w:t>
      </w:r>
      <w:r w:rsidR="006124AE" w:rsidRPr="00BD1D4F">
        <w:tab/>
      </w:r>
      <w:r w:rsidRPr="00BD1D4F">
        <w:tab/>
        <w:t>CRITICALITY reject</w:t>
      </w:r>
      <w:r w:rsidRPr="00BD1D4F">
        <w:tab/>
        <w:t>TYPE MobilityParametersModificationRange</w:t>
      </w:r>
      <w:r w:rsidRPr="00BD1D4F">
        <w:tab/>
      </w:r>
      <w:r w:rsidR="00942659" w:rsidRPr="00BD1D4F">
        <w:tab/>
      </w:r>
      <w:r w:rsidRPr="00BD1D4F">
        <w:t>PRESENCE optional}|</w:t>
      </w:r>
    </w:p>
    <w:p w14:paraId="53730985"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Pr="00BD1D4F">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934" w:name="OLE_LINK114"/>
      <w:r>
        <w:rPr>
          <w:noProof w:val="0"/>
          <w:snapToGrid w:val="0"/>
        </w:rPr>
        <w:t>AccessAndMobilityIndication</w:t>
      </w:r>
      <w:r>
        <w:rPr>
          <w:snapToGrid w:val="0"/>
        </w:rPr>
        <w:t xml:space="preserve"> </w:t>
      </w:r>
      <w:bookmarkEnd w:id="8934"/>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935" w:name="OLE_LINK116"/>
      <w:bookmarkStart w:id="8936" w:name="OLE_LINK117"/>
      <w:r>
        <w:rPr>
          <w:lang w:eastAsia="ja-JP"/>
        </w:rPr>
        <w:t>RACHReport</w:t>
      </w:r>
      <w:bookmarkEnd w:id="8935"/>
      <w:r>
        <w:rPr>
          <w:lang w:eastAsia="ja-JP"/>
        </w:rPr>
        <w:t>Information</w:t>
      </w:r>
      <w:bookmarkEnd w:id="8936"/>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937" w:name="_CR9_3_5"/>
      <w:bookmarkStart w:id="8938" w:name="_Toc20955408"/>
      <w:bookmarkStart w:id="8939" w:name="_Toc29991616"/>
      <w:bookmarkStart w:id="8940" w:name="_Toc36556019"/>
      <w:bookmarkStart w:id="8941" w:name="_Toc44497804"/>
      <w:bookmarkStart w:id="8942" w:name="_Toc45108191"/>
      <w:bookmarkStart w:id="8943" w:name="_Toc45901811"/>
      <w:bookmarkStart w:id="8944" w:name="_Toc51850892"/>
      <w:bookmarkStart w:id="8945" w:name="_Toc56693896"/>
      <w:bookmarkStart w:id="8946" w:name="_Toc64447440"/>
      <w:bookmarkStart w:id="8947" w:name="_Toc66286934"/>
      <w:bookmarkStart w:id="8948" w:name="_Toc74151632"/>
      <w:bookmarkStart w:id="8949" w:name="_Toc88654106"/>
      <w:bookmarkStart w:id="8950" w:name="_Toc97904462"/>
      <w:bookmarkStart w:id="8951" w:name="_Toc105175503"/>
      <w:bookmarkStart w:id="8952" w:name="_Toc113826533"/>
      <w:bookmarkStart w:id="8953" w:name="_Toc162617377"/>
      <w:bookmarkEnd w:id="8937"/>
      <w:r w:rsidRPr="00FD0425">
        <w:t>9.3.5</w:t>
      </w:r>
      <w:r w:rsidRPr="00FD0425">
        <w:tab/>
        <w:t>Information Element definitions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954" w:name="_Hlk36619637"/>
      <w:r>
        <w:rPr>
          <w:snapToGrid w:val="0"/>
        </w:rPr>
        <w:tab/>
        <w:t>id-ConfiguredTACIndication,</w:t>
      </w:r>
      <w:bookmarkEnd w:id="8954"/>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955"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955"/>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956" w:name="_Hlk89168732"/>
      <w:r w:rsidRPr="000F2AFC">
        <w:rPr>
          <w:lang w:eastAsia="ja-JP"/>
        </w:rPr>
        <w:tab/>
        <w:t>id-Cause,</w:t>
      </w:r>
      <w:bookmarkEnd w:id="8956"/>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pPr>
      <w:r>
        <w:rPr>
          <w:lang w:val="en-US"/>
        </w:rPr>
        <w:tab/>
      </w:r>
      <w:r w:rsidRPr="00283AA6">
        <w:rPr>
          <w:snapToGrid w:val="0"/>
        </w:rPr>
        <w:t>id-</w:t>
      </w:r>
      <w:r>
        <w:rPr>
          <w:snapToGrid w:val="0"/>
        </w:rPr>
        <w:t>Q</w:t>
      </w:r>
      <w:r w:rsidRPr="00283AA6">
        <w:rPr>
          <w:lang w:eastAsia="zh-CN"/>
        </w:rPr>
        <w:t>osFlowMappingIndication</w:t>
      </w:r>
      <w:r>
        <w:rPr>
          <w:lang w:eastAsia="zh-CN"/>
        </w:rPr>
        <w:t>,</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957" w:name="_Hlk515425967"/>
      <w:r w:rsidRPr="00FD0425">
        <w:t>AllocationandRetentionPriority</w:t>
      </w:r>
      <w:bookmarkEnd w:id="8957"/>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958"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958"/>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959" w:name="_Hlk515371808"/>
      <w:bookmarkStart w:id="8960" w:name="_Hlk515371080"/>
      <w:r w:rsidRPr="00FD0425">
        <w:t>AMF-UE-NGAP-ID</w:t>
      </w:r>
      <w:bookmarkEnd w:id="8959"/>
      <w:r w:rsidRPr="00FD0425">
        <w:t xml:space="preserve"> </w:t>
      </w:r>
      <w:bookmarkEnd w:id="8960"/>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961"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961"/>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962" w:name="_Hlk515345179"/>
      <w:r w:rsidRPr="00FD0425">
        <w:t>AssistanceDataForRANPaging</w:t>
      </w:r>
      <w:bookmarkEnd w:id="8962"/>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963"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963"/>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001E3ECA" w:rsidR="0032402A" w:rsidRPr="003874E8" w:rsidRDefault="0032402A" w:rsidP="0032402A">
      <w:pPr>
        <w:pStyle w:val="PL"/>
        <w:rPr>
          <w:noProof w:val="0"/>
          <w:snapToGrid w:val="0"/>
        </w:rPr>
      </w:pPr>
      <w:r w:rsidRPr="003874E8">
        <w:rPr>
          <w:noProof w:val="0"/>
          <w:snapToGrid w:val="0"/>
        </w:rPr>
        <w:tab/>
        <w:t>bluetoothMeasConfig</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BluetoothMeasConfig,</w:t>
      </w:r>
    </w:p>
    <w:p w14:paraId="5440CC9B" w14:textId="235B8C6C"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w:t>
      </w:r>
      <w:r w:rsidR="00F36280">
        <w:rPr>
          <w:noProof w:val="0"/>
          <w:snapToGrid w:val="0"/>
        </w:rPr>
        <w:tab/>
      </w:r>
      <w:r w:rsidR="00F36280">
        <w:rPr>
          <w:noProof w:val="0"/>
          <w:snapToGrid w:val="0"/>
        </w:rPr>
        <w:tab/>
      </w:r>
      <w:r w:rsidRPr="003874E8">
        <w:rPr>
          <w:noProof w:val="0"/>
          <w:snapToGrid w:val="0"/>
        </w:rPr>
        <w:t>OPTIONAL,</w:t>
      </w:r>
    </w:p>
    <w:p w14:paraId="54F647AD" w14:textId="0F408035" w:rsidR="0032402A" w:rsidRPr="003874E8" w:rsidRDefault="0032402A" w:rsidP="0032402A">
      <w:pPr>
        <w:pStyle w:val="PL"/>
        <w:rPr>
          <w:noProof w:val="0"/>
          <w:snapToGrid w:val="0"/>
        </w:rPr>
      </w:pPr>
      <w:r w:rsidRPr="003874E8">
        <w:rPr>
          <w:noProof w:val="0"/>
          <w:snapToGrid w:val="0"/>
        </w:rPr>
        <w:tab/>
        <w:t>bt-rssi</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ENUMERATED {true, ...}</w:t>
      </w:r>
      <w:r w:rsidR="00F36280">
        <w:rPr>
          <w:noProof w:val="0"/>
          <w:snapToGrid w:val="0"/>
        </w:rPr>
        <w:tab/>
      </w:r>
      <w:r w:rsidR="00F36280">
        <w:rPr>
          <w:noProof w:val="0"/>
          <w:snapToGrid w:val="0"/>
        </w:rPr>
        <w:tab/>
      </w:r>
      <w:r w:rsidR="00F36280">
        <w:rPr>
          <w:noProof w:val="0"/>
          <w:snapToGrid w:val="0"/>
        </w:rPr>
        <w:tab/>
      </w:r>
      <w:r w:rsidRPr="003874E8">
        <w:rPr>
          <w:noProof w:val="0"/>
          <w:snapToGrid w:val="0"/>
        </w:rPr>
        <w:t>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964" w:name="_Hlk513554691"/>
      <w:r w:rsidRPr="00FD0425">
        <w:rPr>
          <w:noProof w:val="0"/>
          <w:snapToGrid w:val="0"/>
        </w:rPr>
        <w:t>SliceSupport-List</w:t>
      </w:r>
      <w:bookmarkEnd w:id="8964"/>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3A3EE1" w:rsidRDefault="0028640F" w:rsidP="0028640F">
      <w:pPr>
        <w:pStyle w:val="PL"/>
        <w:rPr>
          <w:lang w:val="fr-FR"/>
        </w:rPr>
      </w:pPr>
      <w:r>
        <w:tab/>
      </w:r>
      <w:r w:rsidR="003E445A" w:rsidRPr="003A3EE1">
        <w:rPr>
          <w:lang w:val="fr-FR"/>
        </w:rPr>
        <w:t xml:space="preserve">iE-Extension </w:t>
      </w:r>
      <w:r w:rsidR="003E445A" w:rsidRPr="003A3EE1">
        <w:rPr>
          <w:lang w:val="fr-FR"/>
        </w:rPr>
        <w:tab/>
      </w:r>
      <w:r w:rsidR="003E445A" w:rsidRPr="003A3EE1">
        <w:rPr>
          <w:lang w:val="fr-FR"/>
        </w:rPr>
        <w:tab/>
      </w:r>
      <w:r w:rsidR="003E445A" w:rsidRPr="003A3EE1">
        <w:rPr>
          <w:lang w:val="fr-FR"/>
        </w:rPr>
        <w:tab/>
      </w:r>
      <w:r w:rsidR="003E445A" w:rsidRPr="003A3EE1">
        <w:rPr>
          <w:lang w:val="fr-FR"/>
        </w:rPr>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965"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965"/>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966" w:name="_Hlk513544116"/>
      <w:r w:rsidRPr="00FD0425">
        <w:t>CellAssistanceInfo</w:t>
      </w:r>
      <w:bookmarkEnd w:id="8966"/>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388331C5" w:rsidR="003E445A" w:rsidRPr="00564FF6" w:rsidRDefault="00564FF6" w:rsidP="00564FF6">
      <w:pPr>
        <w:pStyle w:val="PL"/>
      </w:pPr>
      <w:r>
        <w:tab/>
      </w:r>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w:t>
      </w:r>
      <w:r w:rsidR="00F36280">
        <w:tab/>
      </w:r>
      <w:r w:rsidR="00F36280">
        <w:tab/>
      </w:r>
      <w:r w:rsidR="00F36280">
        <w:tab/>
      </w:r>
      <w:r w:rsidR="00DA0006">
        <w:tab/>
      </w:r>
      <w:r w:rsidR="00DA0006">
        <w:tab/>
      </w:r>
      <w:r w:rsidR="003E445A" w:rsidRPr="00564FF6">
        <w:t>OPTIONAL,</w:t>
      </w:r>
    </w:p>
    <w:p w14:paraId="440E4510" w14:textId="2D6E8E89" w:rsidR="003E445A" w:rsidRPr="00564FF6" w:rsidRDefault="00564FF6" w:rsidP="00564FF6">
      <w:pPr>
        <w:pStyle w:val="PL"/>
      </w:pPr>
      <w:r>
        <w:tab/>
      </w:r>
      <w:r w:rsidR="003E445A" w:rsidRPr="00564FF6">
        <w:t>tNLCapacityIndicator</w:t>
      </w:r>
      <w:r w:rsidR="003E445A" w:rsidRPr="00564FF6">
        <w:tab/>
      </w:r>
      <w:r w:rsidR="003E445A" w:rsidRPr="00564FF6">
        <w:tab/>
      </w:r>
      <w:r w:rsidR="003E445A" w:rsidRPr="00564FF6">
        <w:tab/>
      </w:r>
      <w:r w:rsidR="003E445A" w:rsidRPr="00564FF6">
        <w:tab/>
        <w:t>TNLCapacityIndicator</w:t>
      </w:r>
      <w:r w:rsidR="003E445A" w:rsidRPr="00564FF6">
        <w:tab/>
      </w:r>
      <w:r w:rsidR="00DA0006">
        <w:tab/>
      </w:r>
      <w:r w:rsidR="00DA0006">
        <w:tab/>
      </w:r>
      <w:r w:rsidR="00DA0006">
        <w:tab/>
      </w:r>
      <w:r w:rsidR="003E445A" w:rsidRPr="00564FF6">
        <w:t>OPTIONAL,</w:t>
      </w:r>
    </w:p>
    <w:p w14:paraId="727C52BF" w14:textId="2559C3D9" w:rsidR="003E445A" w:rsidRPr="00564FF6" w:rsidRDefault="00564FF6" w:rsidP="00564FF6">
      <w:pPr>
        <w:pStyle w:val="PL"/>
      </w:pPr>
      <w:r>
        <w:tab/>
      </w:r>
      <w:r w:rsidR="003E445A" w:rsidRPr="00564FF6">
        <w:t>compositeAvailableCapacityGroup</w:t>
      </w:r>
      <w:r w:rsidR="00F36280">
        <w:tab/>
      </w:r>
      <w:r w:rsidR="003E445A" w:rsidRPr="00564FF6">
        <w:tab/>
        <w:t>CompositeAvailableCapacityGroup</w:t>
      </w:r>
      <w:r w:rsidR="00F36280">
        <w:tab/>
      </w:r>
      <w:r w:rsidR="00F36280">
        <w:tab/>
      </w:r>
      <w:r w:rsidR="003E445A" w:rsidRPr="00564FF6">
        <w:t>OPTIONAL,</w:t>
      </w:r>
    </w:p>
    <w:p w14:paraId="267F702F" w14:textId="18A9D701" w:rsidR="003E445A" w:rsidRPr="00564FF6" w:rsidRDefault="00564FF6" w:rsidP="00564FF6">
      <w:pPr>
        <w:pStyle w:val="PL"/>
      </w:pPr>
      <w:r>
        <w:tab/>
      </w:r>
      <w:r w:rsidR="003E445A" w:rsidRPr="00564FF6">
        <w:t>sliceAvailableCapacity</w:t>
      </w:r>
      <w:r w:rsidR="00F36280">
        <w:tab/>
      </w:r>
      <w:r w:rsidR="00F36280">
        <w:tab/>
      </w:r>
      <w:r w:rsidR="00F36280">
        <w:tab/>
      </w:r>
      <w:r w:rsidR="003E445A" w:rsidRPr="00564FF6">
        <w:tab/>
        <w:t>SliceAvailableCapacity</w:t>
      </w:r>
      <w:r w:rsidR="00F36280">
        <w:tab/>
      </w:r>
      <w:r w:rsidR="00F36280">
        <w:tab/>
      </w:r>
      <w:r w:rsidR="00F36280">
        <w:tab/>
      </w:r>
      <w:r w:rsidR="00F36280">
        <w:tab/>
      </w:r>
      <w:r w:rsidR="003E445A" w:rsidRPr="00564FF6">
        <w:t>OPTIONAL,</w:t>
      </w:r>
    </w:p>
    <w:p w14:paraId="01FF8C3A" w14:textId="03C62F64" w:rsidR="003E445A" w:rsidRPr="00564FF6" w:rsidRDefault="00564FF6" w:rsidP="00564FF6">
      <w:pPr>
        <w:pStyle w:val="PL"/>
      </w:pPr>
      <w:r>
        <w:tab/>
      </w:r>
      <w:r w:rsidR="003E445A" w:rsidRPr="00564FF6">
        <w:t>numberofActiveUEs</w:t>
      </w:r>
      <w:r w:rsidR="00F36280">
        <w:tab/>
      </w:r>
      <w:r w:rsidR="00F36280">
        <w:tab/>
      </w:r>
      <w:r w:rsidR="00F36280">
        <w:tab/>
      </w:r>
      <w:r w:rsidR="00F36280">
        <w:tab/>
      </w:r>
      <w:r w:rsidR="003E445A" w:rsidRPr="00564FF6">
        <w:tab/>
        <w:t>NumberofActiveUEs</w:t>
      </w:r>
      <w:r w:rsidR="00F36280">
        <w:tab/>
      </w:r>
      <w:r w:rsidR="00F36280">
        <w:tab/>
      </w:r>
      <w:r w:rsidR="00F36280">
        <w:tab/>
      </w:r>
      <w:r w:rsidR="00F36280">
        <w:tab/>
      </w:r>
      <w:r w:rsidR="00F36280">
        <w:tab/>
      </w:r>
      <w:r w:rsidR="003E445A" w:rsidRPr="00564FF6">
        <w:t>OPTIONAL,</w:t>
      </w:r>
    </w:p>
    <w:p w14:paraId="43B335AE" w14:textId="67099B73" w:rsidR="003E445A" w:rsidRPr="00564FF6" w:rsidRDefault="00564FF6" w:rsidP="00564FF6">
      <w:pPr>
        <w:pStyle w:val="PL"/>
      </w:pPr>
      <w:r>
        <w:tab/>
      </w:r>
      <w:r w:rsidR="003E445A" w:rsidRPr="00564FF6">
        <w:t>rRCConnections</w:t>
      </w:r>
      <w:r w:rsidR="00F36280">
        <w:tab/>
      </w:r>
      <w:r w:rsidR="00F36280">
        <w:tab/>
      </w:r>
      <w:r w:rsidR="00F36280">
        <w:tab/>
      </w:r>
      <w:r w:rsidR="00F36280">
        <w:tab/>
      </w:r>
      <w:r w:rsidR="00F36280">
        <w:tab/>
      </w:r>
      <w:r w:rsidR="003E445A" w:rsidRPr="00564FF6">
        <w:tab/>
        <w:t>RRCConnections</w:t>
      </w:r>
      <w:r w:rsidR="002853D7">
        <w:tab/>
      </w:r>
      <w:r w:rsidR="002853D7">
        <w:tab/>
      </w:r>
      <w:r w:rsidR="002853D7">
        <w:tab/>
      </w:r>
      <w:r w:rsidR="002853D7">
        <w:tab/>
      </w:r>
      <w:r w:rsidR="002853D7">
        <w:tab/>
      </w:r>
      <w:r w:rsidR="002853D7">
        <w:tab/>
      </w:r>
      <w:r w:rsidR="003E445A" w:rsidRPr="00564FF6">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69D66F0" w:rsidR="003E445A" w:rsidRPr="00564FF6" w:rsidRDefault="00564FF6" w:rsidP="00564FF6">
      <w:pPr>
        <w:pStyle w:val="PL"/>
      </w:pPr>
      <w:r>
        <w:tab/>
      </w:r>
      <w:r w:rsidR="003E445A" w:rsidRPr="00564FF6">
        <w:t>sSBToReport-List</w:t>
      </w:r>
      <w:r w:rsidR="002853D7">
        <w:tab/>
      </w:r>
      <w:r w:rsidR="002853D7">
        <w:tab/>
      </w:r>
      <w:r w:rsidR="002853D7">
        <w:tab/>
      </w:r>
      <w:r w:rsidR="002853D7">
        <w:tab/>
      </w:r>
      <w:r w:rsidR="002853D7">
        <w:tab/>
      </w:r>
      <w:r w:rsidR="002853D7">
        <w:tab/>
      </w:r>
      <w:r w:rsidR="003E445A" w:rsidRPr="00564FF6">
        <w:t>SSBToReport-List</w:t>
      </w:r>
      <w:r w:rsidR="00401856" w:rsidRPr="00564FF6">
        <w:tab/>
      </w:r>
      <w:r w:rsidR="00401856" w:rsidRPr="00564FF6">
        <w:tab/>
      </w:r>
      <w:r w:rsidR="00401856" w:rsidRPr="00564FF6">
        <w:tab/>
        <w:t>OPTIONAL</w:t>
      </w:r>
      <w:r w:rsidR="003E445A" w:rsidRPr="00564FF6">
        <w:t>,</w:t>
      </w:r>
    </w:p>
    <w:p w14:paraId="2B8F65E1" w14:textId="0F82EF11" w:rsidR="003E445A" w:rsidRPr="00564FF6" w:rsidRDefault="00564FF6" w:rsidP="00564FF6">
      <w:pPr>
        <w:pStyle w:val="PL"/>
      </w:pPr>
      <w:r>
        <w:tab/>
      </w:r>
      <w:r w:rsidR="003E445A" w:rsidRPr="00564FF6">
        <w:t>sliceToReport-List</w:t>
      </w:r>
      <w:r w:rsidR="002853D7">
        <w:tab/>
      </w:r>
      <w:r w:rsidR="002853D7">
        <w:tab/>
      </w:r>
      <w:r w:rsidR="002853D7">
        <w:tab/>
      </w:r>
      <w:r w:rsidR="002853D7">
        <w:tab/>
      </w:r>
      <w:r w:rsidR="002853D7">
        <w:tab/>
      </w:r>
      <w:r w:rsidR="002853D7">
        <w:tab/>
      </w:r>
      <w:r w:rsidR="003E445A" w:rsidRPr="00564FF6">
        <w:t>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5A5638D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ellCapacityClassValue</w:t>
      </w:r>
      <w:r w:rsidR="00E85769">
        <w:rPr>
          <w:lang w:val="en-US" w:eastAsia="ja-JP"/>
        </w:rPr>
        <w:tab/>
      </w:r>
      <w:r w:rsidR="00E85769">
        <w:rPr>
          <w:lang w:val="en-US" w:eastAsia="ja-JP"/>
        </w:rPr>
        <w:tab/>
      </w:r>
      <w:r w:rsidR="00E85769">
        <w:rPr>
          <w:lang w:val="en-US" w:eastAsia="ja-JP"/>
        </w:rPr>
        <w:tab/>
      </w:r>
      <w:r w:rsidR="00E85769">
        <w:rPr>
          <w:lang w:val="en-US" w:eastAsia="ja-JP"/>
        </w:rPr>
        <w:tab/>
      </w:r>
      <w:r w:rsidRPr="006F7C11">
        <w:rPr>
          <w:noProof w:val="0"/>
          <w:snapToGrid w:val="0"/>
        </w:rPr>
        <w:t>OPTIONAL,</w:t>
      </w:r>
    </w:p>
    <w:p w14:paraId="71052BFF" w14:textId="0C088D96"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967"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967"/>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968"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968"/>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969" w:name="_Hlk515364710"/>
      <w:r w:rsidRPr="00FD0425">
        <w:t>COUNT-PDCP-SN12</w:t>
      </w:r>
      <w:bookmarkEnd w:id="8969"/>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970" w:name="_Hlk513549853"/>
      <w:r w:rsidRPr="00FD0425">
        <w:t>CPTransportLayerInformation</w:t>
      </w:r>
      <w:bookmarkEnd w:id="8970"/>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971" w:name="_Hlk515434097"/>
      <w:r w:rsidRPr="00FD0425">
        <w:rPr>
          <w:snapToGrid w:val="0"/>
        </w:rPr>
        <w:t>CriticalityDiagnostics</w:t>
      </w:r>
      <w:bookmarkEnd w:id="8971"/>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972" w:name="_Hlk513539535"/>
      <w:r w:rsidRPr="00FD0425">
        <w:t>DataForwardingAccepted</w:t>
      </w:r>
      <w:bookmarkEnd w:id="8972"/>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973" w:name="_Hlk515516966"/>
      <w:r w:rsidRPr="00FD0425">
        <w:rPr>
          <w:noProof w:val="0"/>
          <w:snapToGrid w:val="0"/>
        </w:rPr>
        <w:t>DataForwardingInfoFromTargetNGRANnode</w:t>
      </w:r>
      <w:bookmarkEnd w:id="8973"/>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974"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974"/>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975"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975"/>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976"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976"/>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977" w:name="_Hlk513995038"/>
      <w:r w:rsidRPr="00FD0425">
        <w:rPr>
          <w:snapToGrid w:val="0"/>
        </w:rPr>
        <w:t>DRBToQoSFlowMapping-List</w:t>
      </w:r>
      <w:bookmarkEnd w:id="8977"/>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3F2C57D5"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978" w:name="_Hlk515425381"/>
      <w:r w:rsidRPr="00FD0425">
        <w:t>MaximumDataBurstVolume</w:t>
      </w:r>
      <w:bookmarkEnd w:id="8978"/>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979" w:name="_Hlk513540919"/>
      <w:r w:rsidRPr="006B55F2">
        <w:rPr>
          <w:lang w:val="fr-FR"/>
        </w:rPr>
        <w:t xml:space="preserve">E-UTRA-CGI </w:t>
      </w:r>
      <w:bookmarkEnd w:id="8979"/>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980" w:name="_Hlk515373647"/>
      <w:r w:rsidRPr="006B55F2">
        <w:rPr>
          <w:lang w:val="fr-FR"/>
        </w:rPr>
        <w:t>E-UTRAPRACHConfiguration</w:t>
      </w:r>
      <w:bookmarkEnd w:id="8980"/>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981" w:name="_Hlk515385528"/>
      <w:r w:rsidRPr="006B55F2">
        <w:rPr>
          <w:lang w:val="fr-FR"/>
        </w:rPr>
        <w:t>E-UTRATransmissionBandwidth</w:t>
      </w:r>
      <w:bookmarkEnd w:id="8981"/>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233263E4"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w:t>
      </w:r>
      <w:r w:rsidR="00B131F0">
        <w:rPr>
          <w:lang w:val="fr-FR"/>
        </w:rPr>
        <w:tab/>
      </w:r>
      <w:r w:rsidR="00B131F0">
        <w:rPr>
          <w:lang w:val="fr-FR"/>
        </w:rPr>
        <w:tab/>
      </w:r>
      <w:r w:rsidRPr="006B55F2">
        <w:rPr>
          <w:lang w:val="fr-FR"/>
        </w:rPr>
        <w:t>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982" w:name="_Hlk513547189"/>
      <w:r w:rsidRPr="00FD0425">
        <w:t>GBRQoSFlowInfo</w:t>
      </w:r>
      <w:bookmarkEnd w:id="8982"/>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983" w:name="_Hlk513550868"/>
      <w:r w:rsidRPr="00FD0425">
        <w:t>GlobalgNB-ID</w:t>
      </w:r>
      <w:bookmarkEnd w:id="8983"/>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984"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984"/>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985"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985"/>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986" w:name="_Hlk515433696"/>
      <w:r w:rsidRPr="00FD0425">
        <w:t>GlobalngeNB-ID</w:t>
      </w:r>
      <w:bookmarkEnd w:id="8986"/>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5F2EEFAD"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987" w:name="_Hlk515439494"/>
      <w:r w:rsidRPr="00FD0425">
        <w:rPr>
          <w:noProof w:val="0"/>
          <w:snapToGrid w:val="0"/>
        </w:rPr>
        <w:t>LocationReportingInformation</w:t>
      </w:r>
      <w:bookmarkEnd w:id="8987"/>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88" w:name="OLE_LINK105"/>
      <w:r w:rsidRPr="008C2671">
        <w:rPr>
          <w:rFonts w:eastAsia="MS Mincho" w:cs="Courier New"/>
          <w:snapToGrid w:val="0"/>
        </w:rPr>
        <w:t>M1ThresholdEventA2</w:t>
      </w:r>
      <w:bookmarkEnd w:id="898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89" w:name="OLE_LINK107"/>
      <w:r w:rsidRPr="008C2671">
        <w:rPr>
          <w:rFonts w:eastAsia="MS Mincho" w:cs="Courier New"/>
          <w:snapToGrid w:val="0"/>
        </w:rPr>
        <w:t>M1PeriodicReporting</w:t>
      </w:r>
      <w:bookmarkEnd w:id="8989"/>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11836A0"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{ID id-ExtendedReportIntervalMDT</w:t>
      </w:r>
      <w:r w:rsidR="00B131F0">
        <w:rPr>
          <w:rFonts w:eastAsia="SimSun"/>
          <w:lang w:val="en-US" w:eastAsia="zh-CN"/>
        </w:rPr>
        <w:tab/>
      </w:r>
      <w:r>
        <w:rPr>
          <w:snapToGrid w:val="0"/>
        </w:rPr>
        <w:t>CRITICALITY ignore</w:t>
      </w:r>
      <w:r w:rsidR="00B131F0">
        <w:rPr>
          <w:snapToGrid w:val="0"/>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990" w:name="_Hlk513539650"/>
      <w:r w:rsidRPr="00FD0425">
        <w:t>MaskedIMEISV</w:t>
      </w:r>
      <w:bookmarkEnd w:id="8990"/>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991"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991"/>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48F49D7F"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sidR="00B131F0">
        <w:rPr>
          <w:rFonts w:eastAsia="SimSun"/>
          <w:snapToGrid w:val="0"/>
        </w:rPr>
        <w:tab/>
      </w:r>
      <w:r w:rsidR="00B131F0">
        <w:rPr>
          <w:rFonts w:eastAsia="SimSun"/>
          <w:snapToGrid w:val="0"/>
        </w:rPr>
        <w:tab/>
      </w:r>
      <w:r w:rsidR="00B131F0">
        <w:rPr>
          <w:rFonts w:eastAsia="SimSun"/>
          <w:snapToGrid w:val="0"/>
        </w:rPr>
        <w:tab/>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992" w:name="_Hlk515377169"/>
      <w:r w:rsidRPr="00FD0425">
        <w:t>NeighbourInformation-E-UTRA</w:t>
      </w:r>
      <w:bookmarkEnd w:id="8992"/>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993" w:name="_Hlk515377005"/>
      <w:r w:rsidRPr="006B55F2">
        <w:rPr>
          <w:noProof w:val="0"/>
          <w:snapToGrid w:val="0"/>
          <w:lang w:val="fr-FR"/>
        </w:rPr>
        <w:t>E-UTRAARFCN</w:t>
      </w:r>
      <w:bookmarkEnd w:id="8993"/>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994" w:name="_Hlk515377583"/>
      <w:r w:rsidRPr="00FD0425">
        <w:t xml:space="preserve">NeighbourInformation-NR </w:t>
      </w:r>
      <w:bookmarkEnd w:id="8994"/>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995" w:name="OLE_LINK26"/>
      <w:r w:rsidRPr="00FD0425">
        <w:rPr>
          <w:snapToGrid w:val="0"/>
          <w:lang w:eastAsia="zh-CN"/>
        </w:rPr>
        <w:t>measurementTimingConfiguration</w:t>
      </w:r>
      <w:bookmarkEnd w:id="8995"/>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996"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996"/>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997" w:name="_Hlk513550371"/>
      <w:r w:rsidRPr="006B55F2">
        <w:rPr>
          <w:rFonts w:eastAsia="Batang"/>
          <w:lang w:val="fr-FR"/>
        </w:rPr>
        <w:t xml:space="preserve">NG-RANnodeUEXnAPID </w:t>
      </w:r>
      <w:bookmarkEnd w:id="8997"/>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998"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999" w:name="_Hlk513546616"/>
      <w:r w:rsidRPr="00FD0425">
        <w:rPr>
          <w:rStyle w:val="PLChar"/>
        </w:rPr>
        <w:t>onDynamic5QIDescriptor</w:t>
      </w:r>
      <w:bookmarkEnd w:id="8998"/>
      <w:bookmarkEnd w:id="8999"/>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9000" w:name="_Hlk44448002"/>
      <w:r w:rsidRPr="00300B5A">
        <w:t>NG-eNB-</w:t>
      </w:r>
      <w:r w:rsidRPr="00300B5A">
        <w:rPr>
          <w:noProof w:val="0"/>
          <w:snapToGrid w:val="0"/>
        </w:rPr>
        <w:t>RadioResourceStatus</w:t>
      </w:r>
      <w:r w:rsidRPr="00300B5A">
        <w:rPr>
          <w:noProof w:val="0"/>
          <w:snapToGrid w:val="0"/>
        </w:rPr>
        <w:tab/>
        <w:t>::= SEQUENCE {</w:t>
      </w:r>
    </w:p>
    <w:bookmarkEnd w:id="9000"/>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DCC64C1"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DL-</w:t>
      </w:r>
      <w:r w:rsidRPr="006B55F2">
        <w:rPr>
          <w:bCs/>
          <w:noProof w:val="0"/>
          <w:lang w:val="fr-FR"/>
        </w:rPr>
        <w:t>Total-PRB-usage</w:t>
      </w:r>
      <w:r w:rsidRPr="006B55F2">
        <w:rPr>
          <w:noProof w:val="0"/>
          <w:lang w:val="fr-FR"/>
        </w:rPr>
        <w:t>,</w:t>
      </w:r>
    </w:p>
    <w:p w14:paraId="0BAA7EEA" w14:textId="49CC4D13"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r>
        <w:tab/>
      </w:r>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r>
        <w:tab/>
      </w:r>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BD1D4F" w:rsidRDefault="000F0BC5" w:rsidP="00BD1D4F">
      <w:pPr>
        <w:pStyle w:val="PL"/>
      </w:pPr>
      <w:r w:rsidRPr="00BD1D4F">
        <w:tab/>
        <w:t>uLTNLAvailableCapacity</w:t>
      </w:r>
      <w:r w:rsidRPr="00BD1D4F">
        <w:tab/>
      </w:r>
      <w:r w:rsidRPr="00BD1D4F">
        <w:tab/>
      </w:r>
      <w:r w:rsidRPr="00BD1D4F">
        <w:tab/>
      </w:r>
      <w:r w:rsidRPr="00BD1D4F">
        <w:tab/>
      </w:r>
      <w:r w:rsidRPr="00BD1D4F">
        <w:tab/>
        <w:t>AvailableCapacity,</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9001"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9001"/>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9002" w:name="_Hlk515377712"/>
      <w:r w:rsidRPr="00FD0425">
        <w:rPr>
          <w:noProof w:val="0"/>
          <w:snapToGrid w:val="0"/>
          <w:lang w:eastAsia="zh-CN"/>
        </w:rPr>
        <w:t>NRFrequencyInfo</w:t>
      </w:r>
      <w:bookmarkEnd w:id="9002"/>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9003" w:name="_Hlk513548571"/>
      <w:r w:rsidRPr="00FD0425">
        <w:rPr>
          <w:noProof w:val="0"/>
          <w:snapToGrid w:val="0"/>
          <w:lang w:eastAsia="zh-CN"/>
        </w:rPr>
        <w:t>NRTransmissionBandwidth</w:t>
      </w:r>
      <w:bookmarkEnd w:id="9003"/>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9004" w:name="_Hlk515385418"/>
      <w:r w:rsidRPr="00FD0425">
        <w:t>NumberOfAntennaPorts-E-UTRA</w:t>
      </w:r>
      <w:bookmarkEnd w:id="9004"/>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r>
        <w:tab/>
      </w:r>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9005"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9005"/>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9006"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9006"/>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9007"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9007"/>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9008"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9008"/>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6B4AF743" w:rsidR="00F02090" w:rsidRPr="00FD0425" w:rsidRDefault="00F02090" w:rsidP="00F02090">
      <w:pPr>
        <w:pStyle w:val="PL"/>
        <w:rPr>
          <w:noProof w:val="0"/>
          <w:snapToGrid w:val="0"/>
        </w:rPr>
      </w:pPr>
      <w:r w:rsidRPr="00FD0425">
        <w:rPr>
          <w:snapToGrid w:val="0"/>
        </w:rPr>
        <w:tab/>
        <w:t>source-DL-NG-U-TNL-Information</w:t>
      </w:r>
      <w:r w:rsidR="00B131F0">
        <w:rPr>
          <w:snapToGrid w:val="0"/>
        </w:rPr>
        <w:tab/>
      </w:r>
      <w:bookmarkStart w:id="9009" w:name="_Hlk525922913"/>
      <w:r w:rsidRPr="00FD0425">
        <w:t>UPTransportLayerInformation</w:t>
      </w:r>
      <w:bookmarkEnd w:id="900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3EFB531B" w:rsidR="00653E25" w:rsidRPr="00FD0425" w:rsidRDefault="00E013BA" w:rsidP="00653E25">
      <w:pPr>
        <w:pStyle w:val="PL"/>
        <w:rPr>
          <w:snapToGrid w:val="0"/>
        </w:rPr>
      </w:pPr>
      <w:r>
        <w:rPr>
          <w:snapToGrid w:val="0"/>
        </w:rPr>
        <w:tab/>
      </w:r>
      <w:r w:rsidR="00386A93" w:rsidRPr="00FD0425">
        <w:rPr>
          <w:snapToGrid w:val="0"/>
        </w:rPr>
        <w:t>{ ID id-Additional-UL-NG-U-TNLatUPF-List</w:t>
      </w:r>
      <w:r w:rsidR="00386A93" w:rsidRPr="00FD0425">
        <w:rPr>
          <w:snapToGrid w:val="0"/>
        </w:rPr>
        <w:tab/>
      </w:r>
      <w:r w:rsidR="00942659">
        <w:rPr>
          <w:snapToGrid w:val="0"/>
        </w:rPr>
        <w:tab/>
      </w:r>
      <w:r w:rsidR="00942659">
        <w:rPr>
          <w:snapToGrid w:val="0"/>
        </w:rPr>
        <w:tab/>
      </w:r>
      <w:r w:rsidR="00386A93" w:rsidRPr="00FD0425">
        <w:rPr>
          <w:snapToGrid w:val="0"/>
        </w:rPr>
        <w:t>CRITICALITY ignore</w:t>
      </w:r>
      <w:r w:rsidR="00386A93" w:rsidRPr="00FD0425">
        <w:rPr>
          <w:snapToGrid w:val="0"/>
        </w:rPr>
        <w:tab/>
        <w:t xml:space="preserve">EXTENSION Additional-UL-NG-U-TNLatUPF-List </w:t>
      </w:r>
      <w:r w:rsidR="00386A93" w:rsidRPr="00FD0425">
        <w:rPr>
          <w:snapToGrid w:val="0"/>
        </w:rPr>
        <w:tab/>
      </w:r>
      <w:r w:rsidR="00942659">
        <w:rPr>
          <w:snapToGrid w:val="0"/>
        </w:rPr>
        <w:tab/>
      </w:r>
      <w:r w:rsidR="00386A93" w:rsidRPr="00FD0425">
        <w:rPr>
          <w:snapToGrid w:val="0"/>
        </w:rPr>
        <w:t>PRESENCE optional}</w:t>
      </w:r>
      <w:r w:rsidR="00A12830" w:rsidRPr="00FD0425">
        <w:rPr>
          <w:snapToGrid w:val="0"/>
        </w:rPr>
        <w:t>|</w:t>
      </w:r>
    </w:p>
    <w:p w14:paraId="42904026" w14:textId="2F8A3EB2" w:rsidR="005D5871" w:rsidRPr="00BF4347" w:rsidRDefault="00E013BA" w:rsidP="005D5871">
      <w:pPr>
        <w:pStyle w:val="PL"/>
      </w:pPr>
      <w:r>
        <w:rPr>
          <w:snapToGrid w:val="0"/>
        </w:rPr>
        <w:tab/>
      </w:r>
      <w:r w:rsidR="00653E25" w:rsidRPr="00FD0425">
        <w:rPr>
          <w:snapToGrid w:val="0"/>
        </w:rPr>
        <w:t>{ ID id-PDUSessionCommonNetworkInstance</w:t>
      </w:r>
      <w:r w:rsidR="00653E25" w:rsidRPr="00FD0425">
        <w:rPr>
          <w:snapToGrid w:val="0"/>
        </w:rPr>
        <w:tab/>
      </w:r>
      <w:r w:rsidR="0083156F" w:rsidRPr="00FD0425">
        <w:rPr>
          <w:snapToGrid w:val="0"/>
        </w:rPr>
        <w:tab/>
      </w:r>
      <w:r w:rsidR="00942659">
        <w:rPr>
          <w:snapToGrid w:val="0"/>
        </w:rPr>
        <w:tab/>
      </w:r>
      <w:r w:rsidR="00942659">
        <w:rPr>
          <w:snapToGrid w:val="0"/>
        </w:rPr>
        <w:tab/>
      </w:r>
      <w:r w:rsidR="00653E25" w:rsidRPr="00FD0425">
        <w:rPr>
          <w:snapToGrid w:val="0"/>
        </w:rPr>
        <w:t>CRITICALITY ignore</w:t>
      </w:r>
      <w:r w:rsidR="00653E25" w:rsidRPr="00FD0425">
        <w:rPr>
          <w:snapToGrid w:val="0"/>
        </w:rPr>
        <w:tab/>
        <w:t>EXTENSION PDUSessionCommonNetworkInstance</w:t>
      </w:r>
      <w:r w:rsidR="00653E25" w:rsidRPr="00FD0425">
        <w:rPr>
          <w:snapToGrid w:val="0"/>
        </w:rPr>
        <w:tab/>
      </w:r>
      <w:r w:rsidR="00653E25" w:rsidRPr="00FD0425">
        <w:rPr>
          <w:snapToGrid w:val="0"/>
        </w:rPr>
        <w:tab/>
      </w:r>
      <w:r>
        <w:rPr>
          <w:snapToGrid w:val="0"/>
        </w:rPr>
        <w:tab/>
      </w:r>
      <w:r w:rsidR="00653E25" w:rsidRPr="00FD0425">
        <w:rPr>
          <w:snapToGrid w:val="0"/>
        </w:rPr>
        <w:t>PRESENCE optional}</w:t>
      </w:r>
      <w:r w:rsidR="005D5871">
        <w:rPr>
          <w:snapToGrid w:val="0"/>
        </w:rPr>
        <w:t>|</w:t>
      </w:r>
    </w:p>
    <w:p w14:paraId="32F9CD85" w14:textId="0EE66FF4"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edundant-UL-NG-U-TNLatUPF</w:t>
      </w:r>
      <w:r w:rsidR="005D5871" w:rsidRPr="007E6716">
        <w:rPr>
          <w:snapToGrid w:val="0"/>
        </w:rPr>
        <w:tab/>
      </w:r>
      <w:r w:rsidR="005D5871" w:rsidRPr="007E6716">
        <w:rPr>
          <w:snapToGrid w:val="0"/>
        </w:rPr>
        <w:tab/>
      </w:r>
      <w:r w:rsidR="005D5871">
        <w:rPr>
          <w:snapToGrid w:val="0"/>
        </w:rPr>
        <w:tab/>
      </w:r>
      <w:r w:rsidR="00942659">
        <w:rPr>
          <w:snapToGrid w:val="0"/>
        </w:rPr>
        <w:tab/>
      </w:r>
      <w:r w:rsidR="00942659">
        <w:rPr>
          <w:snapToGrid w:val="0"/>
        </w:rPr>
        <w:tab/>
      </w:r>
      <w:r w:rsidR="005D5871">
        <w:rPr>
          <w:snapToGrid w:val="0"/>
        </w:rPr>
        <w:t>CRITICALITY</w:t>
      </w:r>
      <w:r w:rsidR="005D5871">
        <w:rPr>
          <w:snapToGrid w:val="0"/>
        </w:rPr>
        <w:tab/>
        <w:t>ignore</w:t>
      </w:r>
      <w:r w:rsidR="005D5871">
        <w:rPr>
          <w:snapToGrid w:val="0"/>
        </w:rPr>
        <w:tab/>
      </w:r>
      <w:r w:rsidR="005D5871" w:rsidRPr="007E6716">
        <w:rPr>
          <w:snapToGrid w:val="0"/>
        </w:rPr>
        <w:t xml:space="preserve">EXTENSION </w:t>
      </w:r>
      <w:r w:rsidR="005D5871" w:rsidRPr="007E6716">
        <w:t>UPTransportLayerInformation</w:t>
      </w:r>
      <w:r w:rsidR="005D5871" w:rsidRPr="007E6716">
        <w:rPr>
          <w:snapToGrid w:val="0"/>
        </w:rPr>
        <w:tab/>
      </w:r>
      <w:r w:rsidR="005D5871">
        <w:rPr>
          <w:snapToGrid w:val="0"/>
        </w:rPr>
        <w:tab/>
      </w:r>
      <w:r w:rsidR="00601571">
        <w:rPr>
          <w:snapToGrid w:val="0"/>
        </w:rPr>
        <w:tab/>
      </w:r>
      <w:r w:rsidR="00601571">
        <w:rPr>
          <w:snapToGrid w:val="0"/>
        </w:rPr>
        <w:tab/>
      </w:r>
      <w:r w:rsidR="005D5871" w:rsidRPr="007E6716">
        <w:rPr>
          <w:snapToGrid w:val="0"/>
        </w:rPr>
        <w:t>PRESENCE optional}</w:t>
      </w:r>
      <w:bookmarkStart w:id="9010" w:name="_Hlk44462442"/>
      <w:r w:rsidR="005D5871" w:rsidRPr="007E6716">
        <w:rPr>
          <w:snapToGrid w:val="0"/>
        </w:rPr>
        <w:t>|</w:t>
      </w:r>
    </w:p>
    <w:bookmarkEnd w:id="9010"/>
    <w:p w14:paraId="344E2762" w14:textId="35FCB549" w:rsidR="005D5871" w:rsidRDefault="00E013BA" w:rsidP="005D5871">
      <w:pPr>
        <w:pStyle w:val="PL"/>
        <w:rPr>
          <w:snapToGrid w:val="0"/>
        </w:rPr>
      </w:pPr>
      <w:r>
        <w:rPr>
          <w:snapToGrid w:val="0"/>
        </w:rPr>
        <w:tab/>
      </w:r>
      <w:r w:rsidR="005D5871" w:rsidRPr="007E6716">
        <w:rPr>
          <w:snapToGrid w:val="0"/>
        </w:rPr>
        <w:t>{ ID id-</w:t>
      </w:r>
      <w:r w:rsidR="005D5871">
        <w:rPr>
          <w:snapToGrid w:val="0"/>
        </w:rPr>
        <w:t>Additional-R</w:t>
      </w:r>
      <w:r w:rsidR="005D5871" w:rsidRPr="0094287A">
        <w:rPr>
          <w:snapToGrid w:val="0"/>
        </w:rPr>
        <w:t>edundant-UL-NG-U-TNLatUPF</w:t>
      </w:r>
      <w:r w:rsidR="005D5871" w:rsidRPr="007E6716">
        <w:rPr>
          <w:snapToGrid w:val="0"/>
        </w:rPr>
        <w:t>-List</w:t>
      </w:r>
      <w:r w:rsidR="005D5871">
        <w:rPr>
          <w:snapToGrid w:val="0"/>
        </w:rPr>
        <w:tab/>
      </w:r>
      <w:r w:rsidR="005D5871" w:rsidRPr="007E6716">
        <w:rPr>
          <w:snapToGrid w:val="0"/>
        </w:rPr>
        <w:t>CRITICALITY ignore</w:t>
      </w:r>
      <w:r w:rsidR="005D5871" w:rsidRPr="007E6716">
        <w:rPr>
          <w:snapToGrid w:val="0"/>
        </w:rPr>
        <w:tab/>
        <w:t>EXTENSION Additional-UL-NG-U-TNLatUPF-List</w:t>
      </w:r>
      <w:r w:rsidR="00B131F0">
        <w:rPr>
          <w:snapToGrid w:val="0"/>
        </w:rPr>
        <w:tab/>
      </w:r>
      <w:r w:rsidR="00601571">
        <w:rPr>
          <w:snapToGrid w:val="0"/>
        </w:rPr>
        <w:tab/>
      </w:r>
      <w:r>
        <w:rPr>
          <w:snapToGrid w:val="0"/>
        </w:rPr>
        <w:tab/>
      </w:r>
      <w:r w:rsidR="005D5871" w:rsidRPr="007E6716">
        <w:rPr>
          <w:snapToGrid w:val="0"/>
        </w:rPr>
        <w:t>PRESENCE optional}|</w:t>
      </w:r>
    </w:p>
    <w:p w14:paraId="354999B1" w14:textId="0621C57D"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w:t>
      </w:r>
      <w:r w:rsidR="005D5871" w:rsidRPr="007E6716">
        <w:rPr>
          <w:snapToGrid w:val="0"/>
        </w:rPr>
        <w:t>CommonNetworkInstance</w:t>
      </w:r>
      <w:r w:rsidR="005D5871">
        <w:rPr>
          <w:snapToGrid w:val="0"/>
        </w:rPr>
        <w:tab/>
      </w:r>
      <w:r w:rsidR="005D5871">
        <w:rPr>
          <w:snapToGrid w:val="0"/>
        </w:rPr>
        <w:tab/>
      </w:r>
      <w:r w:rsidR="00942659">
        <w:rPr>
          <w:snapToGrid w:val="0"/>
        </w:rPr>
        <w:tab/>
      </w:r>
      <w:r w:rsidR="00942659">
        <w:rPr>
          <w:snapToGrid w:val="0"/>
        </w:rPr>
        <w:tab/>
      </w:r>
      <w:r w:rsidR="005D5871" w:rsidRPr="007E6716">
        <w:rPr>
          <w:snapToGrid w:val="0"/>
        </w:rPr>
        <w:t>CRITICALITY ignore</w:t>
      </w:r>
      <w:r w:rsidR="005D5871" w:rsidRPr="007E6716">
        <w:rPr>
          <w:snapToGrid w:val="0"/>
        </w:rPr>
        <w:tab/>
        <w:t>EXTENSION PDUSessionCommonNetworkInstance</w:t>
      </w:r>
      <w:r w:rsidR="005D5871" w:rsidRPr="007E6716">
        <w:rPr>
          <w:snapToGrid w:val="0"/>
        </w:rPr>
        <w:tab/>
      </w:r>
      <w:r w:rsidR="00601571">
        <w:rPr>
          <w:snapToGrid w:val="0"/>
        </w:rPr>
        <w:tab/>
      </w:r>
      <w:r>
        <w:rPr>
          <w:snapToGrid w:val="0"/>
        </w:rPr>
        <w:tab/>
      </w:r>
      <w:r w:rsidR="005D5871" w:rsidRPr="007E6716">
        <w:rPr>
          <w:snapToGrid w:val="0"/>
        </w:rPr>
        <w:t>PRESENCE optional}</w:t>
      </w:r>
      <w:r w:rsidR="005D5871">
        <w:rPr>
          <w:snapToGrid w:val="0"/>
        </w:rPr>
        <w:t>|</w:t>
      </w:r>
    </w:p>
    <w:p w14:paraId="6399F2E4" w14:textId="4322130B" w:rsidR="00F02090" w:rsidRPr="00FD0425" w:rsidRDefault="00E013BA" w:rsidP="005D5871">
      <w:pPr>
        <w:pStyle w:val="PL"/>
        <w:rPr>
          <w:snapToGrid w:val="0"/>
        </w:rPr>
      </w:pPr>
      <w:r>
        <w:rPr>
          <w:snapToGrid w:val="0"/>
        </w:rPr>
        <w:tab/>
      </w:r>
      <w:r w:rsidR="005D5871" w:rsidRPr="0064043F">
        <w:rPr>
          <w:snapToGrid w:val="0"/>
        </w:rPr>
        <w:t xml:space="preserve">{ ID </w:t>
      </w:r>
      <w:r w:rsidR="005D5871" w:rsidRPr="00905D45">
        <w:rPr>
          <w:snapToGrid w:val="0"/>
        </w:rPr>
        <w:t>id-</w:t>
      </w:r>
      <w:r w:rsidR="005D5871" w:rsidRPr="00740EC1">
        <w:rPr>
          <w:snapToGrid w:val="0"/>
          <w:lang w:eastAsia="zh-CN"/>
        </w:rPr>
        <w:t>RedundantPDUSessionInformation</w:t>
      </w:r>
      <w:r w:rsidR="005D5871">
        <w:rPr>
          <w:snapToGrid w:val="0"/>
          <w:lang w:eastAsia="zh-CN"/>
        </w:rPr>
        <w:tab/>
      </w:r>
      <w:r w:rsidR="005D5871">
        <w:rPr>
          <w:snapToGrid w:val="0"/>
          <w:lang w:eastAsia="zh-CN"/>
        </w:rPr>
        <w:tab/>
      </w:r>
      <w:r w:rsidR="00942659">
        <w:rPr>
          <w:snapToGrid w:val="0"/>
        </w:rPr>
        <w:tab/>
      </w:r>
      <w:r w:rsidR="00942659">
        <w:rPr>
          <w:snapToGrid w:val="0"/>
        </w:rPr>
        <w:tab/>
      </w:r>
      <w:r w:rsidR="005D5871" w:rsidRPr="0064043F">
        <w:rPr>
          <w:snapToGrid w:val="0"/>
        </w:rPr>
        <w:t>CRITICALITY ignore</w:t>
      </w:r>
      <w:r w:rsidR="005D5871" w:rsidRPr="0064043F">
        <w:rPr>
          <w:snapToGrid w:val="0"/>
        </w:rPr>
        <w:tab/>
        <w:t xml:space="preserve">EXTENSION </w:t>
      </w:r>
      <w:r w:rsidR="005D5871" w:rsidRPr="00740EC1">
        <w:rPr>
          <w:snapToGrid w:val="0"/>
        </w:rPr>
        <w:t>RedundantPDUSessionInformation</w:t>
      </w:r>
      <w:r w:rsidR="005D5871" w:rsidRPr="0064043F">
        <w:rPr>
          <w:snapToGrid w:val="0"/>
        </w:rPr>
        <w:tab/>
      </w:r>
      <w:r w:rsidR="00601571">
        <w:rPr>
          <w:snapToGrid w:val="0"/>
        </w:rPr>
        <w:tab/>
      </w:r>
      <w:r w:rsidR="00601571">
        <w:rPr>
          <w:snapToGrid w:val="0"/>
        </w:rPr>
        <w:tab/>
      </w:r>
      <w:r w:rsidR="005D5871"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9011"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0F5ECA8" w:rsidR="00D14B89" w:rsidRPr="00FD0425" w:rsidRDefault="00CA1F7F" w:rsidP="00D14B89">
      <w:pPr>
        <w:pStyle w:val="PL"/>
        <w:rPr>
          <w:snapToGrid w:val="0"/>
        </w:rPr>
      </w:pPr>
      <w:r w:rsidRPr="00FD0425">
        <w:rPr>
          <w:snapToGrid w:val="0"/>
        </w:rPr>
        <w:tab/>
        <w:t>{</w:t>
      </w:r>
      <w:r w:rsidR="00E013BA">
        <w:rPr>
          <w:snapToGrid w:val="0"/>
        </w:rPr>
        <w:t xml:space="preserve"> </w:t>
      </w:r>
      <w:r w:rsidRPr="00FD0425">
        <w:rPr>
          <w:snapToGrid w:val="0"/>
        </w:rPr>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1BEAD94E" w:rsidR="005D5871" w:rsidRPr="00FD0425" w:rsidRDefault="0073558E" w:rsidP="005D5871">
      <w:pPr>
        <w:pStyle w:val="PL"/>
        <w:rPr>
          <w:snapToGrid w:val="0"/>
        </w:rPr>
      </w:pPr>
      <w:r w:rsidRPr="00FD0425">
        <w:rPr>
          <w:snapToGrid w:val="0"/>
        </w:rPr>
        <w:tab/>
        <w:t>{</w:t>
      </w:r>
      <w:r w:rsidR="00E013BA">
        <w:rPr>
          <w:snapToGrid w:val="0"/>
        </w:rPr>
        <w:t xml:space="preserve"> </w:t>
      </w:r>
      <w:r w:rsidRPr="00FD0425">
        <w:rPr>
          <w:snapToGrid w:val="0"/>
        </w:rPr>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3AC37362"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E013BA">
        <w:rPr>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451548C0"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sidR="00755C85">
        <w:rPr>
          <w:snapToGrid w:val="0"/>
        </w:rPr>
        <w:tab/>
      </w:r>
      <w:r w:rsidR="00755C85">
        <w:rPr>
          <w:snapToGrid w:val="0"/>
        </w:rPr>
        <w:tab/>
      </w:r>
      <w:r w:rsidR="00755C85">
        <w:rPr>
          <w:snapToGrid w:val="0"/>
        </w:rPr>
        <w:tab/>
      </w:r>
      <w:r w:rsidR="00755C85">
        <w:rPr>
          <w:snapToGrid w:val="0"/>
        </w:rPr>
        <w:tab/>
      </w:r>
      <w:r w:rsidRPr="002114C2">
        <w:rPr>
          <w:snapToGrid w:val="0"/>
        </w:rPr>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9012"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9012"/>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421621D1" w:rsidR="00F02090" w:rsidRPr="00FD0425" w:rsidRDefault="00F02090" w:rsidP="00F02090">
      <w:pPr>
        <w:pStyle w:val="PL"/>
      </w:pPr>
      <w:r w:rsidRPr="00FD0425">
        <w:t>PDUSessionType</w:t>
      </w:r>
      <w:bookmarkEnd w:id="9011"/>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9013" w:name="_Hlk513550486"/>
      <w:r w:rsidRPr="00FD0425">
        <w:t>PDUSession-ID</w:t>
      </w:r>
      <w:bookmarkEnd w:id="9013"/>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9014" w:name="_Hlk513550449"/>
      <w:r w:rsidRPr="00FD0425">
        <w:t>QoSFlow</w:t>
      </w:r>
      <w:r w:rsidRPr="00FD0425">
        <w:rPr>
          <w:rFonts w:cs="Arial"/>
          <w:bCs/>
          <w:iCs/>
          <w:lang w:eastAsia="ja-JP"/>
        </w:rPr>
        <w:t>Identifier</w:t>
      </w:r>
      <w:bookmarkEnd w:id="9014"/>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9015" w:name="_Hlk515426213"/>
      <w:r w:rsidRPr="00FD0425">
        <w:t>GBRQoSFlowInfo</w:t>
      </w:r>
      <w:bookmarkEnd w:id="9015"/>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F049653"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D77024">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40221ED8"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772E437A" w:rsidR="00844445" w:rsidRPr="00564FF6" w:rsidRDefault="00564FF6" w:rsidP="00564FF6">
      <w:pPr>
        <w:pStyle w:val="PL"/>
      </w:pPr>
      <w:r>
        <w:tab/>
      </w:r>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OPTIONAL,</w:t>
      </w:r>
    </w:p>
    <w:p w14:paraId="458B42FD" w14:textId="4BF65BA0" w:rsidR="00844445" w:rsidRPr="00564FF6" w:rsidRDefault="00564FF6" w:rsidP="00564FF6">
      <w:pPr>
        <w:pStyle w:val="PL"/>
      </w:pPr>
      <w:r>
        <w:tab/>
      </w:r>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r>
        <w:tab/>
      </w:r>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r>
        <w:tab/>
      </w:r>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9016"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9016"/>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9017" w:name="OLE_LINK120"/>
      <w:r>
        <w:rPr>
          <w:lang w:eastAsia="ja-JP"/>
        </w:rPr>
        <w:t>RACHReportInfo</w:t>
      </w:r>
      <w:r w:rsidRPr="00671591">
        <w:rPr>
          <w:noProof w:val="0"/>
          <w:snapToGrid w:val="0"/>
        </w:rPr>
        <w:t>rmation</w:t>
      </w:r>
      <w:bookmarkEnd w:id="9017"/>
      <w:r>
        <w:rPr>
          <w:noProof w:val="0"/>
          <w:snapToGrid w:val="0"/>
        </w:rPr>
        <w:tab/>
      </w:r>
      <w:r w:rsidRPr="00671591">
        <w:rPr>
          <w:noProof w:val="0"/>
          <w:snapToGrid w:val="0"/>
        </w:rPr>
        <w:t xml:space="preserve">::= SEQUENCE (SIZE(1.. maxnoofRACHReports)) OF </w:t>
      </w:r>
      <w:bookmarkStart w:id="9018" w:name="OLE_LINK119"/>
      <w:r>
        <w:rPr>
          <w:noProof w:val="0"/>
          <w:snapToGrid w:val="0"/>
        </w:rPr>
        <w:t>RACHReport</w:t>
      </w:r>
      <w:r w:rsidRPr="00671591">
        <w:rPr>
          <w:noProof w:val="0"/>
          <w:snapToGrid w:val="0"/>
        </w:rPr>
        <w:t>List-Item</w:t>
      </w:r>
      <w:bookmarkEnd w:id="9018"/>
    </w:p>
    <w:p w14:paraId="2555F807" w14:textId="77777777" w:rsidR="00D94208" w:rsidRPr="00E0207D" w:rsidRDefault="00D94208" w:rsidP="00D94208">
      <w:pPr>
        <w:pStyle w:val="PL"/>
        <w:rPr>
          <w:noProof w:val="0"/>
          <w:snapToGrid w:val="0"/>
        </w:rPr>
      </w:pPr>
      <w:bookmarkStart w:id="9019" w:name="OLE_LINK121"/>
      <w:r>
        <w:rPr>
          <w:noProof w:val="0"/>
          <w:snapToGrid w:val="0"/>
        </w:rPr>
        <w:t>RACHReportList-Item</w:t>
      </w:r>
      <w:bookmarkEnd w:id="9019"/>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02DA060E"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r>
      <w:r w:rsidR="00B131F0">
        <w:tab/>
      </w:r>
      <w:r w:rsidRPr="00300B5A">
        <w:t>NG-eNB-</w:t>
      </w:r>
      <w:r w:rsidRPr="00300B5A">
        <w:rPr>
          <w:noProof w:val="0"/>
          <w:snapToGrid w:val="0"/>
        </w:rPr>
        <w:t>RadioResourceStatus</w:t>
      </w:r>
      <w:r w:rsidRPr="00300B5A">
        <w:t>,</w:t>
      </w:r>
    </w:p>
    <w:p w14:paraId="607FFD14" w14:textId="44DF8719"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r>
      <w:r w:rsidR="00B131F0">
        <w:tab/>
      </w:r>
      <w:r w:rsidR="00B131F0">
        <w:tab/>
      </w:r>
      <w:r w:rsidRPr="00300B5A">
        <w:t>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9020"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9021" w:name="_Hlk515439004"/>
      <w:r w:rsidRPr="00FD0425">
        <w:rPr>
          <w:noProof w:val="0"/>
          <w:snapToGrid w:val="0"/>
          <w:lang w:eastAsia="zh-CN"/>
        </w:rPr>
        <w:t>RANAreaID</w:t>
      </w:r>
      <w:bookmarkEnd w:id="9020"/>
      <w:bookmarkEnd w:id="9021"/>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9022" w:name="_Hlk513533037"/>
      <w:r w:rsidRPr="00FD0425">
        <w:rPr>
          <w:noProof w:val="0"/>
          <w:snapToGrid w:val="0"/>
          <w:lang w:eastAsia="zh-CN"/>
        </w:rPr>
        <w:t>RANPagingArea</w:t>
      </w:r>
      <w:bookmarkEnd w:id="9022"/>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9023" w:name="_Hlk515246357"/>
      <w:r w:rsidRPr="00FD0425">
        <w:rPr>
          <w:noProof w:val="0"/>
          <w:snapToGrid w:val="0"/>
        </w:rPr>
        <w:t>RANPagingAttemptInfo</w:t>
      </w:r>
      <w:bookmarkEnd w:id="9023"/>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9024"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9024"/>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4E4E9396"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r w:rsidRPr="0028640F">
        <w:tab/>
      </w:r>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9025"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9026" w:name="_Hlk515435069"/>
      <w:r w:rsidRPr="00FD0425">
        <w:t xml:space="preserve">RFSP-Index </w:t>
      </w:r>
      <w:bookmarkEnd w:id="9025"/>
      <w:bookmarkEnd w:id="9026"/>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3780C29A" w:rsidR="00D94208" w:rsidRPr="0028640F" w:rsidRDefault="00D94208" w:rsidP="0028640F">
      <w:pPr>
        <w:pStyle w:val="PL"/>
      </w:pPr>
      <w:r w:rsidRPr="0028640F">
        <w:tab/>
        <w:t>noofRRCConnections</w:t>
      </w:r>
      <w:r w:rsidR="006F403E">
        <w:tab/>
      </w:r>
      <w:r w:rsidR="006F403E">
        <w:tab/>
      </w:r>
      <w:r w:rsidR="006F403E">
        <w:tab/>
      </w:r>
      <w:r w:rsidR="006F403E">
        <w:tab/>
      </w:r>
      <w:r w:rsidR="006F403E">
        <w:tab/>
      </w:r>
      <w:r w:rsidRPr="0028640F">
        <w:tab/>
        <w:t>NoofRRCConnections,</w:t>
      </w:r>
    </w:p>
    <w:p w14:paraId="6C1DAC2F" w14:textId="430B3D17" w:rsidR="00D94208" w:rsidRPr="0028640F" w:rsidRDefault="00D94208" w:rsidP="0028640F">
      <w:pPr>
        <w:pStyle w:val="PL"/>
      </w:pPr>
      <w:r w:rsidRPr="0028640F">
        <w:tab/>
        <w:t>availableRRCConnectionCapacityValue</w:t>
      </w:r>
      <w:r w:rsidRPr="0028640F">
        <w:tab/>
      </w:r>
      <w:r w:rsidR="006F403E">
        <w:tab/>
      </w:r>
      <w:r w:rsidRPr="0028640F">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61B65101" w:rsidR="00D94208" w:rsidRPr="00FD0425" w:rsidRDefault="00D94208" w:rsidP="00D94208">
      <w:pPr>
        <w:pStyle w:val="PL"/>
      </w:pPr>
      <w:r w:rsidRPr="00FD0425">
        <w:tab/>
      </w:r>
      <w:r>
        <w:rPr>
          <w:lang w:eastAsia="ja-JP"/>
        </w:rPr>
        <w:t>uERLFReportContainer</w:t>
      </w:r>
      <w:r w:rsidR="006F403E">
        <w:rPr>
          <w:lang w:eastAsia="ja-JP"/>
        </w:rPr>
        <w:tab/>
      </w:r>
      <w:r w:rsidR="006F403E">
        <w:rPr>
          <w:lang w:eastAsia="ja-JP"/>
        </w:rPr>
        <w:tab/>
      </w:r>
      <w:r w:rsidR="006F403E">
        <w:rPr>
          <w:lang w:eastAsia="ja-JP"/>
        </w:rPr>
        <w:tab/>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9027" w:name="_Hlk513552467"/>
      <w:r w:rsidRPr="00FD0425">
        <w:t>SCGConfigurationQuery</w:t>
      </w:r>
      <w:bookmarkEnd w:id="9027"/>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9028" w:name="_Hlk515407386"/>
      <w:r w:rsidRPr="00FD0425">
        <w:t>SecurityIndication</w:t>
      </w:r>
      <w:bookmarkEnd w:id="9028"/>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2A4E8302"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w:t>
      </w:r>
      <w:r w:rsidR="006F403E">
        <w:rPr>
          <w:rFonts w:eastAsia="SimSun"/>
          <w:snapToGrid w:val="0"/>
          <w:lang w:val="fr-FR"/>
        </w:rPr>
        <w:tab/>
      </w:r>
      <w:r w:rsidRPr="006B55F2">
        <w:rPr>
          <w:rFonts w:eastAsia="SimSun"/>
          <w:snapToGrid w:val="0"/>
          <w:lang w:val="fr-FR"/>
        </w:rPr>
        <w:t>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2104AFEE"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2C8DF75D" w14:textId="4BDE0CE2"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5D577856" w14:textId="20A1289F"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61A03287" w:rsidR="006D7D8E" w:rsidRPr="0025519D" w:rsidRDefault="006D7D8E" w:rsidP="009354E2">
      <w:pPr>
        <w:pStyle w:val="PL"/>
        <w:rPr>
          <w:rFonts w:eastAsia="SimSun"/>
          <w:snapToGrid w:val="0"/>
        </w:rPr>
      </w:pP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9029"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9030"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9031" w:name="_Hlk515513755"/>
      <w:r w:rsidRPr="00FD0425">
        <w:rPr>
          <w:snapToGrid w:val="0"/>
        </w:rPr>
        <w:t>ServedCellsToUpdate-E-UTRA</w:t>
      </w:r>
      <w:bookmarkEnd w:id="9031"/>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9032" w:name="_Hlk515405063"/>
      <w:r w:rsidRPr="00FD0425">
        <w:rPr>
          <w:noProof w:val="0"/>
          <w:snapToGrid w:val="0"/>
          <w:lang w:eastAsia="zh-CN"/>
        </w:rPr>
        <w:t>ServedCellInformation-NR</w:t>
      </w:r>
      <w:bookmarkEnd w:id="9032"/>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9033" w:name="_Hlk515516914"/>
      <w:r w:rsidRPr="00FD0425">
        <w:rPr>
          <w:snapToGrid w:val="0"/>
        </w:rPr>
        <w:t>ServedCellsToUpdate-NR</w:t>
      </w:r>
      <w:bookmarkEnd w:id="9033"/>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9034" w:name="_Hlk515433516"/>
      <w:bookmarkEnd w:id="9029"/>
      <w:bookmarkEnd w:id="9030"/>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9034"/>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9035" w:name="_Hlk515372577"/>
      <w:r w:rsidRPr="00FD0425">
        <w:t>S-NG-RANnode-SecurityKey</w:t>
      </w:r>
      <w:bookmarkEnd w:id="9035"/>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9036" w:name="_Hlk515407292"/>
      <w:r w:rsidRPr="00FD0425">
        <w:t>S-NSSAI</w:t>
      </w:r>
      <w:bookmarkEnd w:id="9036"/>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3F3108D" w:rsidR="00655FE8" w:rsidRPr="0028640F" w:rsidRDefault="0028640F" w:rsidP="0028640F">
      <w:pPr>
        <w:pStyle w:val="PL"/>
      </w:pPr>
      <w:r>
        <w:tab/>
      </w:r>
      <w:r w:rsidR="00E864FB" w:rsidRPr="0028640F">
        <w:t>true</w:t>
      </w:r>
      <w:r w:rsidR="00655FE8" w:rsidRPr="0028640F">
        <w:rPr>
          <w:rFonts w:hint="eastAsia"/>
        </w:rPr>
        <w:t>,</w:t>
      </w:r>
    </w:p>
    <w:p w14:paraId="0185881D" w14:textId="59BF4BEB" w:rsidR="00655FE8" w:rsidRPr="0028640F" w:rsidRDefault="0028640F" w:rsidP="0028640F">
      <w:pPr>
        <w:pStyle w:val="PL"/>
      </w:pPr>
      <w:r>
        <w:tab/>
      </w:r>
      <w:r w:rsidR="00655FE8" w:rsidRPr="0028640F">
        <w:rPr>
          <w:rFonts w:hint="eastAsia"/>
        </w:rPr>
        <w:t>...</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r>
        <w:tab/>
      </w:r>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r>
        <w:tab/>
      </w:r>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r>
        <w:tab/>
      </w:r>
      <w:r w:rsidR="00D94208" w:rsidRPr="0028640F">
        <w:t>ssb-Area-DL-GBR-PRB-usage</w:t>
      </w:r>
      <w:r w:rsidR="00D94208" w:rsidRPr="0028640F">
        <w:tab/>
      </w:r>
      <w:r>
        <w:tab/>
      </w:r>
      <w:r>
        <w:tab/>
      </w:r>
      <w:r w:rsidR="00D94208" w:rsidRPr="0028640F">
        <w:t>DL-GBR-PRB-usage,</w:t>
      </w:r>
    </w:p>
    <w:p w14:paraId="291E68DC" w14:textId="7D930795" w:rsidR="00D94208" w:rsidRPr="0028640F" w:rsidRDefault="0028640F" w:rsidP="0028640F">
      <w:pPr>
        <w:pStyle w:val="PL"/>
      </w:pPr>
      <w:r>
        <w:tab/>
      </w:r>
      <w:r w:rsidR="00D94208" w:rsidRPr="0028640F">
        <w:t>ssb-Area-UL-GBR-PRB-usage</w:t>
      </w:r>
      <w:r w:rsidR="00D94208" w:rsidRPr="0028640F">
        <w:tab/>
      </w:r>
      <w:r>
        <w:tab/>
      </w:r>
      <w:r>
        <w:tab/>
      </w:r>
      <w:r w:rsidR="00D94208" w:rsidRPr="0028640F">
        <w:t>UL-GBR-PRB-usage,</w:t>
      </w:r>
    </w:p>
    <w:p w14:paraId="0EA97DE4" w14:textId="536B6B53" w:rsidR="00D94208" w:rsidRPr="003A3EE1" w:rsidRDefault="0028640F" w:rsidP="0028640F">
      <w:pPr>
        <w:pStyle w:val="PL"/>
        <w:rPr>
          <w:lang w:val="fr-FR"/>
        </w:rPr>
      </w:pPr>
      <w:r>
        <w:tab/>
      </w:r>
      <w:r w:rsidR="00D94208" w:rsidRPr="003A3EE1">
        <w:rPr>
          <w:lang w:val="fr-FR"/>
        </w:rPr>
        <w:t>ssb-Area-dL-non-GBR-PRB-usage</w:t>
      </w:r>
      <w:r w:rsidR="00D94208" w:rsidRPr="003A3EE1">
        <w:rPr>
          <w:lang w:val="fr-FR"/>
        </w:rPr>
        <w:tab/>
      </w:r>
      <w:r w:rsidR="00D94208" w:rsidRPr="003A3EE1">
        <w:rPr>
          <w:lang w:val="fr-FR"/>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9037" w:name="_Hlk513550990"/>
      <w:r w:rsidRPr="00FD0425">
        <w:t>SUL-Information</w:t>
      </w:r>
      <w:bookmarkEnd w:id="9037"/>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9038" w:name="_Hlk513554726"/>
      <w:r w:rsidRPr="00FD0425">
        <w:rPr>
          <w:snapToGrid w:val="0"/>
        </w:rPr>
        <w:t>TAISupport-List</w:t>
      </w:r>
      <w:bookmarkEnd w:id="9038"/>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1AD05F46"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9039"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9039"/>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9040" w:name="_Hlk513539477"/>
      <w:r w:rsidRPr="00FD0425">
        <w:t>TraceActivation</w:t>
      </w:r>
      <w:bookmarkEnd w:id="9040"/>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9041" w:name="_Hlk513550597"/>
      <w:r w:rsidRPr="00FD0425">
        <w:t>UEAggregateMaximumBitRate</w:t>
      </w:r>
      <w:bookmarkEnd w:id="9041"/>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9042" w:name="_Hlk515363970"/>
      <w:r w:rsidRPr="00FD0425">
        <w:t>UEContextID</w:t>
      </w:r>
      <w:bookmarkEnd w:id="9042"/>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9043"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9044" w:name="_Hlk515524243"/>
      <w:r w:rsidRPr="006B55F2">
        <w:rPr>
          <w:snapToGrid w:val="0"/>
          <w:lang w:val="fr-FR"/>
        </w:rPr>
        <w:t>UEContextInfoRetrUECtxtResp</w:t>
      </w:r>
      <w:bookmarkEnd w:id="9043"/>
      <w:bookmarkEnd w:id="9044"/>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9045"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9046" w:name="_Hlk120181590"/>
      <w:r w:rsidRPr="009354E2">
        <w:t>UERLFReportContainer</w:t>
      </w:r>
      <w:r w:rsidRPr="004B5CE3">
        <w:t xml:space="preserve">-ExtIEs </w:t>
      </w:r>
      <w:r w:rsidRPr="009354E2">
        <w:t xml:space="preserve">XNAP-PROTOCOL-IES </w:t>
      </w:r>
      <w:r w:rsidRPr="004B5CE3">
        <w:t>::= {</w:t>
      </w:r>
    </w:p>
    <w:p w14:paraId="08AA3A05" w14:textId="46E3BF4B" w:rsidR="00B71DAA" w:rsidRPr="004B5CE3" w:rsidRDefault="00175499" w:rsidP="00175499">
      <w:pPr>
        <w:pStyle w:val="PL"/>
      </w:pPr>
      <w:r>
        <w:tab/>
      </w:r>
      <w:r w:rsidRPr="009C52E6">
        <w:t>{ ID id-UERLFReportContainerLTEExtension</w:t>
      </w:r>
      <w:r w:rsidR="00B54739">
        <w:tab/>
      </w:r>
      <w:r w:rsidRPr="009C52E6">
        <w:t xml:space="preserve">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9046"/>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9047"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9047"/>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0BF93986" w:rsidR="00F02090" w:rsidRPr="00FD0425" w:rsidRDefault="00F02090" w:rsidP="00F02090">
      <w:pPr>
        <w:pStyle w:val="PL"/>
      </w:pPr>
      <w:r w:rsidRPr="00FD0425">
        <w:t>UESecurityCapabilities</w:t>
      </w:r>
      <w:bookmarkEnd w:id="9045"/>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9048"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9048"/>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2A2E894C" w:rsidR="003B7405" w:rsidRPr="009354E2" w:rsidRDefault="003B7405" w:rsidP="009354E2">
      <w:pPr>
        <w:pStyle w:val="PL"/>
      </w:pPr>
      <w:r w:rsidRPr="009354E2">
        <w:tab/>
        <w:t>wlanMeasConfig</w:t>
      </w:r>
      <w:r w:rsidR="00B54739">
        <w:tab/>
      </w:r>
      <w:r w:rsidR="00B54739">
        <w:tab/>
      </w:r>
      <w:r w:rsidR="00B54739">
        <w:tab/>
      </w:r>
      <w:r w:rsidR="00B54739">
        <w:tab/>
      </w:r>
      <w:r w:rsidRPr="009354E2">
        <w:t>WLANMeasConfig,</w:t>
      </w:r>
    </w:p>
    <w:p w14:paraId="700E69EF" w14:textId="5655F569" w:rsidR="003B7405" w:rsidRPr="009354E2" w:rsidRDefault="003B7405" w:rsidP="009354E2">
      <w:pPr>
        <w:pStyle w:val="PL"/>
      </w:pPr>
      <w:r w:rsidRPr="009354E2">
        <w:tab/>
        <w:t>wlanMeasConfigNameList</w:t>
      </w:r>
      <w:r w:rsidRPr="009354E2">
        <w:tab/>
      </w:r>
      <w:r w:rsidRPr="009354E2">
        <w:tab/>
        <w:t>WLANMeasConfigNameList</w:t>
      </w:r>
      <w:r w:rsidR="00B54739">
        <w:tab/>
      </w:r>
      <w:r w:rsidR="00B54739">
        <w:tab/>
      </w:r>
      <w:r w:rsidRPr="009354E2">
        <w:t>OPTIONAL,</w:t>
      </w:r>
    </w:p>
    <w:p w14:paraId="7402F307" w14:textId="3E1C6731" w:rsidR="003B7405" w:rsidRPr="009354E2" w:rsidRDefault="003B7405" w:rsidP="009354E2">
      <w:pPr>
        <w:pStyle w:val="PL"/>
      </w:pPr>
      <w:r w:rsidRPr="009354E2">
        <w:tab/>
        <w:t>wlan-rssi</w:t>
      </w:r>
      <w:r w:rsidR="00B54739">
        <w:tab/>
      </w:r>
      <w:r w:rsidR="00B54739">
        <w:tab/>
      </w:r>
      <w:r w:rsidR="00B54739">
        <w:tab/>
      </w:r>
      <w:r w:rsidR="00B54739">
        <w:tab/>
      </w:r>
      <w:r w:rsidR="00B54739">
        <w:tab/>
      </w:r>
      <w:r w:rsidRPr="009354E2">
        <w:t>ENUMERATED {true, ...}</w:t>
      </w:r>
      <w:r w:rsidR="00B54739">
        <w:tab/>
      </w:r>
      <w:r w:rsidR="00B54739">
        <w:tab/>
      </w:r>
      <w:r w:rsidRPr="009354E2">
        <w:t>OPTIONAL,</w:t>
      </w:r>
    </w:p>
    <w:p w14:paraId="30324177" w14:textId="06163162" w:rsidR="003B7405" w:rsidRPr="006B55F2" w:rsidRDefault="003B7405" w:rsidP="009354E2">
      <w:pPr>
        <w:pStyle w:val="PL"/>
        <w:rPr>
          <w:lang w:val="fr-FR"/>
        </w:rPr>
      </w:pPr>
      <w:r w:rsidRPr="009354E2">
        <w:tab/>
        <w:t>wlan-rtt</w:t>
      </w:r>
      <w:r w:rsidR="00B54739">
        <w:tab/>
      </w:r>
      <w:r w:rsidR="00B54739">
        <w:tab/>
      </w:r>
      <w:r w:rsidR="00B54739">
        <w:tab/>
      </w:r>
      <w:r w:rsidR="00B54739">
        <w:tab/>
      </w:r>
      <w:r w:rsidR="00B54739">
        <w:tab/>
      </w:r>
      <w:r w:rsidRPr="009354E2">
        <w:t>ENUMERATED {true, ...}</w:t>
      </w:r>
      <w:r w:rsidR="00B54739">
        <w:tab/>
      </w:r>
      <w:r w:rsidR="00B54739">
        <w:tab/>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1C7133C0" w:rsidR="003B7405" w:rsidRPr="009354E2" w:rsidRDefault="003B7405" w:rsidP="009354E2">
      <w:pPr>
        <w:pStyle w:val="PL"/>
      </w:pPr>
      <w:r w:rsidRPr="009354E2">
        <w:t>WLANName ::= OCTET STRING (SIZE (1..32))</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9049" w:name="_CR9_3_6"/>
      <w:bookmarkStart w:id="9050" w:name="_Toc20955409"/>
      <w:bookmarkStart w:id="9051" w:name="_Toc29991617"/>
      <w:bookmarkStart w:id="9052" w:name="_Toc36556020"/>
      <w:bookmarkStart w:id="9053" w:name="_Toc44497805"/>
      <w:bookmarkStart w:id="9054" w:name="_Toc45108192"/>
      <w:bookmarkStart w:id="9055" w:name="_Toc45901812"/>
      <w:bookmarkStart w:id="9056" w:name="_Toc51850893"/>
      <w:bookmarkStart w:id="9057" w:name="_Toc56693897"/>
      <w:bookmarkStart w:id="9058" w:name="_Toc64447441"/>
      <w:bookmarkStart w:id="9059" w:name="_Toc66286935"/>
      <w:bookmarkStart w:id="9060" w:name="_Toc74151633"/>
      <w:bookmarkStart w:id="9061" w:name="_Toc88654107"/>
      <w:bookmarkStart w:id="9062" w:name="_Toc97904463"/>
      <w:bookmarkStart w:id="9063" w:name="_Toc105175504"/>
      <w:bookmarkStart w:id="9064" w:name="_Toc113826534"/>
      <w:bookmarkStart w:id="9065" w:name="_Toc162617378"/>
      <w:bookmarkEnd w:id="9049"/>
      <w:r w:rsidRPr="00FD0425">
        <w:t>9.3.6</w:t>
      </w:r>
      <w:r w:rsidRPr="00FD0425">
        <w:tab/>
        <w:t>Common definitions</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9066" w:name="_CR9_3_7"/>
      <w:bookmarkStart w:id="9067" w:name="_Toc20955410"/>
      <w:bookmarkStart w:id="9068" w:name="_Toc29991618"/>
      <w:bookmarkStart w:id="9069" w:name="_Toc36556021"/>
      <w:bookmarkStart w:id="9070" w:name="_Toc44497806"/>
      <w:bookmarkStart w:id="9071" w:name="_Toc45108193"/>
      <w:bookmarkStart w:id="9072" w:name="_Toc45901813"/>
      <w:bookmarkStart w:id="9073" w:name="_Toc51850894"/>
      <w:bookmarkStart w:id="9074" w:name="_Toc56693898"/>
      <w:bookmarkStart w:id="9075" w:name="_Toc64447442"/>
      <w:bookmarkStart w:id="9076" w:name="_Toc66286936"/>
      <w:bookmarkStart w:id="9077" w:name="_Toc74151634"/>
      <w:bookmarkStart w:id="9078" w:name="_Toc88654108"/>
      <w:bookmarkStart w:id="9079" w:name="_Toc97904464"/>
      <w:bookmarkStart w:id="9080" w:name="_Toc105175505"/>
      <w:bookmarkStart w:id="9081" w:name="_Toc113826535"/>
      <w:bookmarkStart w:id="9082" w:name="_Toc162617379"/>
      <w:bookmarkEnd w:id="9066"/>
      <w:r w:rsidRPr="00FD0425">
        <w:t>9.3.7</w:t>
      </w:r>
      <w:r w:rsidRPr="00FD0425">
        <w:tab/>
        <w:t>Constant definitions</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3DDB1A9A" w:rsidR="00B71DAA" w:rsidRPr="00BD1D4F" w:rsidRDefault="00B71DAA" w:rsidP="00BD1D4F">
      <w:pPr>
        <w:pStyle w:val="PL"/>
      </w:pPr>
      <w:r w:rsidRPr="00BD1D4F">
        <w:t>id-failureIndication</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19985539"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9083"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9083"/>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9084"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9084"/>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9085" w:name="_Hlk29912457"/>
      <w:r w:rsidRPr="00FD0425">
        <w:rPr>
          <w:snapToGrid w:val="0"/>
        </w:rPr>
        <w:t>ProtocolIE-ID</w:t>
      </w:r>
      <w:bookmarkEnd w:id="9085"/>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9086"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9086"/>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9087" w:name="_Hlk31885127"/>
      <w:r w:rsidRPr="006E2E98">
        <w:rPr>
          <w:snapToGrid w:val="0"/>
          <w:lang w:val="it-IT"/>
        </w:rPr>
        <w:t>ProtocolIE-ID</w:t>
      </w:r>
      <w:bookmarkEnd w:id="9087"/>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040A25EE" w:rsidR="00655FE8" w:rsidRPr="00B22C47" w:rsidRDefault="00655FE8" w:rsidP="00655FE8">
      <w:pPr>
        <w:pStyle w:val="PL"/>
        <w:rPr>
          <w:lang w:eastAsia="zh-CN"/>
        </w:rPr>
      </w:pPr>
      <w:r w:rsidRPr="00B22C47">
        <w:t>id-</w:t>
      </w:r>
      <w:r>
        <w:rPr>
          <w:rFonts w:hint="eastAsia"/>
          <w:snapToGrid w:val="0"/>
          <w:lang w:eastAsia="zh-CN"/>
        </w:rPr>
        <w:t>SNTriggered</w:t>
      </w:r>
      <w:r w:rsidR="00B54739">
        <w:rPr>
          <w:lang w:eastAsia="zh-CN"/>
        </w:rPr>
        <w:tab/>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145DD41C"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6E9EF5EF"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A1F7BAD" w:rsidR="00755612" w:rsidRPr="00130665" w:rsidRDefault="00130665" w:rsidP="00B7379C">
      <w:pPr>
        <w:pStyle w:val="PL"/>
        <w:rPr>
          <w:snapToGrid w:val="0"/>
          <w:highlight w:val="yellow"/>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9088" w:name="_CR9_3_8"/>
      <w:bookmarkStart w:id="9089" w:name="_Toc20955411"/>
      <w:bookmarkStart w:id="9090" w:name="_Toc29991619"/>
      <w:bookmarkStart w:id="9091" w:name="_Toc36556022"/>
      <w:bookmarkStart w:id="9092" w:name="_Toc44497807"/>
      <w:bookmarkStart w:id="9093" w:name="_Toc45108194"/>
      <w:bookmarkStart w:id="9094" w:name="_Toc45901814"/>
      <w:bookmarkStart w:id="9095" w:name="_Toc51850895"/>
      <w:bookmarkStart w:id="9096" w:name="_Toc56693899"/>
      <w:bookmarkStart w:id="9097" w:name="_Toc64447443"/>
      <w:bookmarkStart w:id="9098" w:name="_Toc66286937"/>
      <w:bookmarkStart w:id="9099" w:name="_Toc74151635"/>
      <w:bookmarkStart w:id="9100" w:name="_Toc88654109"/>
      <w:bookmarkStart w:id="9101" w:name="_Toc97904465"/>
      <w:bookmarkStart w:id="9102" w:name="_Toc105175506"/>
      <w:bookmarkStart w:id="9103" w:name="_Toc113826536"/>
      <w:bookmarkStart w:id="9104" w:name="_Toc162617380"/>
      <w:bookmarkEnd w:id="9088"/>
      <w:r w:rsidRPr="00FD0425">
        <w:t>9.3.8</w:t>
      </w:r>
      <w:r w:rsidRPr="00FD0425">
        <w:tab/>
        <w:t>Container definitions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E61FD8">
          <w:headerReference w:type="default" r:id="rId137"/>
          <w:footerReference w:type="default" r:id="rId138"/>
          <w:footnotePr>
            <w:numRestart w:val="eachSect"/>
          </w:footnotePr>
          <w:pgSz w:w="16840" w:h="11907" w:orient="landscape" w:code="9"/>
          <w:pgMar w:top="1133" w:right="1416" w:bottom="1133" w:left="1133" w:header="850" w:footer="340" w:gutter="0"/>
          <w:cols w:space="720"/>
          <w:formProt w:val="0"/>
          <w:docGrid w:linePitch="272"/>
        </w:sectPr>
      </w:pPr>
      <w:bookmarkStart w:id="9105" w:name="_CR"/>
      <w:bookmarkEnd w:id="9105"/>
    </w:p>
    <w:p w14:paraId="3E5F7A93" w14:textId="77777777" w:rsidR="00F02090" w:rsidRPr="00FD0425" w:rsidRDefault="00F02090" w:rsidP="00F02090">
      <w:pPr>
        <w:pStyle w:val="Heading2"/>
      </w:pPr>
      <w:bookmarkStart w:id="9106" w:name="_CR9_4"/>
      <w:bookmarkStart w:id="9107" w:name="_Toc20955412"/>
      <w:bookmarkStart w:id="9108" w:name="_Toc29991620"/>
      <w:bookmarkStart w:id="9109" w:name="_Toc36556023"/>
      <w:bookmarkStart w:id="9110" w:name="_Toc44497808"/>
      <w:bookmarkStart w:id="9111" w:name="_Toc45108195"/>
      <w:bookmarkStart w:id="9112" w:name="_Toc45901815"/>
      <w:bookmarkStart w:id="9113" w:name="_Toc51850896"/>
      <w:bookmarkStart w:id="9114" w:name="_Toc56693900"/>
      <w:bookmarkStart w:id="9115" w:name="_Toc64447444"/>
      <w:bookmarkStart w:id="9116" w:name="_Toc66286938"/>
      <w:bookmarkStart w:id="9117" w:name="_Toc74151636"/>
      <w:bookmarkStart w:id="9118" w:name="_Toc88654110"/>
      <w:bookmarkStart w:id="9119" w:name="_Toc97904466"/>
      <w:bookmarkStart w:id="9120" w:name="_Toc105175507"/>
      <w:bookmarkStart w:id="9121" w:name="_Toc113826537"/>
      <w:bookmarkStart w:id="9122" w:name="_Toc162617381"/>
      <w:bookmarkEnd w:id="9106"/>
      <w:r w:rsidRPr="00FD0425">
        <w:t>9.4</w:t>
      </w:r>
      <w:r w:rsidRPr="00FD0425">
        <w:tab/>
        <w:t>Message transfer syntax</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9123" w:name="_CR9_5"/>
      <w:bookmarkStart w:id="9124" w:name="_Toc20955413"/>
      <w:bookmarkStart w:id="9125" w:name="_Toc29991621"/>
      <w:bookmarkStart w:id="9126" w:name="_Toc36556024"/>
      <w:bookmarkStart w:id="9127" w:name="_Toc44497809"/>
      <w:bookmarkStart w:id="9128" w:name="_Toc45108196"/>
      <w:bookmarkStart w:id="9129" w:name="_Toc45901816"/>
      <w:bookmarkStart w:id="9130" w:name="_Toc51850897"/>
      <w:bookmarkStart w:id="9131" w:name="_Toc56693901"/>
      <w:bookmarkStart w:id="9132" w:name="_Toc64447445"/>
      <w:bookmarkStart w:id="9133" w:name="_Toc66286939"/>
      <w:bookmarkStart w:id="9134" w:name="_Toc74151637"/>
      <w:bookmarkStart w:id="9135" w:name="_Toc88654111"/>
      <w:bookmarkStart w:id="9136" w:name="_Toc97904467"/>
      <w:bookmarkStart w:id="9137" w:name="_Toc105175508"/>
      <w:bookmarkStart w:id="9138" w:name="_Toc113826538"/>
      <w:bookmarkStart w:id="9139" w:name="_Toc162617382"/>
      <w:bookmarkEnd w:id="9123"/>
      <w:r w:rsidRPr="00FD0425">
        <w:t>9.5</w:t>
      </w:r>
      <w:r w:rsidRPr="00FD0425">
        <w:tab/>
        <w:t>Timers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9140" w:name="_CR10"/>
      <w:bookmarkStart w:id="9141" w:name="_Toc20955414"/>
      <w:bookmarkStart w:id="9142" w:name="_Toc29991622"/>
      <w:bookmarkStart w:id="9143" w:name="_Toc36556025"/>
      <w:bookmarkStart w:id="9144" w:name="_Toc44497810"/>
      <w:bookmarkStart w:id="9145" w:name="_Toc45108197"/>
      <w:bookmarkStart w:id="9146" w:name="_Toc45901817"/>
      <w:bookmarkStart w:id="9147" w:name="_Toc51850898"/>
      <w:bookmarkStart w:id="9148" w:name="_Toc56693902"/>
      <w:bookmarkStart w:id="9149" w:name="_Toc64447446"/>
      <w:bookmarkStart w:id="9150" w:name="_Toc66286940"/>
      <w:bookmarkStart w:id="9151" w:name="_Toc74151638"/>
      <w:bookmarkStart w:id="9152" w:name="_Toc88654112"/>
      <w:bookmarkStart w:id="9153" w:name="_Toc97904468"/>
      <w:bookmarkStart w:id="9154" w:name="_Toc105175509"/>
      <w:bookmarkStart w:id="9155" w:name="_Toc113826539"/>
      <w:bookmarkStart w:id="9156" w:name="_Toc162617383"/>
      <w:bookmarkEnd w:id="9140"/>
      <w:r w:rsidRPr="00FD0425">
        <w:t>10</w:t>
      </w:r>
      <w:r w:rsidRPr="00FD0425">
        <w:tab/>
        <w:t>Handling of unknown, unforeseen and erroneous protocol data</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3EA27CA5" w14:textId="77777777" w:rsidR="00F02090" w:rsidRPr="00FD0425" w:rsidRDefault="00F02090" w:rsidP="00F02090">
      <w:r w:rsidRPr="00FD0425">
        <w:t>Section 10 of TS 38.413 [5] is applicable for the purposes of the present document.</w:t>
      </w:r>
    </w:p>
    <w:p w14:paraId="7A94A95E" w14:textId="4F1B2DEC" w:rsidR="00AD4BCE" w:rsidRDefault="00AD4BCE">
      <w:pPr>
        <w:overflowPunct/>
        <w:autoSpaceDE/>
        <w:autoSpaceDN/>
        <w:adjustRightInd/>
        <w:spacing w:after="0"/>
        <w:textAlignment w:val="auto"/>
      </w:pPr>
      <w:r>
        <w:br w:type="page"/>
      </w:r>
    </w:p>
    <w:p w14:paraId="60BD9DC2" w14:textId="77777777" w:rsidR="00F02090" w:rsidRPr="00FD0425" w:rsidRDefault="00F02090" w:rsidP="00F02090"/>
    <w:p w14:paraId="353E1D31" w14:textId="77777777" w:rsidR="00382728" w:rsidRDefault="00382728" w:rsidP="00382728">
      <w:pPr>
        <w:pStyle w:val="Heading8"/>
      </w:pPr>
      <w:bookmarkStart w:id="9157" w:name="_CRAnnexAinformative"/>
      <w:bookmarkStart w:id="9158" w:name="_Toc20955415"/>
      <w:bookmarkStart w:id="9159" w:name="_Toc29991623"/>
      <w:bookmarkStart w:id="9160" w:name="_Toc36556026"/>
      <w:bookmarkStart w:id="9161" w:name="_Toc44497811"/>
      <w:bookmarkStart w:id="9162" w:name="_Toc45108198"/>
      <w:bookmarkStart w:id="9163" w:name="_Toc45901818"/>
      <w:bookmarkStart w:id="9164" w:name="_Toc51850899"/>
      <w:bookmarkStart w:id="9165" w:name="_Toc56693903"/>
      <w:bookmarkStart w:id="9166" w:name="_Toc64447447"/>
      <w:bookmarkStart w:id="9167" w:name="_Toc66286941"/>
      <w:bookmarkStart w:id="9168" w:name="_Toc74151639"/>
      <w:bookmarkStart w:id="9169" w:name="_Toc88654113"/>
      <w:bookmarkStart w:id="9170" w:name="_Toc97904469"/>
      <w:bookmarkStart w:id="9171" w:name="_Toc105175510"/>
      <w:bookmarkStart w:id="9172" w:name="_Toc113826540"/>
      <w:bookmarkStart w:id="9173" w:name="_Toc162617384"/>
      <w:bookmarkEnd w:id="40"/>
      <w:bookmarkEnd w:id="9157"/>
      <w:r>
        <w:t>Annex A (informative):</w:t>
      </w:r>
      <w:r>
        <w:br/>
        <w:t>Change history</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2AF2BFBD" w14:textId="77777777" w:rsidR="00382728" w:rsidRDefault="00382728" w:rsidP="00807553">
      <w:pPr>
        <w:pStyle w:val="TH"/>
        <w:keepNext w:val="0"/>
        <w:keepLines w:val="0"/>
        <w:widowControl w:val="0"/>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51"/>
        <w:gridCol w:w="993"/>
        <w:gridCol w:w="566"/>
        <w:gridCol w:w="425"/>
        <w:gridCol w:w="570"/>
        <w:gridCol w:w="4393"/>
        <w:gridCol w:w="976"/>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rsidP="00807553">
            <w:pPr>
              <w:pStyle w:val="TAH"/>
              <w:keepNext w:val="0"/>
              <w:keepLines w:val="0"/>
              <w:widowControl w:val="0"/>
              <w:rPr>
                <w:sz w:val="16"/>
              </w:rPr>
            </w:pPr>
            <w:bookmarkStart w:id="9174" w:name="_Hlk138179717"/>
            <w:r>
              <w:t>Change history</w:t>
            </w:r>
          </w:p>
        </w:tc>
      </w:tr>
      <w:tr w:rsidR="00705F21" w14:paraId="52801C54" w14:textId="77777777" w:rsidTr="00AC5A8A">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rsidP="00807553">
            <w:pPr>
              <w:pStyle w:val="TAH"/>
              <w:keepNext w:val="0"/>
              <w:keepLines w:val="0"/>
              <w:widowControl w:val="0"/>
              <w:rPr>
                <w:sz w:val="16"/>
              </w:rPr>
            </w:pPr>
            <w:r>
              <w:rPr>
                <w:sz w:val="16"/>
              </w:rPr>
              <w:t>Date</w:t>
            </w:r>
          </w:p>
        </w:tc>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rsidP="00807553">
            <w:pPr>
              <w:pStyle w:val="TAH"/>
              <w:keepNext w:val="0"/>
              <w:keepLines w:val="0"/>
              <w:widowControl w:val="0"/>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rsidP="00807553">
            <w:pPr>
              <w:pStyle w:val="TAH"/>
              <w:keepNext w:val="0"/>
              <w:keepLines w:val="0"/>
              <w:widowControl w:val="0"/>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rsidP="00807553">
            <w:pPr>
              <w:pStyle w:val="TAH"/>
              <w:keepNext w:val="0"/>
              <w:keepLines w:val="0"/>
              <w:widowControl w:val="0"/>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rsidP="00807553">
            <w:pPr>
              <w:pStyle w:val="TAH"/>
              <w:keepNext w:val="0"/>
              <w:keepLines w:val="0"/>
              <w:widowControl w:val="0"/>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rsidP="00807553">
            <w:pPr>
              <w:pStyle w:val="TAH"/>
              <w:keepNext w:val="0"/>
              <w:keepLines w:val="0"/>
              <w:widowControl w:val="0"/>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rsidP="00807553">
            <w:pPr>
              <w:pStyle w:val="TAH"/>
              <w:keepNext w:val="0"/>
              <w:keepLines w:val="0"/>
              <w:widowControl w:val="0"/>
              <w:rPr>
                <w:sz w:val="16"/>
              </w:rPr>
            </w:pPr>
            <w:r>
              <w:rPr>
                <w:sz w:val="16"/>
              </w:rPr>
              <w:t>Subject/Comment</w:t>
            </w:r>
          </w:p>
        </w:tc>
        <w:tc>
          <w:tcPr>
            <w:tcW w:w="507"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rsidP="00807553">
            <w:pPr>
              <w:pStyle w:val="TAH"/>
              <w:keepNext w:val="0"/>
              <w:keepLines w:val="0"/>
              <w:widowControl w:val="0"/>
              <w:rPr>
                <w:sz w:val="16"/>
              </w:rPr>
            </w:pPr>
            <w:r>
              <w:rPr>
                <w:sz w:val="16"/>
              </w:rPr>
              <w:t>New version</w:t>
            </w:r>
          </w:p>
        </w:tc>
      </w:tr>
      <w:tr w:rsidR="00705F21" w14:paraId="27156A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rsidP="00807553">
            <w:pPr>
              <w:pStyle w:val="TAC"/>
              <w:keepNext w:val="0"/>
              <w:keepLines w:val="0"/>
              <w:widowControl w:val="0"/>
              <w:rPr>
                <w:sz w:val="16"/>
                <w:szCs w:val="16"/>
              </w:rPr>
            </w:pPr>
            <w:r>
              <w:rPr>
                <w:sz w:val="16"/>
                <w:szCs w:val="16"/>
              </w:rPr>
              <w:t>2017-04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rsidP="00807553">
            <w:pPr>
              <w:pStyle w:val="TAC"/>
              <w:keepNext w:val="0"/>
              <w:keepLines w:val="0"/>
              <w:widowControl w:val="0"/>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rsidP="00807553">
            <w:pPr>
              <w:pStyle w:val="TAC"/>
              <w:keepNext w:val="0"/>
              <w:keepLines w:val="0"/>
              <w:widowControl w:val="0"/>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rsidP="00807553">
            <w:pPr>
              <w:pStyle w:val="TAL"/>
              <w:keepNext w:val="0"/>
              <w:keepLines w:val="0"/>
              <w:widowControl w:val="0"/>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rsidP="00807553">
            <w:pPr>
              <w:pStyle w:val="TAC"/>
              <w:keepNext w:val="0"/>
              <w:keepLines w:val="0"/>
              <w:widowControl w:val="0"/>
              <w:rPr>
                <w:sz w:val="16"/>
                <w:szCs w:val="16"/>
              </w:rPr>
            </w:pPr>
            <w:r>
              <w:rPr>
                <w:sz w:val="16"/>
                <w:szCs w:val="16"/>
              </w:rPr>
              <w:t>0.0.1</w:t>
            </w:r>
          </w:p>
        </w:tc>
      </w:tr>
      <w:tr w:rsidR="00705F21" w14:paraId="6960A67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rsidP="00807553">
            <w:pPr>
              <w:pStyle w:val="TAL"/>
              <w:keepNext w:val="0"/>
              <w:keepLines w:val="0"/>
              <w:widowControl w:val="0"/>
              <w:rPr>
                <w:sz w:val="16"/>
                <w:szCs w:val="16"/>
              </w:rPr>
            </w:pPr>
            <w:r>
              <w:rPr>
                <w:sz w:val="16"/>
                <w:szCs w:val="16"/>
              </w:rPr>
              <w:t>Add SGNB MODIFICATION REQUEST in tabular.</w:t>
            </w:r>
          </w:p>
          <w:p w14:paraId="49297BFF" w14:textId="77777777" w:rsidR="00382728" w:rsidRDefault="00382728" w:rsidP="00807553">
            <w:pPr>
              <w:pStyle w:val="TAL"/>
              <w:keepNext w:val="0"/>
              <w:keepLines w:val="0"/>
              <w:widowControl w:val="0"/>
              <w:rPr>
                <w:sz w:val="16"/>
                <w:szCs w:val="16"/>
              </w:rPr>
            </w:pPr>
            <w:r>
              <w:rPr>
                <w:sz w:val="16"/>
                <w:szCs w:val="16"/>
              </w:rPr>
              <w:t>Editorial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rsidP="00807553">
            <w:pPr>
              <w:pStyle w:val="TAC"/>
              <w:keepNext w:val="0"/>
              <w:keepLines w:val="0"/>
              <w:widowControl w:val="0"/>
              <w:rPr>
                <w:sz w:val="16"/>
                <w:szCs w:val="16"/>
              </w:rPr>
            </w:pPr>
            <w:r>
              <w:rPr>
                <w:sz w:val="16"/>
                <w:szCs w:val="16"/>
              </w:rPr>
              <w:t>0.0.2</w:t>
            </w:r>
          </w:p>
        </w:tc>
      </w:tr>
      <w:tr w:rsidR="00705F21" w14:paraId="64AA19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rsidP="00807553">
            <w:pPr>
              <w:pStyle w:val="TAL"/>
              <w:keepNext w:val="0"/>
              <w:keepLines w:val="0"/>
              <w:widowControl w:val="0"/>
              <w:rPr>
                <w:sz w:val="16"/>
                <w:szCs w:val="16"/>
              </w:rPr>
            </w:pPr>
            <w:r>
              <w:rPr>
                <w:sz w:val="16"/>
                <w:szCs w:val="16"/>
              </w:rPr>
              <w:t>Implementing agreements from meeting RAN3#96:</w:t>
            </w:r>
          </w:p>
          <w:p w14:paraId="4BBD3DF8" w14:textId="77777777" w:rsidR="00382728" w:rsidRDefault="00382728" w:rsidP="00807553">
            <w:pPr>
              <w:pStyle w:val="TAL"/>
              <w:keepNext w:val="0"/>
              <w:keepLines w:val="0"/>
              <w:widowControl w:val="0"/>
              <w:rPr>
                <w:sz w:val="16"/>
                <w:szCs w:val="16"/>
              </w:rPr>
            </w:pPr>
            <w:r>
              <w:rPr>
                <w:sz w:val="16"/>
                <w:szCs w:val="16"/>
              </w:rPr>
              <w:t>R3-171925 (Handover messages – tabular format), R3-171928 (additions for RAN Paging)</w:t>
            </w:r>
          </w:p>
          <w:p w14:paraId="35FF20F2" w14:textId="77777777" w:rsidR="00382728" w:rsidRDefault="00382728" w:rsidP="00807553">
            <w:pPr>
              <w:pStyle w:val="TAL"/>
              <w:keepNext w:val="0"/>
              <w:keepLines w:val="0"/>
              <w:widowControl w:val="0"/>
              <w:rPr>
                <w:sz w:val="16"/>
                <w:szCs w:val="16"/>
              </w:rPr>
            </w:pPr>
            <w:r>
              <w:rPr>
                <w:sz w:val="16"/>
                <w:szCs w:val="16"/>
              </w:rPr>
              <w:t>Editorials (remove highlight, change style sheet assignments, correcting and adding references to other TSs and TRs, replacing some FFSs by Editor’s Notes)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rsidP="00807553">
            <w:pPr>
              <w:pStyle w:val="TAC"/>
              <w:keepNext w:val="0"/>
              <w:keepLines w:val="0"/>
              <w:widowControl w:val="0"/>
              <w:rPr>
                <w:sz w:val="16"/>
                <w:szCs w:val="16"/>
              </w:rPr>
            </w:pPr>
            <w:r>
              <w:rPr>
                <w:sz w:val="16"/>
                <w:szCs w:val="16"/>
              </w:rPr>
              <w:t>0.1.0</w:t>
            </w:r>
          </w:p>
        </w:tc>
      </w:tr>
      <w:tr w:rsidR="00705F21" w14:paraId="33AB0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rsidP="00807553">
            <w:pPr>
              <w:pStyle w:val="TAC"/>
              <w:keepNext w:val="0"/>
              <w:keepLines w:val="0"/>
              <w:widowControl w:val="0"/>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rsidP="00807553">
            <w:pPr>
              <w:pStyle w:val="TAL"/>
              <w:keepNext w:val="0"/>
              <w:keepLines w:val="0"/>
              <w:widowControl w:val="0"/>
              <w:rPr>
                <w:sz w:val="16"/>
                <w:szCs w:val="16"/>
              </w:rPr>
            </w:pPr>
            <w:r>
              <w:rPr>
                <w:sz w:val="16"/>
                <w:szCs w:val="16"/>
              </w:rPr>
              <w:t>Submission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rsidP="00807553">
            <w:pPr>
              <w:pStyle w:val="TAC"/>
              <w:keepNext w:val="0"/>
              <w:keepLines w:val="0"/>
              <w:widowControl w:val="0"/>
              <w:rPr>
                <w:sz w:val="16"/>
                <w:szCs w:val="16"/>
              </w:rPr>
            </w:pPr>
            <w:r>
              <w:rPr>
                <w:sz w:val="16"/>
                <w:szCs w:val="16"/>
              </w:rPr>
              <w:t>0.1.1</w:t>
            </w:r>
          </w:p>
        </w:tc>
      </w:tr>
      <w:tr w:rsidR="00705F21" w14:paraId="6EBC6A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rsidP="00807553">
            <w:pPr>
              <w:pStyle w:val="TAC"/>
              <w:keepNext w:val="0"/>
              <w:keepLines w:val="0"/>
              <w:widowControl w:val="0"/>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rsidP="00807553">
            <w:pPr>
              <w:pStyle w:val="TAL"/>
              <w:keepNext w:val="0"/>
              <w:keepLines w:val="0"/>
              <w:widowControl w:val="0"/>
              <w:rPr>
                <w:sz w:val="16"/>
                <w:szCs w:val="16"/>
              </w:rPr>
            </w:pPr>
            <w:bookmarkStart w:id="9175" w:name="_Hlk491951674"/>
            <w:r>
              <w:rPr>
                <w:sz w:val="16"/>
                <w:szCs w:val="16"/>
              </w:rPr>
              <w:t>Implementing agreed R3-172612 and agreed node naming conventions.</w:t>
            </w:r>
            <w:bookmarkEnd w:id="9175"/>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rsidP="00807553">
            <w:pPr>
              <w:pStyle w:val="TAC"/>
              <w:keepNext w:val="0"/>
              <w:keepLines w:val="0"/>
              <w:widowControl w:val="0"/>
              <w:rPr>
                <w:sz w:val="16"/>
                <w:szCs w:val="16"/>
              </w:rPr>
            </w:pPr>
            <w:r>
              <w:rPr>
                <w:sz w:val="16"/>
                <w:szCs w:val="16"/>
              </w:rPr>
              <w:t>0.2.0</w:t>
            </w:r>
          </w:p>
        </w:tc>
      </w:tr>
      <w:tr w:rsidR="00705F21" w14:paraId="4C0B022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rsidP="00807553">
            <w:pPr>
              <w:pStyle w:val="TAC"/>
              <w:keepNext w:val="0"/>
              <w:keepLines w:val="0"/>
              <w:widowControl w:val="0"/>
              <w:rPr>
                <w:sz w:val="16"/>
                <w:szCs w:val="16"/>
              </w:rPr>
            </w:pPr>
            <w:r>
              <w:rPr>
                <w:sz w:val="16"/>
                <w:szCs w:val="16"/>
              </w:rPr>
              <w:t>2017-08</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rsidP="00807553">
            <w:pPr>
              <w:pStyle w:val="TAC"/>
              <w:keepNext w:val="0"/>
              <w:keepLines w:val="0"/>
              <w:widowControl w:val="0"/>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rsidP="00807553">
            <w:pPr>
              <w:pStyle w:val="TAC"/>
              <w:keepNext w:val="0"/>
              <w:keepLines w:val="0"/>
              <w:widowControl w:val="0"/>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rsidP="00807553">
            <w:pPr>
              <w:pStyle w:val="TAL"/>
              <w:keepNext w:val="0"/>
              <w:keepLines w:val="0"/>
              <w:widowControl w:val="0"/>
              <w:rPr>
                <w:sz w:val="16"/>
                <w:szCs w:val="16"/>
              </w:rPr>
            </w:pPr>
            <w:bookmarkStart w:id="9176" w:name="_Hlk491948524"/>
            <w:r>
              <w:rPr>
                <w:sz w:val="16"/>
                <w:szCs w:val="16"/>
              </w:rPr>
              <w:t>Implement the agreed pCRs from RAN3#97 meeting: R3-173237, R3-173337, R3-173416, R3-173429, R3-173431</w:t>
            </w:r>
            <w:bookmarkEnd w:id="9176"/>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rsidP="00807553">
            <w:pPr>
              <w:pStyle w:val="TAC"/>
              <w:keepNext w:val="0"/>
              <w:keepLines w:val="0"/>
              <w:widowControl w:val="0"/>
              <w:rPr>
                <w:sz w:val="16"/>
                <w:szCs w:val="16"/>
              </w:rPr>
            </w:pPr>
            <w:r>
              <w:rPr>
                <w:sz w:val="16"/>
                <w:szCs w:val="16"/>
              </w:rPr>
              <w:t>0.3.0</w:t>
            </w:r>
          </w:p>
        </w:tc>
      </w:tr>
      <w:tr w:rsidR="00705F21" w14:paraId="5B555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rsidP="00807553">
            <w:pPr>
              <w:pStyle w:val="TAC"/>
              <w:keepNext w:val="0"/>
              <w:keepLines w:val="0"/>
              <w:widowControl w:val="0"/>
              <w:rPr>
                <w:sz w:val="16"/>
                <w:szCs w:val="16"/>
              </w:rPr>
            </w:pPr>
            <w:r>
              <w:rPr>
                <w:sz w:val="16"/>
                <w:szCs w:val="16"/>
              </w:rPr>
              <w:t>2017-10</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rsidP="00807553">
            <w:pPr>
              <w:pStyle w:val="TAC"/>
              <w:keepNext w:val="0"/>
              <w:keepLines w:val="0"/>
              <w:widowControl w:val="0"/>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rsidP="00807553">
            <w:pPr>
              <w:pStyle w:val="TAC"/>
              <w:keepNext w:val="0"/>
              <w:keepLines w:val="0"/>
              <w:widowControl w:val="0"/>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rsidP="00807553">
            <w:pPr>
              <w:pStyle w:val="TAL"/>
              <w:keepNext w:val="0"/>
              <w:keepLines w:val="0"/>
              <w:widowControl w:val="0"/>
              <w:rPr>
                <w:sz w:val="16"/>
                <w:szCs w:val="16"/>
              </w:rPr>
            </w:pPr>
            <w:r>
              <w:rPr>
                <w:sz w:val="16"/>
                <w:szCs w:val="16"/>
              </w:rPr>
              <w:t>Implementing the agreed pCRs from RAN3#97bis meeting: R3-173976, R3-174097, R3-174183, R3-174192, R3-174205</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rsidP="00807553">
            <w:pPr>
              <w:pStyle w:val="TAC"/>
              <w:keepNext w:val="0"/>
              <w:keepLines w:val="0"/>
              <w:widowControl w:val="0"/>
              <w:rPr>
                <w:sz w:val="16"/>
                <w:szCs w:val="16"/>
              </w:rPr>
            </w:pPr>
            <w:r>
              <w:rPr>
                <w:sz w:val="16"/>
                <w:szCs w:val="16"/>
              </w:rPr>
              <w:t>0.4.0</w:t>
            </w:r>
          </w:p>
        </w:tc>
      </w:tr>
      <w:tr w:rsidR="00705F21" w14:paraId="2597E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rsidP="00807553">
            <w:pPr>
              <w:pStyle w:val="TAC"/>
              <w:keepNext w:val="0"/>
              <w:keepLines w:val="0"/>
              <w:widowControl w:val="0"/>
              <w:rPr>
                <w:sz w:val="16"/>
                <w:szCs w:val="16"/>
              </w:rPr>
            </w:pPr>
            <w:r>
              <w:rPr>
                <w:sz w:val="16"/>
                <w:szCs w:val="16"/>
              </w:rPr>
              <w:t>2017-12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rsidP="00807553">
            <w:pPr>
              <w:pStyle w:val="TAC"/>
              <w:keepNext w:val="0"/>
              <w:keepLines w:val="0"/>
              <w:widowControl w:val="0"/>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rsidP="00807553">
            <w:pPr>
              <w:pStyle w:val="TAC"/>
              <w:keepNext w:val="0"/>
              <w:keepLines w:val="0"/>
              <w:widowControl w:val="0"/>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rsidP="00807553">
            <w:pPr>
              <w:pStyle w:val="TAL"/>
              <w:keepNext w:val="0"/>
              <w:keepLines w:val="0"/>
              <w:widowControl w:val="0"/>
              <w:rPr>
                <w:sz w:val="16"/>
                <w:szCs w:val="16"/>
              </w:rPr>
            </w:pPr>
            <w:r>
              <w:rPr>
                <w:sz w:val="16"/>
                <w:szCs w:val="16"/>
              </w:rPr>
              <w:t>Implementing agreed pCRs from RAN3#98 meeting: R3-175024, R3-174817, R3-174920, R3-174920, R3-174924, R3-174934, R3-174837, R3-175077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rsidP="00807553">
            <w:pPr>
              <w:pStyle w:val="TAC"/>
              <w:keepNext w:val="0"/>
              <w:keepLines w:val="0"/>
              <w:widowControl w:val="0"/>
              <w:rPr>
                <w:sz w:val="16"/>
                <w:szCs w:val="16"/>
              </w:rPr>
            </w:pPr>
            <w:r>
              <w:rPr>
                <w:sz w:val="16"/>
                <w:szCs w:val="16"/>
              </w:rPr>
              <w:t>0.5.0</w:t>
            </w:r>
          </w:p>
        </w:tc>
      </w:tr>
      <w:tr w:rsidR="00705F21" w14:paraId="451AED1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rsidP="00807553">
            <w:pPr>
              <w:pStyle w:val="TAC"/>
              <w:keepNext w:val="0"/>
              <w:keepLines w:val="0"/>
              <w:widowControl w:val="0"/>
              <w:rPr>
                <w:sz w:val="16"/>
                <w:szCs w:val="16"/>
              </w:rPr>
            </w:pPr>
            <w:r>
              <w:rPr>
                <w:sz w:val="16"/>
                <w:szCs w:val="16"/>
              </w:rPr>
              <w:t>2018.01</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rsidP="00807553">
            <w:pPr>
              <w:pStyle w:val="TAC"/>
              <w:keepNext w:val="0"/>
              <w:keepLines w:val="0"/>
              <w:widowControl w:val="0"/>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rsidP="00807553">
            <w:pPr>
              <w:pStyle w:val="TAC"/>
              <w:keepNext w:val="0"/>
              <w:keepLines w:val="0"/>
              <w:widowControl w:val="0"/>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rsidP="00807553">
            <w:pPr>
              <w:pStyle w:val="TAL"/>
              <w:keepNext w:val="0"/>
              <w:keepLines w:val="0"/>
              <w:widowControl w:val="0"/>
              <w:rPr>
                <w:sz w:val="16"/>
                <w:szCs w:val="16"/>
              </w:rPr>
            </w:pPr>
            <w:r>
              <w:rPr>
                <w:sz w:val="16"/>
                <w:szCs w:val="16"/>
              </w:rPr>
              <w:t>Implementing agreed pCRs from RAN3 AH 1801: R3-180114, R3-180545, R3-180548, R3-180561, R3-180569, R3-180601, R3-180607, R3-180615, R3-180629, R3-180631, R3-180638</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rsidP="00807553">
            <w:pPr>
              <w:pStyle w:val="TAC"/>
              <w:keepNext w:val="0"/>
              <w:keepLines w:val="0"/>
              <w:widowControl w:val="0"/>
              <w:rPr>
                <w:sz w:val="16"/>
                <w:szCs w:val="16"/>
              </w:rPr>
            </w:pPr>
            <w:r>
              <w:rPr>
                <w:sz w:val="16"/>
                <w:szCs w:val="16"/>
              </w:rPr>
              <w:t>0.6.0</w:t>
            </w:r>
          </w:p>
        </w:tc>
      </w:tr>
      <w:tr w:rsidR="00705F21" w14:paraId="7001EB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rsidP="00807553">
            <w:pPr>
              <w:pStyle w:val="TAC"/>
              <w:keepNext w:val="0"/>
              <w:keepLines w:val="0"/>
              <w:widowControl w:val="0"/>
              <w:rPr>
                <w:sz w:val="16"/>
                <w:szCs w:val="16"/>
              </w:rPr>
            </w:pPr>
            <w:r>
              <w:rPr>
                <w:sz w:val="16"/>
                <w:szCs w:val="16"/>
              </w:rPr>
              <w:t>2018-03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rsidP="00807553">
            <w:pPr>
              <w:pStyle w:val="TAC"/>
              <w:keepNext w:val="0"/>
              <w:keepLines w:val="0"/>
              <w:widowControl w:val="0"/>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rsidP="00807553">
            <w:pPr>
              <w:pStyle w:val="TAC"/>
              <w:keepNext w:val="0"/>
              <w:keepLines w:val="0"/>
              <w:widowControl w:val="0"/>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rsidP="00807553">
            <w:pPr>
              <w:pStyle w:val="TAL"/>
              <w:keepNext w:val="0"/>
              <w:keepLines w:val="0"/>
              <w:widowControl w:val="0"/>
              <w:rPr>
                <w:sz w:val="16"/>
                <w:szCs w:val="16"/>
              </w:rPr>
            </w:pPr>
            <w:r>
              <w:rPr>
                <w:sz w:val="16"/>
                <w:szCs w:val="16"/>
              </w:rPr>
              <w:t>Implementing agreed pCRs from RAN3#99: R3-180850, R3-180980, R3-181247, R3-181280, R3-181350, R3-181385, R3-181390, R3-181415, R3-181418, R3-181461, R3-181504, R3-181509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rsidP="00807553">
            <w:pPr>
              <w:pStyle w:val="TAC"/>
              <w:keepNext w:val="0"/>
              <w:keepLines w:val="0"/>
              <w:widowControl w:val="0"/>
              <w:rPr>
                <w:sz w:val="16"/>
                <w:szCs w:val="16"/>
              </w:rPr>
            </w:pPr>
            <w:r>
              <w:rPr>
                <w:sz w:val="16"/>
                <w:szCs w:val="16"/>
              </w:rPr>
              <w:t>0.7.0</w:t>
            </w:r>
          </w:p>
        </w:tc>
      </w:tr>
      <w:tr w:rsidR="00705F21" w14:paraId="11FE563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rsidP="00807553">
            <w:pPr>
              <w:pStyle w:val="TAC"/>
              <w:keepNext w:val="0"/>
              <w:keepLines w:val="0"/>
              <w:widowControl w:val="0"/>
              <w:rPr>
                <w:sz w:val="16"/>
                <w:szCs w:val="16"/>
              </w:rPr>
            </w:pPr>
            <w:r>
              <w:rPr>
                <w:sz w:val="16"/>
                <w:szCs w:val="16"/>
              </w:rPr>
              <w:t>2018-04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rsidP="00807553">
            <w:pPr>
              <w:pStyle w:val="TAC"/>
              <w:keepNext w:val="0"/>
              <w:keepLines w:val="0"/>
              <w:widowControl w:val="0"/>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rsidP="00807553">
            <w:pPr>
              <w:pStyle w:val="TAC"/>
              <w:keepNext w:val="0"/>
              <w:keepLines w:val="0"/>
              <w:widowControl w:val="0"/>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rsidP="00807553">
            <w:pPr>
              <w:pStyle w:val="TAL"/>
              <w:keepNext w:val="0"/>
              <w:keepLines w:val="0"/>
              <w:widowControl w:val="0"/>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rsidP="00807553">
            <w:pPr>
              <w:pStyle w:val="TAC"/>
              <w:keepNext w:val="0"/>
              <w:keepLines w:val="0"/>
              <w:widowControl w:val="0"/>
              <w:rPr>
                <w:sz w:val="16"/>
                <w:szCs w:val="16"/>
              </w:rPr>
            </w:pPr>
            <w:r>
              <w:rPr>
                <w:sz w:val="16"/>
                <w:szCs w:val="16"/>
              </w:rPr>
              <w:t>0.8.0</w:t>
            </w:r>
          </w:p>
        </w:tc>
      </w:tr>
      <w:tr w:rsidR="00705F21" w14:paraId="6D36BE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rsidP="00807553">
            <w:pPr>
              <w:pStyle w:val="TAC"/>
              <w:keepNext w:val="0"/>
              <w:keepLines w:val="0"/>
              <w:widowControl w:val="0"/>
              <w:rPr>
                <w:sz w:val="16"/>
                <w:szCs w:val="16"/>
              </w:rPr>
            </w:pPr>
            <w:r>
              <w:rPr>
                <w:sz w:val="16"/>
                <w:szCs w:val="16"/>
              </w:rPr>
              <w:t>2018-05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rsidP="00807553">
            <w:pPr>
              <w:pStyle w:val="TAC"/>
              <w:keepNext w:val="0"/>
              <w:keepLines w:val="0"/>
              <w:widowControl w:val="0"/>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rsidP="00807553">
            <w:pPr>
              <w:pStyle w:val="TAC"/>
              <w:keepNext w:val="0"/>
              <w:keepLines w:val="0"/>
              <w:widowControl w:val="0"/>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rsidP="00807553">
            <w:pPr>
              <w:pStyle w:val="TAL"/>
              <w:keepNext w:val="0"/>
              <w:keepLines w:val="0"/>
              <w:widowControl w:val="0"/>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rsidP="00807553">
            <w:pPr>
              <w:pStyle w:val="TAC"/>
              <w:keepNext w:val="0"/>
              <w:keepLines w:val="0"/>
              <w:widowControl w:val="0"/>
              <w:rPr>
                <w:sz w:val="16"/>
              </w:rPr>
            </w:pPr>
            <w:r>
              <w:rPr>
                <w:sz w:val="16"/>
              </w:rPr>
              <w:t>0.9.0</w:t>
            </w:r>
          </w:p>
        </w:tc>
      </w:tr>
      <w:tr w:rsidR="00705F21" w14:paraId="64FF421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rsidP="00807553">
            <w:pPr>
              <w:pStyle w:val="TAC"/>
              <w:keepNext w:val="0"/>
              <w:keepLines w:val="0"/>
              <w:widowControl w:val="0"/>
              <w:rPr>
                <w:sz w:val="16"/>
                <w:szCs w:val="16"/>
              </w:rPr>
            </w:pPr>
            <w:r>
              <w:rPr>
                <w:sz w:val="16"/>
                <w:szCs w:val="16"/>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rsidP="00807553">
            <w:pPr>
              <w:pStyle w:val="TAC"/>
              <w:keepNext w:val="0"/>
              <w:keepLines w:val="0"/>
              <w:widowControl w:val="0"/>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rsidP="00807553">
            <w:pPr>
              <w:pStyle w:val="TAC"/>
              <w:keepNext w:val="0"/>
              <w:keepLines w:val="0"/>
              <w:widowControl w:val="0"/>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rsidP="00807553">
            <w:pPr>
              <w:pStyle w:val="TAL"/>
              <w:keepNext w:val="0"/>
              <w:keepLines w:val="0"/>
              <w:widowControl w:val="0"/>
              <w:rPr>
                <w:sz w:val="16"/>
                <w:szCs w:val="16"/>
              </w:rPr>
            </w:pPr>
            <w:r>
              <w:rPr>
                <w:sz w:val="16"/>
                <w:szCs w:val="16"/>
              </w:rPr>
              <w:t>Submission to TSG RAN for approval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rsidP="00807553">
            <w:pPr>
              <w:pStyle w:val="TAC"/>
              <w:keepNext w:val="0"/>
              <w:keepLines w:val="0"/>
              <w:widowControl w:val="0"/>
              <w:rPr>
                <w:sz w:val="16"/>
              </w:rPr>
            </w:pPr>
            <w:r>
              <w:rPr>
                <w:sz w:val="16"/>
              </w:rPr>
              <w:t>1.0.0</w:t>
            </w:r>
          </w:p>
        </w:tc>
      </w:tr>
      <w:tr w:rsidR="00705F21" w14:paraId="4A5363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rsidP="00807553">
            <w:pPr>
              <w:pStyle w:val="TAC"/>
              <w:keepNext w:val="0"/>
              <w:keepLines w:val="0"/>
              <w:widowControl w:val="0"/>
              <w:rPr>
                <w:sz w:val="16"/>
                <w:szCs w:val="16"/>
                <w:lang w:eastAsia="zh-CN"/>
              </w:rPr>
            </w:pPr>
            <w:r>
              <w:rPr>
                <w:sz w:val="16"/>
                <w:szCs w:val="16"/>
                <w:lang w:eastAsia="zh-CN"/>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rsidP="00807553">
            <w:pPr>
              <w:pStyle w:val="TAC"/>
              <w:keepNext w:val="0"/>
              <w:keepLines w:val="0"/>
              <w:widowControl w:val="0"/>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rsidP="00807553">
            <w:pPr>
              <w:pStyle w:val="TAC"/>
              <w:keepNext w:val="0"/>
              <w:keepLines w:val="0"/>
              <w:widowControl w:val="0"/>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rsidP="00807553">
            <w:pPr>
              <w:pStyle w:val="TAL"/>
              <w:keepNext w:val="0"/>
              <w:keepLines w:val="0"/>
              <w:widowControl w:val="0"/>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rsidP="00807553">
            <w:pPr>
              <w:pStyle w:val="TAC"/>
              <w:keepNext w:val="0"/>
              <w:keepLines w:val="0"/>
              <w:widowControl w:val="0"/>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rsidP="00807553">
            <w:pPr>
              <w:pStyle w:val="TAL"/>
              <w:keepNext w:val="0"/>
              <w:keepLines w:val="0"/>
              <w:widowControl w:val="0"/>
              <w:rPr>
                <w:sz w:val="16"/>
                <w:szCs w:val="16"/>
                <w:lang w:eastAsia="en-US"/>
              </w:rPr>
            </w:pPr>
            <w:r>
              <w:rPr>
                <w:sz w:val="16"/>
                <w:szCs w:val="16"/>
                <w:lang w:eastAsia="en-US"/>
              </w:rPr>
              <w:t>Specification approved at TSG-RAN and placed under change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rsidP="00807553">
            <w:pPr>
              <w:pStyle w:val="TAC"/>
              <w:keepNext w:val="0"/>
              <w:keepLines w:val="0"/>
              <w:widowControl w:val="0"/>
              <w:rPr>
                <w:sz w:val="16"/>
                <w:szCs w:val="16"/>
                <w:lang w:eastAsia="zh-CN"/>
              </w:rPr>
            </w:pPr>
            <w:r>
              <w:rPr>
                <w:sz w:val="16"/>
                <w:szCs w:val="16"/>
                <w:lang w:eastAsia="zh-CN"/>
              </w:rPr>
              <w:t>15.0.0</w:t>
            </w:r>
          </w:p>
        </w:tc>
      </w:tr>
      <w:tr w:rsidR="00705F21" w14:paraId="3FFE25E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rsidP="00807553">
            <w:pPr>
              <w:pStyle w:val="TAC"/>
              <w:keepNext w:val="0"/>
              <w:keepLines w:val="0"/>
              <w:widowControl w:val="0"/>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rsidP="00807553">
            <w:pPr>
              <w:pStyle w:val="TAL"/>
              <w:keepNext w:val="0"/>
              <w:keepLines w:val="0"/>
              <w:widowControl w:val="0"/>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rsidP="00807553">
            <w:pPr>
              <w:pStyle w:val="TAL"/>
              <w:keepNext w:val="0"/>
              <w:keepLines w:val="0"/>
              <w:widowControl w:val="0"/>
              <w:rPr>
                <w:sz w:val="16"/>
                <w:szCs w:val="16"/>
                <w:lang w:eastAsia="en-US"/>
              </w:rPr>
            </w:pPr>
            <w:r>
              <w:rPr>
                <w:sz w:val="16"/>
                <w:szCs w:val="16"/>
                <w:lang w:eastAsia="en-US"/>
              </w:rPr>
              <w:t>Collected corrections for XnAP version 15.0.0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732953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rsidP="00807553">
            <w:pPr>
              <w:pStyle w:val="TAC"/>
              <w:keepNext w:val="0"/>
              <w:keepLines w:val="0"/>
              <w:widowControl w:val="0"/>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rsidP="00807553">
            <w:pPr>
              <w:pStyle w:val="TAL"/>
              <w:keepNext w:val="0"/>
              <w:keepLines w:val="0"/>
              <w:widowControl w:val="0"/>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rsidP="00807553">
            <w:pPr>
              <w:pStyle w:val="TAL"/>
              <w:keepNext w:val="0"/>
              <w:keepLines w:val="0"/>
              <w:widowControl w:val="0"/>
              <w:rPr>
                <w:sz w:val="16"/>
                <w:szCs w:val="16"/>
                <w:lang w:eastAsia="en-US"/>
              </w:rPr>
            </w:pPr>
            <w:r>
              <w:rPr>
                <w:sz w:val="16"/>
                <w:szCs w:val="16"/>
                <w:lang w:eastAsia="en-US"/>
              </w:rPr>
              <w:t>Addition of MCG cell ID to solve the PCI confusion at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0EB050D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rsidP="00807553">
            <w:pPr>
              <w:pStyle w:val="TAC"/>
              <w:keepNext w:val="0"/>
              <w:keepLines w:val="0"/>
              <w:widowControl w:val="0"/>
              <w:rPr>
                <w:sz w:val="16"/>
                <w:szCs w:val="16"/>
                <w:lang w:eastAsia="zh-CN"/>
              </w:rPr>
            </w:pPr>
            <w:r>
              <w:rPr>
                <w:sz w:val="16"/>
                <w:szCs w:val="16"/>
                <w:lang w:eastAsia="zh-CN"/>
              </w:rPr>
              <w:t>2018-12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rsidP="00807553">
            <w:pPr>
              <w:pStyle w:val="TAC"/>
              <w:keepNext w:val="0"/>
              <w:keepLines w:val="0"/>
              <w:widowControl w:val="0"/>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rsidP="00807553">
            <w:pPr>
              <w:pStyle w:val="TAC"/>
              <w:keepNext w:val="0"/>
              <w:keepLines w:val="0"/>
              <w:widowControl w:val="0"/>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rsidP="00807553">
            <w:pPr>
              <w:pStyle w:val="TAL"/>
              <w:keepNext w:val="0"/>
              <w:keepLines w:val="0"/>
              <w:widowControl w:val="0"/>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rsidP="00807553">
            <w:pPr>
              <w:pStyle w:val="TAL"/>
              <w:keepNext w:val="0"/>
              <w:keepLines w:val="0"/>
              <w:widowControl w:val="0"/>
              <w:rPr>
                <w:sz w:val="16"/>
                <w:szCs w:val="16"/>
                <w:lang w:eastAsia="en-US"/>
              </w:rPr>
            </w:pPr>
            <w:r>
              <w:rPr>
                <w:sz w:val="16"/>
                <w:szCs w:val="16"/>
                <w:lang w:eastAsia="en-US"/>
              </w:rPr>
              <w:t>NR Corrections (TS 38.423 Baseline CR covering RAN3-101Bis and RAN3-102 agreements)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rsidP="00807553">
            <w:pPr>
              <w:pStyle w:val="TAC"/>
              <w:keepNext w:val="0"/>
              <w:keepLines w:val="0"/>
              <w:widowControl w:val="0"/>
              <w:rPr>
                <w:sz w:val="16"/>
                <w:szCs w:val="16"/>
                <w:lang w:eastAsia="zh-CN"/>
              </w:rPr>
            </w:pPr>
            <w:r>
              <w:rPr>
                <w:sz w:val="16"/>
                <w:szCs w:val="16"/>
                <w:lang w:eastAsia="zh-CN"/>
              </w:rPr>
              <w:t>15.2.0</w:t>
            </w:r>
          </w:p>
        </w:tc>
      </w:tr>
      <w:tr w:rsidR="00705F21" w14:paraId="6D7F92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rsidP="00807553">
            <w:pPr>
              <w:pStyle w:val="TAL"/>
              <w:keepNext w:val="0"/>
              <w:keepLines w:val="0"/>
              <w:widowControl w:val="0"/>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rsidP="00807553">
            <w:pPr>
              <w:pStyle w:val="TAL"/>
              <w:keepNext w:val="0"/>
              <w:keepLines w:val="0"/>
              <w:widowControl w:val="0"/>
              <w:rPr>
                <w:sz w:val="16"/>
                <w:szCs w:val="16"/>
                <w:lang w:eastAsia="en-US"/>
              </w:rPr>
            </w:pPr>
            <w:r>
              <w:rPr>
                <w:sz w:val="16"/>
                <w:szCs w:val="16"/>
                <w:lang w:eastAsia="en-US"/>
              </w:rPr>
              <w:t>Correction to RRC transfer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9D6CD4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rsidP="00807553">
            <w:pPr>
              <w:pStyle w:val="TAC"/>
              <w:keepNext w:val="0"/>
              <w:keepLines w:val="0"/>
              <w:widowControl w:val="0"/>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rsidP="00807553">
            <w:pPr>
              <w:pStyle w:val="TAL"/>
              <w:keepNext w:val="0"/>
              <w:keepLines w:val="0"/>
              <w:widowControl w:val="0"/>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rsidP="00807553">
            <w:pPr>
              <w:pStyle w:val="TAL"/>
              <w:keepNext w:val="0"/>
              <w:keepLines w:val="0"/>
              <w:widowControl w:val="0"/>
              <w:rPr>
                <w:sz w:val="16"/>
                <w:szCs w:val="16"/>
                <w:lang w:eastAsia="en-US"/>
              </w:rPr>
            </w:pPr>
            <w:r>
              <w:rPr>
                <w:sz w:val="16"/>
                <w:szCs w:val="16"/>
                <w:lang w:eastAsia="en-US"/>
              </w:rPr>
              <w:t>Transfer of the PSCell information for LI purposes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34FA8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rsidP="00807553">
            <w:pPr>
              <w:pStyle w:val="TAL"/>
              <w:keepNext w:val="0"/>
              <w:keepLines w:val="0"/>
              <w:widowControl w:val="0"/>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rsidP="00807553">
            <w:pPr>
              <w:pStyle w:val="TAL"/>
              <w:keepNext w:val="0"/>
              <w:keepLines w:val="0"/>
              <w:widowControl w:val="0"/>
              <w:rPr>
                <w:sz w:val="16"/>
                <w:szCs w:val="16"/>
                <w:lang w:eastAsia="en-US"/>
              </w:rPr>
            </w:pPr>
            <w:r>
              <w:rPr>
                <w:sz w:val="16"/>
                <w:szCs w:val="16"/>
                <w:lang w:eastAsia="en-US"/>
              </w:rPr>
              <w:t>Missing causes for context retrieval failure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8A9D5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rsidP="00807553">
            <w:pPr>
              <w:pStyle w:val="TAL"/>
              <w:keepNext w:val="0"/>
              <w:keepLines w:val="0"/>
              <w:widowControl w:val="0"/>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rsidP="00807553">
            <w:pPr>
              <w:pStyle w:val="TAL"/>
              <w:keepNext w:val="0"/>
              <w:keepLines w:val="0"/>
              <w:widowControl w:val="0"/>
              <w:rPr>
                <w:sz w:val="16"/>
                <w:szCs w:val="16"/>
                <w:lang w:eastAsia="en-US"/>
              </w:rPr>
            </w:pPr>
            <w:r>
              <w:rPr>
                <w:sz w:val="16"/>
                <w:szCs w:val="16"/>
                <w:lang w:eastAsia="en-US"/>
              </w:rPr>
              <w:t>Data volume reporting for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CFF77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rsidP="00807553">
            <w:pPr>
              <w:pStyle w:val="TAL"/>
              <w:keepNext w:val="0"/>
              <w:keepLines w:val="0"/>
              <w:widowControl w:val="0"/>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rsidP="00807553">
            <w:pPr>
              <w:pStyle w:val="TAL"/>
              <w:keepNext w:val="0"/>
              <w:keepLines w:val="0"/>
              <w:widowControl w:val="0"/>
              <w:rPr>
                <w:sz w:val="16"/>
                <w:szCs w:val="16"/>
                <w:lang w:eastAsia="en-US"/>
              </w:rPr>
            </w:pPr>
            <w:r>
              <w:rPr>
                <w:sz w:val="16"/>
                <w:szCs w:val="16"/>
                <w:lang w:eastAsia="en-US"/>
              </w:rPr>
              <w:t>Separate UL/DL limits for UE's maximum IP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B74A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rsidP="00807553">
            <w:pPr>
              <w:pStyle w:val="TAL"/>
              <w:keepNext w:val="0"/>
              <w:keepLines w:val="0"/>
              <w:widowControl w:val="0"/>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rsidP="00807553">
            <w:pPr>
              <w:pStyle w:val="TAL"/>
              <w:keepNext w:val="0"/>
              <w:keepLines w:val="0"/>
              <w:widowControl w:val="0"/>
              <w:rPr>
                <w:sz w:val="16"/>
                <w:szCs w:val="16"/>
                <w:lang w:eastAsia="en-US"/>
              </w:rPr>
            </w:pPr>
            <w:r>
              <w:rPr>
                <w:sz w:val="16"/>
                <w:szCs w:val="16"/>
                <w:lang w:eastAsia="en-US"/>
              </w:rPr>
              <w:t>LTE-NR UE Level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428D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rsidP="00807553">
            <w:pPr>
              <w:pStyle w:val="TAL"/>
              <w:keepNext w:val="0"/>
              <w:keepLines w:val="0"/>
              <w:widowControl w:val="0"/>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rsidP="00807553">
            <w:pPr>
              <w:pStyle w:val="TAL"/>
              <w:keepNext w:val="0"/>
              <w:keepLines w:val="0"/>
              <w:widowControl w:val="0"/>
              <w:rPr>
                <w:sz w:val="16"/>
                <w:szCs w:val="16"/>
                <w:lang w:eastAsia="en-US"/>
              </w:rPr>
            </w:pPr>
            <w:r>
              <w:rPr>
                <w:sz w:val="16"/>
                <w:szCs w:val="16"/>
                <w:lang w:eastAsia="en-US"/>
              </w:rPr>
              <w:t>Support of PDU session split during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965E18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rsidP="00807553">
            <w:pPr>
              <w:pStyle w:val="TAL"/>
              <w:keepNext w:val="0"/>
              <w:keepLines w:val="0"/>
              <w:widowControl w:val="0"/>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rsidP="00807553">
            <w:pPr>
              <w:pStyle w:val="TAL"/>
              <w:keepNext w:val="0"/>
              <w:keepLines w:val="0"/>
              <w:widowControl w:val="0"/>
              <w:rPr>
                <w:sz w:val="16"/>
                <w:szCs w:val="16"/>
                <w:lang w:eastAsia="en-US"/>
              </w:rPr>
            </w:pPr>
            <w:r>
              <w:rPr>
                <w:sz w:val="16"/>
                <w:szCs w:val="16"/>
                <w:lang w:eastAsia="en-US"/>
              </w:rPr>
              <w:t>Correction of RAN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CFE99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rsidP="00807553">
            <w:pPr>
              <w:pStyle w:val="TAL"/>
              <w:keepNext w:val="0"/>
              <w:keepLines w:val="0"/>
              <w:widowControl w:val="0"/>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rsidP="00807553">
            <w:pPr>
              <w:pStyle w:val="TAL"/>
              <w:keepNext w:val="0"/>
              <w:keepLines w:val="0"/>
              <w:widowControl w:val="0"/>
              <w:rPr>
                <w:sz w:val="16"/>
                <w:szCs w:val="16"/>
                <w:lang w:eastAsia="en-US"/>
              </w:rPr>
            </w:pPr>
            <w:r>
              <w:rPr>
                <w:sz w:val="16"/>
                <w:szCs w:val="16"/>
                <w:lang w:eastAsia="en-US"/>
              </w:rPr>
              <w:t>Correction of Slice Support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B8343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rsidP="00807553">
            <w:pPr>
              <w:pStyle w:val="TAL"/>
              <w:keepNext w:val="0"/>
              <w:keepLines w:val="0"/>
              <w:widowControl w:val="0"/>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rsidP="00807553">
            <w:pPr>
              <w:pStyle w:val="TAL"/>
              <w:keepNext w:val="0"/>
              <w:keepLines w:val="0"/>
              <w:widowControl w:val="0"/>
              <w:rPr>
                <w:sz w:val="16"/>
                <w:szCs w:val="16"/>
                <w:lang w:eastAsia="en-US"/>
              </w:rPr>
            </w:pPr>
            <w:r>
              <w:rPr>
                <w:sz w:val="16"/>
                <w:szCs w:val="16"/>
                <w:lang w:eastAsia="en-US"/>
              </w:rPr>
              <w:t>Correction of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BAF20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rsidP="00807553">
            <w:pPr>
              <w:pStyle w:val="TAL"/>
              <w:keepNext w:val="0"/>
              <w:keepLines w:val="0"/>
              <w:widowControl w:val="0"/>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rsidP="00807553">
            <w:pPr>
              <w:pStyle w:val="TAL"/>
              <w:keepNext w:val="0"/>
              <w:keepLines w:val="0"/>
              <w:widowControl w:val="0"/>
              <w:rPr>
                <w:sz w:val="16"/>
                <w:szCs w:val="16"/>
                <w:lang w:eastAsia="en-US"/>
              </w:rPr>
            </w:pPr>
            <w:r>
              <w:rPr>
                <w:sz w:val="16"/>
                <w:szCs w:val="16"/>
                <w:lang w:eastAsia="en-US"/>
              </w:rPr>
              <w:t>Correction for RRC container in SN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EDB49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rsidP="00807553">
            <w:pPr>
              <w:pStyle w:val="TAL"/>
              <w:keepNext w:val="0"/>
              <w:keepLines w:val="0"/>
              <w:widowControl w:val="0"/>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Inter-node message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D371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rsidP="00807553">
            <w:pPr>
              <w:pStyle w:val="TAL"/>
              <w:keepNext w:val="0"/>
              <w:keepLines w:val="0"/>
              <w:widowControl w:val="0"/>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rsidP="00807553">
            <w:pPr>
              <w:pStyle w:val="TAL"/>
              <w:keepNext w:val="0"/>
              <w:keepLines w:val="0"/>
              <w:widowControl w:val="0"/>
              <w:rPr>
                <w:sz w:val="16"/>
                <w:szCs w:val="16"/>
                <w:lang w:eastAsia="en-US"/>
              </w:rPr>
            </w:pPr>
            <w:r>
              <w:rPr>
                <w:sz w:val="16"/>
                <w:szCs w:val="16"/>
                <w:lang w:eastAsia="en-US"/>
              </w:rPr>
              <w:t>Introduce IMEISV to addition request to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3C3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rsidP="00807553">
            <w:pPr>
              <w:pStyle w:val="TAL"/>
              <w:keepNext w:val="0"/>
              <w:keepLines w:val="0"/>
              <w:widowControl w:val="0"/>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rsidP="00807553">
            <w:pPr>
              <w:pStyle w:val="TAL"/>
              <w:keepNext w:val="0"/>
              <w:keepLines w:val="0"/>
              <w:widowControl w:val="0"/>
              <w:rPr>
                <w:sz w:val="16"/>
                <w:szCs w:val="16"/>
                <w:lang w:eastAsia="en-US"/>
              </w:rPr>
            </w:pPr>
            <w:r>
              <w:rPr>
                <w:sz w:val="16"/>
                <w:szCs w:val="16"/>
                <w:lang w:eastAsia="en-US"/>
              </w:rPr>
              <w:t>Support of integrity protection for Option 4&amp;7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51B8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rsidP="00807553">
            <w:pPr>
              <w:pStyle w:val="TAL"/>
              <w:keepNext w:val="0"/>
              <w:keepLines w:val="0"/>
              <w:widowControl w:val="0"/>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rsidP="00807553">
            <w:pPr>
              <w:pStyle w:val="TAL"/>
              <w:keepNext w:val="0"/>
              <w:keepLines w:val="0"/>
              <w:widowControl w:val="0"/>
              <w:rPr>
                <w:sz w:val="16"/>
                <w:szCs w:val="16"/>
                <w:lang w:eastAsia="en-US"/>
              </w:rPr>
            </w:pPr>
            <w:r>
              <w:rPr>
                <w:sz w:val="16"/>
                <w:szCs w:val="16"/>
                <w:lang w:eastAsia="en-US"/>
              </w:rPr>
              <w:t>Correction on partial reset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BCCB7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rsidP="00807553">
            <w:pPr>
              <w:pStyle w:val="TAL"/>
              <w:keepNext w:val="0"/>
              <w:keepLines w:val="0"/>
              <w:widowControl w:val="0"/>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rsidP="00807553">
            <w:pPr>
              <w:pStyle w:val="TAL"/>
              <w:keepNext w:val="0"/>
              <w:keepLines w:val="0"/>
              <w:widowControl w:val="0"/>
              <w:rPr>
                <w:sz w:val="16"/>
                <w:szCs w:val="16"/>
                <w:lang w:eastAsia="en-US"/>
              </w:rPr>
            </w:pPr>
            <w:r>
              <w:rPr>
                <w:sz w:val="16"/>
                <w:szCs w:val="16"/>
                <w:lang w:eastAsia="en-US"/>
              </w:rPr>
              <w:t>Correction on TAI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35C2D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rsidP="00807553">
            <w:pPr>
              <w:pStyle w:val="TAL"/>
              <w:keepNext w:val="0"/>
              <w:keepLines w:val="0"/>
              <w:widowControl w:val="0"/>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rsidP="00807553">
            <w:pPr>
              <w:pStyle w:val="TAL"/>
              <w:keepNext w:val="0"/>
              <w:keepLines w:val="0"/>
              <w:widowControl w:val="0"/>
              <w:rPr>
                <w:sz w:val="16"/>
                <w:szCs w:val="16"/>
                <w:lang w:eastAsia="en-US"/>
              </w:rPr>
            </w:pPr>
            <w:r>
              <w:rPr>
                <w:sz w:val="16"/>
                <w:szCs w:val="16"/>
                <w:lang w:eastAsia="en-US"/>
              </w:rPr>
              <w:t>Rapporteur updates on version 15.2.0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753901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rsidP="00807553">
            <w:pPr>
              <w:pStyle w:val="TAL"/>
              <w:keepNext w:val="0"/>
              <w:keepLines w:val="0"/>
              <w:widowControl w:val="0"/>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rsidP="00807553">
            <w:pPr>
              <w:pStyle w:val="TAL"/>
              <w:keepNext w:val="0"/>
              <w:keepLines w:val="0"/>
              <w:widowControl w:val="0"/>
              <w:rPr>
                <w:sz w:val="16"/>
                <w:szCs w:val="16"/>
                <w:lang w:eastAsia="en-US"/>
              </w:rPr>
            </w:pPr>
            <w:r>
              <w:rPr>
                <w:sz w:val="16"/>
                <w:szCs w:val="16"/>
                <w:lang w:eastAsia="en-US"/>
              </w:rPr>
              <w:t>S-NSSAI update during EPS to 5GS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F8B619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rsidP="00807553">
            <w:pPr>
              <w:pStyle w:val="TAL"/>
              <w:keepNext w:val="0"/>
              <w:keepLines w:val="0"/>
              <w:widowControl w:val="0"/>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rsidP="00807553">
            <w:pPr>
              <w:pStyle w:val="TAL"/>
              <w:keepNext w:val="0"/>
              <w:keepLines w:val="0"/>
              <w:widowControl w:val="0"/>
              <w:rPr>
                <w:sz w:val="16"/>
                <w:szCs w:val="16"/>
                <w:lang w:eastAsia="en-US"/>
              </w:rPr>
            </w:pPr>
            <w:r>
              <w:rPr>
                <w:sz w:val="16"/>
                <w:szCs w:val="16"/>
                <w:lang w:eastAsia="en-US"/>
              </w:rPr>
              <w:t>Correction of EPC interworking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6F209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rsidP="00807553">
            <w:pPr>
              <w:pStyle w:val="TAL"/>
              <w:keepNext w:val="0"/>
              <w:keepLines w:val="0"/>
              <w:widowControl w:val="0"/>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rsidP="00807553">
            <w:pPr>
              <w:pStyle w:val="TAL"/>
              <w:keepNext w:val="0"/>
              <w:keepLines w:val="0"/>
              <w:widowControl w:val="0"/>
              <w:rPr>
                <w:sz w:val="16"/>
                <w:szCs w:val="16"/>
                <w:lang w:eastAsia="en-US"/>
              </w:rPr>
            </w:pPr>
            <w:r>
              <w:rPr>
                <w:sz w:val="16"/>
                <w:szCs w:val="16"/>
                <w:lang w:eastAsia="en-US"/>
              </w:rPr>
              <w:t>Correction on AMF connectivity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7510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rsidP="00807553">
            <w:pPr>
              <w:pStyle w:val="TAL"/>
              <w:keepNext w:val="0"/>
              <w:keepLines w:val="0"/>
              <w:widowControl w:val="0"/>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rsidP="00807553">
            <w:pPr>
              <w:pStyle w:val="TAL"/>
              <w:keepNext w:val="0"/>
              <w:keepLines w:val="0"/>
              <w:widowControl w:val="0"/>
              <w:rPr>
                <w:sz w:val="16"/>
                <w:szCs w:val="16"/>
                <w:lang w:eastAsia="en-US"/>
              </w:rPr>
            </w:pPr>
            <w:r>
              <w:rPr>
                <w:sz w:val="16"/>
                <w:szCs w:val="16"/>
                <w:lang w:eastAsia="en-US"/>
              </w:rPr>
              <w:t>Support of ongoing re-mapping on source side during SDAP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5E90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rsidP="00807553">
            <w:pPr>
              <w:pStyle w:val="TAL"/>
              <w:keepNext w:val="0"/>
              <w:keepLines w:val="0"/>
              <w:widowControl w:val="0"/>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rsidP="00807553">
            <w:pPr>
              <w:pStyle w:val="TAL"/>
              <w:keepNext w:val="0"/>
              <w:keepLines w:val="0"/>
              <w:widowControl w:val="0"/>
              <w:rPr>
                <w:sz w:val="16"/>
                <w:szCs w:val="16"/>
                <w:lang w:eastAsia="en-US"/>
              </w:rPr>
            </w:pPr>
            <w:r>
              <w:rPr>
                <w:sz w:val="16"/>
                <w:szCs w:val="16"/>
                <w:lang w:eastAsia="en-US"/>
              </w:rPr>
              <w:t>XnAP Alignment of MN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6AA15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rsidP="00807553">
            <w:pPr>
              <w:pStyle w:val="TAL"/>
              <w:keepNext w:val="0"/>
              <w:keepLines w:val="0"/>
              <w:widowControl w:val="0"/>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rsidP="00807553">
            <w:pPr>
              <w:pStyle w:val="TAL"/>
              <w:keepNext w:val="0"/>
              <w:keepLines w:val="0"/>
              <w:widowControl w:val="0"/>
              <w:rPr>
                <w:sz w:val="16"/>
                <w:szCs w:val="16"/>
                <w:lang w:eastAsia="en-US"/>
              </w:rPr>
            </w:pPr>
            <w:r>
              <w:rPr>
                <w:sz w:val="16"/>
                <w:szCs w:val="16"/>
                <w:lang w:eastAsia="en-US"/>
              </w:rPr>
              <w:t>CR38423 for Addition of MN (MeNB) cell ID to solve the PCI confusion in SN(SgNB) modification Request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33E71C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rsidP="00807553">
            <w:pPr>
              <w:pStyle w:val="TAL"/>
              <w:keepNext w:val="0"/>
              <w:keepLines w:val="0"/>
              <w:widowControl w:val="0"/>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rsidP="00807553">
            <w:pPr>
              <w:pStyle w:val="TAL"/>
              <w:keepNext w:val="0"/>
              <w:keepLines w:val="0"/>
              <w:widowControl w:val="0"/>
              <w:rPr>
                <w:sz w:val="16"/>
                <w:szCs w:val="16"/>
                <w:lang w:eastAsia="en-US"/>
              </w:rPr>
            </w:pPr>
            <w:r>
              <w:rPr>
                <w:sz w:val="16"/>
                <w:szCs w:val="16"/>
                <w:lang w:eastAsia="en-US"/>
              </w:rPr>
              <w:t>RAN paging failure handling in SN in case of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D81E02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p w14:paraId="0A6D4B6E"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2B577C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rsidP="00807553">
            <w:pPr>
              <w:pStyle w:val="TAL"/>
              <w:keepNext w:val="0"/>
              <w:keepLines w:val="0"/>
              <w:widowControl w:val="0"/>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rsidP="00807553">
            <w:pPr>
              <w:pStyle w:val="TAL"/>
              <w:keepNext w:val="0"/>
              <w:keepLines w:val="0"/>
              <w:widowControl w:val="0"/>
              <w:rPr>
                <w:sz w:val="16"/>
                <w:szCs w:val="16"/>
                <w:lang w:eastAsia="en-US"/>
              </w:rPr>
            </w:pPr>
            <w:r>
              <w:rPr>
                <w:sz w:val="16"/>
                <w:szCs w:val="16"/>
                <w:lang w:eastAsia="en-US"/>
              </w:rPr>
              <w:t>Support for delivering UE band information in RAN paging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53E5E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rsidP="00807553">
            <w:pPr>
              <w:pStyle w:val="TAC"/>
              <w:keepNext w:val="0"/>
              <w:keepLines w:val="0"/>
              <w:widowControl w:val="0"/>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rsidP="00807553">
            <w:pPr>
              <w:pStyle w:val="TAL"/>
              <w:keepNext w:val="0"/>
              <w:keepLines w:val="0"/>
              <w:widowControl w:val="0"/>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rsidP="00807553">
            <w:pPr>
              <w:pStyle w:val="TAL"/>
              <w:keepNext w:val="0"/>
              <w:keepLines w:val="0"/>
              <w:widowControl w:val="0"/>
              <w:rPr>
                <w:sz w:val="16"/>
                <w:szCs w:val="16"/>
                <w:lang w:eastAsia="en-US"/>
              </w:rPr>
            </w:pPr>
            <w:r>
              <w:rPr>
                <w:sz w:val="16"/>
                <w:szCs w:val="16"/>
                <w:lang w:eastAsia="en-US"/>
              </w:rPr>
              <w:t>Corrections for support of data forwarding for reestablishment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84D92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rsidP="00807553">
            <w:pPr>
              <w:pStyle w:val="TAL"/>
              <w:keepNext w:val="0"/>
              <w:keepLines w:val="0"/>
              <w:widowControl w:val="0"/>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version 15.3.0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826C5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rsidP="00807553">
            <w:pPr>
              <w:pStyle w:val="TAL"/>
              <w:keepNext w:val="0"/>
              <w:keepLines w:val="0"/>
              <w:widowControl w:val="0"/>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rsidP="00807553">
            <w:pPr>
              <w:pStyle w:val="TAL"/>
              <w:keepNext w:val="0"/>
              <w:keepLines w:val="0"/>
              <w:widowControl w:val="0"/>
              <w:rPr>
                <w:sz w:val="16"/>
                <w:szCs w:val="16"/>
                <w:lang w:eastAsia="en-US"/>
              </w:rPr>
            </w:pPr>
            <w:r>
              <w:rPr>
                <w:sz w:val="16"/>
                <w:szCs w:val="16"/>
                <w:lang w:eastAsia="en-US"/>
              </w:rPr>
              <w:t>Correction for SN terminated DRB To Be Setup in SN Addition Response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BCFB2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rsidP="00807553">
            <w:pPr>
              <w:pStyle w:val="TAL"/>
              <w:keepNext w:val="0"/>
              <w:keepLines w:val="0"/>
              <w:widowControl w:val="0"/>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rsidP="00807553">
            <w:pPr>
              <w:pStyle w:val="TAL"/>
              <w:keepNext w:val="0"/>
              <w:keepLines w:val="0"/>
              <w:widowControl w:val="0"/>
              <w:rPr>
                <w:sz w:val="16"/>
                <w:szCs w:val="16"/>
                <w:lang w:eastAsia="en-US"/>
              </w:rPr>
            </w:pPr>
            <w:r>
              <w:rPr>
                <w:sz w:val="16"/>
                <w:szCs w:val="16"/>
                <w:lang w:eastAsia="en-US"/>
              </w:rPr>
              <w:t>CR for TS 38.423 for Data Forwarding Proposal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CE1EF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rsidP="00807553">
            <w:pPr>
              <w:pStyle w:val="TAC"/>
              <w:keepNext w:val="0"/>
              <w:keepLines w:val="0"/>
              <w:widowControl w:val="0"/>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rsidP="00807553">
            <w:pPr>
              <w:pStyle w:val="TAL"/>
              <w:keepNext w:val="0"/>
              <w:keepLines w:val="0"/>
              <w:widowControl w:val="0"/>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rsidP="00807553">
            <w:pPr>
              <w:pStyle w:val="TAL"/>
              <w:keepNext w:val="0"/>
              <w:keepLines w:val="0"/>
              <w:widowControl w:val="0"/>
              <w:rPr>
                <w:sz w:val="16"/>
                <w:szCs w:val="16"/>
                <w:lang w:eastAsia="en-US"/>
              </w:rPr>
            </w:pPr>
            <w:r>
              <w:rPr>
                <w:sz w:val="16"/>
                <w:szCs w:val="16"/>
                <w:lang w:eastAsia="en-US"/>
              </w:rPr>
              <w:t>RAN sharing with multiple Cell ID broadcast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1F1A5D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p w14:paraId="79EE891A"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8043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rsidP="00807553">
            <w:pPr>
              <w:pStyle w:val="TAL"/>
              <w:keepNext w:val="0"/>
              <w:keepLines w:val="0"/>
              <w:widowControl w:val="0"/>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rsidP="00807553">
            <w:pPr>
              <w:pStyle w:val="TAL"/>
              <w:keepNext w:val="0"/>
              <w:keepLines w:val="0"/>
              <w:widowControl w:val="0"/>
              <w:rPr>
                <w:sz w:val="16"/>
                <w:szCs w:val="16"/>
                <w:lang w:eastAsia="en-US"/>
              </w:rPr>
            </w:pPr>
            <w:r>
              <w:rPr>
                <w:sz w:val="16"/>
                <w:szCs w:val="16"/>
                <w:lang w:eastAsia="en-US"/>
              </w:rPr>
              <w:t>Data forwarding and QoS flow remapping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5F780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rsidP="00807553">
            <w:pPr>
              <w:pStyle w:val="TAL"/>
              <w:keepNext w:val="0"/>
              <w:keepLines w:val="0"/>
              <w:widowControl w:val="0"/>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Response Info – MN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4187C8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rsidP="00807553">
            <w:pPr>
              <w:pStyle w:val="TAL"/>
              <w:keepNext w:val="0"/>
              <w:keepLines w:val="0"/>
              <w:widowControl w:val="0"/>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Complete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1971D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rsidP="00807553">
            <w:pPr>
              <w:pStyle w:val="TAL"/>
              <w:keepNext w:val="0"/>
              <w:keepLines w:val="0"/>
              <w:widowControl w:val="0"/>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rsidP="00807553">
            <w:pPr>
              <w:pStyle w:val="TAL"/>
              <w:keepNext w:val="0"/>
              <w:keepLines w:val="0"/>
              <w:widowControl w:val="0"/>
              <w:rPr>
                <w:sz w:val="16"/>
                <w:szCs w:val="16"/>
                <w:lang w:eastAsia="en-US"/>
              </w:rPr>
            </w:pPr>
            <w:r>
              <w:rPr>
                <w:sz w:val="16"/>
                <w:szCs w:val="16"/>
                <w:lang w:eastAsia="en-US"/>
              </w:rPr>
              <w:t>Support of single UL transmission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250E94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rsidP="00807553">
            <w:pPr>
              <w:pStyle w:val="TAL"/>
              <w:keepNext w:val="0"/>
              <w:keepLines w:val="0"/>
              <w:widowControl w:val="0"/>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rsidP="00807553">
            <w:pPr>
              <w:pStyle w:val="TAL"/>
              <w:keepNext w:val="0"/>
              <w:keepLines w:val="0"/>
              <w:widowControl w:val="0"/>
              <w:rPr>
                <w:sz w:val="16"/>
                <w:szCs w:val="16"/>
                <w:lang w:eastAsia="en-US"/>
              </w:rPr>
            </w:pPr>
            <w:r>
              <w:rPr>
                <w:sz w:val="16"/>
                <w:szCs w:val="16"/>
                <w:lang w:eastAsia="en-US"/>
              </w:rPr>
              <w:t>In-order delivery when QoS flows offloaded from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1F1A1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rsidP="00807553">
            <w:pPr>
              <w:pStyle w:val="TAL"/>
              <w:keepNext w:val="0"/>
              <w:keepLines w:val="0"/>
              <w:widowControl w:val="0"/>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rsidP="00807553">
            <w:pPr>
              <w:pStyle w:val="TAL"/>
              <w:keepNext w:val="0"/>
              <w:keepLines w:val="0"/>
              <w:widowControl w:val="0"/>
              <w:rPr>
                <w:sz w:val="16"/>
                <w:szCs w:val="16"/>
                <w:lang w:eastAsia="en-US"/>
              </w:rPr>
            </w:pPr>
            <w:r>
              <w:rPr>
                <w:sz w:val="16"/>
                <w:szCs w:val="16"/>
                <w:lang w:eastAsia="en-US"/>
              </w:rPr>
              <w:t>Transferring of RRC message from Master node to Secondary node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7152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rsidP="00807553">
            <w:pPr>
              <w:pStyle w:val="TAL"/>
              <w:keepNext w:val="0"/>
              <w:keepLines w:val="0"/>
              <w:widowControl w:val="0"/>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E56D6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rsidP="00807553">
            <w:pPr>
              <w:pStyle w:val="TAL"/>
              <w:keepNext w:val="0"/>
              <w:keepLines w:val="0"/>
              <w:widowControl w:val="0"/>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rsidP="00807553">
            <w:pPr>
              <w:pStyle w:val="TAL"/>
              <w:keepNext w:val="0"/>
              <w:keepLines w:val="0"/>
              <w:widowControl w:val="0"/>
              <w:rPr>
                <w:sz w:val="16"/>
                <w:szCs w:val="16"/>
                <w:lang w:eastAsia="en-US"/>
              </w:rPr>
            </w:pPr>
            <w:r>
              <w:rPr>
                <w:sz w:val="16"/>
                <w:szCs w:val="16"/>
                <w:lang w:eastAsia="en-US"/>
              </w:rPr>
              <w:t>PDCP SN length related clean-up over To Be Modified structure in MN initiated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B1619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rsidP="00807553">
            <w:pPr>
              <w:pStyle w:val="TAL"/>
              <w:keepNext w:val="0"/>
              <w:keepLines w:val="0"/>
              <w:widowControl w:val="0"/>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rsidP="00807553">
            <w:pPr>
              <w:pStyle w:val="TAL"/>
              <w:keepNext w:val="0"/>
              <w:keepLines w:val="0"/>
              <w:widowControl w:val="0"/>
              <w:rPr>
                <w:sz w:val="16"/>
                <w:szCs w:val="16"/>
                <w:lang w:eastAsia="en-US"/>
              </w:rPr>
            </w:pPr>
            <w:r>
              <w:rPr>
                <w:sz w:val="16"/>
                <w:szCs w:val="16"/>
                <w:lang w:eastAsia="en-US"/>
              </w:rPr>
              <w:t>Correction of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515EF9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rsidP="00807553">
            <w:pPr>
              <w:pStyle w:val="TAL"/>
              <w:keepNext w:val="0"/>
              <w:keepLines w:val="0"/>
              <w:widowControl w:val="0"/>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rsidP="00807553">
            <w:pPr>
              <w:pStyle w:val="TAL"/>
              <w:keepNext w:val="0"/>
              <w:keepLines w:val="0"/>
              <w:widowControl w:val="0"/>
              <w:rPr>
                <w:sz w:val="16"/>
                <w:szCs w:val="16"/>
                <w:lang w:eastAsia="en-US"/>
              </w:rPr>
            </w:pPr>
            <w:r>
              <w:rPr>
                <w:sz w:val="16"/>
                <w:szCs w:val="16"/>
                <w:lang w:eastAsia="en-US"/>
              </w:rPr>
              <w:t>Correction of handling of the Location Information at the MN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0FC587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rsidP="00807553">
            <w:pPr>
              <w:pStyle w:val="TAL"/>
              <w:keepNext w:val="0"/>
              <w:keepLines w:val="0"/>
              <w:widowControl w:val="0"/>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rsidP="00807553">
            <w:pPr>
              <w:pStyle w:val="TAR"/>
              <w:keepNext w:val="0"/>
              <w:keepLines w:val="0"/>
              <w:widowControl w:val="0"/>
              <w:rPr>
                <w:sz w:val="16"/>
                <w:szCs w:val="16"/>
                <w:lang w:eastAsia="zh-CN"/>
              </w:rPr>
            </w:pPr>
          </w:p>
          <w:p w14:paraId="70341DA8"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rsidP="00807553">
            <w:pPr>
              <w:pStyle w:val="TAL"/>
              <w:keepNext w:val="0"/>
              <w:keepLines w:val="0"/>
              <w:widowControl w:val="0"/>
              <w:rPr>
                <w:sz w:val="16"/>
                <w:szCs w:val="16"/>
                <w:lang w:eastAsia="en-US"/>
              </w:rPr>
            </w:pPr>
            <w:r>
              <w:rPr>
                <w:sz w:val="16"/>
                <w:szCs w:val="16"/>
                <w:lang w:eastAsia="en-US"/>
              </w:rPr>
              <w:t>XnAP Rel-15 Leftover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DE8E6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rsidP="00807553">
            <w:pPr>
              <w:pStyle w:val="TAL"/>
              <w:keepNext w:val="0"/>
              <w:keepLines w:val="0"/>
              <w:widowControl w:val="0"/>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rsidP="00807553">
            <w:pPr>
              <w:pStyle w:val="TAL"/>
              <w:keepNext w:val="0"/>
              <w:keepLines w:val="0"/>
              <w:widowControl w:val="0"/>
              <w:rPr>
                <w:sz w:val="16"/>
                <w:szCs w:val="16"/>
                <w:lang w:eastAsia="en-US"/>
              </w:rPr>
            </w:pPr>
            <w:r>
              <w:rPr>
                <w:sz w:val="16"/>
                <w:szCs w:val="16"/>
                <w:lang w:eastAsia="en-US"/>
              </w:rPr>
              <w:t>XnAP Corrections of Activity Notification Usage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6A0B5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rsidP="00807553">
            <w:pPr>
              <w:pStyle w:val="TAL"/>
              <w:keepNext w:val="0"/>
              <w:keepLines w:val="0"/>
              <w:widowControl w:val="0"/>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rsidP="00807553">
            <w:pPr>
              <w:pStyle w:val="TAL"/>
              <w:keepNext w:val="0"/>
              <w:keepLines w:val="0"/>
              <w:widowControl w:val="0"/>
              <w:rPr>
                <w:sz w:val="16"/>
                <w:szCs w:val="16"/>
                <w:lang w:eastAsia="en-US"/>
              </w:rPr>
            </w:pPr>
            <w:r>
              <w:rPr>
                <w:sz w:val="16"/>
                <w:szCs w:val="16"/>
                <w:lang w:eastAsia="en-US"/>
              </w:rPr>
              <w:t>Critical correction to the presence of the TAC lists in the Service Area Item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BE537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rsidP="00807553">
            <w:pPr>
              <w:pStyle w:val="TAL"/>
              <w:keepNext w:val="0"/>
              <w:keepLines w:val="0"/>
              <w:widowControl w:val="0"/>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CR38.423 for Correction on RRC configuration indication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DD7EC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rsidP="00807553">
            <w:pPr>
              <w:pStyle w:val="TAL"/>
              <w:keepNext w:val="0"/>
              <w:keepLines w:val="0"/>
              <w:widowControl w:val="0"/>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rsidP="00807553">
            <w:pPr>
              <w:pStyle w:val="TAL"/>
              <w:keepNext w:val="0"/>
              <w:keepLines w:val="0"/>
              <w:widowControl w:val="0"/>
              <w:rPr>
                <w:sz w:val="16"/>
                <w:szCs w:val="16"/>
                <w:lang w:eastAsia="en-US"/>
              </w:rPr>
            </w:pPr>
            <w:r>
              <w:rPr>
                <w:sz w:val="16"/>
                <w:szCs w:val="16"/>
                <w:lang w:eastAsia="en-US"/>
              </w:rPr>
              <w:t>Correction on source TNL ADDRESS in NG-C interface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3DD4F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rsidP="00807553">
            <w:pPr>
              <w:pStyle w:val="TAL"/>
              <w:keepNext w:val="0"/>
              <w:keepLines w:val="0"/>
              <w:widowControl w:val="0"/>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rsidP="00807553">
            <w:pPr>
              <w:pStyle w:val="TAL"/>
              <w:keepNext w:val="0"/>
              <w:keepLines w:val="0"/>
              <w:widowControl w:val="0"/>
              <w:rPr>
                <w:sz w:val="16"/>
                <w:szCs w:val="16"/>
                <w:lang w:eastAsia="en-US"/>
              </w:rPr>
            </w:pPr>
            <w:r>
              <w:rPr>
                <w:sz w:val="16"/>
                <w:szCs w:val="16"/>
                <w:lang w:eastAsia="en-US"/>
              </w:rPr>
              <w:t>Correction on Maximum Integrity Protected Data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E4967D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rsidP="00807553">
            <w:pPr>
              <w:pStyle w:val="TAL"/>
              <w:keepNext w:val="0"/>
              <w:keepLines w:val="0"/>
              <w:widowControl w:val="0"/>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for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887A2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rsidP="00807553">
            <w:pPr>
              <w:pStyle w:val="TAL"/>
              <w:keepNext w:val="0"/>
              <w:keepLines w:val="0"/>
              <w:widowControl w:val="0"/>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rsidP="00807553">
            <w:pPr>
              <w:pStyle w:val="TAL"/>
              <w:keepNext w:val="0"/>
              <w:keepLines w:val="0"/>
              <w:widowControl w:val="0"/>
              <w:rPr>
                <w:sz w:val="16"/>
                <w:szCs w:val="16"/>
                <w:lang w:eastAsia="en-US"/>
              </w:rPr>
            </w:pPr>
            <w:r>
              <w:rPr>
                <w:sz w:val="16"/>
                <w:szCs w:val="16"/>
                <w:lang w:eastAsia="en-US"/>
              </w:rPr>
              <w:t>Corrections regarding mandatory statements in Semantics Descriptions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E141E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rsidP="00807553">
            <w:pPr>
              <w:pStyle w:val="TAL"/>
              <w:keepNext w:val="0"/>
              <w:keepLines w:val="0"/>
              <w:widowControl w:val="0"/>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rsidP="00807553">
            <w:pPr>
              <w:pStyle w:val="TAL"/>
              <w:keepNext w:val="0"/>
              <w:keepLines w:val="0"/>
              <w:widowControl w:val="0"/>
              <w:rPr>
                <w:sz w:val="16"/>
                <w:szCs w:val="16"/>
                <w:lang w:eastAsia="en-US"/>
              </w:rPr>
            </w:pPr>
            <w:r>
              <w:rPr>
                <w:sz w:val="16"/>
                <w:szCs w:val="16"/>
                <w:lang w:eastAsia="en-US"/>
              </w:rPr>
              <w:t>Support of default DRB coordination in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6B983F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rsidP="00807553">
            <w:pPr>
              <w:pStyle w:val="TAL"/>
              <w:keepNext w:val="0"/>
              <w:keepLines w:val="0"/>
              <w:widowControl w:val="0"/>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rsidP="00807553">
            <w:pPr>
              <w:pStyle w:val="TAL"/>
              <w:keepNext w:val="0"/>
              <w:keepLines w:val="0"/>
              <w:widowControl w:val="0"/>
              <w:rPr>
                <w:sz w:val="16"/>
                <w:szCs w:val="16"/>
                <w:lang w:eastAsia="en-US"/>
              </w:rPr>
            </w:pPr>
            <w:r>
              <w:rPr>
                <w:sz w:val="16"/>
                <w:szCs w:val="16"/>
                <w:lang w:eastAsia="en-US"/>
              </w:rPr>
              <w:t>Correction on DRB ID co-ordination between MN and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8F2C88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2CB9A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A35E8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rsidP="00807553">
            <w:pPr>
              <w:pStyle w:val="TAL"/>
              <w:keepNext w:val="0"/>
              <w:keepLines w:val="0"/>
              <w:widowControl w:val="0"/>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rsidP="00807553">
            <w:pPr>
              <w:pStyle w:val="TAL"/>
              <w:keepNext w:val="0"/>
              <w:keepLines w:val="0"/>
              <w:widowControl w:val="0"/>
              <w:rPr>
                <w:sz w:val="16"/>
                <w:szCs w:val="16"/>
                <w:lang w:eastAsia="en-US"/>
              </w:rPr>
            </w:pPr>
            <w:r>
              <w:rPr>
                <w:sz w:val="16"/>
                <w:szCs w:val="16"/>
                <w:lang w:eastAsia="en-US"/>
              </w:rPr>
              <w:t>SN Status Transfer for bearer reconfiguration during HO with 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B4512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rsidP="00807553">
            <w:pPr>
              <w:pStyle w:val="TAL"/>
              <w:keepNext w:val="0"/>
              <w:keepLines w:val="0"/>
              <w:widowControl w:val="0"/>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tabular and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754219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rsidP="00807553">
            <w:pPr>
              <w:pStyle w:val="TAL"/>
              <w:keepNext w:val="0"/>
              <w:keepLines w:val="0"/>
              <w:widowControl w:val="0"/>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S-NSSAI coding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3FE4CB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rsidP="00807553">
            <w:pPr>
              <w:pStyle w:val="TAL"/>
              <w:keepNext w:val="0"/>
              <w:keepLines w:val="0"/>
              <w:widowControl w:val="0"/>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rsidP="00807553">
            <w:pPr>
              <w:pStyle w:val="TAL"/>
              <w:keepNext w:val="0"/>
              <w:keepLines w:val="0"/>
              <w:widowControl w:val="0"/>
              <w:rPr>
                <w:sz w:val="16"/>
                <w:szCs w:val="16"/>
                <w:lang w:eastAsia="en-US"/>
              </w:rPr>
            </w:pPr>
            <w:r>
              <w:rPr>
                <w:sz w:val="16"/>
                <w:szCs w:val="16"/>
                <w:lang w:eastAsia="en-US"/>
              </w:rPr>
              <w:t>Correction to UL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34F27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rsidP="00807553">
            <w:pPr>
              <w:pStyle w:val="TAL"/>
              <w:keepNext w:val="0"/>
              <w:keepLines w:val="0"/>
              <w:widowControl w:val="0"/>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rsidP="00807553">
            <w:pPr>
              <w:pStyle w:val="TAL"/>
              <w:keepNext w:val="0"/>
              <w:keepLines w:val="0"/>
              <w:widowControl w:val="0"/>
              <w:rPr>
                <w:sz w:val="16"/>
                <w:szCs w:val="16"/>
                <w:lang w:eastAsia="en-US"/>
              </w:rPr>
            </w:pPr>
            <w:r>
              <w:rPr>
                <w:sz w:val="16"/>
                <w:szCs w:val="16"/>
                <w:lang w:eastAsia="en-US"/>
              </w:rPr>
              <w:t>Add the missing dynamic port support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D6F96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rsidP="00807553">
            <w:pPr>
              <w:pStyle w:val="TAL"/>
              <w:keepNext w:val="0"/>
              <w:keepLines w:val="0"/>
              <w:widowControl w:val="0"/>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data forwarding in S-NG-RAN initiated S-NG-RAN Release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103A6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rsidP="00807553">
            <w:pPr>
              <w:pStyle w:val="TAL"/>
              <w:keepNext w:val="0"/>
              <w:keepLines w:val="0"/>
              <w:widowControl w:val="0"/>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Xn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0F88C1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rsidP="00807553">
            <w:pPr>
              <w:pStyle w:val="TAL"/>
              <w:keepNext w:val="0"/>
              <w:keepLines w:val="0"/>
              <w:widowControl w:val="0"/>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rsidP="00807553">
            <w:pPr>
              <w:pStyle w:val="TAL"/>
              <w:keepNext w:val="0"/>
              <w:keepLines w:val="0"/>
              <w:widowControl w:val="0"/>
              <w:rPr>
                <w:sz w:val="16"/>
                <w:szCs w:val="16"/>
                <w:lang w:eastAsia="en-US"/>
              </w:rPr>
            </w:pPr>
            <w:r>
              <w:rPr>
                <w:sz w:val="16"/>
                <w:szCs w:val="16"/>
                <w:lang w:eastAsia="en-US"/>
              </w:rPr>
              <w:t>Support of delta configuration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6359851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rsidP="00807553">
            <w:pPr>
              <w:pStyle w:val="TAL"/>
              <w:keepNext w:val="0"/>
              <w:keepLines w:val="0"/>
              <w:widowControl w:val="0"/>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rsidP="00807553">
            <w:pPr>
              <w:pStyle w:val="TAL"/>
              <w:keepNext w:val="0"/>
              <w:keepLines w:val="0"/>
              <w:widowControl w:val="0"/>
              <w:rPr>
                <w:sz w:val="16"/>
                <w:szCs w:val="16"/>
                <w:lang w:eastAsia="en-US"/>
              </w:rPr>
            </w:pPr>
            <w:r>
              <w:rPr>
                <w:sz w:val="16"/>
                <w:szCs w:val="16"/>
                <w:lang w:eastAsia="en-US"/>
              </w:rPr>
              <w:t>Missing description of a cause value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C16B30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rsidP="00807553">
            <w:pPr>
              <w:pStyle w:val="TAL"/>
              <w:keepNext w:val="0"/>
              <w:keepLines w:val="0"/>
              <w:widowControl w:val="0"/>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rsidP="00807553">
            <w:pPr>
              <w:pStyle w:val="TAL"/>
              <w:keepNext w:val="0"/>
              <w:keepLines w:val="0"/>
              <w:widowControl w:val="0"/>
              <w:rPr>
                <w:sz w:val="16"/>
                <w:szCs w:val="16"/>
                <w:lang w:eastAsia="en-US"/>
              </w:rPr>
            </w:pPr>
            <w:r>
              <w:rPr>
                <w:sz w:val="16"/>
                <w:szCs w:val="16"/>
                <w:lang w:eastAsia="en-US"/>
              </w:rPr>
              <w:t>Correction to SN Status Transfer considering MR-DC operations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6F4F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rsidP="00807553">
            <w:pPr>
              <w:pStyle w:val="TAC"/>
              <w:keepNext w:val="0"/>
              <w:keepLines w:val="0"/>
              <w:widowControl w:val="0"/>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rsidP="00807553">
            <w:pPr>
              <w:pStyle w:val="TAL"/>
              <w:keepNext w:val="0"/>
              <w:keepLines w:val="0"/>
              <w:widowControl w:val="0"/>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rsidP="00807553">
            <w:pPr>
              <w:pStyle w:val="TAL"/>
              <w:keepNext w:val="0"/>
              <w:keepLines w:val="0"/>
              <w:widowControl w:val="0"/>
              <w:rPr>
                <w:sz w:val="16"/>
                <w:szCs w:val="16"/>
                <w:lang w:eastAsia="en-US"/>
              </w:rPr>
            </w:pPr>
            <w:r>
              <w:rPr>
                <w:sz w:val="16"/>
                <w:szCs w:val="16"/>
                <w:lang w:eastAsia="en-US"/>
              </w:rPr>
              <w:t>BL CR to 38.423: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27C85D5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rsidP="00807553">
            <w:pPr>
              <w:pStyle w:val="TAC"/>
              <w:keepNext w:val="0"/>
              <w:keepLines w:val="0"/>
              <w:widowControl w:val="0"/>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rsidP="00807553">
            <w:pPr>
              <w:pStyle w:val="TAL"/>
              <w:keepNext w:val="0"/>
              <w:keepLines w:val="0"/>
              <w:widowControl w:val="0"/>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rsidP="00807553">
            <w:pPr>
              <w:pStyle w:val="TAL"/>
              <w:keepNext w:val="0"/>
              <w:keepLines w:val="0"/>
              <w:widowControl w:val="0"/>
              <w:rPr>
                <w:sz w:val="16"/>
                <w:szCs w:val="16"/>
                <w:lang w:eastAsia="en-US"/>
              </w:rPr>
            </w:pPr>
            <w:r>
              <w:rPr>
                <w:sz w:val="16"/>
                <w:szCs w:val="16"/>
                <w:lang w:eastAsia="en-US"/>
              </w:rPr>
              <w:t>Support for setting up IPSec a priori in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9D5DE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rsidP="00807553">
            <w:pPr>
              <w:pStyle w:val="TAL"/>
              <w:keepNext w:val="0"/>
              <w:keepLines w:val="0"/>
              <w:widowControl w:val="0"/>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rsidP="00807553">
            <w:pPr>
              <w:pStyle w:val="TAL"/>
              <w:keepNext w:val="0"/>
              <w:keepLines w:val="0"/>
              <w:widowControl w:val="0"/>
              <w:rPr>
                <w:sz w:val="16"/>
                <w:szCs w:val="16"/>
                <w:lang w:eastAsia="en-US"/>
              </w:rPr>
            </w:pPr>
            <w:r>
              <w:rPr>
                <w:sz w:val="16"/>
                <w:szCs w:val="16"/>
                <w:lang w:eastAsia="en-US"/>
              </w:rPr>
              <w:t>Xn Setup message size limitation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5226CD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rsidP="00807553">
            <w:pPr>
              <w:pStyle w:val="TAL"/>
              <w:keepNext w:val="0"/>
              <w:keepLines w:val="0"/>
              <w:widowControl w:val="0"/>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rsidP="00807553">
            <w:pPr>
              <w:pStyle w:val="TAL"/>
              <w:keepNext w:val="0"/>
              <w:keepLines w:val="0"/>
              <w:widowControl w:val="0"/>
              <w:rPr>
                <w:sz w:val="16"/>
                <w:szCs w:val="16"/>
                <w:lang w:eastAsia="en-US"/>
              </w:rPr>
            </w:pPr>
            <w:r>
              <w:rPr>
                <w:sz w:val="16"/>
                <w:szCs w:val="16"/>
                <w:lang w:eastAsia="en-US"/>
              </w:rPr>
              <w:t>Trace function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3A491B6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rsidP="00807553">
            <w:pPr>
              <w:pStyle w:val="TAL"/>
              <w:keepNext w:val="0"/>
              <w:keepLines w:val="0"/>
              <w:widowControl w:val="0"/>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rsidP="00807553">
            <w:pPr>
              <w:pStyle w:val="TAC"/>
              <w:keepNext w:val="0"/>
              <w:keepLines w:val="0"/>
              <w:widowControl w:val="0"/>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rsidP="00807553">
            <w:pPr>
              <w:pStyle w:val="TAL"/>
              <w:keepNext w:val="0"/>
              <w:keepLines w:val="0"/>
              <w:widowControl w:val="0"/>
              <w:rPr>
                <w:sz w:val="16"/>
                <w:szCs w:val="16"/>
                <w:lang w:eastAsia="en-US"/>
              </w:rPr>
            </w:pPr>
            <w:r>
              <w:rPr>
                <w:sz w:val="16"/>
                <w:szCs w:val="16"/>
                <w:lang w:eastAsia="en-US"/>
              </w:rPr>
              <w:t>Extending the MDBV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78053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rsidP="00807553">
            <w:pPr>
              <w:pStyle w:val="TAL"/>
              <w:keepNext w:val="0"/>
              <w:keepLines w:val="0"/>
              <w:widowControl w:val="0"/>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rsidP="00807553">
            <w:pPr>
              <w:pStyle w:val="TAL"/>
              <w:keepNext w:val="0"/>
              <w:keepLines w:val="0"/>
              <w:widowControl w:val="0"/>
              <w:rPr>
                <w:sz w:val="16"/>
                <w:szCs w:val="16"/>
                <w:lang w:eastAsia="en-US"/>
              </w:rPr>
            </w:pPr>
            <w:r>
              <w:rPr>
                <w:sz w:val="16"/>
                <w:szCs w:val="16"/>
                <w:lang w:eastAsia="en-US"/>
              </w:rPr>
              <w:t>Resuming SCG in RRC Resume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B6CCB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rsidP="00807553">
            <w:pPr>
              <w:pStyle w:val="TAL"/>
              <w:keepNext w:val="0"/>
              <w:keepLines w:val="0"/>
              <w:widowControl w:val="0"/>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offered non-GBR resources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1CB65CC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rsidP="00807553">
            <w:pPr>
              <w:pStyle w:val="TAL"/>
              <w:keepNext w:val="0"/>
              <w:keepLines w:val="0"/>
              <w:widowControl w:val="0"/>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rsidP="00807553">
            <w:pPr>
              <w:pStyle w:val="TAL"/>
              <w:keepNext w:val="0"/>
              <w:keepLines w:val="0"/>
              <w:widowControl w:val="0"/>
              <w:rPr>
                <w:sz w:val="16"/>
                <w:szCs w:val="16"/>
                <w:lang w:eastAsia="en-US"/>
              </w:rPr>
            </w:pPr>
            <w:r>
              <w:rPr>
                <w:sz w:val="16"/>
                <w:szCs w:val="16"/>
                <w:lang w:eastAsia="en-US"/>
              </w:rPr>
              <w:t>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0A7E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rsidP="00807553">
            <w:pPr>
              <w:pStyle w:val="TAC"/>
              <w:keepNext w:val="0"/>
              <w:keepLines w:val="0"/>
              <w:widowControl w:val="0"/>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rsidP="00807553">
            <w:pPr>
              <w:pStyle w:val="TAL"/>
              <w:keepNext w:val="0"/>
              <w:keepLines w:val="0"/>
              <w:widowControl w:val="0"/>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NR-U</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24C50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rsidP="00807553">
            <w:pPr>
              <w:pStyle w:val="TAC"/>
              <w:keepNext w:val="0"/>
              <w:keepLines w:val="0"/>
              <w:widowControl w:val="0"/>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p w14:paraId="17A1ED7C" w14:textId="77777777" w:rsidR="00382728" w:rsidRDefault="00382728" w:rsidP="00807553">
            <w:pPr>
              <w:pStyle w:val="TAL"/>
              <w:keepNext w:val="0"/>
              <w:keepLines w:val="0"/>
              <w:widowControl w:val="0"/>
              <w:rPr>
                <w:sz w:val="16"/>
                <w:szCs w:val="16"/>
                <w:lang w:eastAsia="en-US"/>
              </w:rPr>
            </w:pPr>
            <w:r>
              <w:rPr>
                <w:sz w:val="16"/>
                <w:szCs w:val="16"/>
                <w:lang w:eastAsia="en-US"/>
              </w:rPr>
              <w:t>(The CR is not implemented. The CR was marked agreed by mistake while the WI is not yet complete)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2471F7B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rsidP="00807553">
            <w:pPr>
              <w:pStyle w:val="TAL"/>
              <w:keepNext w:val="0"/>
              <w:keepLines w:val="0"/>
              <w:widowControl w:val="0"/>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referred RRCResumeRequest1 name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10B1D2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rsidP="00807553">
            <w:pPr>
              <w:pStyle w:val="TAC"/>
              <w:keepNext w:val="0"/>
              <w:keepLines w:val="0"/>
              <w:widowControl w:val="0"/>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rsidP="00807553">
            <w:pPr>
              <w:pStyle w:val="TAL"/>
              <w:keepNext w:val="0"/>
              <w:keepLines w:val="0"/>
              <w:widowControl w:val="0"/>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rsidP="00807553">
            <w:pPr>
              <w:pStyle w:val="TAL"/>
              <w:keepNext w:val="0"/>
              <w:keepLines w:val="0"/>
              <w:widowControl w:val="0"/>
              <w:rPr>
                <w:sz w:val="16"/>
                <w:szCs w:val="16"/>
                <w:lang w:eastAsia="en-US"/>
              </w:rPr>
            </w:pPr>
            <w:r>
              <w:rPr>
                <w:sz w:val="16"/>
                <w:szCs w:val="16"/>
                <w:lang w:eastAsia="en-US"/>
              </w:rPr>
              <w:t>E2E delay measurement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ADB344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rsidP="00807553">
            <w:pPr>
              <w:pStyle w:val="TAC"/>
              <w:keepNext w:val="0"/>
              <w:keepLines w:val="0"/>
              <w:widowControl w:val="0"/>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rsidP="00807553">
            <w:pPr>
              <w:pStyle w:val="TAL"/>
              <w:keepNext w:val="0"/>
              <w:keepLines w:val="0"/>
              <w:widowControl w:val="0"/>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rsidP="00807553">
            <w:pPr>
              <w:pStyle w:val="TAL"/>
              <w:keepNext w:val="0"/>
              <w:keepLines w:val="0"/>
              <w:widowControl w:val="0"/>
              <w:rPr>
                <w:sz w:val="16"/>
                <w:szCs w:val="16"/>
                <w:lang w:eastAsia="en-US"/>
              </w:rPr>
            </w:pPr>
            <w:r>
              <w:rPr>
                <w:sz w:val="16"/>
                <w:szCs w:val="16"/>
                <w:lang w:eastAsia="en-US"/>
              </w:rPr>
              <w:t>Cleanup for 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E746B6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rsidP="00807553">
            <w:pPr>
              <w:pStyle w:val="TAL"/>
              <w:keepNext w:val="0"/>
              <w:keepLines w:val="0"/>
              <w:widowControl w:val="0"/>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the tabular and ASN.1 within the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A05037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rsidP="00807553">
            <w:pPr>
              <w:pStyle w:val="TAL"/>
              <w:keepNext w:val="0"/>
              <w:keepLines w:val="0"/>
              <w:widowControl w:val="0"/>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rsidP="00807553">
            <w:pPr>
              <w:pStyle w:val="TAL"/>
              <w:keepNext w:val="0"/>
              <w:keepLines w:val="0"/>
              <w:widowControl w:val="0"/>
              <w:rPr>
                <w:sz w:val="16"/>
                <w:szCs w:val="16"/>
                <w:lang w:eastAsia="en-US"/>
              </w:rPr>
            </w:pPr>
            <w:r>
              <w:rPr>
                <w:sz w:val="16"/>
                <w:szCs w:val="16"/>
                <w:lang w:eastAsia="en-US"/>
              </w:rPr>
              <w:t>Propagation of Roaming and Access Restriction information in NG-RAN in non-homogenous NG-RAN node deployments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13DAE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rsidP="00807553">
            <w:pPr>
              <w:pStyle w:val="TAL"/>
              <w:keepNext w:val="0"/>
              <w:keepLines w:val="0"/>
              <w:widowControl w:val="0"/>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CR0236r2 to explicate procedural interaction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43296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rsidP="00807553">
            <w:pPr>
              <w:pStyle w:val="TAL"/>
              <w:keepNext w:val="0"/>
              <w:keepLines w:val="0"/>
              <w:widowControl w:val="0"/>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CR0282r1 – procedure text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7F3C2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rsidP="00807553">
            <w:pPr>
              <w:pStyle w:val="TAC"/>
              <w:keepNext w:val="0"/>
              <w:keepLines w:val="0"/>
              <w:widowControl w:val="0"/>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rsidP="00807553">
            <w:pPr>
              <w:pStyle w:val="TAL"/>
              <w:keepNext w:val="0"/>
              <w:keepLines w:val="0"/>
              <w:widowControl w:val="0"/>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CR0089r4: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48082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rsidP="00807553">
            <w:pPr>
              <w:pStyle w:val="TAL"/>
              <w:keepNext w:val="0"/>
              <w:keepLines w:val="0"/>
              <w:widowControl w:val="0"/>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CR0208 on Xn Setup Message Size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5405D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rsidP="00807553">
            <w:pPr>
              <w:pStyle w:val="TAL"/>
              <w:keepNext w:val="0"/>
              <w:keepLines w:val="0"/>
              <w:widowControl w:val="0"/>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rsidP="00807553">
            <w:pPr>
              <w:pStyle w:val="TAC"/>
              <w:keepNext w:val="0"/>
              <w:keepLines w:val="0"/>
              <w:widowControl w:val="0"/>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rsidP="00807553">
            <w:pPr>
              <w:pStyle w:val="TAL"/>
              <w:keepNext w:val="0"/>
              <w:keepLines w:val="0"/>
              <w:widowControl w:val="0"/>
              <w:rPr>
                <w:sz w:val="16"/>
                <w:szCs w:val="16"/>
                <w:lang w:eastAsia="en-US"/>
              </w:rPr>
            </w:pPr>
            <w:r>
              <w:rPr>
                <w:sz w:val="16"/>
                <w:szCs w:val="16"/>
                <w:lang w:eastAsia="en-US"/>
              </w:rPr>
              <w:t>Rapporteur Corrections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B04ED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rsidP="00807553">
            <w:pPr>
              <w:pStyle w:val="TAL"/>
              <w:keepNext w:val="0"/>
              <w:keepLines w:val="0"/>
              <w:widowControl w:val="0"/>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rsidP="00807553">
            <w:pPr>
              <w:pStyle w:val="TAL"/>
              <w:keepNext w:val="0"/>
              <w:keepLines w:val="0"/>
              <w:widowControl w:val="0"/>
              <w:rPr>
                <w:sz w:val="16"/>
                <w:szCs w:val="16"/>
                <w:lang w:eastAsia="en-US"/>
              </w:rPr>
            </w:pPr>
            <w:r>
              <w:rPr>
                <w:sz w:val="16"/>
                <w:szCs w:val="16"/>
                <w:lang w:eastAsia="en-US"/>
              </w:rPr>
              <w:t>Baseline CR for introducing Rel-16 NR mobility enhancement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81A2A7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rsidP="00807553">
            <w:pPr>
              <w:pStyle w:val="TAL"/>
              <w:keepNext w:val="0"/>
              <w:keepLines w:val="0"/>
              <w:widowControl w:val="0"/>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CP UP NB-IoT Others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63D6A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rsidP="00807553">
            <w:pPr>
              <w:pStyle w:val="TAL"/>
              <w:keepNext w:val="0"/>
              <w:keepLines w:val="0"/>
              <w:widowControl w:val="0"/>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rsidP="00807553">
            <w:pPr>
              <w:pStyle w:val="TAL"/>
              <w:keepNext w:val="0"/>
              <w:keepLines w:val="0"/>
              <w:widowControl w:val="0"/>
              <w:rPr>
                <w:sz w:val="16"/>
                <w:szCs w:val="16"/>
                <w:lang w:eastAsia="en-US"/>
              </w:rPr>
            </w:pPr>
            <w:r>
              <w:rPr>
                <w:sz w:val="16"/>
                <w:szCs w:val="16"/>
                <w:lang w:eastAsia="en-US"/>
              </w:rPr>
              <w:t>Support of NR V2X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1109BC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rsidP="00807553">
            <w:pPr>
              <w:pStyle w:val="TAL"/>
              <w:keepNext w:val="0"/>
              <w:keepLines w:val="0"/>
              <w:widowControl w:val="0"/>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rsidP="00807553">
            <w:pPr>
              <w:pStyle w:val="TAR"/>
              <w:keepNext w:val="0"/>
              <w:keepLines w:val="0"/>
              <w:widowControl w:val="0"/>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Introduction of Suspend-Resume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58CC5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rsidP="00807553">
            <w:pPr>
              <w:pStyle w:val="TAL"/>
              <w:keepNext w:val="0"/>
              <w:keepLines w:val="0"/>
              <w:widowControl w:val="0"/>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rsidP="00807553">
            <w:pPr>
              <w:pStyle w:val="TAR"/>
              <w:keepNext w:val="0"/>
              <w:keepLines w:val="0"/>
              <w:widowControl w:val="0"/>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rsidP="00807553">
            <w:pPr>
              <w:pStyle w:val="TAL"/>
              <w:keepNext w:val="0"/>
              <w:keepLines w:val="0"/>
              <w:widowControl w:val="0"/>
              <w:rPr>
                <w:sz w:val="16"/>
                <w:szCs w:val="16"/>
                <w:lang w:eastAsia="en-US"/>
              </w:rPr>
            </w:pPr>
            <w:r>
              <w:rPr>
                <w:sz w:val="16"/>
                <w:szCs w:val="16"/>
                <w:lang w:eastAsia="en-US"/>
              </w:rPr>
              <w:t>Addition of SON features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0BAC4A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rsidP="00807553">
            <w:pPr>
              <w:pStyle w:val="TAL"/>
              <w:keepNext w:val="0"/>
              <w:keepLines w:val="0"/>
              <w:widowControl w:val="0"/>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rsidP="00807553">
            <w:pPr>
              <w:pStyle w:val="TAL"/>
              <w:keepNext w:val="0"/>
              <w:keepLines w:val="0"/>
              <w:widowControl w:val="0"/>
              <w:rPr>
                <w:sz w:val="16"/>
                <w:szCs w:val="16"/>
                <w:lang w:eastAsia="en-US"/>
              </w:rPr>
            </w:pPr>
            <w:r>
              <w:rPr>
                <w:sz w:val="16"/>
                <w:szCs w:val="16"/>
                <w:lang w:eastAsia="en-US"/>
              </w:rPr>
              <w:t>BL CR to 38.423: Support for IAB</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48F7B2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rsidP="00807553">
            <w:pPr>
              <w:pStyle w:val="TAL"/>
              <w:keepNext w:val="0"/>
              <w:keepLines w:val="0"/>
              <w:widowControl w:val="0"/>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rsidP="00807553">
            <w:pPr>
              <w:pStyle w:val="TAR"/>
              <w:keepNext w:val="0"/>
              <w:keepLines w:val="0"/>
              <w:widowControl w:val="0"/>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NR_IIOT support to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91F9F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rsidP="00807553">
            <w:pPr>
              <w:pStyle w:val="TAL"/>
              <w:keepNext w:val="0"/>
              <w:keepLines w:val="0"/>
              <w:widowControl w:val="0"/>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Non-Public Networks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9D2A0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rsidP="00807553">
            <w:pPr>
              <w:pStyle w:val="TAL"/>
              <w:keepNext w:val="0"/>
              <w:keepLines w:val="0"/>
              <w:widowControl w:val="0"/>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rsidP="00807553">
            <w:pPr>
              <w:pStyle w:val="TAR"/>
              <w:keepNext w:val="0"/>
              <w:keepLines w:val="0"/>
              <w:widowControl w:val="0"/>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rsidP="00807553">
            <w:pPr>
              <w:pStyle w:val="TAL"/>
              <w:keepNext w:val="0"/>
              <w:keepLines w:val="0"/>
              <w:widowControl w:val="0"/>
              <w:rPr>
                <w:sz w:val="16"/>
                <w:szCs w:val="16"/>
                <w:lang w:eastAsia="en-US"/>
              </w:rPr>
            </w:pPr>
            <w:r>
              <w:rPr>
                <w:sz w:val="16"/>
                <w:szCs w:val="16"/>
                <w:lang w:eastAsia="en-US"/>
              </w:rPr>
              <w:t>MDT Configuration support for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8CA4A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B4FF7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rsidP="00807553">
            <w:pPr>
              <w:pStyle w:val="TAL"/>
              <w:keepNext w:val="0"/>
              <w:keepLines w:val="0"/>
              <w:widowControl w:val="0"/>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rsidP="00807553">
            <w:pPr>
              <w:pStyle w:val="TAL"/>
              <w:keepNext w:val="0"/>
              <w:keepLines w:val="0"/>
              <w:widowControl w:val="0"/>
              <w:rPr>
                <w:sz w:val="16"/>
                <w:szCs w:val="16"/>
                <w:lang w:eastAsia="en-US"/>
              </w:rPr>
            </w:pPr>
            <w:r>
              <w:rPr>
                <w:sz w:val="16"/>
                <w:szCs w:val="16"/>
                <w:lang w:eastAsia="en-US"/>
              </w:rPr>
              <w:t>Introduction of eMTC connected to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3447A2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rsidP="00807553">
            <w:pPr>
              <w:pStyle w:val="TAL"/>
              <w:keepNext w:val="0"/>
              <w:keepLines w:val="0"/>
              <w:widowControl w:val="0"/>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rsidP="00807553">
            <w:pPr>
              <w:pStyle w:val="TAL"/>
              <w:keepNext w:val="0"/>
              <w:keepLines w:val="0"/>
              <w:widowControl w:val="0"/>
              <w:rPr>
                <w:sz w:val="16"/>
                <w:szCs w:val="16"/>
                <w:lang w:eastAsia="en-US"/>
              </w:rPr>
            </w:pPr>
            <w:r>
              <w:rPr>
                <w:sz w:val="16"/>
                <w:szCs w:val="16"/>
                <w:lang w:eastAsia="en-US"/>
              </w:rPr>
              <w:t>CR38.423 on TDD pattern for NR-DC power control cordination for sol1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33FDD3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rsidP="00807553">
            <w:pPr>
              <w:pStyle w:val="TAL"/>
              <w:keepNext w:val="0"/>
              <w:keepLines w:val="0"/>
              <w:widowControl w:val="0"/>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rsidP="00807553">
            <w:pPr>
              <w:pStyle w:val="TAL"/>
              <w:keepNext w:val="0"/>
              <w:keepLines w:val="0"/>
              <w:widowControl w:val="0"/>
              <w:rPr>
                <w:sz w:val="16"/>
                <w:szCs w:val="16"/>
                <w:lang w:eastAsia="en-US"/>
              </w:rPr>
            </w:pPr>
            <w:r>
              <w:rPr>
                <w:sz w:val="16"/>
                <w:szCs w:val="16"/>
                <w:lang w:eastAsia="en-US"/>
              </w:rPr>
              <w:t>Slot length correction in Intended TDD UL-DL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77F44E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rsidP="00807553">
            <w:pPr>
              <w:pStyle w:val="TAL"/>
              <w:keepNext w:val="0"/>
              <w:keepLines w:val="0"/>
              <w:widowControl w:val="0"/>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CSI-RS configuration switch on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D64E3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rsidP="00807553">
            <w:pPr>
              <w:pStyle w:val="TAL"/>
              <w:keepNext w:val="0"/>
              <w:keepLines w:val="0"/>
              <w:widowControl w:val="0"/>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NR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1FBA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rsidP="00807553">
            <w:pPr>
              <w:pStyle w:val="TAL"/>
              <w:keepNext w:val="0"/>
              <w:keepLines w:val="0"/>
              <w:widowControl w:val="0"/>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 to XnAP version 16.1.0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B8FF72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rsidP="00807553">
            <w:pPr>
              <w:pStyle w:val="TAL"/>
              <w:keepNext w:val="0"/>
              <w:keepLines w:val="0"/>
              <w:widowControl w:val="0"/>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rsidP="00807553">
            <w:pPr>
              <w:pStyle w:val="TAL"/>
              <w:keepNext w:val="0"/>
              <w:keepLines w:val="0"/>
              <w:widowControl w:val="0"/>
              <w:rPr>
                <w:sz w:val="16"/>
                <w:szCs w:val="16"/>
                <w:lang w:eastAsia="en-US"/>
              </w:rPr>
            </w:pPr>
            <w:r>
              <w:rPr>
                <w:sz w:val="16"/>
                <w:szCs w:val="16"/>
                <w:lang w:eastAsia="en-US"/>
              </w:rPr>
              <w:t>Correctinos to Xn Setup message size limitation solution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24B81C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rsidP="00807553">
            <w:pPr>
              <w:pStyle w:val="TAL"/>
              <w:keepNext w:val="0"/>
              <w:keepLines w:val="0"/>
              <w:widowControl w:val="0"/>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rsidP="00807553">
            <w:pPr>
              <w:pStyle w:val="TAL"/>
              <w:keepNext w:val="0"/>
              <w:keepLines w:val="0"/>
              <w:widowControl w:val="0"/>
              <w:rPr>
                <w:sz w:val="16"/>
                <w:szCs w:val="16"/>
                <w:lang w:eastAsia="en-US"/>
              </w:rPr>
            </w:pPr>
            <w:r>
              <w:rPr>
                <w:sz w:val="16"/>
                <w:szCs w:val="16"/>
                <w:lang w:eastAsia="en-US"/>
              </w:rPr>
              <w:t>Correction on nested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0996DB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rsidP="00807553">
            <w:pPr>
              <w:pStyle w:val="TAL"/>
              <w:keepNext w:val="0"/>
              <w:keepLines w:val="0"/>
              <w:widowControl w:val="0"/>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IEs - semantics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EB3C1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rsidP="00807553">
            <w:pPr>
              <w:pStyle w:val="TAL"/>
              <w:keepNext w:val="0"/>
              <w:keepLines w:val="0"/>
              <w:widowControl w:val="0"/>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MIB only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A62FD5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rsidP="00807553">
            <w:pPr>
              <w:pStyle w:val="TAL"/>
              <w:keepNext w:val="0"/>
              <w:keepLines w:val="0"/>
              <w:widowControl w:val="0"/>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rsidP="00807553">
            <w:pPr>
              <w:pStyle w:val="TAL"/>
              <w:keepNext w:val="0"/>
              <w:keepLines w:val="0"/>
              <w:widowControl w:val="0"/>
              <w:rPr>
                <w:sz w:val="16"/>
                <w:szCs w:val="16"/>
                <w:lang w:eastAsia="en-US"/>
              </w:rPr>
            </w:pPr>
            <w:r>
              <w:rPr>
                <w:sz w:val="16"/>
                <w:szCs w:val="16"/>
                <w:lang w:eastAsia="en-US"/>
              </w:rPr>
              <w:t>TS38.423 Resolving Erroneous unknown-old-en-gNB-UE-X2AP-ID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026A2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rsidP="00807553">
            <w:pPr>
              <w:pStyle w:val="TAL"/>
              <w:keepNext w:val="0"/>
              <w:keepLines w:val="0"/>
              <w:widowControl w:val="0"/>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rsidP="00807553">
            <w:pPr>
              <w:pStyle w:val="TAL"/>
              <w:keepNext w:val="0"/>
              <w:keepLines w:val="0"/>
              <w:widowControl w:val="0"/>
              <w:rPr>
                <w:sz w:val="16"/>
                <w:szCs w:val="16"/>
                <w:lang w:eastAsia="en-US"/>
              </w:rPr>
            </w:pPr>
            <w:r>
              <w:rPr>
                <w:sz w:val="16"/>
                <w:szCs w:val="16"/>
                <w:lang w:eastAsia="en-US"/>
              </w:rPr>
              <w:t>Inter-RAT HO support for fast MCG recovery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5506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rsidP="00807553">
            <w:pPr>
              <w:pStyle w:val="TAL"/>
              <w:keepNext w:val="0"/>
              <w:keepLines w:val="0"/>
              <w:widowControl w:val="0"/>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rsidP="00807553">
            <w:pPr>
              <w:pStyle w:val="TAL"/>
              <w:keepNext w:val="0"/>
              <w:keepLines w:val="0"/>
              <w:widowControl w:val="0"/>
              <w:rPr>
                <w:sz w:val="16"/>
                <w:szCs w:val="16"/>
                <w:lang w:eastAsia="en-US"/>
              </w:rPr>
            </w:pPr>
            <w:r>
              <w:rPr>
                <w:sz w:val="16"/>
                <w:szCs w:val="16"/>
                <w:lang w:eastAsia="en-US"/>
              </w:rPr>
              <w:t>Correction on RF parameters in NR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13A91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rsidP="00807553">
            <w:pPr>
              <w:pStyle w:val="TAL"/>
              <w:keepNext w:val="0"/>
              <w:keepLines w:val="0"/>
              <w:widowControl w:val="0"/>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rsidP="00807553">
            <w:pPr>
              <w:pStyle w:val="TAL"/>
              <w:keepNext w:val="0"/>
              <w:keepLines w:val="0"/>
              <w:widowControl w:val="0"/>
              <w:rPr>
                <w:sz w:val="16"/>
                <w:szCs w:val="16"/>
                <w:lang w:eastAsia="en-US"/>
              </w:rPr>
            </w:pPr>
            <w:r>
              <w:rPr>
                <w:sz w:val="16"/>
                <w:szCs w:val="16"/>
                <w:lang w:eastAsia="en-US"/>
              </w:rPr>
              <w:t>Correction of S-NSSAI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E1B15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rsidP="00807553">
            <w:pPr>
              <w:pStyle w:val="TAL"/>
              <w:keepNext w:val="0"/>
              <w:keepLines w:val="0"/>
              <w:widowControl w:val="0"/>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rsidP="00807553">
            <w:pPr>
              <w:pStyle w:val="TAL"/>
              <w:keepNext w:val="0"/>
              <w:keepLines w:val="0"/>
              <w:widowControl w:val="0"/>
              <w:rPr>
                <w:sz w:val="16"/>
                <w:szCs w:val="16"/>
                <w:lang w:eastAsia="en-US"/>
              </w:rPr>
            </w:pPr>
            <w:r>
              <w:rPr>
                <w:sz w:val="16"/>
                <w:szCs w:val="16"/>
                <w:lang w:eastAsia="en-US"/>
              </w:rPr>
              <w:t>Support of PSCell/SCell-only operation mode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EFED4B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rsidP="00807553">
            <w:pPr>
              <w:pStyle w:val="TAL"/>
              <w:keepNext w:val="0"/>
              <w:keepLines w:val="0"/>
              <w:widowControl w:val="0"/>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rsidP="00807553">
            <w:pPr>
              <w:pStyle w:val="TAL"/>
              <w:keepNext w:val="0"/>
              <w:keepLines w:val="0"/>
              <w:widowControl w:val="0"/>
              <w:rPr>
                <w:sz w:val="16"/>
                <w:szCs w:val="16"/>
                <w:lang w:eastAsia="en-US"/>
              </w:rPr>
            </w:pPr>
            <w:r>
              <w:rPr>
                <w:sz w:val="16"/>
                <w:szCs w:val="16"/>
                <w:lang w:eastAsia="en-US"/>
              </w:rPr>
              <w:t>Further correction on fast MCG recovery via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7728D6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rsidP="00807553">
            <w:pPr>
              <w:pStyle w:val="TAL"/>
              <w:keepNext w:val="0"/>
              <w:keepLines w:val="0"/>
              <w:widowControl w:val="0"/>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for TS38.423 on Unsuccessful Operation and Abnormal Conditions of MLB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20242C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rsidP="00807553">
            <w:pPr>
              <w:pStyle w:val="TAL"/>
              <w:keepNext w:val="0"/>
              <w:keepLines w:val="0"/>
              <w:widowControl w:val="0"/>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6CC3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rsidP="00807553">
            <w:pPr>
              <w:pStyle w:val="TAL"/>
              <w:keepNext w:val="0"/>
              <w:keepLines w:val="0"/>
              <w:widowControl w:val="0"/>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NPN CAG Cells and non-CAG Cells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223AD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rsidP="00807553">
            <w:pPr>
              <w:pStyle w:val="TAL"/>
              <w:keepNext w:val="0"/>
              <w:keepLines w:val="0"/>
              <w:widowControl w:val="0"/>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rsidP="00807553">
            <w:pPr>
              <w:pStyle w:val="TAL"/>
              <w:keepNext w:val="0"/>
              <w:keepLines w:val="0"/>
              <w:widowControl w:val="0"/>
              <w:rPr>
                <w:sz w:val="16"/>
                <w:szCs w:val="16"/>
                <w:lang w:eastAsia="en-US"/>
              </w:rPr>
            </w:pPr>
            <w:r>
              <w:rPr>
                <w:sz w:val="16"/>
                <w:szCs w:val="16"/>
                <w:lang w:eastAsia="en-US"/>
              </w:rPr>
              <w:t>SON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C0AB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rsidP="00807553">
            <w:pPr>
              <w:pStyle w:val="TAL"/>
              <w:keepNext w:val="0"/>
              <w:keepLines w:val="0"/>
              <w:widowControl w:val="0"/>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TNL Capacity Indicator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81849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rsidP="00807553">
            <w:pPr>
              <w:pStyle w:val="TAL"/>
              <w:keepNext w:val="0"/>
              <w:keepLines w:val="0"/>
              <w:widowControl w:val="0"/>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CR0360 - Enabling an ng-eNB to reply to Cell Assistance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946CA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rsidP="00807553">
            <w:pPr>
              <w:pStyle w:val="TAL"/>
              <w:keepNext w:val="0"/>
              <w:keepLines w:val="0"/>
              <w:widowControl w:val="0"/>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 0393r2</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2ECB4A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rsidP="00807553">
            <w:pPr>
              <w:pStyle w:val="TAL"/>
              <w:keepNext w:val="0"/>
              <w:keepLines w:val="0"/>
              <w:widowControl w:val="0"/>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rsidP="00807553">
            <w:pPr>
              <w:pStyle w:val="TAL"/>
              <w:keepNext w:val="0"/>
              <w:keepLines w:val="0"/>
              <w:widowControl w:val="0"/>
              <w:rPr>
                <w:sz w:val="16"/>
                <w:szCs w:val="16"/>
                <w:lang w:eastAsia="en-US"/>
              </w:rPr>
            </w:pPr>
            <w:r>
              <w:rPr>
                <w:sz w:val="16"/>
                <w:szCs w:val="16"/>
                <w:lang w:eastAsia="en-US"/>
              </w:rPr>
              <w:t>Correcting Target Cell List for Rel-16 mobility enhancements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463B2D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rsidP="00807553">
            <w:pPr>
              <w:pStyle w:val="TAL"/>
              <w:keepNext w:val="0"/>
              <w:keepLines w:val="0"/>
              <w:widowControl w:val="0"/>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rsidP="00807553">
            <w:pPr>
              <w:pStyle w:val="TAL"/>
              <w:keepNext w:val="0"/>
              <w:keepLines w:val="0"/>
              <w:widowControl w:val="0"/>
              <w:rPr>
                <w:sz w:val="16"/>
                <w:szCs w:val="16"/>
                <w:lang w:eastAsia="en-US"/>
              </w:rPr>
            </w:pPr>
            <w:r>
              <w:rPr>
                <w:sz w:val="16"/>
                <w:szCs w:val="16"/>
                <w:lang w:eastAsia="en-US"/>
              </w:rPr>
              <w:t>Missing QoS Flow Mapping Indication IE in PDU Session Resource Modification Info - SN terminated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21013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rsidP="00807553">
            <w:pPr>
              <w:pStyle w:val="TAL"/>
              <w:keepNext w:val="0"/>
              <w:keepLines w:val="0"/>
              <w:widowControl w:val="0"/>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TS 38.423 v16.2.0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1DC93F1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rsidP="00807553">
            <w:pPr>
              <w:pStyle w:val="TAL"/>
              <w:keepNext w:val="0"/>
              <w:keepLines w:val="0"/>
              <w:widowControl w:val="0"/>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rsidP="00807553">
            <w:pPr>
              <w:pStyle w:val="TAL"/>
              <w:keepNext w:val="0"/>
              <w:keepLines w:val="0"/>
              <w:widowControl w:val="0"/>
              <w:rPr>
                <w:sz w:val="16"/>
                <w:szCs w:val="16"/>
                <w:lang w:eastAsia="en-US"/>
              </w:rPr>
            </w:pPr>
            <w:r>
              <w:rPr>
                <w:sz w:val="16"/>
                <w:szCs w:val="16"/>
                <w:lang w:eastAsia="en-US"/>
              </w:rPr>
              <w:t>Restructuring FAILURE INDICATION message - avoid condition upon absence of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44260DC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rsidP="00807553">
            <w:pPr>
              <w:pStyle w:val="TAL"/>
              <w:keepNext w:val="0"/>
              <w:keepLines w:val="0"/>
              <w:widowControl w:val="0"/>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rsidP="00807553">
            <w:pPr>
              <w:pStyle w:val="TAL"/>
              <w:keepNext w:val="0"/>
              <w:keepLines w:val="0"/>
              <w:widowControl w:val="0"/>
              <w:rPr>
                <w:sz w:val="16"/>
                <w:szCs w:val="16"/>
                <w:lang w:eastAsia="en-US"/>
              </w:rPr>
            </w:pPr>
            <w:r>
              <w:rPr>
                <w:sz w:val="16"/>
                <w:szCs w:val="16"/>
                <w:lang w:eastAsia="en-US"/>
              </w:rPr>
              <w:t>Correction CR0063 implementation - missing DRB-IDs-takenintouse in PDU Session Resource Setup Response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6CB29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rsidP="00807553">
            <w:pPr>
              <w:pStyle w:val="TAL"/>
              <w:keepNext w:val="0"/>
              <w:keepLines w:val="0"/>
              <w:widowControl w:val="0"/>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rsidP="00807553">
            <w:pPr>
              <w:pStyle w:val="TAL"/>
              <w:keepNext w:val="0"/>
              <w:keepLines w:val="0"/>
              <w:widowControl w:val="0"/>
              <w:rPr>
                <w:sz w:val="16"/>
                <w:szCs w:val="16"/>
                <w:lang w:eastAsia="en-US"/>
              </w:rPr>
            </w:pPr>
            <w:r>
              <w:rPr>
                <w:sz w:val="16"/>
                <w:szCs w:val="16"/>
                <w:lang w:eastAsia="en-US"/>
              </w:rPr>
              <w:t>Multiple location reporting requests and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0CCAF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rsidP="00807553">
            <w:pPr>
              <w:pStyle w:val="TAL"/>
              <w:keepNext w:val="0"/>
              <w:keepLines w:val="0"/>
              <w:widowControl w:val="0"/>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rsidP="00807553">
            <w:pPr>
              <w:pStyle w:val="TAL"/>
              <w:keepNext w:val="0"/>
              <w:keepLines w:val="0"/>
              <w:widowControl w:val="0"/>
              <w:rPr>
                <w:sz w:val="16"/>
                <w:szCs w:val="16"/>
                <w:lang w:eastAsia="en-US"/>
              </w:rPr>
            </w:pPr>
            <w:r>
              <w:rPr>
                <w:sz w:val="16"/>
                <w:szCs w:val="16"/>
                <w:lang w:eastAsia="en-US"/>
              </w:rPr>
              <w:t>Correction for Industrial IoT PDCP duplication for Carrier Aggregation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5811D7E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rsidP="00807553">
            <w:pPr>
              <w:pStyle w:val="TAL"/>
              <w:keepNext w:val="0"/>
              <w:keepLines w:val="0"/>
              <w:widowControl w:val="0"/>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rsidP="00807553">
            <w:pPr>
              <w:pStyle w:val="TAL"/>
              <w:keepNext w:val="0"/>
              <w:keepLines w:val="0"/>
              <w:widowControl w:val="0"/>
              <w:rPr>
                <w:sz w:val="16"/>
                <w:szCs w:val="16"/>
                <w:lang w:eastAsia="en-US"/>
              </w:rPr>
            </w:pPr>
            <w:r>
              <w:rPr>
                <w:sz w:val="16"/>
                <w:szCs w:val="16"/>
                <w:lang w:eastAsia="en-US"/>
              </w:rPr>
              <w:t>Correction of mandatory ProtocolExtensionContainer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3D09C0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rsidP="00807553">
            <w:pPr>
              <w:pStyle w:val="TAL"/>
              <w:keepNext w:val="0"/>
              <w:keepLines w:val="0"/>
              <w:widowControl w:val="0"/>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rsidP="00807553">
            <w:pPr>
              <w:pStyle w:val="TAL"/>
              <w:keepNext w:val="0"/>
              <w:keepLines w:val="0"/>
              <w:widowControl w:val="0"/>
              <w:rPr>
                <w:sz w:val="16"/>
                <w:szCs w:val="16"/>
                <w:lang w:eastAsia="en-US"/>
              </w:rPr>
            </w:pPr>
            <w:r>
              <w:rPr>
                <w:sz w:val="16"/>
                <w:szCs w:val="16"/>
                <w:lang w:eastAsia="en-US"/>
              </w:rPr>
              <w:t>NPRACH configuration exchanging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24F81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rsidP="00807553">
            <w:pPr>
              <w:pStyle w:val="TAL"/>
              <w:keepNext w:val="0"/>
              <w:keepLines w:val="0"/>
              <w:widowControl w:val="0"/>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on CPC Complete Transfer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61EEE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rsidP="00807553">
            <w:pPr>
              <w:pStyle w:val="TAL"/>
              <w:keepNext w:val="0"/>
              <w:keepLines w:val="0"/>
              <w:widowControl w:val="0"/>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rsidP="00807553">
            <w:pPr>
              <w:pStyle w:val="TAL"/>
              <w:keepNext w:val="0"/>
              <w:keepLines w:val="0"/>
              <w:widowControl w:val="0"/>
              <w:rPr>
                <w:sz w:val="16"/>
                <w:szCs w:val="16"/>
                <w:lang w:eastAsia="en-US"/>
              </w:rPr>
            </w:pPr>
            <w:r>
              <w:rPr>
                <w:sz w:val="16"/>
                <w:szCs w:val="16"/>
                <w:lang w:eastAsia="en-US"/>
              </w:rPr>
              <w:t>CR38423 for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6398463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rsidP="00807553">
            <w:pPr>
              <w:pStyle w:val="TAL"/>
              <w:keepNext w:val="0"/>
              <w:keepLines w:val="0"/>
              <w:widowControl w:val="0"/>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rsidP="00807553">
            <w:pPr>
              <w:pStyle w:val="TAL"/>
              <w:keepNext w:val="0"/>
              <w:keepLines w:val="0"/>
              <w:widowControl w:val="0"/>
              <w:rPr>
                <w:sz w:val="16"/>
                <w:szCs w:val="16"/>
                <w:lang w:eastAsia="en-US"/>
              </w:rPr>
            </w:pPr>
            <w:r>
              <w:rPr>
                <w:sz w:val="16"/>
                <w:szCs w:val="16"/>
                <w:lang w:eastAsia="en-US"/>
              </w:rPr>
              <w:t>Support of release on CAG subscription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015740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rsidP="00807553">
            <w:pPr>
              <w:pStyle w:val="TAL"/>
              <w:keepNext w:val="0"/>
              <w:keepLines w:val="0"/>
              <w:widowControl w:val="0"/>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reporting frequency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806D3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rsidP="00807553">
            <w:pPr>
              <w:pStyle w:val="TAL"/>
              <w:keepNext w:val="0"/>
              <w:keepLines w:val="0"/>
              <w:widowControl w:val="0"/>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rsidP="00807553">
            <w:pPr>
              <w:pStyle w:val="TAL"/>
              <w:keepNext w:val="0"/>
              <w:keepLines w:val="0"/>
              <w:widowControl w:val="0"/>
              <w:rPr>
                <w:sz w:val="16"/>
                <w:szCs w:val="16"/>
                <w:lang w:eastAsia="en-US"/>
              </w:rPr>
            </w:pPr>
            <w:r>
              <w:rPr>
                <w:sz w:val="16"/>
                <w:szCs w:val="16"/>
                <w:lang w:eastAsia="en-US"/>
              </w:rPr>
              <w:t>Propagation of immediate MDT configuration in case of Xn inter-RAT HO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108167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rsidP="00807553">
            <w:pPr>
              <w:pStyle w:val="TAL"/>
              <w:keepNext w:val="0"/>
              <w:keepLines w:val="0"/>
              <w:widowControl w:val="0"/>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rsidP="00807553">
            <w:pPr>
              <w:pStyle w:val="TAL"/>
              <w:keepNext w:val="0"/>
              <w:keepLines w:val="0"/>
              <w:widowControl w:val="0"/>
              <w:rPr>
                <w:sz w:val="16"/>
                <w:szCs w:val="16"/>
                <w:lang w:eastAsia="en-US"/>
              </w:rPr>
            </w:pPr>
            <w:r>
              <w:rPr>
                <w:sz w:val="16"/>
                <w:szCs w:val="16"/>
                <w:lang w:eastAsia="en-US"/>
              </w:rPr>
              <w:t>Correction of alternative QoS profile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2C11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rsidP="00807553">
            <w:pPr>
              <w:pStyle w:val="TAL"/>
              <w:keepNext w:val="0"/>
              <w:keepLines w:val="0"/>
              <w:widowControl w:val="0"/>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rsidP="00807553">
            <w:pPr>
              <w:pStyle w:val="TAL"/>
              <w:keepNext w:val="0"/>
              <w:keepLines w:val="0"/>
              <w:widowControl w:val="0"/>
              <w:rPr>
                <w:sz w:val="16"/>
                <w:szCs w:val="16"/>
                <w:lang w:eastAsia="en-US"/>
              </w:rPr>
            </w:pPr>
            <w:r>
              <w:rPr>
                <w:sz w:val="16"/>
                <w:szCs w:val="16"/>
                <w:lang w:eastAsia="en-US"/>
              </w:rPr>
              <w:t>Corrections of MLB and MDT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5F4910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rsidP="00807553">
            <w:pPr>
              <w:pStyle w:val="TAL"/>
              <w:keepNext w:val="0"/>
              <w:keepLines w:val="0"/>
              <w:widowControl w:val="0"/>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rsidP="00807553">
            <w:pPr>
              <w:pStyle w:val="TAL"/>
              <w:keepNext w:val="0"/>
              <w:keepLines w:val="0"/>
              <w:widowControl w:val="0"/>
              <w:rPr>
                <w:sz w:val="16"/>
                <w:szCs w:val="16"/>
                <w:lang w:eastAsia="en-US"/>
              </w:rPr>
            </w:pPr>
            <w:r>
              <w:rPr>
                <w:sz w:val="16"/>
                <w:szCs w:val="16"/>
                <w:lang w:eastAsia="en-US"/>
              </w:rPr>
              <w:t>XnAP Rapporteur CR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BDD800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rsidP="00807553">
            <w:pPr>
              <w:pStyle w:val="TAL"/>
              <w:keepNext w:val="0"/>
              <w:keepLines w:val="0"/>
              <w:widowControl w:val="0"/>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rsidP="00807553">
            <w:pPr>
              <w:pStyle w:val="TAL"/>
              <w:keepNext w:val="0"/>
              <w:keepLines w:val="0"/>
              <w:widowControl w:val="0"/>
              <w:rPr>
                <w:sz w:val="16"/>
                <w:szCs w:val="16"/>
                <w:lang w:eastAsia="en-US"/>
              </w:rPr>
            </w:pPr>
            <w:r>
              <w:rPr>
                <w:sz w:val="16"/>
                <w:szCs w:val="16"/>
                <w:lang w:eastAsia="en-US"/>
              </w:rPr>
              <w:t>Correction on XnAP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C863D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rsidP="00807553">
            <w:pPr>
              <w:pStyle w:val="TAL"/>
              <w:keepNext w:val="0"/>
              <w:keepLines w:val="0"/>
              <w:widowControl w:val="0"/>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SFN Offset per cell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2DD7D5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rsidP="00807553">
            <w:pPr>
              <w:pStyle w:val="TAL"/>
              <w:keepNext w:val="0"/>
              <w:keepLines w:val="0"/>
              <w:widowControl w:val="0"/>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insufficient UE capabilities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1B0CEA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rsidP="00807553">
            <w:pPr>
              <w:pStyle w:val="TAC"/>
              <w:keepNext w:val="0"/>
              <w:keepLines w:val="0"/>
              <w:widowControl w:val="0"/>
              <w:rPr>
                <w:rFonts w:eastAsia="Malgun Gothic" w:cs="Arial"/>
                <w:color w:val="000000"/>
                <w:sz w:val="16"/>
                <w:szCs w:val="16"/>
              </w:rPr>
            </w:pPr>
            <w:r w:rsidRPr="00510312">
              <w:rPr>
                <w:rFonts w:eastAsia="Malgun Gothic"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rsidP="00807553">
            <w:pPr>
              <w:pStyle w:val="TAL"/>
              <w:keepNext w:val="0"/>
              <w:keepLines w:val="0"/>
              <w:widowControl w:val="0"/>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rsidP="00807553">
            <w:pPr>
              <w:pStyle w:val="TAL"/>
              <w:keepNext w:val="0"/>
              <w:keepLines w:val="0"/>
              <w:widowControl w:val="0"/>
              <w:rPr>
                <w:sz w:val="16"/>
                <w:szCs w:val="16"/>
                <w:lang w:eastAsia="en-US"/>
              </w:rPr>
            </w:pPr>
            <w:r>
              <w:rPr>
                <w:sz w:val="16"/>
                <w:szCs w:val="16"/>
                <w:lang w:eastAsia="en-US"/>
              </w:rPr>
              <w:t>Update on QoS monitoring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B7DF4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rsidP="00807553">
            <w:pPr>
              <w:pStyle w:val="TAL"/>
              <w:keepNext w:val="0"/>
              <w:keepLines w:val="0"/>
              <w:widowControl w:val="0"/>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identity index for eMTC UE in RRC_INACTIVE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13780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rsidP="00807553">
            <w:pPr>
              <w:pStyle w:val="TAL"/>
              <w:keepNext w:val="0"/>
              <w:keepLines w:val="0"/>
              <w:widowControl w:val="0"/>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rsidP="00807553">
            <w:pPr>
              <w:pStyle w:val="TAL"/>
              <w:keepNext w:val="0"/>
              <w:keepLines w:val="0"/>
              <w:widowControl w:val="0"/>
              <w:rPr>
                <w:sz w:val="16"/>
                <w:szCs w:val="16"/>
                <w:lang w:eastAsia="en-US"/>
              </w:rPr>
            </w:pPr>
            <w:r>
              <w:rPr>
                <w:sz w:val="16"/>
                <w:szCs w:val="16"/>
                <w:lang w:eastAsia="en-US"/>
              </w:rPr>
              <w:t>Correction of SN modification request ack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43FF5D2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rsidP="00807553">
            <w:pPr>
              <w:pStyle w:val="TAL"/>
              <w:keepNext w:val="0"/>
              <w:keepLines w:val="0"/>
              <w:widowControl w:val="0"/>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rsidP="00807553">
            <w:pPr>
              <w:pStyle w:val="TAL"/>
              <w:keepNext w:val="0"/>
              <w:keepLines w:val="0"/>
              <w:widowControl w:val="0"/>
              <w:rPr>
                <w:sz w:val="16"/>
                <w:szCs w:val="16"/>
                <w:lang w:eastAsia="en-US"/>
              </w:rPr>
            </w:pPr>
            <w:r>
              <w:rPr>
                <w:sz w:val="16"/>
                <w:szCs w:val="16"/>
                <w:lang w:eastAsia="en-US"/>
              </w:rPr>
              <w:t>Correction on UL Configuration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C1B70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rsidP="00807553">
            <w:pPr>
              <w:pStyle w:val="TAL"/>
              <w:keepNext w:val="0"/>
              <w:keepLines w:val="0"/>
              <w:widowControl w:val="0"/>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rsidP="00807553">
            <w:pPr>
              <w:pStyle w:val="TAL"/>
              <w:keepNext w:val="0"/>
              <w:keepLines w:val="0"/>
              <w:widowControl w:val="0"/>
              <w:rPr>
                <w:sz w:val="16"/>
                <w:szCs w:val="16"/>
                <w:lang w:eastAsia="en-US"/>
              </w:rPr>
            </w:pPr>
            <w:r>
              <w:rPr>
                <w:sz w:val="16"/>
                <w:szCs w:val="16"/>
                <w:lang w:eastAsia="en-US"/>
              </w:rPr>
              <w:t>Correction of NPN related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6E81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rsidP="00807553">
            <w:pPr>
              <w:pStyle w:val="TAL"/>
              <w:keepNext w:val="0"/>
              <w:keepLines w:val="0"/>
              <w:widowControl w:val="0"/>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Secondary RAT in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3615BD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rsidP="00807553">
            <w:pPr>
              <w:pStyle w:val="TAL"/>
              <w:keepNext w:val="0"/>
              <w:keepLines w:val="0"/>
              <w:widowControl w:val="0"/>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normal release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533F43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rsidP="00807553">
            <w:pPr>
              <w:pStyle w:val="TAL"/>
              <w:keepNext w:val="0"/>
              <w:keepLines w:val="0"/>
              <w:widowControl w:val="0"/>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DAPS Response Information IE in the tabular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143207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rsidP="00807553">
            <w:pPr>
              <w:pStyle w:val="TAL"/>
              <w:keepNext w:val="0"/>
              <w:keepLines w:val="0"/>
              <w:widowControl w:val="0"/>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use of the max no of CHO preparations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4BC6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rsidP="00807553">
            <w:pPr>
              <w:pStyle w:val="TAL"/>
              <w:keepNext w:val="0"/>
              <w:keepLines w:val="0"/>
              <w:widowControl w:val="0"/>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TAI Slice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4664FE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rsidP="00807553">
            <w:pPr>
              <w:pStyle w:val="TAL"/>
              <w:keepNext w:val="0"/>
              <w:keepLines w:val="0"/>
              <w:widowControl w:val="0"/>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rsidP="00807553">
            <w:pPr>
              <w:pStyle w:val="TAL"/>
              <w:keepNext w:val="0"/>
              <w:keepLines w:val="0"/>
              <w:widowControl w:val="0"/>
              <w:rPr>
                <w:sz w:val="16"/>
                <w:szCs w:val="16"/>
                <w:lang w:eastAsia="en-US"/>
              </w:rPr>
            </w:pPr>
            <w:r>
              <w:rPr>
                <w:sz w:val="16"/>
                <w:szCs w:val="16"/>
                <w:lang w:eastAsia="en-US"/>
              </w:rPr>
              <w:t>Correction of Allocated C-RNTI for 2-step RACH</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F85DAE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rsidP="00807553">
            <w:pPr>
              <w:pStyle w:val="TAL"/>
              <w:keepNext w:val="0"/>
              <w:keepLines w:val="0"/>
              <w:widowControl w:val="0"/>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rsidP="00807553">
            <w:pPr>
              <w:pStyle w:val="TAL"/>
              <w:keepNext w:val="0"/>
              <w:keepLines w:val="0"/>
              <w:widowControl w:val="0"/>
              <w:rPr>
                <w:sz w:val="16"/>
                <w:szCs w:val="16"/>
                <w:lang w:eastAsia="en-US"/>
              </w:rPr>
            </w:pPr>
            <w:r>
              <w:rPr>
                <w:sz w:val="16"/>
                <w:szCs w:val="16"/>
                <w:lang w:eastAsia="en-US"/>
              </w:rPr>
              <w:t>Paging eDRX information delivery for RRC_INACTIVE UE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29FC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rsidP="00807553">
            <w:pPr>
              <w:pStyle w:val="TAL"/>
              <w:keepNext w:val="0"/>
              <w:keepLines w:val="0"/>
              <w:widowControl w:val="0"/>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Maximum Number of RRC Connections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AEA22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rsidP="00807553">
            <w:pPr>
              <w:pStyle w:val="TAL"/>
              <w:keepNext w:val="0"/>
              <w:keepLines w:val="0"/>
              <w:widowControl w:val="0"/>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rsidP="00807553">
            <w:pPr>
              <w:pStyle w:val="TAL"/>
              <w:keepNext w:val="0"/>
              <w:keepLines w:val="0"/>
              <w:widowControl w:val="0"/>
              <w:rPr>
                <w:sz w:val="16"/>
                <w:szCs w:val="16"/>
                <w:lang w:eastAsia="en-US"/>
              </w:rPr>
            </w:pPr>
            <w:r>
              <w:rPr>
                <w:sz w:val="16"/>
                <w:szCs w:val="16"/>
                <w:lang w:eastAsia="en-US"/>
              </w:rPr>
              <w:t>38.423 correction for CHO early data forwarding in MN to ng-eNB/gNB Change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205BAE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rsidP="00807553">
            <w:pPr>
              <w:pStyle w:val="TAL"/>
              <w:keepNext w:val="0"/>
              <w:keepLines w:val="0"/>
              <w:widowControl w:val="0"/>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RAT Restriction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E8137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rsidP="00807553">
            <w:pPr>
              <w:pStyle w:val="TAL"/>
              <w:keepNext w:val="0"/>
              <w:keepLines w:val="0"/>
              <w:widowControl w:val="0"/>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rsidP="00807553">
            <w:pPr>
              <w:pStyle w:val="TAL"/>
              <w:keepNext w:val="0"/>
              <w:keepLines w:val="0"/>
              <w:widowControl w:val="0"/>
              <w:rPr>
                <w:sz w:val="16"/>
                <w:szCs w:val="16"/>
                <w:lang w:eastAsia="en-US"/>
              </w:rPr>
            </w:pPr>
            <w:r>
              <w:rPr>
                <w:sz w:val="16"/>
                <w:szCs w:val="16"/>
                <w:lang w:eastAsia="en-US"/>
              </w:rPr>
              <w:t>Correction on description of RACH Report Container in ACCESS AND MOBILITY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11CAFF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rsidP="00807553">
            <w:pPr>
              <w:pStyle w:val="TAL"/>
              <w:keepNext w:val="0"/>
              <w:keepLines w:val="0"/>
              <w:widowControl w:val="0"/>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rsidP="00807553">
            <w:pPr>
              <w:pStyle w:val="TAL"/>
              <w:keepNext w:val="0"/>
              <w:keepLines w:val="0"/>
              <w:widowControl w:val="0"/>
              <w:rPr>
                <w:sz w:val="16"/>
                <w:szCs w:val="16"/>
                <w:lang w:eastAsia="en-US"/>
              </w:rPr>
            </w:pPr>
            <w:r>
              <w:rPr>
                <w:sz w:val="16"/>
                <w:szCs w:val="16"/>
                <w:lang w:eastAsia="en-US"/>
              </w:rPr>
              <w:t>Correction of ASN.1 definition and semantics for Resource Status Reporting Initiation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5D3AA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rsidP="00807553">
            <w:pPr>
              <w:pStyle w:val="TAL"/>
              <w:keepNext w:val="0"/>
              <w:keepLines w:val="0"/>
              <w:widowControl w:val="0"/>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rsidP="00807553">
            <w:pPr>
              <w:pStyle w:val="TAL"/>
              <w:keepNext w:val="0"/>
              <w:keepLines w:val="0"/>
              <w:widowControl w:val="0"/>
              <w:rPr>
                <w:sz w:val="16"/>
                <w:szCs w:val="16"/>
                <w:lang w:eastAsia="en-US"/>
              </w:rPr>
            </w:pPr>
            <w:r>
              <w:rPr>
                <w:sz w:val="16"/>
                <w:szCs w:val="16"/>
                <w:lang w:eastAsia="en-US"/>
              </w:rPr>
              <w:t>Addition of sidelink MR-DC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9AE5E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rsidP="00807553">
            <w:pPr>
              <w:pStyle w:val="TAL"/>
              <w:keepNext w:val="0"/>
              <w:keepLines w:val="0"/>
              <w:widowControl w:val="0"/>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rsidP="00807553">
            <w:pPr>
              <w:pStyle w:val="TAL"/>
              <w:keepNext w:val="0"/>
              <w:keepLines w:val="0"/>
              <w:widowControl w:val="0"/>
              <w:rPr>
                <w:sz w:val="16"/>
                <w:szCs w:val="16"/>
                <w:lang w:eastAsia="en-US"/>
              </w:rPr>
            </w:pPr>
            <w:r>
              <w:rPr>
                <w:sz w:val="16"/>
                <w:szCs w:val="16"/>
                <w:lang w:eastAsia="en-US"/>
              </w:rPr>
              <w:t>How to release SCG configuration between MN and SN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4B395D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rsidP="00807553">
            <w:pPr>
              <w:pStyle w:val="TAL"/>
              <w:keepNext w:val="0"/>
              <w:keepLines w:val="0"/>
              <w:widowControl w:val="0"/>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rsidP="00807553">
            <w:pPr>
              <w:pStyle w:val="TAL"/>
              <w:keepNext w:val="0"/>
              <w:keepLines w:val="0"/>
              <w:widowControl w:val="0"/>
              <w:rPr>
                <w:sz w:val="16"/>
                <w:szCs w:val="16"/>
                <w:lang w:eastAsia="en-US"/>
              </w:rPr>
            </w:pPr>
            <w:r>
              <w:rPr>
                <w:sz w:val="16"/>
                <w:szCs w:val="16"/>
                <w:lang w:eastAsia="en-US"/>
              </w:rPr>
              <w:t>Rel-16 CR for UE specific DRX delivery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A513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rsidP="00807553">
            <w:pPr>
              <w:pStyle w:val="TAL"/>
              <w:keepNext w:val="0"/>
              <w:keepLines w:val="0"/>
              <w:widowControl w:val="0"/>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rsidP="00807553">
            <w:pPr>
              <w:pStyle w:val="TAL"/>
              <w:keepNext w:val="0"/>
              <w:keepLines w:val="0"/>
              <w:widowControl w:val="0"/>
              <w:rPr>
                <w:sz w:val="16"/>
                <w:szCs w:val="16"/>
                <w:lang w:eastAsia="en-US"/>
              </w:rPr>
            </w:pPr>
            <w:r>
              <w:rPr>
                <w:sz w:val="16"/>
                <w:szCs w:val="16"/>
                <w:lang w:eastAsia="en-US"/>
              </w:rPr>
              <w:t>Expected UE Activity Behaviour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A2F9F1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rsidP="00807553">
            <w:pPr>
              <w:pStyle w:val="TAL"/>
              <w:keepNext w:val="0"/>
              <w:keepLines w:val="0"/>
              <w:widowControl w:val="0"/>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rsidP="00807553">
            <w:pPr>
              <w:pStyle w:val="TAL"/>
              <w:keepNext w:val="0"/>
              <w:keepLines w:val="0"/>
              <w:widowControl w:val="0"/>
              <w:rPr>
                <w:sz w:val="16"/>
                <w:szCs w:val="16"/>
                <w:lang w:eastAsia="en-US"/>
              </w:rPr>
            </w:pPr>
            <w:r>
              <w:rPr>
                <w:sz w:val="16"/>
                <w:szCs w:val="16"/>
                <w:lang w:eastAsia="en-US"/>
              </w:rPr>
              <w:t>Support for using IAB for a NR-DC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63EEAC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rsidP="00807553">
            <w:pPr>
              <w:pStyle w:val="TAL"/>
              <w:keepNext w:val="0"/>
              <w:keepLines w:val="0"/>
              <w:widowControl w:val="0"/>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rsidP="00807553">
            <w:pPr>
              <w:pStyle w:val="TAL"/>
              <w:keepNext w:val="0"/>
              <w:keepLines w:val="0"/>
              <w:widowControl w:val="0"/>
              <w:rPr>
                <w:sz w:val="16"/>
                <w:szCs w:val="16"/>
                <w:lang w:eastAsia="en-US"/>
              </w:rPr>
            </w:pPr>
            <w:r>
              <w:rPr>
                <w:sz w:val="16"/>
                <w:szCs w:val="16"/>
                <w:lang w:eastAsia="en-US"/>
              </w:rPr>
              <w:t>Correction of RESOURCE STATUS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2E9261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rsidP="00807553">
            <w:pPr>
              <w:pStyle w:val="TAL"/>
              <w:keepNext w:val="0"/>
              <w:keepLines w:val="0"/>
              <w:widowControl w:val="0"/>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of Security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7DB2FAB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rsidP="00807553">
            <w:pPr>
              <w:pStyle w:val="TAL"/>
              <w:keepNext w:val="0"/>
              <w:keepLines w:val="0"/>
              <w:widowControl w:val="0"/>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CR on Network instance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D0BF81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rsidP="00807553">
            <w:pPr>
              <w:pStyle w:val="TAL"/>
              <w:keepNext w:val="0"/>
              <w:keepLines w:val="0"/>
              <w:widowControl w:val="0"/>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rsidP="00807553">
            <w:pPr>
              <w:pStyle w:val="TAL"/>
              <w:keepNext w:val="0"/>
              <w:keepLines w:val="0"/>
              <w:widowControl w:val="0"/>
              <w:rPr>
                <w:sz w:val="16"/>
                <w:szCs w:val="16"/>
                <w:lang w:eastAsia="en-US"/>
              </w:rPr>
            </w:pPr>
            <w:r>
              <w:rPr>
                <w:sz w:val="16"/>
                <w:szCs w:val="16"/>
                <w:lang w:eastAsia="en-US"/>
              </w:rPr>
              <w:t>Adding reference for coding of Common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57ABF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rsidP="00807553">
            <w:pPr>
              <w:pStyle w:val="TAL"/>
              <w:keepNext w:val="0"/>
              <w:keepLines w:val="0"/>
              <w:widowControl w:val="0"/>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rsidP="00807553">
            <w:pPr>
              <w:pStyle w:val="TAL"/>
              <w:keepNext w:val="0"/>
              <w:keepLines w:val="0"/>
              <w:widowControl w:val="0"/>
              <w:rPr>
                <w:sz w:val="16"/>
                <w:szCs w:val="16"/>
                <w:lang w:eastAsia="en-US"/>
              </w:rPr>
            </w:pPr>
            <w:r>
              <w:rPr>
                <w:sz w:val="16"/>
                <w:szCs w:val="16"/>
                <w:lang w:eastAsia="en-US"/>
              </w:rPr>
              <w:t>Transfer of PSCell Location Reporting control information at Xn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FFB00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rsidP="00807553">
            <w:pPr>
              <w:pStyle w:val="TAL"/>
              <w:keepNext w:val="0"/>
              <w:keepLines w:val="0"/>
              <w:widowControl w:val="0"/>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rsidP="00807553">
            <w:pPr>
              <w:pStyle w:val="TAL"/>
              <w:keepNext w:val="0"/>
              <w:keepLines w:val="0"/>
              <w:widowControl w:val="0"/>
              <w:rPr>
                <w:sz w:val="16"/>
                <w:szCs w:val="16"/>
                <w:lang w:eastAsia="en-US"/>
              </w:rPr>
            </w:pPr>
            <w:r>
              <w:rPr>
                <w:sz w:val="16"/>
                <w:szCs w:val="16"/>
                <w:lang w:eastAsia="en-US"/>
              </w:rPr>
              <w:t>Redundant network instance for split PDU session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2CEC677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rsidP="00807553">
            <w:pPr>
              <w:pStyle w:val="TAL"/>
              <w:keepNext w:val="0"/>
              <w:keepLines w:val="0"/>
              <w:widowControl w:val="0"/>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rsidP="00807553">
            <w:pPr>
              <w:pStyle w:val="TAL"/>
              <w:keepNext w:val="0"/>
              <w:keepLines w:val="0"/>
              <w:widowControl w:val="0"/>
              <w:rPr>
                <w:sz w:val="16"/>
                <w:szCs w:val="16"/>
                <w:lang w:eastAsia="en-US"/>
              </w:rPr>
            </w:pPr>
            <w:r>
              <w:rPr>
                <w:sz w:val="16"/>
                <w:szCs w:val="16"/>
                <w:lang w:eastAsia="en-US"/>
              </w:rPr>
              <w:t>Correction to the S-NODE MODIFICATION REQUIRED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517865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rsidP="00807553">
            <w:pPr>
              <w:pStyle w:val="TAL"/>
              <w:keepNext w:val="0"/>
              <w:keepLines w:val="0"/>
              <w:widowControl w:val="0"/>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rsidP="00807553">
            <w:pPr>
              <w:pStyle w:val="TAL"/>
              <w:keepNext w:val="0"/>
              <w:keepLines w:val="0"/>
              <w:widowControl w:val="0"/>
              <w:rPr>
                <w:sz w:val="16"/>
                <w:szCs w:val="16"/>
                <w:lang w:eastAsia="en-US"/>
              </w:rPr>
            </w:pPr>
            <w:r>
              <w:rPr>
                <w:sz w:val="16"/>
                <w:szCs w:val="16"/>
                <w:lang w:eastAsia="en-US"/>
              </w:rPr>
              <w:t>Correction of Direct data forwarding from NR-DC to E-UTRAN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4E22B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rsidP="00807553">
            <w:pPr>
              <w:pStyle w:val="TAL"/>
              <w:keepNext w:val="0"/>
              <w:keepLines w:val="0"/>
              <w:widowControl w:val="0"/>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rsidP="00807553">
            <w:pPr>
              <w:pStyle w:val="TAL"/>
              <w:keepNext w:val="0"/>
              <w:keepLines w:val="0"/>
              <w:widowControl w:val="0"/>
              <w:rPr>
                <w:sz w:val="16"/>
                <w:szCs w:val="16"/>
                <w:lang w:eastAsia="en-US"/>
              </w:rPr>
            </w:pPr>
            <w:r>
              <w:rPr>
                <w:sz w:val="16"/>
                <w:szCs w:val="16"/>
                <w:lang w:eastAsia="en-US"/>
              </w:rPr>
              <w:t>Correction on Xn Removal for RAN Sharing in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C50F1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rsidP="00807553">
            <w:pPr>
              <w:pStyle w:val="TAL"/>
              <w:keepNext w:val="0"/>
              <w:keepLines w:val="0"/>
              <w:widowControl w:val="0"/>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rsidP="00807553">
            <w:pPr>
              <w:pStyle w:val="TAL"/>
              <w:keepNext w:val="0"/>
              <w:keepLines w:val="0"/>
              <w:widowControl w:val="0"/>
              <w:rPr>
                <w:sz w:val="16"/>
                <w:szCs w:val="16"/>
                <w:lang w:eastAsia="en-US"/>
              </w:rPr>
            </w:pPr>
            <w:r>
              <w:rPr>
                <w:sz w:val="16"/>
                <w:szCs w:val="16"/>
                <w:lang w:eastAsia="en-US"/>
              </w:rPr>
              <w:t>Direct data forwarding for mobility between DC and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55F4D5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rsidP="00807553">
            <w:pPr>
              <w:pStyle w:val="TAL"/>
              <w:keepNext w:val="0"/>
              <w:keepLines w:val="0"/>
              <w:widowControl w:val="0"/>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5E33DA7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rsidP="00807553">
            <w:pPr>
              <w:pStyle w:val="TAL"/>
              <w:keepNext w:val="0"/>
              <w:keepLines w:val="0"/>
              <w:widowControl w:val="0"/>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XnAP ID in the ERROR INDICATION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1B2B80B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rsidP="00807553">
            <w:pPr>
              <w:pStyle w:val="TAL"/>
              <w:keepNext w:val="0"/>
              <w:keepLines w:val="0"/>
              <w:widowControl w:val="0"/>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rsidP="00807553">
            <w:pPr>
              <w:pStyle w:val="TAL"/>
              <w:keepNext w:val="0"/>
              <w:keepLines w:val="0"/>
              <w:widowControl w:val="0"/>
              <w:rPr>
                <w:sz w:val="16"/>
                <w:szCs w:val="16"/>
                <w:lang w:eastAsia="en-US"/>
              </w:rPr>
            </w:pPr>
            <w:r>
              <w:rPr>
                <w:sz w:val="16"/>
                <w:szCs w:val="16"/>
                <w:lang w:eastAsia="en-US"/>
              </w:rPr>
              <w:t>Correction of frequency information for DL only cell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1D422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rsidP="00807553">
            <w:pPr>
              <w:pStyle w:val="TAL"/>
              <w:keepNext w:val="0"/>
              <w:keepLines w:val="0"/>
              <w:widowControl w:val="0"/>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rsidP="00807553">
            <w:pPr>
              <w:pStyle w:val="TAL"/>
              <w:keepNext w:val="0"/>
              <w:keepLines w:val="0"/>
              <w:widowControl w:val="0"/>
              <w:rPr>
                <w:sz w:val="16"/>
                <w:szCs w:val="16"/>
                <w:lang w:eastAsia="en-US"/>
              </w:rPr>
            </w:pPr>
            <w:r>
              <w:rPr>
                <w:sz w:val="16"/>
                <w:szCs w:val="16"/>
                <w:lang w:eastAsia="en-US"/>
              </w:rPr>
              <w:t>Value range misalignment for MDT M1, M8 and M9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2BB87C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rsidP="00807553">
            <w:pPr>
              <w:pStyle w:val="TAL"/>
              <w:keepNext w:val="0"/>
              <w:keepLines w:val="0"/>
              <w:widowControl w:val="0"/>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rsidP="00807553">
            <w:pPr>
              <w:pStyle w:val="TAL"/>
              <w:keepNext w:val="0"/>
              <w:keepLines w:val="0"/>
              <w:widowControl w:val="0"/>
              <w:rPr>
                <w:sz w:val="16"/>
                <w:szCs w:val="16"/>
                <w:lang w:eastAsia="en-US"/>
              </w:rPr>
            </w:pPr>
            <w:r>
              <w:rPr>
                <w:sz w:val="16"/>
                <w:szCs w:val="16"/>
                <w:lang w:eastAsia="en-US"/>
              </w:rPr>
              <w:t>CR to 38.423 on UP security policy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793CF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rsidP="00807553">
            <w:pPr>
              <w:pStyle w:val="TAL"/>
              <w:keepNext w:val="0"/>
              <w:keepLines w:val="0"/>
              <w:widowControl w:val="0"/>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rsidP="00807553">
            <w:pPr>
              <w:pStyle w:val="TAL"/>
              <w:keepNext w:val="0"/>
              <w:keepLines w:val="0"/>
              <w:widowControl w:val="0"/>
              <w:rPr>
                <w:sz w:val="16"/>
                <w:szCs w:val="16"/>
                <w:lang w:eastAsia="en-US"/>
              </w:rPr>
            </w:pPr>
            <w:r>
              <w:rPr>
                <w:sz w:val="16"/>
                <w:szCs w:val="16"/>
                <w:lang w:eastAsia="en-US"/>
              </w:rPr>
              <w:t>MRO Correction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9C5095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rsidP="00807553">
            <w:pPr>
              <w:pStyle w:val="TAL"/>
              <w:keepNext w:val="0"/>
              <w:keepLines w:val="0"/>
              <w:widowControl w:val="0"/>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rsidP="00807553">
            <w:pPr>
              <w:pStyle w:val="TAL"/>
              <w:keepNext w:val="0"/>
              <w:keepLines w:val="0"/>
              <w:widowControl w:val="0"/>
              <w:rPr>
                <w:sz w:val="16"/>
                <w:szCs w:val="16"/>
                <w:lang w:eastAsia="en-US"/>
              </w:rPr>
            </w:pPr>
            <w:r>
              <w:rPr>
                <w:sz w:val="16"/>
                <w:szCs w:val="16"/>
                <w:lang w:eastAsia="en-US"/>
              </w:rPr>
              <w:t>CR on direct data forwarding from MR-DC to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39D2E6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rsidP="00807553">
            <w:pPr>
              <w:pStyle w:val="TAL"/>
              <w:keepNext w:val="0"/>
              <w:keepLines w:val="0"/>
              <w:widowControl w:val="0"/>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rsidP="00807553">
            <w:pPr>
              <w:pStyle w:val="TAL"/>
              <w:keepNext w:val="0"/>
              <w:keepLines w:val="0"/>
              <w:widowControl w:val="0"/>
              <w:rPr>
                <w:sz w:val="16"/>
                <w:szCs w:val="16"/>
                <w:lang w:eastAsia="en-US"/>
              </w:rPr>
            </w:pPr>
            <w:r>
              <w:rPr>
                <w:sz w:val="16"/>
                <w:szCs w:val="16"/>
                <w:lang w:eastAsia="en-US"/>
              </w:rPr>
              <w:t>Unsuccessful Mobility Setting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0D0C62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rsidP="00807553">
            <w:pPr>
              <w:pStyle w:val="TAL"/>
              <w:keepNext w:val="0"/>
              <w:keepLines w:val="0"/>
              <w:widowControl w:val="0"/>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rsidP="00807553">
            <w:pPr>
              <w:pStyle w:val="TAL"/>
              <w:keepNext w:val="0"/>
              <w:keepLines w:val="0"/>
              <w:widowControl w:val="0"/>
              <w:rPr>
                <w:sz w:val="16"/>
                <w:szCs w:val="16"/>
                <w:lang w:eastAsia="en-US"/>
              </w:rPr>
            </w:pPr>
            <w:r>
              <w:rPr>
                <w:sz w:val="16"/>
                <w:szCs w:val="16"/>
                <w:lang w:eastAsia="en-US"/>
              </w:rPr>
              <w:t>Correction of S-NODE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A90A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rsidP="00807553">
            <w:pPr>
              <w:pStyle w:val="TAL"/>
              <w:keepNext w:val="0"/>
              <w:keepLines w:val="0"/>
              <w:widowControl w:val="0"/>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25C5FC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rsidP="00807553">
            <w:pPr>
              <w:pStyle w:val="TAL"/>
              <w:keepNext w:val="0"/>
              <w:keepLines w:val="0"/>
              <w:widowControl w:val="0"/>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rsidP="00807553">
            <w:pPr>
              <w:pStyle w:val="TAL"/>
              <w:keepNext w:val="0"/>
              <w:keepLines w:val="0"/>
              <w:widowControl w:val="0"/>
              <w:rPr>
                <w:sz w:val="16"/>
                <w:szCs w:val="16"/>
                <w:lang w:eastAsia="en-US"/>
              </w:rPr>
            </w:pPr>
            <w:r>
              <w:rPr>
                <w:sz w:val="16"/>
                <w:szCs w:val="16"/>
                <w:lang w:eastAsia="en-US"/>
              </w:rPr>
              <w:t>Corrections caused by rapporteur corrections for Version 17.0.0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1BEC549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rsidP="00807553">
            <w:pPr>
              <w:pStyle w:val="TAL"/>
              <w:keepNext w:val="0"/>
              <w:keepLines w:val="0"/>
              <w:widowControl w:val="0"/>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rsidP="00807553">
            <w:pPr>
              <w:pStyle w:val="TAL"/>
              <w:keepNext w:val="0"/>
              <w:keepLines w:val="0"/>
              <w:widowControl w:val="0"/>
              <w:rPr>
                <w:sz w:val="16"/>
                <w:szCs w:val="16"/>
                <w:lang w:eastAsia="en-US"/>
              </w:rPr>
            </w:pPr>
            <w:r>
              <w:rPr>
                <w:sz w:val="16"/>
                <w:szCs w:val="16"/>
                <w:lang w:eastAsia="en-US"/>
              </w:rPr>
              <w:t>Trace Activation IE support for the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349D33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rsidP="00807553">
            <w:pPr>
              <w:pStyle w:val="TAL"/>
              <w:keepNext w:val="0"/>
              <w:keepLines w:val="0"/>
              <w:widowControl w:val="0"/>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rsidP="00807553">
            <w:pPr>
              <w:pStyle w:val="TAL"/>
              <w:keepNext w:val="0"/>
              <w:keepLines w:val="0"/>
              <w:widowControl w:val="0"/>
              <w:rPr>
                <w:sz w:val="16"/>
                <w:szCs w:val="16"/>
                <w:lang w:eastAsia="en-US"/>
              </w:rPr>
            </w:pPr>
            <w:r>
              <w:rPr>
                <w:sz w:val="16"/>
                <w:szCs w:val="16"/>
                <w:lang w:eastAsia="en-US"/>
              </w:rPr>
              <w:t>CAG access control without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63EC747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rsidP="00807553">
            <w:pPr>
              <w:pStyle w:val="TAL"/>
              <w:keepNext w:val="0"/>
              <w:keepLines w:val="0"/>
              <w:widowControl w:val="0"/>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rsidP="00807553">
            <w:pPr>
              <w:pStyle w:val="TAL"/>
              <w:keepNext w:val="0"/>
              <w:keepLines w:val="0"/>
              <w:widowControl w:val="0"/>
              <w:rPr>
                <w:sz w:val="16"/>
                <w:szCs w:val="16"/>
                <w:lang w:eastAsia="en-US"/>
              </w:rPr>
            </w:pPr>
            <w:r>
              <w:rPr>
                <w:sz w:val="16"/>
                <w:szCs w:val="16"/>
                <w:lang w:eastAsia="en-US"/>
              </w:rPr>
              <w:t>Correction of Xn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4A088CD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rsidP="00807553">
            <w:pPr>
              <w:pStyle w:val="TAL"/>
              <w:keepNext w:val="0"/>
              <w:keepLines w:val="0"/>
              <w:widowControl w:val="0"/>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rsidP="00807553">
            <w:pPr>
              <w:pStyle w:val="TAL"/>
              <w:keepNext w:val="0"/>
              <w:keepLines w:val="0"/>
              <w:widowControl w:val="0"/>
              <w:rPr>
                <w:sz w:val="16"/>
                <w:szCs w:val="16"/>
                <w:lang w:eastAsia="en-US"/>
              </w:rPr>
            </w:pPr>
            <w:r>
              <w:rPr>
                <w:sz w:val="16"/>
                <w:szCs w:val="16"/>
                <w:lang w:eastAsia="en-US"/>
              </w:rPr>
              <w:t>Correction on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2FAC5A1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rsidP="00807553">
            <w:pPr>
              <w:pStyle w:val="TAL"/>
              <w:keepNext w:val="0"/>
              <w:keepLines w:val="0"/>
              <w:widowControl w:val="0"/>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rsidP="00807553">
            <w:pPr>
              <w:pStyle w:val="TAL"/>
              <w:keepNext w:val="0"/>
              <w:keepLines w:val="0"/>
              <w:widowControl w:val="0"/>
              <w:rPr>
                <w:sz w:val="16"/>
                <w:szCs w:val="16"/>
                <w:lang w:eastAsia="en-US"/>
              </w:rPr>
            </w:pPr>
            <w:r>
              <w:rPr>
                <w:sz w:val="16"/>
                <w:szCs w:val="16"/>
                <w:lang w:eastAsia="en-US"/>
              </w:rPr>
              <w:t>Correction on RACH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200E8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rsidP="00807553">
            <w:pPr>
              <w:pStyle w:val="TAL"/>
              <w:keepNext w:val="0"/>
              <w:keepLines w:val="0"/>
              <w:widowControl w:val="0"/>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rsidP="00807553">
            <w:pPr>
              <w:pStyle w:val="TAL"/>
              <w:keepNext w:val="0"/>
              <w:keepLines w:val="0"/>
              <w:widowControl w:val="0"/>
              <w:rPr>
                <w:sz w:val="16"/>
                <w:szCs w:val="16"/>
                <w:lang w:eastAsia="en-US"/>
              </w:rPr>
            </w:pPr>
            <w:r>
              <w:rPr>
                <w:sz w:val="16"/>
                <w:szCs w:val="16"/>
                <w:lang w:eastAsia="en-US"/>
              </w:rPr>
              <w:t>Correction on LTE UE RLF Report in TS38.423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350F1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rsidP="00807553">
            <w:pPr>
              <w:pStyle w:val="TAR"/>
              <w:keepNext w:val="0"/>
              <w:keepLines w:val="0"/>
              <w:widowControl w:val="0"/>
              <w:rPr>
                <w:sz w:val="16"/>
                <w:szCs w:val="16"/>
                <w:lang w:eastAsia="zh-CN"/>
              </w:rPr>
            </w:pPr>
            <w:r w:rsidRPr="00510312">
              <w:rPr>
                <w:rFonts w:cs="Arial"/>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MDT Configuration-EUTRA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A4A320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rsidP="00807553">
            <w:pPr>
              <w:pStyle w:val="TAR"/>
              <w:keepNext w:val="0"/>
              <w:keepLines w:val="0"/>
              <w:widowControl w:val="0"/>
              <w:rPr>
                <w:sz w:val="16"/>
                <w:szCs w:val="16"/>
                <w:lang w:eastAsia="zh-CN"/>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SFN offset in served cell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7F28AF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MDT area scope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40FD9D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Conditional Handover Cancel</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0CACD4A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rsidP="00807553">
            <w:pPr>
              <w:pStyle w:val="TAL"/>
              <w:keepNext w:val="0"/>
              <w:keepLines w:val="0"/>
              <w:widowControl w:val="0"/>
              <w:rPr>
                <w:sz w:val="16"/>
                <w:szCs w:val="16"/>
                <w:lang w:eastAsia="en-US"/>
              </w:rPr>
            </w:pPr>
            <w:r w:rsidRPr="00510312">
              <w:rPr>
                <w:rFonts w:cs="Arial"/>
                <w:sz w:val="16"/>
                <w:szCs w:val="16"/>
              </w:rPr>
              <w:t>ASN.1 Correction of MDT Configuration-NR</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0EFBA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rsidP="00807553">
            <w:pPr>
              <w:pStyle w:val="TAL"/>
              <w:keepNext w:val="0"/>
              <w:keepLines w:val="0"/>
              <w:widowControl w:val="0"/>
              <w:rPr>
                <w:sz w:val="16"/>
                <w:szCs w:val="16"/>
                <w:lang w:eastAsia="zh-CN"/>
              </w:rPr>
            </w:pPr>
            <w:r w:rsidRPr="00510312">
              <w:rPr>
                <w:rFonts w:cs="Arial"/>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rsidP="00807553">
            <w:pPr>
              <w:pStyle w:val="TAC"/>
              <w:keepNext w:val="0"/>
              <w:keepLines w:val="0"/>
              <w:widowControl w:val="0"/>
              <w:rPr>
                <w:sz w:val="16"/>
                <w:szCs w:val="16"/>
                <w:lang w:eastAsia="zh-CN"/>
              </w:rPr>
            </w:pPr>
            <w:r w:rsidRPr="00510312">
              <w:rPr>
                <w:rFonts w:cs="Arial"/>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for TS 38.423 on UP security policy update in MR-DC</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6DA739E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rsidP="00807553">
            <w:pPr>
              <w:pStyle w:val="TAC"/>
              <w:keepNext w:val="0"/>
              <w:keepLines w:val="0"/>
              <w:widowControl w:val="0"/>
              <w:rPr>
                <w:rFonts w:cs="Arial"/>
                <w:color w:val="000000"/>
                <w:sz w:val="16"/>
                <w:szCs w:val="16"/>
              </w:rPr>
            </w:pPr>
            <w:bookmarkStart w:id="9177" w:name="_Hlk138179741"/>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Mobility Change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502E4A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Clarifications on TNLA Addition/Removal/Modification procedures (XnAP)</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2C2F98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Introduction of Hashed UE Identity Index Value for RRC_INATIVE with eDRX</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117287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Trace Activation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1C85ACE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the Area Scope IE in MDT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D2ECD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QoS mapping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5BCB4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Correcting missing extension containers in CHOICE type definitions</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FF4C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807553">
            <w:pPr>
              <w:pStyle w:val="TAC"/>
              <w:keepNext w:val="0"/>
              <w:keepLines w:val="0"/>
              <w:widowControl w:val="0"/>
              <w:rPr>
                <w:rFonts w:cs="Arial"/>
                <w:color w:val="000000"/>
                <w:sz w:val="16"/>
                <w:szCs w:val="16"/>
              </w:rPr>
            </w:pPr>
            <w:r w:rsidRPr="00510312">
              <w:rPr>
                <w:rFonts w:cs="Arial"/>
                <w:sz w:val="16"/>
                <w:szCs w:val="16"/>
              </w:rPr>
              <w:t>RP-231899</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807553">
            <w:pPr>
              <w:pStyle w:val="TAL"/>
              <w:keepNext w:val="0"/>
              <w:keepLines w:val="0"/>
              <w:widowControl w:val="0"/>
              <w:rPr>
                <w:rFonts w:cs="Arial"/>
                <w:color w:val="000000"/>
                <w:sz w:val="16"/>
                <w:szCs w:val="16"/>
              </w:rPr>
            </w:pPr>
            <w:r w:rsidRPr="00510312">
              <w:rPr>
                <w:rFonts w:cs="Arial"/>
                <w:sz w:val="16"/>
              </w:rPr>
              <w:t>1074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807553">
            <w:pPr>
              <w:pStyle w:val="TAR"/>
              <w:keepNext w:val="0"/>
              <w:keepLines w:val="0"/>
              <w:widowControl w:val="0"/>
              <w:rPr>
                <w:rFonts w:cs="Arial"/>
                <w:color w:val="000000"/>
                <w:sz w:val="16"/>
                <w:szCs w:val="16"/>
              </w:rPr>
            </w:pPr>
            <w:r w:rsidRPr="00510312">
              <w:rPr>
                <w:rFonts w:cs="Arial"/>
                <w:sz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807553">
            <w:pPr>
              <w:pStyle w:val="TAC"/>
              <w:keepNext w:val="0"/>
              <w:keepLines w:val="0"/>
              <w:widowControl w:val="0"/>
              <w:rPr>
                <w:rFonts w:cs="Arial"/>
                <w:color w:val="000000"/>
                <w:sz w:val="16"/>
                <w:szCs w:val="16"/>
              </w:rPr>
            </w:pPr>
            <w:r w:rsidRPr="00510312">
              <w:rPr>
                <w:rFonts w:cs="Arial"/>
                <w:sz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807553">
            <w:pPr>
              <w:pStyle w:val="TAL"/>
              <w:keepNext w:val="0"/>
              <w:keepLines w:val="0"/>
              <w:widowControl w:val="0"/>
              <w:rPr>
                <w:rFonts w:cs="Arial"/>
                <w:color w:val="000000"/>
                <w:sz w:val="16"/>
                <w:szCs w:val="16"/>
              </w:rPr>
            </w:pPr>
            <w:r w:rsidRPr="00510312">
              <w:rPr>
                <w:rFonts w:cs="Arial"/>
                <w:sz w:val="16"/>
              </w:rPr>
              <w:t>Correction of QoS Flow Mapping Indication IE in PDU Session Resource Modification Required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705F21" w14:paraId="0B3A926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807553">
            <w:pPr>
              <w:pStyle w:val="TAC"/>
              <w:keepNext w:val="0"/>
              <w:keepLines w:val="0"/>
              <w:widowControl w:val="0"/>
              <w:rPr>
                <w:rFonts w:cs="Arial"/>
                <w:color w:val="000000"/>
                <w:sz w:val="16"/>
                <w:szCs w:val="16"/>
              </w:rPr>
            </w:pPr>
            <w:r w:rsidRPr="00510312">
              <w:rPr>
                <w:rFonts w:cs="Arial"/>
                <w:sz w:val="16"/>
                <w:szCs w:val="16"/>
              </w:rPr>
              <w:t>RP-231902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807553">
            <w:pPr>
              <w:pStyle w:val="TAL"/>
              <w:keepNext w:val="0"/>
              <w:keepLines w:val="0"/>
              <w:widowControl w:val="0"/>
              <w:rPr>
                <w:rFonts w:cs="Arial"/>
                <w:color w:val="000000"/>
                <w:sz w:val="16"/>
                <w:szCs w:val="16"/>
              </w:rPr>
            </w:pPr>
            <w:r w:rsidRPr="00510312">
              <w:rPr>
                <w:rFonts w:cs="Arial"/>
                <w:sz w:val="16"/>
              </w:rPr>
              <w:t>1076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807553">
            <w:pPr>
              <w:pStyle w:val="TAR"/>
              <w:keepNext w:val="0"/>
              <w:keepLines w:val="0"/>
              <w:widowControl w:val="0"/>
              <w:rPr>
                <w:rFonts w:cs="Arial"/>
                <w:color w:val="000000"/>
                <w:sz w:val="16"/>
                <w:szCs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807553">
            <w:pPr>
              <w:pStyle w:val="TAC"/>
              <w:keepNext w:val="0"/>
              <w:keepLines w:val="0"/>
              <w:widowControl w:val="0"/>
              <w:rPr>
                <w:rFonts w:cs="Arial"/>
                <w:color w:val="000000"/>
                <w:sz w:val="16"/>
                <w:szCs w:val="16"/>
              </w:rPr>
            </w:pPr>
            <w:r w:rsidRPr="00510312">
              <w:rPr>
                <w:rFonts w:cs="Arial"/>
                <w:sz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807553">
            <w:pPr>
              <w:pStyle w:val="TAL"/>
              <w:keepNext w:val="0"/>
              <w:keepLines w:val="0"/>
              <w:widowControl w:val="0"/>
              <w:rPr>
                <w:rFonts w:cs="Arial"/>
                <w:color w:val="000000"/>
                <w:sz w:val="16"/>
                <w:szCs w:val="16"/>
              </w:rPr>
            </w:pPr>
            <w:r w:rsidRPr="00510312">
              <w:rPr>
                <w:rFonts w:cs="Arial"/>
                <w:sz w:val="16"/>
              </w:rPr>
              <w:t>Correction of Additional PDCP Duplication TNL List</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AC5A8A" w14:paraId="655A9A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F9ADF8F" w14:textId="4BFEF22B" w:rsidR="00AC5A8A" w:rsidRPr="00510312" w:rsidRDefault="00AC5A8A" w:rsidP="00807553">
            <w:pPr>
              <w:pStyle w:val="TAC"/>
              <w:keepNext w:val="0"/>
              <w:keepLines w:val="0"/>
              <w:widowControl w:val="0"/>
              <w:rPr>
                <w:rFonts w:cs="Arial"/>
                <w:sz w:val="16"/>
                <w:szCs w:val="16"/>
              </w:rPr>
            </w:pPr>
            <w:r w:rsidRPr="00510312">
              <w:rPr>
                <w:rFonts w:cs="Arial"/>
                <w:sz w:val="16"/>
                <w:szCs w:val="16"/>
              </w:rPr>
              <w:t>2023-12</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37F2866" w14:textId="0E9D48A5" w:rsidR="00AC5A8A" w:rsidRPr="00510312" w:rsidRDefault="00AC5A8A" w:rsidP="00807553">
            <w:pPr>
              <w:pStyle w:val="TAC"/>
              <w:keepNext w:val="0"/>
              <w:keepLines w:val="0"/>
              <w:widowControl w:val="0"/>
              <w:rPr>
                <w:rFonts w:cs="Arial"/>
                <w:sz w:val="16"/>
                <w:szCs w:val="16"/>
              </w:rPr>
            </w:pPr>
            <w:r w:rsidRPr="00510312">
              <w:rPr>
                <w:rFonts w:cs="Arial"/>
                <w:sz w:val="16"/>
                <w:szCs w:val="16"/>
              </w:rPr>
              <w:t>RAN#102</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03D946B" w14:textId="42F8A06F" w:rsidR="00AC5A8A" w:rsidRPr="00510312" w:rsidRDefault="00AC5A8A" w:rsidP="00807553">
            <w:pPr>
              <w:pStyle w:val="TAC"/>
              <w:keepNext w:val="0"/>
              <w:keepLines w:val="0"/>
              <w:widowControl w:val="0"/>
              <w:rPr>
                <w:rFonts w:cs="Arial"/>
                <w:sz w:val="16"/>
                <w:szCs w:val="16"/>
              </w:rPr>
            </w:pPr>
            <w:r w:rsidRPr="00510312">
              <w:rPr>
                <w:rFonts w:cs="Arial"/>
                <w:sz w:val="16"/>
                <w:szCs w:val="16"/>
              </w:rPr>
              <w:t>RP-233853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5738BAA" w14:textId="572F8888" w:rsidR="00AC5A8A" w:rsidRPr="00510312" w:rsidRDefault="00AC5A8A" w:rsidP="00807553">
            <w:pPr>
              <w:pStyle w:val="TAL"/>
              <w:keepNext w:val="0"/>
              <w:keepLines w:val="0"/>
              <w:widowControl w:val="0"/>
              <w:rPr>
                <w:rFonts w:cs="Arial"/>
                <w:sz w:val="16"/>
              </w:rPr>
            </w:pPr>
            <w:r w:rsidRPr="00510312">
              <w:rPr>
                <w:rFonts w:cs="Arial"/>
                <w:sz w:val="16"/>
              </w:rPr>
              <w:t>1104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CC1B479" w14:textId="5595AAD0" w:rsidR="00AC5A8A" w:rsidRPr="00510312" w:rsidRDefault="00AC5A8A" w:rsidP="00807553">
            <w:pPr>
              <w:pStyle w:val="TAR"/>
              <w:keepNext w:val="0"/>
              <w:keepLines w:val="0"/>
              <w:widowControl w:val="0"/>
              <w:rPr>
                <w:rFonts w:cs="Arial"/>
                <w:sz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0E357D3F" w14:textId="69C6CC7F" w:rsidR="00AC5A8A" w:rsidRPr="00510312" w:rsidRDefault="00AC5A8A" w:rsidP="00807553">
            <w:pPr>
              <w:pStyle w:val="TAC"/>
              <w:keepNext w:val="0"/>
              <w:keepLines w:val="0"/>
              <w:widowControl w:val="0"/>
              <w:rPr>
                <w:rFonts w:cs="Arial"/>
                <w:sz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51293F5" w14:textId="0AA0034D" w:rsidR="00AC5A8A" w:rsidRPr="00510312" w:rsidRDefault="00AC5A8A" w:rsidP="00807553">
            <w:pPr>
              <w:pStyle w:val="TAL"/>
              <w:keepNext w:val="0"/>
              <w:keepLines w:val="0"/>
              <w:widowControl w:val="0"/>
              <w:rPr>
                <w:rFonts w:cs="Arial"/>
                <w:sz w:val="16"/>
              </w:rPr>
            </w:pPr>
            <w:r w:rsidRPr="003A3EE1">
              <w:rPr>
                <w:sz w:val="16"/>
                <w:szCs w:val="16"/>
              </w:rPr>
              <w:t xml:space="preserve">Correction on Fast MCG Recovery </w:t>
            </w:r>
            <w:r w:rsidRPr="003A3EE1">
              <w:rPr>
                <w:sz w:val="16"/>
                <w:szCs w:val="16"/>
                <w:lang w:eastAsia="zh-CN"/>
              </w:rPr>
              <w:t>via</w:t>
            </w:r>
            <w:r w:rsidRPr="003A3EE1">
              <w:rPr>
                <w:sz w:val="16"/>
                <w:szCs w:val="16"/>
              </w:rPr>
              <w:t xml:space="preserve"> SRB3</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24C2EF14" w14:textId="37AB4850" w:rsidR="00AC5A8A" w:rsidRPr="00510312" w:rsidRDefault="00AC5A8A" w:rsidP="00807553">
            <w:pPr>
              <w:pStyle w:val="TAC"/>
              <w:keepNext w:val="0"/>
              <w:keepLines w:val="0"/>
              <w:widowControl w:val="0"/>
              <w:rPr>
                <w:rFonts w:cs="Arial"/>
                <w:sz w:val="16"/>
                <w:szCs w:val="16"/>
              </w:rPr>
            </w:pPr>
            <w:r w:rsidRPr="00510312">
              <w:rPr>
                <w:rFonts w:cs="Arial"/>
                <w:sz w:val="16"/>
                <w:szCs w:val="16"/>
              </w:rPr>
              <w:t>16.16.0</w:t>
            </w:r>
          </w:p>
        </w:tc>
      </w:tr>
      <w:tr w:rsidR="00D9037A" w14:paraId="51A6515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03BF202E" w14:textId="44A66C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564246CC" w14:textId="5E8DFEC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47A2E1E4" w14:textId="65C8365B"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RP-240646</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4EC0C33D" w14:textId="6AD8A697"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1205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40EEC14" w14:textId="6D58F49E" w:rsidR="00D9037A" w:rsidRPr="00510312" w:rsidRDefault="00D9037A" w:rsidP="00D9037A">
            <w:pPr>
              <w:pStyle w:val="TAR"/>
              <w:keepNext w:val="0"/>
              <w:keepLines w:val="0"/>
              <w:widowControl w:val="0"/>
              <w:rPr>
                <w:rFonts w:cs="Arial"/>
                <w:sz w:val="16"/>
              </w:rPr>
            </w:pPr>
            <w:r w:rsidRPr="00EF319B">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B838AD7" w14:textId="77F0230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0723032" w14:textId="719A1BE8"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PDU Session Resources Not Admitted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17AFE30E" w14:textId="3693D29C" w:rsidR="00D9037A" w:rsidRPr="00510312" w:rsidRDefault="00D9037A" w:rsidP="00D9037A">
            <w:pPr>
              <w:pStyle w:val="TAC"/>
              <w:keepNext w:val="0"/>
              <w:keepLines w:val="0"/>
              <w:widowControl w:val="0"/>
              <w:rPr>
                <w:rFonts w:cs="Arial"/>
                <w:sz w:val="16"/>
                <w:szCs w:val="16"/>
              </w:rPr>
            </w:pPr>
            <w:r>
              <w:rPr>
                <w:rFonts w:cs="Arial"/>
                <w:sz w:val="16"/>
                <w:szCs w:val="16"/>
              </w:rPr>
              <w:t>16.17.0</w:t>
            </w:r>
          </w:p>
        </w:tc>
      </w:tr>
      <w:tr w:rsidR="00D9037A" w14:paraId="1C61FD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47E375D" w14:textId="2B389F25"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691EB63C" w14:textId="057773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5A4218A0" w14:textId="4734AA2F"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34B7A37E" w14:textId="0805AF30"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1210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0407EBCC" w14:textId="75DF72AF" w:rsidR="00D9037A" w:rsidRPr="00510312" w:rsidRDefault="00D9037A" w:rsidP="00D9037A">
            <w:pPr>
              <w:pStyle w:val="TAR"/>
              <w:keepNext w:val="0"/>
              <w:keepLines w:val="0"/>
              <w:widowControl w:val="0"/>
              <w:rPr>
                <w:rFonts w:cs="Arial"/>
                <w:sz w:val="16"/>
              </w:rPr>
            </w:pPr>
            <w:r w:rsidRPr="00EF319B">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3EEDAE7A" w14:textId="5BA904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F4B4F18" w14:textId="442DDB77"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47261E37" w14:textId="0746CB41" w:rsidR="00D9037A" w:rsidRPr="00510312" w:rsidRDefault="00D9037A" w:rsidP="00D9037A">
            <w:pPr>
              <w:pStyle w:val="TAC"/>
              <w:keepNext w:val="0"/>
              <w:keepLines w:val="0"/>
              <w:widowControl w:val="0"/>
              <w:rPr>
                <w:rFonts w:cs="Arial"/>
                <w:sz w:val="16"/>
                <w:szCs w:val="16"/>
              </w:rPr>
            </w:pPr>
            <w:r>
              <w:rPr>
                <w:rFonts w:cs="Arial"/>
                <w:sz w:val="16"/>
                <w:szCs w:val="16"/>
              </w:rPr>
              <w:t>16.17.0</w:t>
            </w:r>
          </w:p>
        </w:tc>
      </w:tr>
      <w:bookmarkEnd w:id="9174"/>
      <w:bookmarkEnd w:id="9177"/>
    </w:tbl>
    <w:p w14:paraId="41780555" w14:textId="77777777" w:rsidR="00AA2565" w:rsidRPr="00FD0425" w:rsidRDefault="00AA2565" w:rsidP="002D7D16"/>
    <w:sectPr w:rsidR="00AA2565" w:rsidRPr="00FD0425" w:rsidSect="00E61FD8">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0EBF43" w14:textId="77777777" w:rsidR="00E61FD8" w:rsidRDefault="00E61FD8">
      <w:r>
        <w:separator/>
      </w:r>
    </w:p>
    <w:p w14:paraId="56CC3C3D" w14:textId="77777777" w:rsidR="00E61FD8" w:rsidRDefault="00E61FD8"/>
  </w:endnote>
  <w:endnote w:type="continuationSeparator" w:id="0">
    <w:p w14:paraId="69EF01F4" w14:textId="77777777" w:rsidR="00E61FD8" w:rsidRDefault="00E61FD8">
      <w:r>
        <w:continuationSeparator/>
      </w:r>
    </w:p>
    <w:p w14:paraId="112AD1F9" w14:textId="77777777" w:rsidR="00E61FD8" w:rsidRDefault="00E61F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A0C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67274" w14:textId="79D7E01A" w:rsidR="00D365AB" w:rsidRDefault="00D365AB">
    <w:pPr>
      <w:pStyle w:val="Footer"/>
    </w:pPr>
    <w:bookmarkStart w:id="1" w:name="_Hlk153526404"/>
    <w:bookmarkStart w:id="2" w:name="_Hlk153526405"/>
    <w:bookmarkStart w:id="3" w:name="_Hlk153526416"/>
    <w:bookmarkStart w:id="4" w:name="_Hlk153526417"/>
    <w:r>
      <w:t>3GPP</w:t>
    </w:r>
    <w:bookmarkEnd w:id="1"/>
    <w:bookmarkEnd w:id="2"/>
    <w:bookmarkEnd w:id="3"/>
    <w:bookmarkEnd w:id="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sidP="00E357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sidP="00BD1D4F">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sidP="00B70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FD451C" w14:textId="77777777" w:rsidR="00E61FD8" w:rsidRDefault="00E61FD8">
      <w:r>
        <w:separator/>
      </w:r>
    </w:p>
    <w:p w14:paraId="4E51149E" w14:textId="77777777" w:rsidR="00E61FD8" w:rsidRDefault="00E61FD8"/>
  </w:footnote>
  <w:footnote w:type="continuationSeparator" w:id="0">
    <w:p w14:paraId="2B5E377A" w14:textId="77777777" w:rsidR="00E61FD8" w:rsidRDefault="00E61FD8">
      <w:r>
        <w:continuationSeparator/>
      </w:r>
    </w:p>
    <w:p w14:paraId="58830DF3" w14:textId="77777777" w:rsidR="00E61FD8" w:rsidRDefault="00E61F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4A8AA72A" w:rsidR="004E1369" w:rsidRPr="00D365AB" w:rsidRDefault="00000000" w:rsidP="004E1369">
    <w:pPr>
      <w:framePr w:wrap="auto" w:vAnchor="text" w:hAnchor="page" w:x="1134"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ZGSM </w:instrText>
    </w:r>
    <w:r w:rsidRPr="00D365AB">
      <w:rPr>
        <w:rFonts w:ascii="Arial" w:hAnsi="Arial" w:cs="Arial"/>
        <w:b/>
        <w:bCs/>
        <w:sz w:val="18"/>
        <w:szCs w:val="18"/>
      </w:rPr>
      <w:fldChar w:fldCharType="separate"/>
    </w:r>
    <w:r w:rsidR="00296701">
      <w:rPr>
        <w:rFonts w:ascii="Arial" w:hAnsi="Arial" w:cs="Arial"/>
        <w:b/>
        <w:bCs/>
        <w:noProof/>
        <w:sz w:val="18"/>
        <w:szCs w:val="18"/>
      </w:rPr>
      <w:t>Release 16</w:t>
    </w:r>
    <w:r w:rsidRPr="00D365AB">
      <w:rPr>
        <w:rFonts w:ascii="Arial" w:hAnsi="Arial" w:cs="Arial"/>
        <w:b/>
        <w:bCs/>
        <w:noProof/>
        <w:sz w:val="18"/>
        <w:szCs w:val="18"/>
      </w:rPr>
      <w:fldChar w:fldCharType="end"/>
    </w:r>
  </w:p>
  <w:p w14:paraId="165A1C65" w14:textId="48F55ADC" w:rsidR="004E1369" w:rsidRPr="00D365AB" w:rsidRDefault="00000000" w:rsidP="004E1369">
    <w:pPr>
      <w:framePr w:wrap="auto" w:vAnchor="text" w:hAnchor="margin" w:xAlign="right"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ZA </w:instrText>
    </w:r>
    <w:r w:rsidRPr="00D365AB">
      <w:rPr>
        <w:rFonts w:ascii="Arial" w:hAnsi="Arial" w:cs="Arial"/>
        <w:b/>
        <w:bCs/>
        <w:sz w:val="18"/>
        <w:szCs w:val="18"/>
      </w:rPr>
      <w:fldChar w:fldCharType="separate"/>
    </w:r>
    <w:r w:rsidR="00296701">
      <w:rPr>
        <w:rFonts w:ascii="Arial" w:hAnsi="Arial" w:cs="Arial"/>
        <w:b/>
        <w:bCs/>
        <w:noProof/>
        <w:sz w:val="18"/>
        <w:szCs w:val="18"/>
      </w:rPr>
      <w:t>3GPP TS 38.423 V16.17.0 (2024-03)</w:t>
    </w:r>
    <w:r w:rsidRPr="00D365AB">
      <w:rPr>
        <w:rFonts w:ascii="Arial" w:hAnsi="Arial" w:cs="Arial"/>
        <w:b/>
        <w:bCs/>
        <w:noProof/>
        <w:sz w:val="18"/>
        <w:szCs w:val="18"/>
      </w:rPr>
      <w:fldChar w:fldCharType="end"/>
    </w:r>
  </w:p>
  <w:p w14:paraId="19FFFA27" w14:textId="77777777" w:rsidR="004E1369" w:rsidRPr="00D365AB" w:rsidRDefault="004E1369" w:rsidP="004E1369">
    <w:pPr>
      <w:framePr w:wrap="auto" w:vAnchor="text" w:hAnchor="margin" w:xAlign="center"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PAGE </w:instrText>
    </w:r>
    <w:r w:rsidRPr="00D365AB">
      <w:rPr>
        <w:rFonts w:ascii="Arial" w:hAnsi="Arial" w:cs="Arial"/>
        <w:b/>
        <w:bCs/>
        <w:sz w:val="18"/>
        <w:szCs w:val="18"/>
      </w:rPr>
      <w:fldChar w:fldCharType="separate"/>
    </w:r>
    <w:r w:rsidRPr="00D365AB">
      <w:rPr>
        <w:rFonts w:ascii="Arial" w:hAnsi="Arial" w:cs="Arial"/>
        <w:b/>
        <w:bCs/>
        <w:sz w:val="18"/>
        <w:szCs w:val="18"/>
      </w:rPr>
      <w:t>2</w:t>
    </w:r>
    <w:r w:rsidRPr="00D365AB">
      <w:rPr>
        <w:rFonts w:ascii="Arial" w:hAnsi="Arial" w:cs="Arial"/>
        <w:b/>
        <w:bCs/>
        <w:sz w:val="18"/>
        <w:szCs w:val="18"/>
      </w:rPr>
      <w:fldChar w:fldCharType="end"/>
    </w:r>
  </w:p>
  <w:p w14:paraId="1F16BD56" w14:textId="77777777" w:rsidR="004E1369" w:rsidRPr="00D365AB" w:rsidRDefault="004E1369">
    <w:pPr>
      <w:rPr>
        <w:rFonts w:ascii="Arial" w:hAnsi="Arial" w:cs="Arial"/>
        <w:b/>
        <w:b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49C8884F"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6701">
      <w:rPr>
        <w:rFonts w:ascii="Arial" w:hAnsi="Arial" w:cs="Arial"/>
        <w:b/>
        <w:noProof/>
        <w:sz w:val="18"/>
        <w:szCs w:val="18"/>
      </w:rPr>
      <w:t>3GPP TS 38.423 V16.17.0 (2024-03)</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133353DB"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6701">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53004B50"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6701">
      <w:rPr>
        <w:rFonts w:ascii="Arial" w:hAnsi="Arial" w:cs="Arial"/>
        <w:b/>
        <w:noProof/>
        <w:sz w:val="18"/>
        <w:szCs w:val="18"/>
      </w:rPr>
      <w:t>3GPP TS 38.423 V16.17.0 (2024-03)</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7E560543"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6701">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5FB784B4"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6701">
      <w:rPr>
        <w:rFonts w:ascii="Arial" w:hAnsi="Arial" w:cs="Arial"/>
        <w:b/>
        <w:noProof/>
        <w:sz w:val="18"/>
        <w:szCs w:val="18"/>
      </w:rPr>
      <w:t>3GPP TS 38.423 V16.17.0 (2024-03)</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03E81766"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6701">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232E"/>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5450"/>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5F5"/>
    <w:rsid w:val="00153654"/>
    <w:rsid w:val="00153CBD"/>
    <w:rsid w:val="00154291"/>
    <w:rsid w:val="00154D5F"/>
    <w:rsid w:val="0015574E"/>
    <w:rsid w:val="00155FF4"/>
    <w:rsid w:val="0015627F"/>
    <w:rsid w:val="001572CD"/>
    <w:rsid w:val="00160034"/>
    <w:rsid w:val="001627CE"/>
    <w:rsid w:val="00164209"/>
    <w:rsid w:val="00164BA8"/>
    <w:rsid w:val="00170528"/>
    <w:rsid w:val="00170DC0"/>
    <w:rsid w:val="00170E0C"/>
    <w:rsid w:val="0017148E"/>
    <w:rsid w:val="00171ED9"/>
    <w:rsid w:val="00172E4B"/>
    <w:rsid w:val="00173983"/>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38B0"/>
    <w:rsid w:val="002646E0"/>
    <w:rsid w:val="002669B7"/>
    <w:rsid w:val="00267B69"/>
    <w:rsid w:val="00267C71"/>
    <w:rsid w:val="00271550"/>
    <w:rsid w:val="00273DA0"/>
    <w:rsid w:val="00274FA3"/>
    <w:rsid w:val="002764FD"/>
    <w:rsid w:val="00277355"/>
    <w:rsid w:val="00281F6B"/>
    <w:rsid w:val="00282EC2"/>
    <w:rsid w:val="002853D7"/>
    <w:rsid w:val="0028640F"/>
    <w:rsid w:val="00286901"/>
    <w:rsid w:val="0028751D"/>
    <w:rsid w:val="00287B90"/>
    <w:rsid w:val="00287C75"/>
    <w:rsid w:val="00287EBF"/>
    <w:rsid w:val="00291A1B"/>
    <w:rsid w:val="002925D8"/>
    <w:rsid w:val="002930AF"/>
    <w:rsid w:val="00293857"/>
    <w:rsid w:val="00296275"/>
    <w:rsid w:val="002963B3"/>
    <w:rsid w:val="00296701"/>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D7ED4"/>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1E8C"/>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A3EE1"/>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16F"/>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0AA"/>
    <w:rsid w:val="00437EDE"/>
    <w:rsid w:val="004422CE"/>
    <w:rsid w:val="00442F8C"/>
    <w:rsid w:val="004438EB"/>
    <w:rsid w:val="00444BCC"/>
    <w:rsid w:val="004456DC"/>
    <w:rsid w:val="004459E5"/>
    <w:rsid w:val="00445C77"/>
    <w:rsid w:val="004470F0"/>
    <w:rsid w:val="004476C8"/>
    <w:rsid w:val="00447BE7"/>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20E"/>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22F4"/>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56C6"/>
    <w:rsid w:val="004F61EF"/>
    <w:rsid w:val="004F649D"/>
    <w:rsid w:val="004F7BC5"/>
    <w:rsid w:val="00500447"/>
    <w:rsid w:val="00500F28"/>
    <w:rsid w:val="0050194D"/>
    <w:rsid w:val="00502C4A"/>
    <w:rsid w:val="00503679"/>
    <w:rsid w:val="00505315"/>
    <w:rsid w:val="00506B24"/>
    <w:rsid w:val="00507A48"/>
    <w:rsid w:val="00510312"/>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1EA4"/>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6509"/>
    <w:rsid w:val="00557A59"/>
    <w:rsid w:val="00560F1C"/>
    <w:rsid w:val="0056378F"/>
    <w:rsid w:val="00563F95"/>
    <w:rsid w:val="00564FF6"/>
    <w:rsid w:val="00565020"/>
    <w:rsid w:val="00565087"/>
    <w:rsid w:val="00565828"/>
    <w:rsid w:val="0056623C"/>
    <w:rsid w:val="00566CEF"/>
    <w:rsid w:val="00567B4E"/>
    <w:rsid w:val="005704AC"/>
    <w:rsid w:val="00570681"/>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4200"/>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27CBC"/>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474"/>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403E"/>
    <w:rsid w:val="006F490A"/>
    <w:rsid w:val="006F599E"/>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5C85"/>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5C7C"/>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553"/>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0D5"/>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09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B7B"/>
    <w:rsid w:val="008F4ED2"/>
    <w:rsid w:val="008F7487"/>
    <w:rsid w:val="008F7979"/>
    <w:rsid w:val="00900178"/>
    <w:rsid w:val="00900FF7"/>
    <w:rsid w:val="009011DD"/>
    <w:rsid w:val="009019B4"/>
    <w:rsid w:val="00901C29"/>
    <w:rsid w:val="00902592"/>
    <w:rsid w:val="0090263D"/>
    <w:rsid w:val="0090271F"/>
    <w:rsid w:val="00902E23"/>
    <w:rsid w:val="00906815"/>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3D40"/>
    <w:rsid w:val="0094502B"/>
    <w:rsid w:val="00945142"/>
    <w:rsid w:val="00945A2A"/>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0B81"/>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0F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5B66"/>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8AA"/>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5A8A"/>
    <w:rsid w:val="00AC7B5F"/>
    <w:rsid w:val="00AC7EAD"/>
    <w:rsid w:val="00AD0428"/>
    <w:rsid w:val="00AD19C0"/>
    <w:rsid w:val="00AD2517"/>
    <w:rsid w:val="00AD4BCE"/>
    <w:rsid w:val="00AD5175"/>
    <w:rsid w:val="00AD55A9"/>
    <w:rsid w:val="00AD630B"/>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1F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39"/>
    <w:rsid w:val="00B547CC"/>
    <w:rsid w:val="00B5526B"/>
    <w:rsid w:val="00B56C37"/>
    <w:rsid w:val="00B613C3"/>
    <w:rsid w:val="00B6187A"/>
    <w:rsid w:val="00B63118"/>
    <w:rsid w:val="00B63222"/>
    <w:rsid w:val="00B635E8"/>
    <w:rsid w:val="00B6442F"/>
    <w:rsid w:val="00B655C4"/>
    <w:rsid w:val="00B6769E"/>
    <w:rsid w:val="00B67F65"/>
    <w:rsid w:val="00B7062F"/>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431"/>
    <w:rsid w:val="00BA68A3"/>
    <w:rsid w:val="00BA7109"/>
    <w:rsid w:val="00BA787F"/>
    <w:rsid w:val="00BB039F"/>
    <w:rsid w:val="00BB106F"/>
    <w:rsid w:val="00BB33C9"/>
    <w:rsid w:val="00BB3A97"/>
    <w:rsid w:val="00BB644C"/>
    <w:rsid w:val="00BB6D77"/>
    <w:rsid w:val="00BB7892"/>
    <w:rsid w:val="00BB7BEA"/>
    <w:rsid w:val="00BB7EED"/>
    <w:rsid w:val="00BC02CC"/>
    <w:rsid w:val="00BC0A25"/>
    <w:rsid w:val="00BC0F7D"/>
    <w:rsid w:val="00BC1239"/>
    <w:rsid w:val="00BC499A"/>
    <w:rsid w:val="00BC7B85"/>
    <w:rsid w:val="00BD0050"/>
    <w:rsid w:val="00BD05EB"/>
    <w:rsid w:val="00BD0C8E"/>
    <w:rsid w:val="00BD0CB6"/>
    <w:rsid w:val="00BD13FB"/>
    <w:rsid w:val="00BD1D4F"/>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37F2E"/>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097"/>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E7F68"/>
    <w:rsid w:val="00CF4A4B"/>
    <w:rsid w:val="00CF6EC7"/>
    <w:rsid w:val="00CF705B"/>
    <w:rsid w:val="00CF74AF"/>
    <w:rsid w:val="00CF7E1A"/>
    <w:rsid w:val="00D00793"/>
    <w:rsid w:val="00D00B6D"/>
    <w:rsid w:val="00D00E1A"/>
    <w:rsid w:val="00D02191"/>
    <w:rsid w:val="00D03818"/>
    <w:rsid w:val="00D041AA"/>
    <w:rsid w:val="00D05F20"/>
    <w:rsid w:val="00D07A0A"/>
    <w:rsid w:val="00D11625"/>
    <w:rsid w:val="00D12254"/>
    <w:rsid w:val="00D14065"/>
    <w:rsid w:val="00D14B89"/>
    <w:rsid w:val="00D16258"/>
    <w:rsid w:val="00D16282"/>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65AB"/>
    <w:rsid w:val="00D375DF"/>
    <w:rsid w:val="00D41432"/>
    <w:rsid w:val="00D4288E"/>
    <w:rsid w:val="00D42E8A"/>
    <w:rsid w:val="00D44A30"/>
    <w:rsid w:val="00D45FD9"/>
    <w:rsid w:val="00D46126"/>
    <w:rsid w:val="00D50323"/>
    <w:rsid w:val="00D53480"/>
    <w:rsid w:val="00D534A1"/>
    <w:rsid w:val="00D53686"/>
    <w:rsid w:val="00D55B2F"/>
    <w:rsid w:val="00D5663B"/>
    <w:rsid w:val="00D60F13"/>
    <w:rsid w:val="00D613C6"/>
    <w:rsid w:val="00D61984"/>
    <w:rsid w:val="00D61A83"/>
    <w:rsid w:val="00D6367E"/>
    <w:rsid w:val="00D640A6"/>
    <w:rsid w:val="00D6578B"/>
    <w:rsid w:val="00D65D77"/>
    <w:rsid w:val="00D66BF8"/>
    <w:rsid w:val="00D71253"/>
    <w:rsid w:val="00D72847"/>
    <w:rsid w:val="00D72C61"/>
    <w:rsid w:val="00D738D6"/>
    <w:rsid w:val="00D755EB"/>
    <w:rsid w:val="00D7603C"/>
    <w:rsid w:val="00D761F9"/>
    <w:rsid w:val="00D7625B"/>
    <w:rsid w:val="00D76581"/>
    <w:rsid w:val="00D77024"/>
    <w:rsid w:val="00D80779"/>
    <w:rsid w:val="00D8121E"/>
    <w:rsid w:val="00D813DB"/>
    <w:rsid w:val="00D81FC9"/>
    <w:rsid w:val="00D83631"/>
    <w:rsid w:val="00D83CCA"/>
    <w:rsid w:val="00D85617"/>
    <w:rsid w:val="00D85E2E"/>
    <w:rsid w:val="00D8617F"/>
    <w:rsid w:val="00D874C1"/>
    <w:rsid w:val="00D87E00"/>
    <w:rsid w:val="00D9037A"/>
    <w:rsid w:val="00D9134D"/>
    <w:rsid w:val="00D915AE"/>
    <w:rsid w:val="00D91731"/>
    <w:rsid w:val="00D91934"/>
    <w:rsid w:val="00D923D5"/>
    <w:rsid w:val="00D924CB"/>
    <w:rsid w:val="00D93176"/>
    <w:rsid w:val="00D94208"/>
    <w:rsid w:val="00D96EA8"/>
    <w:rsid w:val="00D97156"/>
    <w:rsid w:val="00DA000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3BA"/>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5720"/>
    <w:rsid w:val="00E373C2"/>
    <w:rsid w:val="00E37970"/>
    <w:rsid w:val="00E4080C"/>
    <w:rsid w:val="00E42DE9"/>
    <w:rsid w:val="00E441CA"/>
    <w:rsid w:val="00E44529"/>
    <w:rsid w:val="00E448E0"/>
    <w:rsid w:val="00E45A08"/>
    <w:rsid w:val="00E465B3"/>
    <w:rsid w:val="00E46EEE"/>
    <w:rsid w:val="00E477C1"/>
    <w:rsid w:val="00E478B8"/>
    <w:rsid w:val="00E51847"/>
    <w:rsid w:val="00E51AE4"/>
    <w:rsid w:val="00E53125"/>
    <w:rsid w:val="00E553D6"/>
    <w:rsid w:val="00E55DCD"/>
    <w:rsid w:val="00E55F81"/>
    <w:rsid w:val="00E56263"/>
    <w:rsid w:val="00E56467"/>
    <w:rsid w:val="00E6030C"/>
    <w:rsid w:val="00E61FD8"/>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5769"/>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4D49"/>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3A02"/>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EF763E"/>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6280"/>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2E22"/>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359B"/>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basedOn w:val="NO"/>
    <w:link w:val="EditorsNoteChar"/>
    <w:rsid w:val="00175499"/>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styleId="Header">
    <w:name w:val="header"/>
    <w:basedOn w:val="Normal"/>
    <w:link w:val="HeaderChar"/>
    <w:rsid w:val="00D365AB"/>
    <w:pPr>
      <w:tabs>
        <w:tab w:val="center" w:pos="4513"/>
        <w:tab w:val="right" w:pos="9026"/>
      </w:tabs>
      <w:spacing w:after="0"/>
    </w:pPr>
  </w:style>
  <w:style w:type="character" w:customStyle="1" w:styleId="HeaderChar">
    <w:name w:val="Header Char"/>
    <w:basedOn w:val="DefaultParagraphFont"/>
    <w:link w:val="Header"/>
    <w:rsid w:val="00D365AB"/>
  </w:style>
  <w:style w:type="paragraph" w:styleId="Footer">
    <w:name w:val="footer"/>
    <w:basedOn w:val="Normal"/>
    <w:link w:val="FooterChar"/>
    <w:qFormat/>
    <w:rsid w:val="00D365AB"/>
    <w:pPr>
      <w:tabs>
        <w:tab w:val="center" w:pos="4513"/>
        <w:tab w:val="right" w:pos="9026"/>
      </w:tabs>
      <w:spacing w:after="0"/>
      <w:jc w:val="center"/>
    </w:pPr>
    <w:rPr>
      <w:rFonts w:ascii="Arial" w:hAnsi="Arial"/>
      <w:b/>
      <w:i/>
      <w:sz w:val="18"/>
    </w:rPr>
  </w:style>
  <w:style w:type="character" w:customStyle="1" w:styleId="FooterChar">
    <w:name w:val="Footer Char"/>
    <w:basedOn w:val="DefaultParagraphFont"/>
    <w:link w:val="Footer"/>
    <w:qFormat/>
    <w:rsid w:val="00D365AB"/>
    <w:rPr>
      <w:rFonts w:ascii="Arial" w:hAnsi="Arial"/>
      <w:b/>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1.vsd"/><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oleObject" Target="embeddings/oleObject11.bin"/><Relationship Id="rId138" Type="http://schemas.openxmlformats.org/officeDocument/2006/relationships/footer" Target="footer3.xml"/><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header" Target="header1.xml"/><Relationship Id="rId128" Type="http://schemas.openxmlformats.org/officeDocument/2006/relationships/oleObject" Target="embeddings/oleObject9.bin"/><Relationship Id="rId5" Type="http://schemas.openxmlformats.org/officeDocument/2006/relationships/settings" Target="settings.xml"/><Relationship Id="rId90" Type="http://schemas.openxmlformats.org/officeDocument/2006/relationships/oleObject" Target="embeddings/Microsoft_Visio_2003-2010_Drawing4.vsd"/><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6.bin"/><Relationship Id="rId134" Type="http://schemas.openxmlformats.org/officeDocument/2006/relationships/oleObject" Target="embeddings/oleObject12.bin"/><Relationship Id="rId13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80" Type="http://schemas.openxmlformats.org/officeDocument/2006/relationships/oleObject" Target="embeddings/oleObject1.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bin"/><Relationship Id="rId121" Type="http://schemas.openxmlformats.org/officeDocument/2006/relationships/image" Target="media/image58.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32.vsdx"/><Relationship Id="rId116" Type="http://schemas.openxmlformats.org/officeDocument/2006/relationships/oleObject" Target="embeddings/oleObject5.bin"/><Relationship Id="rId124" Type="http://schemas.openxmlformats.org/officeDocument/2006/relationships/image" Target="media/image59.png"/><Relationship Id="rId129" Type="http://schemas.openxmlformats.org/officeDocument/2006/relationships/image" Target="media/image63.wmf"/><Relationship Id="rId137"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image" Target="media/image65.wmf"/><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0.vsd"/><Relationship Id="rId114" Type="http://schemas.openxmlformats.org/officeDocument/2006/relationships/image" Target="media/image54.emf"/><Relationship Id="rId119" Type="http://schemas.openxmlformats.org/officeDocument/2006/relationships/image" Target="media/image57.e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vsd"/><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8.bin"/><Relationship Id="rId130" Type="http://schemas.openxmlformats.org/officeDocument/2006/relationships/oleObject" Target="embeddings/oleObject10.bin"/><Relationship Id="rId135"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oleObject" Target="embeddings/Microsoft_Visio_2003-2010_Drawing9.vsd"/><Relationship Id="rId120" Type="http://schemas.openxmlformats.org/officeDocument/2006/relationships/oleObject" Target="embeddings/oleObject7.bin"/><Relationship Id="rId125" Type="http://schemas.openxmlformats.org/officeDocument/2006/relationships/image" Target="media/image60.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5.emf"/><Relationship Id="rId131" Type="http://schemas.openxmlformats.org/officeDocument/2006/relationships/image" Target="media/image64.png"/><Relationship Id="rId136" Type="http://schemas.openxmlformats.org/officeDocument/2006/relationships/footer" Target="footer2.xml"/><Relationship Id="rId61" Type="http://schemas.openxmlformats.org/officeDocument/2006/relationships/image" Target="media/image27.emf"/><Relationship Id="rId82" Type="http://schemas.openxmlformats.org/officeDocument/2006/relationships/oleObject" Target="embeddings/oleObject2.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oleObject" Target="embeddings/oleObject4.bin"/><Relationship Id="rId105" Type="http://schemas.openxmlformats.org/officeDocument/2006/relationships/image" Target="media/image49.emf"/><Relationship Id="rId126" Type="http://schemas.openxmlformats.org/officeDocument/2006/relationships/image" Target="media/image6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1</Pages>
  <Words>134639</Words>
  <Characters>767445</Characters>
  <Application>Microsoft Office Word</Application>
  <DocSecurity>0</DocSecurity>
  <Lines>6395</Lines>
  <Paragraphs>1800</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900284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43</cp:revision>
  <dcterms:created xsi:type="dcterms:W3CDTF">2023-12-15T08:56:00Z</dcterms:created>
  <dcterms:modified xsi:type="dcterms:W3CDTF">2024-03-29T14:01:00Z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