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2F7459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AC724D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AC724D">
        <w:rPr>
          <w:b/>
          <w:bCs/>
          <w:sz w:val="24"/>
          <w:szCs w:val="24"/>
        </w:rPr>
        <w:t>4</w:t>
      </w:r>
      <w:r w:rsidRPr="00CA2CD0">
        <w:rPr>
          <w:b/>
          <w:bCs/>
          <w:sz w:val="24"/>
          <w:szCs w:val="24"/>
        </w:rPr>
        <w:t>xxx</w:t>
      </w:r>
    </w:p>
    <w:p w14:paraId="5691839E" w14:textId="775D3554" w:rsidR="00CA2CD0" w:rsidRDefault="00AC724D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D5FC2" w14:textId="77777777" w:rsidR="002E5679" w:rsidRDefault="002E5679">
      <w:r>
        <w:separator/>
      </w:r>
    </w:p>
  </w:endnote>
  <w:endnote w:type="continuationSeparator" w:id="0">
    <w:p w14:paraId="5A68BA04" w14:textId="77777777" w:rsidR="002E5679" w:rsidRDefault="002E5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93580" w14:textId="77777777" w:rsidR="002E5679" w:rsidRDefault="002E5679">
      <w:r>
        <w:separator/>
      </w:r>
    </w:p>
  </w:footnote>
  <w:footnote w:type="continuationSeparator" w:id="0">
    <w:p w14:paraId="64235F21" w14:textId="77777777" w:rsidR="002E5679" w:rsidRDefault="002E5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671C"/>
    <w:rsid w:val="00AA2CBC"/>
    <w:rsid w:val="00AC5820"/>
    <w:rsid w:val="00AC724D"/>
    <w:rsid w:val="00AD1CD8"/>
    <w:rsid w:val="00AD5E47"/>
    <w:rsid w:val="00AF176B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CR0466r3</cp:lastModifiedBy>
  <cp:revision>21</cp:revision>
  <cp:lastPrinted>1899-12-31T23:00:00Z</cp:lastPrinted>
  <dcterms:created xsi:type="dcterms:W3CDTF">2020-02-03T08:32:00Z</dcterms:created>
  <dcterms:modified xsi:type="dcterms:W3CDTF">2025-09-29T10:30:00Z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