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924"/>
        <w:gridCol w:w="3260"/>
      </w:tblGrid>
      <w:tr w:rsidR="008C7002" w:rsidRPr="008C7002" w14:paraId="7A832A68" w14:textId="77777777" w:rsidTr="00D57135">
        <w:trPr>
          <w:cantSplit/>
        </w:trPr>
        <w:tc>
          <w:tcPr>
            <w:tcW w:w="1104" w:type="dxa"/>
            <w:vMerge w:val="restart"/>
            <w:vAlign w:val="center"/>
          </w:tcPr>
          <w:p w14:paraId="56E690B1" w14:textId="77777777" w:rsidR="008C7002" w:rsidRPr="008C7002" w:rsidRDefault="008C7002" w:rsidP="008C70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C7002">
              <w:rPr>
                <w:noProof/>
              </w:rPr>
              <w:drawing>
                <wp:inline distT="0" distB="0" distL="0" distR="0" wp14:anchorId="51C390E9" wp14:editId="569B138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649B0D0" w14:textId="77777777" w:rsidR="008C7002" w:rsidRPr="008C7002" w:rsidRDefault="008C7002" w:rsidP="008C7002">
            <w:pPr>
              <w:rPr>
                <w:sz w:val="16"/>
                <w:szCs w:val="16"/>
              </w:rPr>
            </w:pPr>
            <w:r w:rsidRPr="008C7002">
              <w:rPr>
                <w:sz w:val="16"/>
                <w:szCs w:val="16"/>
              </w:rPr>
              <w:t>INTERNATIONAL TELECOMMUNICATION UNION</w:t>
            </w:r>
          </w:p>
          <w:p w14:paraId="34110596" w14:textId="77777777" w:rsidR="008C7002" w:rsidRPr="008C7002" w:rsidRDefault="008C7002" w:rsidP="008C7002">
            <w:pPr>
              <w:rPr>
                <w:b/>
                <w:bCs/>
                <w:sz w:val="26"/>
                <w:szCs w:val="26"/>
              </w:rPr>
            </w:pPr>
            <w:r w:rsidRPr="008C7002">
              <w:rPr>
                <w:b/>
                <w:bCs/>
                <w:sz w:val="26"/>
                <w:szCs w:val="26"/>
              </w:rPr>
              <w:t>TELECOMMUNICATION</w:t>
            </w:r>
            <w:r w:rsidRPr="008C70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102629" w14:textId="6FDF6B74" w:rsidR="008C7002" w:rsidRPr="008C7002" w:rsidRDefault="008C7002" w:rsidP="008C7002">
            <w:pPr>
              <w:rPr>
                <w:sz w:val="20"/>
                <w:szCs w:val="20"/>
              </w:rPr>
            </w:pPr>
            <w:r w:rsidRPr="008C700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62949E20" w14:textId="4D3107CE" w:rsidR="008C7002" w:rsidRPr="008C7002" w:rsidRDefault="008C7002" w:rsidP="008C7002">
            <w:pPr>
              <w:pStyle w:val="Docnumber"/>
            </w:pPr>
            <w:r>
              <w:t>SG13-LS</w:t>
            </w:r>
            <w:r w:rsidR="0008388F">
              <w:t>39</w:t>
            </w:r>
          </w:p>
        </w:tc>
      </w:tr>
      <w:tr w:rsidR="008C7002" w:rsidRPr="008C7002" w14:paraId="510F6923" w14:textId="77777777" w:rsidTr="00D57135">
        <w:trPr>
          <w:cantSplit/>
        </w:trPr>
        <w:tc>
          <w:tcPr>
            <w:tcW w:w="1104" w:type="dxa"/>
            <w:vMerge/>
          </w:tcPr>
          <w:p w14:paraId="14FED07E" w14:textId="77777777" w:rsidR="008C7002" w:rsidRPr="008C7002" w:rsidRDefault="008C7002" w:rsidP="008C700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E913D3B" w14:textId="77777777" w:rsidR="008C7002" w:rsidRPr="008C7002" w:rsidRDefault="008C7002" w:rsidP="008C700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74E6B089" w14:textId="70195988" w:rsidR="008C7002" w:rsidRPr="008C7002" w:rsidRDefault="008C7002" w:rsidP="008C70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8C7002" w:rsidRPr="008C7002" w14:paraId="3DC02D33" w14:textId="77777777" w:rsidTr="00D5713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74136CF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BE08DE5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0B07D34" w14:textId="77777777" w:rsidR="008C7002" w:rsidRPr="008C7002" w:rsidRDefault="008C7002" w:rsidP="008C7002">
            <w:pPr>
              <w:jc w:val="right"/>
              <w:rPr>
                <w:b/>
                <w:bCs/>
                <w:sz w:val="28"/>
                <w:szCs w:val="28"/>
              </w:rPr>
            </w:pPr>
            <w:r w:rsidRPr="008C70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C7002" w:rsidRPr="008C7002" w14:paraId="4FB3689F" w14:textId="77777777" w:rsidTr="00D57135">
        <w:trPr>
          <w:cantSplit/>
        </w:trPr>
        <w:tc>
          <w:tcPr>
            <w:tcW w:w="1545" w:type="dxa"/>
            <w:gridSpan w:val="2"/>
          </w:tcPr>
          <w:p w14:paraId="1092DA5E" w14:textId="77777777" w:rsidR="008C7002" w:rsidRPr="008C7002" w:rsidRDefault="008C7002" w:rsidP="008C700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C70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CCFFDA5" w14:textId="08BCD916" w:rsidR="008C7002" w:rsidRPr="008C7002" w:rsidRDefault="008C7002" w:rsidP="008C7002">
            <w:r w:rsidRPr="008C7002">
              <w:t>7/13</w:t>
            </w:r>
          </w:p>
        </w:tc>
        <w:tc>
          <w:tcPr>
            <w:tcW w:w="4184" w:type="dxa"/>
            <w:gridSpan w:val="2"/>
          </w:tcPr>
          <w:p w14:paraId="0242974F" w14:textId="4FE0CDCC" w:rsidR="008C7002" w:rsidRPr="008C7002" w:rsidRDefault="008C7002" w:rsidP="008C7002">
            <w:pPr>
              <w:jc w:val="right"/>
            </w:pPr>
            <w:r w:rsidRPr="008C7002">
              <w:t>Geneva, 3 - 14 March 2025</w:t>
            </w:r>
          </w:p>
        </w:tc>
      </w:tr>
      <w:tr w:rsidR="008C7002" w:rsidRPr="0008388F" w14:paraId="099B542F" w14:textId="77777777" w:rsidTr="00D57135">
        <w:trPr>
          <w:cantSplit/>
        </w:trPr>
        <w:tc>
          <w:tcPr>
            <w:tcW w:w="9639" w:type="dxa"/>
            <w:gridSpan w:val="7"/>
          </w:tcPr>
          <w:p w14:paraId="30C17B13" w14:textId="0DC103B1" w:rsidR="008C7002" w:rsidRPr="008C7002" w:rsidRDefault="008C7002" w:rsidP="008C700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C7002">
              <w:rPr>
                <w:b/>
                <w:bCs/>
                <w:lang w:val="nb-NO"/>
              </w:rPr>
              <w:t xml:space="preserve">Ref.: </w:t>
            </w:r>
            <w:r w:rsidRPr="00171516">
              <w:rPr>
                <w:b/>
                <w:bCs/>
                <w:lang w:val="nb-NO"/>
              </w:rPr>
              <w:t xml:space="preserve">SG13-TD43/PLEN – Annex </w:t>
            </w:r>
            <w:r>
              <w:rPr>
                <w:b/>
                <w:bCs/>
                <w:lang w:val="nb-NO"/>
              </w:rPr>
              <w:t>6</w:t>
            </w:r>
          </w:p>
        </w:tc>
      </w:tr>
      <w:tr w:rsidR="008C7002" w:rsidRPr="008C7002" w14:paraId="0D37DF9D" w14:textId="77777777" w:rsidTr="00D57135">
        <w:trPr>
          <w:cantSplit/>
        </w:trPr>
        <w:tc>
          <w:tcPr>
            <w:tcW w:w="1545" w:type="dxa"/>
            <w:gridSpan w:val="2"/>
          </w:tcPr>
          <w:p w14:paraId="26F93F1B" w14:textId="77777777" w:rsidR="008C7002" w:rsidRPr="008C7002" w:rsidRDefault="008C7002" w:rsidP="008C700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C7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2F6B2D8" w14:textId="5366B966" w:rsidR="008C7002" w:rsidRPr="008C7002" w:rsidRDefault="008C7002" w:rsidP="008C7002">
            <w:r w:rsidRPr="008C7002">
              <w:t>ITU-T Study Group 13</w:t>
            </w:r>
          </w:p>
        </w:tc>
      </w:tr>
      <w:tr w:rsidR="008C7002" w:rsidRPr="008C7002" w14:paraId="057417D9" w14:textId="77777777" w:rsidTr="00D5713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8A4707" w14:textId="77777777" w:rsidR="008C7002" w:rsidRPr="008C7002" w:rsidRDefault="008C7002" w:rsidP="008C700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C7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D3ABD6" w14:textId="34F00254" w:rsidR="008C7002" w:rsidRPr="008C7002" w:rsidRDefault="008C7002" w:rsidP="008C7002">
            <w:r w:rsidRPr="008C7002">
              <w:t>LS on initiation of new Supplement to ITU-T Y.3184 (</w:t>
            </w:r>
            <w:proofErr w:type="spellStart"/>
            <w:r w:rsidRPr="008C7002">
              <w:t>Y.Sup</w:t>
            </w:r>
            <w:proofErr w:type="spellEnd"/>
            <w:r w:rsidRPr="008C7002">
              <w:t>-Mec-CONA) “Mechanism for customer-oriented intelligent awareness of network status”</w:t>
            </w:r>
          </w:p>
        </w:tc>
      </w:tr>
      <w:bookmarkEnd w:id="1"/>
      <w:bookmarkEnd w:id="7"/>
      <w:tr w:rsidR="00D7002A" w14:paraId="51B8AB16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98BC2B1" w14:textId="77777777" w:rsidR="00D7002A" w:rsidRDefault="00737AB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7002A" w14:paraId="3DACDEF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48839F8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6924A3CD" w14:textId="77777777" w:rsidR="00D7002A" w:rsidRDefault="00737AB5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7002A" w:rsidRPr="0008388F" w14:paraId="6DEA34C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BF28E5C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134C3717" w14:textId="77777777" w:rsidR="00D7002A" w:rsidRPr="002A416D" w:rsidRDefault="00737AB5">
            <w:pPr>
              <w:pStyle w:val="LSForInfo"/>
              <w:rPr>
                <w:lang w:val="fr-FR"/>
              </w:rPr>
            </w:pPr>
            <w:r w:rsidRPr="002A416D">
              <w:rPr>
                <w:rFonts w:hint="eastAsia"/>
                <w:szCs w:val="22"/>
                <w:lang w:val="fr-FR"/>
              </w:rPr>
              <w:t>ITU-T SG2, ETSI, 3GPP</w:t>
            </w:r>
          </w:p>
        </w:tc>
      </w:tr>
      <w:tr w:rsidR="00D7002A" w14:paraId="5E409DB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CF6FAA6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9FA9C07" w14:textId="7AEC1B25" w:rsidR="00D7002A" w:rsidRDefault="00737AB5">
            <w:pPr>
              <w:rPr>
                <w:b/>
              </w:rPr>
            </w:pPr>
            <w:r>
              <w:rPr>
                <w:b/>
              </w:rPr>
              <w:t>ITU-T Study Group 13 meeting (</w:t>
            </w:r>
            <w:r>
              <w:rPr>
                <w:rFonts w:hint="eastAsia"/>
                <w:b/>
                <w:lang w:eastAsia="zh-CN"/>
              </w:rPr>
              <w:t>Geneva,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14 March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2025</w:t>
            </w:r>
            <w:r>
              <w:rPr>
                <w:b/>
              </w:rPr>
              <w:t>)</w:t>
            </w:r>
          </w:p>
        </w:tc>
      </w:tr>
      <w:tr w:rsidR="00D7002A" w14:paraId="5095F62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EE97BE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2F404B50" w14:textId="01F6D0D4" w:rsidR="00D7002A" w:rsidRDefault="008C7002">
            <w:pPr>
              <w:pStyle w:val="LSDeadline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val="fr-CH" w:eastAsia="zh-CN"/>
              </w:rPr>
              <w:t>N/A</w:t>
            </w:r>
          </w:p>
        </w:tc>
      </w:tr>
      <w:tr w:rsidR="00D7002A" w:rsidRPr="0008388F" w14:paraId="51070F8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10476D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76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F90E89B" w14:textId="77777777" w:rsidR="00D7002A" w:rsidRDefault="00000000">
            <w:pPr>
              <w:rPr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736389557"/>
                <w:placeholder>
                  <w:docPart w:val="{47d298ce-2715-40ab-a926-9c98a2c84796}"/>
                </w:placeholder>
                <w:text w:multiLine="1"/>
              </w:sdtPr>
              <w:sdtContent>
                <w:r w:rsidR="00737AB5">
                  <w:rPr>
                    <w:rFonts w:hint="eastAsia"/>
                    <w:lang w:eastAsia="zh-CN"/>
                  </w:rPr>
                  <w:t>David</w:t>
                </w:r>
                <w:r w:rsidR="00737AB5">
                  <w:rPr>
                    <w:lang w:eastAsia="zh-CN"/>
                  </w:rPr>
                  <w:t xml:space="preserve"> Dai</w:t>
                </w:r>
                <w:r w:rsidR="00737AB5">
                  <w:rPr>
                    <w:lang w:eastAsia="zh-CN"/>
                  </w:rPr>
                  <w:br/>
                  <w:t>CICT (China Information Communication Technologies Group)</w:t>
                </w:r>
                <w:r w:rsidR="00737AB5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1232235664"/>
              <w:placeholder>
                <w:docPart w:val="{607a172f-6aad-4412-bd32-78959d8e92d2}"/>
              </w:placeholder>
            </w:sdtPr>
            <w:sdtContent>
              <w:p w14:paraId="12E757C8" w14:textId="59A0C436" w:rsidR="00775DEE" w:rsidRDefault="00737AB5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 +</w:t>
                </w:r>
                <w:r>
                  <w:rPr>
                    <w:lang w:val="pt-PT" w:eastAsia="zh-CN"/>
                  </w:rPr>
                  <w:t>86-2787693442</w:t>
                </w:r>
                <w:r>
                  <w:rPr>
                    <w:lang w:val="pt-PT"/>
                  </w:rPr>
                  <w:br/>
                  <w:t xml:space="preserve">E-mail: </w:t>
                </w:r>
                <w:r w:rsidR="00775DEE">
                  <w:rPr>
                    <w:lang w:val="pt-PT" w:eastAsia="zh-CN"/>
                  </w:rPr>
                  <w:fldChar w:fldCharType="begin"/>
                </w:r>
                <w:r w:rsidR="00775DEE">
                  <w:rPr>
                    <w:lang w:val="pt-PT" w:eastAsia="zh-CN"/>
                  </w:rPr>
                  <w:instrText>HYPERLINK "mailto:djy</w:instrText>
                </w:r>
                <w:r w:rsidR="00775DEE">
                  <w:rPr>
                    <w:lang w:val="pt-PT"/>
                  </w:rPr>
                  <w:instrText>@</w:instrText>
                </w:r>
                <w:r w:rsidR="00775DEE">
                  <w:rPr>
                    <w:lang w:val="pt-PT" w:eastAsia="zh-CN"/>
                  </w:rPr>
                  <w:instrText>cict</w:instrText>
                </w:r>
                <w:r w:rsidR="00775DEE">
                  <w:rPr>
                    <w:lang w:val="pt-PT"/>
                  </w:rPr>
                  <w:instrText>.c</w:instrText>
                </w:r>
                <w:r w:rsidR="00775DEE">
                  <w:rPr>
                    <w:lang w:val="pt-PT" w:eastAsia="zh-CN"/>
                  </w:rPr>
                  <w:instrText>om"</w:instrText>
                </w:r>
                <w:r w:rsidR="00775DEE">
                  <w:rPr>
                    <w:lang w:val="pt-PT" w:eastAsia="zh-CN"/>
                  </w:rPr>
                </w:r>
                <w:r w:rsidR="00775DEE">
                  <w:rPr>
                    <w:lang w:val="pt-PT" w:eastAsia="zh-CN"/>
                  </w:rPr>
                  <w:fldChar w:fldCharType="separate"/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djy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/>
                  </w:rPr>
                  <w:t>@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cict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/>
                  </w:rPr>
                  <w:t>.c</w:t>
                </w:r>
                <w:r w:rsidR="00775DEE" w:rsidRPr="00661AA0">
                  <w:rPr>
                    <w:rStyle w:val="Hyperlink"/>
                    <w:rFonts w:ascii="Times New Roman" w:hAnsi="Times New Roman"/>
                    <w:lang w:val="pt-PT" w:eastAsia="zh-CN"/>
                  </w:rPr>
                  <w:t>om</w:t>
                </w:r>
                <w:r w:rsidR="00775DEE">
                  <w:rPr>
                    <w:lang w:val="pt-PT" w:eastAsia="zh-CN"/>
                  </w:rPr>
                  <w:fldChar w:fldCharType="end"/>
                </w:r>
              </w:p>
            </w:sdtContent>
          </w:sdt>
          <w:p w14:paraId="2BA76CD6" w14:textId="77777777" w:rsidR="00D7002A" w:rsidRDefault="00D7002A">
            <w:pPr>
              <w:rPr>
                <w:lang w:val="pt-PT" w:eastAsia="zh-CN"/>
              </w:rPr>
            </w:pPr>
          </w:p>
        </w:tc>
      </w:tr>
    </w:tbl>
    <w:p w14:paraId="16EB9A51" w14:textId="77777777" w:rsidR="00D7002A" w:rsidRDefault="00D7002A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7002A" w14:paraId="0D8A84E6" w14:textId="77777777">
        <w:trPr>
          <w:cantSplit/>
        </w:trPr>
        <w:tc>
          <w:tcPr>
            <w:tcW w:w="1641" w:type="dxa"/>
          </w:tcPr>
          <w:p w14:paraId="678BDAF5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923173098"/>
            <w:placeholder>
              <w:docPart w:val="{500a0adc-3bb3-4869-953c-a3d49c3f1ea4}"/>
            </w:placeholder>
            <w:text w:multiLine="1"/>
          </w:sdtPr>
          <w:sdtContent>
            <w:tc>
              <w:tcPr>
                <w:tcW w:w="8282" w:type="dxa"/>
              </w:tcPr>
              <w:p w14:paraId="7B5BD86B" w14:textId="76962F99" w:rsidR="00D7002A" w:rsidRDefault="00737AB5">
                <w:r w:rsidRPr="00775DEE">
                  <w:rPr>
                    <w:rFonts w:hint="eastAsia"/>
                  </w:rPr>
                  <w:t xml:space="preserve">This liaison </w:t>
                </w:r>
                <w:r w:rsidRPr="00775DEE">
                  <w:t xml:space="preserve">statement </w:t>
                </w:r>
                <w:r w:rsidRPr="00775DEE">
                  <w:rPr>
                    <w:rFonts w:hint="eastAsia"/>
                  </w:rPr>
                  <w:t xml:space="preserve">informs </w:t>
                </w:r>
                <w:r w:rsidRPr="00775DEE">
                  <w:rPr>
                    <w:rFonts w:hint="eastAsia"/>
                    <w:lang w:eastAsia="zh-CN"/>
                  </w:rPr>
                  <w:t xml:space="preserve">ITU-T SG2, ETSI and 3GPP </w:t>
                </w:r>
                <w:r w:rsidRPr="00775DEE">
                  <w:t xml:space="preserve">about initiation of a new work item ITU-T </w:t>
                </w:r>
                <w:proofErr w:type="spellStart"/>
                <w:r w:rsidRPr="00775DEE">
                  <w:t>Y.</w:t>
                </w:r>
                <w:r w:rsidRPr="00775DEE">
                  <w:rPr>
                    <w:rFonts w:hint="eastAsia"/>
                    <w:lang w:eastAsia="zh-CN"/>
                  </w:rPr>
                  <w:t>Sup</w:t>
                </w:r>
                <w:proofErr w:type="spellEnd"/>
                <w:r w:rsidRPr="00775DEE">
                  <w:rPr>
                    <w:rFonts w:hint="eastAsia"/>
                    <w:lang w:eastAsia="zh-CN"/>
                  </w:rPr>
                  <w:t>-Mec-CONA</w:t>
                </w:r>
                <w:r w:rsidRPr="00775DEE">
                  <w:t xml:space="preserve"> “</w:t>
                </w:r>
                <w:r w:rsidR="006B5C2B">
                  <w:t>M</w:t>
                </w:r>
                <w:r w:rsidRPr="00775DEE">
                  <w:rPr>
                    <w:lang w:eastAsia="zh-CN"/>
                  </w:rPr>
                  <w:t>echanism for customer-oriented intelligent awareness of network status</w:t>
                </w:r>
                <w:r w:rsidRPr="00775DEE">
                  <w:t>”</w:t>
                </w:r>
                <w:r w:rsidR="00775DEE">
                  <w:t>.</w:t>
                </w:r>
              </w:p>
            </w:tc>
          </w:sdtContent>
        </w:sdt>
      </w:tr>
    </w:tbl>
    <w:p w14:paraId="16192122" w14:textId="07E6CE3F" w:rsidR="00D7002A" w:rsidRPr="00CD730C" w:rsidRDefault="00737AB5">
      <w:pPr>
        <w:spacing w:before="240" w:after="120"/>
        <w:rPr>
          <w:color w:val="000000"/>
          <w:lang w:eastAsia="zh-CN"/>
        </w:rPr>
      </w:pPr>
      <w:r w:rsidRPr="00CD730C">
        <w:rPr>
          <w:rFonts w:hint="eastAsia"/>
          <w:color w:val="000000"/>
          <w:lang w:eastAsia="zh-CN"/>
        </w:rPr>
        <w:t>During the</w:t>
      </w:r>
      <w:r w:rsidRPr="00CD730C">
        <w:rPr>
          <w:color w:val="000000"/>
          <w:lang w:eastAsia="zh-CN"/>
        </w:rPr>
        <w:t xml:space="preserve"> </w:t>
      </w:r>
      <w:r w:rsidRPr="00CD730C">
        <w:rPr>
          <w:color w:val="000000"/>
        </w:rPr>
        <w:t>ITU-T</w:t>
      </w:r>
      <w:r w:rsidRPr="00CD730C">
        <w:rPr>
          <w:color w:val="000000"/>
          <w:lang w:eastAsia="zh-CN"/>
        </w:rPr>
        <w:t xml:space="preserve"> SG13 meeting (</w:t>
      </w:r>
      <w:r w:rsidRPr="00CD730C">
        <w:rPr>
          <w:lang w:eastAsia="zh-CN"/>
        </w:rPr>
        <w:t>Geneva, 3</w:t>
      </w:r>
      <w:r w:rsidR="00DB60D1">
        <w:rPr>
          <w:lang w:eastAsia="zh-CN"/>
        </w:rPr>
        <w:t xml:space="preserve"> </w:t>
      </w:r>
      <w:r w:rsidRPr="00CD730C">
        <w:rPr>
          <w:lang w:eastAsia="zh-CN"/>
        </w:rPr>
        <w:t>- 14 March 2025</w:t>
      </w:r>
      <w:r w:rsidRPr="00CD730C">
        <w:t>)</w:t>
      </w:r>
      <w:r w:rsidRPr="00CD730C">
        <w:rPr>
          <w:color w:val="000000"/>
        </w:rPr>
        <w:t xml:space="preserve">, </w:t>
      </w:r>
      <w:r w:rsidRPr="00CD730C">
        <w:rPr>
          <w:rFonts w:hint="eastAsia"/>
          <w:color w:val="000000"/>
          <w:lang w:eastAsia="zh-CN"/>
        </w:rPr>
        <w:t xml:space="preserve">ITU-T </w:t>
      </w:r>
      <w:r w:rsidRPr="00CD730C">
        <w:rPr>
          <w:color w:val="000000"/>
        </w:rPr>
        <w:t>Q</w:t>
      </w:r>
      <w:r w:rsidRPr="00CD730C">
        <w:rPr>
          <w:rFonts w:hint="eastAsia"/>
          <w:color w:val="000000"/>
          <w:lang w:eastAsia="zh-CN"/>
        </w:rPr>
        <w:t>7</w:t>
      </w:r>
      <w:r w:rsidRPr="00CD730C">
        <w:rPr>
          <w:color w:val="000000"/>
        </w:rPr>
        <w:t>/</w:t>
      </w:r>
      <w:r w:rsidRPr="00CD730C">
        <w:rPr>
          <w:rFonts w:hint="eastAsia"/>
          <w:color w:val="000000"/>
          <w:lang w:eastAsia="zh-CN"/>
        </w:rPr>
        <w:t>13</w:t>
      </w:r>
      <w:r w:rsidRPr="00CD730C">
        <w:rPr>
          <w:color w:val="000000"/>
        </w:rPr>
        <w:t xml:space="preserve"> agreed </w:t>
      </w:r>
      <w:r w:rsidRPr="00CD730C">
        <w:rPr>
          <w:color w:val="000000"/>
          <w:lang w:eastAsia="zh-CN"/>
        </w:rPr>
        <w:t>o</w:t>
      </w:r>
      <w:r w:rsidR="00DB60D1">
        <w:rPr>
          <w:color w:val="000000"/>
          <w:lang w:eastAsia="zh-CN"/>
        </w:rPr>
        <w:t>n</w:t>
      </w:r>
      <w:r w:rsidRPr="00CD730C">
        <w:rPr>
          <w:color w:val="000000"/>
        </w:rPr>
        <w:t xml:space="preserve"> initiation </w:t>
      </w:r>
      <w:r w:rsidRPr="00CD730C">
        <w:rPr>
          <w:color w:val="000000"/>
          <w:lang w:eastAsia="zh-CN"/>
        </w:rPr>
        <w:t xml:space="preserve">of </w:t>
      </w:r>
      <w:r w:rsidRPr="00CD730C">
        <w:rPr>
          <w:rFonts w:hint="eastAsia"/>
          <w:color w:val="000000"/>
          <w:lang w:eastAsia="zh-CN"/>
        </w:rPr>
        <w:t xml:space="preserve">a new work item </w:t>
      </w:r>
      <w:r w:rsidRPr="00CD730C">
        <w:rPr>
          <w:rFonts w:hint="eastAsia"/>
          <w:lang w:eastAsia="zh-CN"/>
        </w:rPr>
        <w:t>Supplement to ITU-T Y.3184</w:t>
      </w:r>
      <w:r w:rsidR="00DB60D1">
        <w:rPr>
          <w:lang w:eastAsia="zh-CN"/>
        </w:rPr>
        <w:t xml:space="preserve"> “M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color w:val="000000"/>
          <w:lang w:eastAsia="zh-CN"/>
        </w:rPr>
        <w:t>” (</w:t>
      </w:r>
      <w:r w:rsidRPr="00CD730C">
        <w:t xml:space="preserve">ITU-T </w:t>
      </w:r>
      <w:proofErr w:type="spell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r w:rsidRPr="00CD730C">
        <w:rPr>
          <w:rFonts w:hint="eastAsia"/>
          <w:lang w:eastAsia="zh-CN"/>
        </w:rPr>
        <w:t>-Mec-CONA</w:t>
      </w:r>
      <w:r w:rsidRPr="00CD730C">
        <w:t xml:space="preserve">, </w:t>
      </w:r>
      <w:hyperlink r:id="rId12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rStyle w:val="Hyperlink"/>
          <w:rFonts w:hint="eastAsia"/>
          <w:lang w:eastAsia="zh-CN"/>
        </w:rPr>
        <w:t xml:space="preserve"> </w:t>
      </w:r>
      <w:r w:rsidRPr="00CD730C">
        <w:rPr>
          <w:rStyle w:val="Hyperlink"/>
          <w:color w:val="auto"/>
          <w:u w:val="none"/>
          <w:lang w:eastAsia="zh-CN"/>
        </w:rPr>
        <w:t>)</w:t>
      </w:r>
      <w:r w:rsidRPr="00CD730C">
        <w:t xml:space="preserve">. </w:t>
      </w:r>
    </w:p>
    <w:p w14:paraId="5D18C3F5" w14:textId="77777777" w:rsidR="00D7002A" w:rsidRPr="00CD730C" w:rsidRDefault="00737AB5">
      <w:pPr>
        <w:rPr>
          <w:color w:val="000000"/>
          <w:lang w:eastAsia="zh-CN"/>
        </w:rPr>
      </w:pPr>
      <w:r w:rsidRPr="00CD730C">
        <w:t xml:space="preserve">ITU-T </w:t>
      </w:r>
      <w:proofErr w:type="spell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r w:rsidRPr="00CD730C">
        <w:rPr>
          <w:rFonts w:hint="eastAsia"/>
          <w:lang w:eastAsia="zh-CN"/>
        </w:rPr>
        <w:t>-Mec-CONA</w:t>
      </w:r>
      <w:r w:rsidRPr="00CD730C">
        <w:rPr>
          <w:rFonts w:hint="eastAsia"/>
          <w:color w:val="000000"/>
          <w:lang w:eastAsia="zh-CN"/>
        </w:rPr>
        <w:t xml:space="preserve"> aims to illustrate </w:t>
      </w:r>
      <w:r w:rsidRPr="00CD730C">
        <w:rPr>
          <w:rFonts w:hint="eastAsia"/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rFonts w:hint="eastAsia"/>
          <w:color w:val="000000"/>
          <w:lang w:eastAsia="zh-CN"/>
        </w:rPr>
        <w:t xml:space="preserve">. </w:t>
      </w:r>
      <w:r w:rsidRPr="00CD730C">
        <w:rPr>
          <w:rFonts w:eastAsia="MS Mincho"/>
          <w:lang w:eastAsia="zh-CN"/>
        </w:rPr>
        <w:t xml:space="preserve">The </w:t>
      </w:r>
      <w:r w:rsidRPr="00CD730C">
        <w:rPr>
          <w:rFonts w:eastAsia="MS Mincho" w:hint="eastAsia"/>
          <w:lang w:eastAsia="zh-CN"/>
        </w:rPr>
        <w:t>work item</w:t>
      </w:r>
      <w:r w:rsidRPr="00CD730C">
        <w:rPr>
          <w:rFonts w:eastAsia="MS Mincho"/>
          <w:lang w:eastAsia="zh-CN"/>
        </w:rPr>
        <w:t xml:space="preserve"> aims to augment the existing architecture with 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 xml:space="preserve">ustomer </w:t>
      </w:r>
      <w:r w:rsidRPr="00CD730C">
        <w:rPr>
          <w:rFonts w:eastAsia="MS Mincho" w:hint="eastAsia"/>
          <w:lang w:eastAsia="zh-CN"/>
        </w:rPr>
        <w:t>e</w:t>
      </w:r>
      <w:r w:rsidRPr="00CD730C">
        <w:rPr>
          <w:rFonts w:eastAsia="MS Mincho"/>
          <w:lang w:eastAsia="zh-CN"/>
        </w:rPr>
        <w:t>xperience-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>entric capabilities, enabling the realization of customer-oriented intelligent awareness mechanisms for network fault detection, network performance monitoring, network resource allocation, network load management</w:t>
      </w:r>
      <w:r w:rsidRPr="00CD730C">
        <w:rPr>
          <w:rFonts w:eastAsia="MS Mincho" w:hint="eastAsia"/>
          <w:lang w:eastAsia="zh-CN"/>
        </w:rPr>
        <w:t xml:space="preserve"> etc</w:t>
      </w:r>
      <w:r w:rsidRPr="00CD730C">
        <w:rPr>
          <w:rFonts w:eastAsia="MS Mincho"/>
          <w:lang w:eastAsia="zh-CN"/>
        </w:rPr>
        <w:t>.</w:t>
      </w:r>
    </w:p>
    <w:p w14:paraId="1A226719" w14:textId="3C82F87D" w:rsidR="00D7002A" w:rsidRPr="00CD730C" w:rsidRDefault="00737AB5">
      <w:pPr>
        <w:rPr>
          <w:lang w:eastAsia="zh-CN"/>
        </w:rPr>
      </w:pPr>
      <w:r w:rsidRPr="00CD730C">
        <w:rPr>
          <w:rFonts w:hint="eastAsia"/>
          <w:lang w:eastAsia="zh-CN"/>
        </w:rPr>
        <w:t>ITU-T SG13</w:t>
      </w:r>
      <w:r w:rsidRPr="00CD730C">
        <w:t xml:space="preserve"> would like to thank you for you</w:t>
      </w:r>
      <w:r w:rsidRPr="00CD730C">
        <w:rPr>
          <w:rFonts w:hint="eastAsia"/>
          <w:lang w:eastAsia="ko-KR"/>
        </w:rPr>
        <w:t>r</w:t>
      </w:r>
      <w:r w:rsidRPr="00CD730C">
        <w:t xml:space="preserve"> attention and </w:t>
      </w:r>
      <w:r w:rsidRPr="00CD730C">
        <w:rPr>
          <w:rFonts w:hint="eastAsia"/>
          <w:lang w:eastAsia="zh-CN"/>
        </w:rPr>
        <w:t>look</w:t>
      </w:r>
      <w:r w:rsidR="00DB60D1">
        <w:rPr>
          <w:lang w:eastAsia="zh-CN"/>
        </w:rPr>
        <w:t>s</w:t>
      </w:r>
      <w:r w:rsidRPr="00CD730C">
        <w:rPr>
          <w:rFonts w:hint="eastAsia"/>
          <w:lang w:eastAsia="zh-CN"/>
        </w:rPr>
        <w:t xml:space="preserve"> forward to future </w:t>
      </w:r>
      <w:r w:rsidRPr="00CD730C">
        <w:t xml:space="preserve">cooperation </w:t>
      </w:r>
      <w:r w:rsidRPr="00CD730C">
        <w:rPr>
          <w:lang w:eastAsia="zh-CN"/>
        </w:rPr>
        <w:t>on this subject.</w:t>
      </w:r>
    </w:p>
    <w:p w14:paraId="34D9DC6F" w14:textId="77777777" w:rsidR="00D7002A" w:rsidRPr="00CD730C" w:rsidRDefault="00D7002A"/>
    <w:p w14:paraId="24EA6A90" w14:textId="77777777" w:rsidR="00D7002A" w:rsidRPr="00CD730C" w:rsidRDefault="00737AB5">
      <w:pPr>
        <w:rPr>
          <w:lang w:eastAsia="ko-KR"/>
        </w:rPr>
      </w:pPr>
      <w:r w:rsidRPr="00CD730C">
        <w:rPr>
          <w:b/>
          <w:bCs/>
          <w:lang w:eastAsia="ko-KR"/>
        </w:rPr>
        <w:t>Attachment</w:t>
      </w:r>
      <w:r w:rsidRPr="00CD730C">
        <w:rPr>
          <w:lang w:eastAsia="ko-KR"/>
        </w:rPr>
        <w:t>:</w:t>
      </w:r>
    </w:p>
    <w:p w14:paraId="5006E0CA" w14:textId="46691766" w:rsidR="00D7002A" w:rsidRPr="00CD730C" w:rsidRDefault="00737AB5">
      <w:pPr>
        <w:rPr>
          <w:lang w:eastAsia="ko-KR"/>
        </w:rPr>
      </w:pPr>
      <w:hyperlink r:id="rId13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lang w:eastAsia="zh-CN"/>
        </w:rPr>
        <w:t>: D</w:t>
      </w:r>
      <w:r w:rsidRPr="00CD730C">
        <w:rPr>
          <w:rFonts w:hint="eastAsia"/>
          <w:lang w:eastAsia="zh-CN"/>
        </w:rPr>
        <w:t>raft new Supplement</w:t>
      </w:r>
      <w:r w:rsidR="00DB60D1">
        <w:rPr>
          <w:lang w:eastAsia="zh-CN"/>
        </w:rPr>
        <w:t xml:space="preserve"> to</w:t>
      </w:r>
      <w:r w:rsidRPr="00CD730C">
        <w:rPr>
          <w:rFonts w:hint="eastAsia"/>
          <w:lang w:eastAsia="zh-CN"/>
        </w:rPr>
        <w:t xml:space="preserve"> </w:t>
      </w:r>
      <w:r w:rsidRPr="00CD730C">
        <w:t xml:space="preserve">ITU-T </w:t>
      </w:r>
      <w:r w:rsidR="00B5651E" w:rsidRPr="00B5651E">
        <w:t>Y.3184 </w:t>
      </w:r>
      <w:r w:rsidR="00B5651E">
        <w:t>(</w:t>
      </w:r>
      <w:proofErr w:type="spellStart"/>
      <w:r w:rsidRPr="00CD730C">
        <w:t>Y.</w:t>
      </w:r>
      <w:r w:rsidRPr="00CD730C">
        <w:rPr>
          <w:rFonts w:hint="eastAsia"/>
          <w:lang w:eastAsia="zh-CN"/>
        </w:rPr>
        <w:t>Sup</w:t>
      </w:r>
      <w:proofErr w:type="spellEnd"/>
      <w:r w:rsidRPr="00CD730C">
        <w:rPr>
          <w:rFonts w:hint="eastAsia"/>
          <w:lang w:eastAsia="zh-CN"/>
        </w:rPr>
        <w:t>-Mec-CONA</w:t>
      </w:r>
      <w:r w:rsidR="00B5651E">
        <w:rPr>
          <w:lang w:eastAsia="zh-CN"/>
        </w:rPr>
        <w:t>)</w:t>
      </w:r>
      <w:r w:rsidRPr="00CD730C">
        <w:t xml:space="preserve"> “</w:t>
      </w:r>
      <w:r w:rsidR="00D87BCC">
        <w:rPr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t>”</w:t>
      </w:r>
      <w:r w:rsidRPr="00CD730C">
        <w:rPr>
          <w:lang w:eastAsia="ko-KR"/>
        </w:rPr>
        <w:t>.</w:t>
      </w:r>
    </w:p>
    <w:p w14:paraId="32EA945A" w14:textId="77777777" w:rsidR="00D7002A" w:rsidRPr="00CD730C" w:rsidRDefault="00D7002A">
      <w:pPr>
        <w:jc w:val="center"/>
      </w:pPr>
    </w:p>
    <w:p w14:paraId="6C4A1AE8" w14:textId="77777777" w:rsidR="00D7002A" w:rsidRDefault="00D7002A">
      <w:pPr>
        <w:jc w:val="center"/>
      </w:pPr>
    </w:p>
    <w:p w14:paraId="71F72ACB" w14:textId="77777777" w:rsidR="00D7002A" w:rsidRDefault="00737AB5">
      <w:pPr>
        <w:jc w:val="center"/>
      </w:pPr>
      <w:r>
        <w:lastRenderedPageBreak/>
        <w:t>_______________________</w:t>
      </w:r>
    </w:p>
    <w:p w14:paraId="1C844A04" w14:textId="77777777" w:rsidR="00D7002A" w:rsidRDefault="00D7002A"/>
    <w:sectPr w:rsidR="00D7002A" w:rsidSect="008C7002">
      <w:headerReference w:type="default" r:id="rId14"/>
      <w:headerReference w:type="firs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9EA2D" w14:textId="77777777" w:rsidR="006B084B" w:rsidRDefault="006B084B">
      <w:pPr>
        <w:spacing w:before="0"/>
      </w:pPr>
      <w:r>
        <w:separator/>
      </w:r>
    </w:p>
  </w:endnote>
  <w:endnote w:type="continuationSeparator" w:id="0">
    <w:p w14:paraId="7C31D2CB" w14:textId="77777777" w:rsidR="006B084B" w:rsidRDefault="006B08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780C" w14:textId="77777777" w:rsidR="006B084B" w:rsidRDefault="006B084B">
      <w:pPr>
        <w:spacing w:before="0"/>
      </w:pPr>
      <w:r>
        <w:separator/>
      </w:r>
    </w:p>
  </w:footnote>
  <w:footnote w:type="continuationSeparator" w:id="0">
    <w:p w14:paraId="511626AD" w14:textId="77777777" w:rsidR="006B084B" w:rsidRDefault="006B084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201F7" w14:textId="5A5DC344" w:rsidR="00D7002A" w:rsidRPr="008C7002" w:rsidRDefault="008C7002" w:rsidP="008C7002">
    <w:pPr>
      <w:pStyle w:val="Header"/>
      <w:rPr>
        <w:sz w:val="18"/>
      </w:rPr>
    </w:pPr>
    <w:r w:rsidRPr="008C7002">
      <w:rPr>
        <w:sz w:val="18"/>
      </w:rPr>
      <w:t xml:space="preserve">- </w:t>
    </w:r>
    <w:r w:rsidRPr="008C7002">
      <w:rPr>
        <w:sz w:val="18"/>
      </w:rPr>
      <w:fldChar w:fldCharType="begin"/>
    </w:r>
    <w:r w:rsidRPr="008C7002">
      <w:rPr>
        <w:sz w:val="18"/>
      </w:rPr>
      <w:instrText xml:space="preserve"> PAGE  \* MERGEFORMAT </w:instrText>
    </w:r>
    <w:r w:rsidRPr="008C7002">
      <w:rPr>
        <w:sz w:val="18"/>
      </w:rPr>
      <w:fldChar w:fldCharType="separate"/>
    </w:r>
    <w:r w:rsidRPr="008C7002">
      <w:rPr>
        <w:noProof/>
        <w:sz w:val="18"/>
      </w:rPr>
      <w:t>1</w:t>
    </w:r>
    <w:r w:rsidRPr="008C7002">
      <w:rPr>
        <w:sz w:val="18"/>
      </w:rPr>
      <w:fldChar w:fldCharType="end"/>
    </w:r>
    <w:r w:rsidRPr="008C7002">
      <w:rPr>
        <w:sz w:val="18"/>
      </w:rPr>
      <w:t xml:space="preserve"> -</w:t>
    </w:r>
  </w:p>
  <w:p w14:paraId="07778456" w14:textId="35592374" w:rsidR="008C7002" w:rsidRPr="008C7002" w:rsidRDefault="008C7002" w:rsidP="008C7002">
    <w:pPr>
      <w:pStyle w:val="Header"/>
      <w:spacing w:after="240"/>
      <w:rPr>
        <w:sz w:val="18"/>
      </w:rPr>
    </w:pPr>
    <w:r w:rsidRPr="008C7002">
      <w:rPr>
        <w:sz w:val="18"/>
      </w:rPr>
      <w:fldChar w:fldCharType="begin"/>
    </w:r>
    <w:r w:rsidRPr="008C7002">
      <w:rPr>
        <w:sz w:val="18"/>
      </w:rPr>
      <w:instrText xml:space="preserve"> STYLEREF  Docnumber  </w:instrText>
    </w:r>
    <w:r w:rsidRPr="008C7002">
      <w:rPr>
        <w:sz w:val="18"/>
      </w:rPr>
      <w:fldChar w:fldCharType="separate"/>
    </w:r>
    <w:r w:rsidR="00A8373F">
      <w:rPr>
        <w:noProof/>
        <w:sz w:val="18"/>
      </w:rPr>
      <w:t>SG13-LS39</w:t>
    </w:r>
    <w:r w:rsidRPr="008C7002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7683" w14:textId="77777777" w:rsidR="00A8373F" w:rsidRDefault="00A8373F" w:rsidP="00A8373F">
    <w:pPr>
      <w:pStyle w:val="Header"/>
      <w:pBdr>
        <w:bottom w:val="single" w:sz="4" w:space="1" w:color="auto"/>
      </w:pBdr>
      <w:rPr>
        <w:rFonts w:ascii="Arial" w:hAnsi="Arial"/>
        <w:b/>
        <w:i/>
        <w:noProof/>
        <w:sz w:val="24"/>
      </w:rPr>
    </w:pPr>
    <w:bookmarkStart w:id="8" w:name="_Hlk197677853"/>
    <w:r w:rsidRPr="00A94A08">
      <w:rPr>
        <w:rFonts w:ascii="Arial" w:hAnsi="Arial"/>
        <w:b/>
        <w:noProof/>
        <w:sz w:val="24"/>
      </w:rPr>
      <w:t>3GPP TSG-SA WG4 Meeting #13</w:t>
    </w:r>
    <w:r>
      <w:rPr>
        <w:rFonts w:ascii="Arial" w:hAnsi="Arial"/>
        <w:b/>
        <w:noProof/>
        <w:sz w:val="24"/>
      </w:rPr>
      <w:t>2</w:t>
    </w:r>
    <w:r w:rsidRPr="00A94A08">
      <w:rPr>
        <w:rFonts w:ascii="Arial" w:hAnsi="Arial"/>
        <w:b/>
        <w:i/>
        <w:noProof/>
        <w:sz w:val="24"/>
      </w:rPr>
      <w:tab/>
    </w:r>
    <w:r>
      <w:rPr>
        <w:rFonts w:ascii="Arial" w:hAnsi="Arial"/>
        <w:b/>
        <w:i/>
        <w:noProof/>
        <w:sz w:val="24"/>
      </w:rPr>
      <w:tab/>
    </w:r>
    <w:r w:rsidRPr="008F05D9">
      <w:rPr>
        <w:rFonts w:ascii="Arial" w:hAnsi="Arial" w:cs="Arial"/>
        <w:b/>
        <w:bCs/>
        <w:sz w:val="26"/>
        <w:szCs w:val="26"/>
      </w:rPr>
      <w:t>S4-250772</w:t>
    </w:r>
  </w:p>
  <w:p w14:paraId="734ED93D" w14:textId="7C5BC487" w:rsidR="00A8373F" w:rsidRPr="00A8373F" w:rsidRDefault="00A8373F" w:rsidP="00A8373F">
    <w:pPr>
      <w:pStyle w:val="Header"/>
      <w:pBdr>
        <w:bottom w:val="single" w:sz="4" w:space="1" w:color="auto"/>
      </w:pBdr>
      <w:jc w:val="left"/>
      <w:rPr>
        <w:rFonts w:ascii="Arial" w:hAnsi="Arial"/>
        <w:b/>
        <w:i/>
        <w:noProof/>
        <w:sz w:val="24"/>
      </w:rPr>
    </w:pPr>
    <w:r>
      <w:rPr>
        <w:rFonts w:ascii="Arial" w:hAnsi="Arial"/>
        <w:b/>
        <w:noProof/>
        <w:sz w:val="24"/>
      </w:rPr>
      <w:t>Japan</w:t>
    </w:r>
    <w:r w:rsidRPr="00A94A08">
      <w:rPr>
        <w:rFonts w:ascii="Arial" w:hAnsi="Arial"/>
        <w:b/>
        <w:noProof/>
        <w:sz w:val="24"/>
      </w:rPr>
      <w:t xml:space="preserve">, </w:t>
    </w:r>
    <w:r>
      <w:rPr>
        <w:rFonts w:ascii="Arial" w:hAnsi="Arial"/>
        <w:b/>
        <w:noProof/>
        <w:sz w:val="24"/>
      </w:rPr>
      <w:t>Fukuoka</w:t>
    </w:r>
    <w:r w:rsidRPr="00A94A08">
      <w:rPr>
        <w:rFonts w:ascii="Arial" w:hAnsi="Arial"/>
        <w:b/>
        <w:noProof/>
        <w:sz w:val="24"/>
      </w:rPr>
      <w:t>, 1</w:t>
    </w:r>
    <w:r>
      <w:rPr>
        <w:rFonts w:ascii="Arial" w:hAnsi="Arial"/>
        <w:b/>
        <w:noProof/>
        <w:sz w:val="24"/>
      </w:rPr>
      <w:t>9</w:t>
    </w:r>
    <w:r w:rsidRPr="00A94A08">
      <w:rPr>
        <w:rFonts w:ascii="Arial" w:hAnsi="Arial"/>
        <w:b/>
        <w:noProof/>
        <w:sz w:val="24"/>
      </w:rPr>
      <w:t xml:space="preserve"> – 2</w:t>
    </w:r>
    <w:r>
      <w:rPr>
        <w:rFonts w:ascii="Arial" w:hAnsi="Arial"/>
        <w:b/>
        <w:noProof/>
        <w:sz w:val="24"/>
      </w:rPr>
      <w:t>3</w:t>
    </w:r>
    <w:r w:rsidRPr="00A94A08">
      <w:rPr>
        <w:rFonts w:ascii="Arial" w:hAnsi="Arial"/>
        <w:b/>
        <w:noProof/>
        <w:sz w:val="24"/>
      </w:rPr>
      <w:t xml:space="preserve"> </w:t>
    </w:r>
    <w:r>
      <w:rPr>
        <w:rFonts w:ascii="Arial" w:hAnsi="Arial"/>
        <w:b/>
        <w:noProof/>
        <w:sz w:val="24"/>
      </w:rPr>
      <w:t>May</w:t>
    </w:r>
    <w:r w:rsidRPr="00A94A08">
      <w:rPr>
        <w:rFonts w:ascii="Arial" w:hAnsi="Arial"/>
        <w:b/>
        <w:noProof/>
        <w:sz w:val="24"/>
      </w:rPr>
      <w:t xml:space="preserve"> 202</w:t>
    </w:r>
    <w:r>
      <w:rPr>
        <w:rFonts w:ascii="Arial" w:hAnsi="Arial"/>
        <w:b/>
        <w:noProof/>
        <w:sz w:val="24"/>
      </w:rPr>
      <w:t>5</w:t>
    </w:r>
  </w:p>
  <w:p w14:paraId="32F0FBFC" w14:textId="77777777" w:rsidR="00A8373F" w:rsidRPr="000F4E43" w:rsidRDefault="00A8373F" w:rsidP="00A8373F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bookmarkEnd w:id="8"/>
  <w:p w14:paraId="52D98586" w14:textId="7697F6A2" w:rsidR="00A8373F" w:rsidRDefault="00A8373F">
    <w:pPr>
      <w:pStyle w:val="Header"/>
    </w:pPr>
  </w:p>
  <w:p w14:paraId="51BE0C09" w14:textId="77777777" w:rsidR="00A8373F" w:rsidRDefault="00A837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F3F479"/>
    <w:multiLevelType w:val="singleLevel"/>
    <w:tmpl w:val="BFF3F479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77490771"/>
    <w:multiLevelType w:val="multilevel"/>
    <w:tmpl w:val="77490771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6131894">
    <w:abstractNumId w:val="0"/>
  </w:num>
  <w:num w:numId="2" w16cid:durableId="1468009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1C59"/>
    <w:rsid w:val="000041AF"/>
    <w:rsid w:val="00010179"/>
    <w:rsid w:val="00014F69"/>
    <w:rsid w:val="000171DB"/>
    <w:rsid w:val="00023D9A"/>
    <w:rsid w:val="000273A4"/>
    <w:rsid w:val="000319DB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388F"/>
    <w:rsid w:val="00084825"/>
    <w:rsid w:val="00086D80"/>
    <w:rsid w:val="000966A8"/>
    <w:rsid w:val="000A0A5C"/>
    <w:rsid w:val="000A31F2"/>
    <w:rsid w:val="000A5CA2"/>
    <w:rsid w:val="000B1F53"/>
    <w:rsid w:val="000B1FFF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6978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410A"/>
    <w:rsid w:val="001251DA"/>
    <w:rsid w:val="00125432"/>
    <w:rsid w:val="00125A96"/>
    <w:rsid w:val="00125CD9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3F75"/>
    <w:rsid w:val="002350A8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60F2"/>
    <w:rsid w:val="00411903"/>
    <w:rsid w:val="00417AA4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1E83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1049"/>
    <w:rsid w:val="005A34E7"/>
    <w:rsid w:val="005A3618"/>
    <w:rsid w:val="005A3E58"/>
    <w:rsid w:val="005A4830"/>
    <w:rsid w:val="005B5629"/>
    <w:rsid w:val="005B674D"/>
    <w:rsid w:val="005C0300"/>
    <w:rsid w:val="005C27A2"/>
    <w:rsid w:val="005D177B"/>
    <w:rsid w:val="005D2B6B"/>
    <w:rsid w:val="005D4FEB"/>
    <w:rsid w:val="005D65ED"/>
    <w:rsid w:val="005E0E6C"/>
    <w:rsid w:val="005E52A4"/>
    <w:rsid w:val="005E626C"/>
    <w:rsid w:val="005F2865"/>
    <w:rsid w:val="005F43A4"/>
    <w:rsid w:val="005F4B6A"/>
    <w:rsid w:val="005F50EB"/>
    <w:rsid w:val="005F7C16"/>
    <w:rsid w:val="006010F3"/>
    <w:rsid w:val="00601491"/>
    <w:rsid w:val="00604403"/>
    <w:rsid w:val="00615A0A"/>
    <w:rsid w:val="00630AE9"/>
    <w:rsid w:val="006333D4"/>
    <w:rsid w:val="0063584B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084B"/>
    <w:rsid w:val="006B20DF"/>
    <w:rsid w:val="006B23B9"/>
    <w:rsid w:val="006B2FE4"/>
    <w:rsid w:val="006B37B0"/>
    <w:rsid w:val="006B5C2B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75DEE"/>
    <w:rsid w:val="007806C2"/>
    <w:rsid w:val="00781FEE"/>
    <w:rsid w:val="007903F8"/>
    <w:rsid w:val="00791385"/>
    <w:rsid w:val="00791E5A"/>
    <w:rsid w:val="00794F4F"/>
    <w:rsid w:val="007974BE"/>
    <w:rsid w:val="007A0916"/>
    <w:rsid w:val="007A0DFD"/>
    <w:rsid w:val="007A4911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002"/>
    <w:rsid w:val="008C720E"/>
    <w:rsid w:val="008C7453"/>
    <w:rsid w:val="008C7FF0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614C"/>
    <w:rsid w:val="009255DA"/>
    <w:rsid w:val="00927C9F"/>
    <w:rsid w:val="009313A9"/>
    <w:rsid w:val="00933486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D1442"/>
    <w:rsid w:val="009D644B"/>
    <w:rsid w:val="009E2D2D"/>
    <w:rsid w:val="009E35B0"/>
    <w:rsid w:val="009E766E"/>
    <w:rsid w:val="009F1960"/>
    <w:rsid w:val="009F4B1A"/>
    <w:rsid w:val="009F715E"/>
    <w:rsid w:val="00A056D2"/>
    <w:rsid w:val="00A10DBB"/>
    <w:rsid w:val="00A11720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7A81"/>
    <w:rsid w:val="00A72683"/>
    <w:rsid w:val="00A72F7E"/>
    <w:rsid w:val="00A730A6"/>
    <w:rsid w:val="00A74961"/>
    <w:rsid w:val="00A8373F"/>
    <w:rsid w:val="00A851D6"/>
    <w:rsid w:val="00A90806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ACC"/>
    <w:rsid w:val="00AD1579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651E"/>
    <w:rsid w:val="00B6162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D730C"/>
    <w:rsid w:val="00CE40AE"/>
    <w:rsid w:val="00CE5986"/>
    <w:rsid w:val="00CE5D24"/>
    <w:rsid w:val="00CE6D27"/>
    <w:rsid w:val="00CE76A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57135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87BCC"/>
    <w:rsid w:val="00D93A1C"/>
    <w:rsid w:val="00D941F5"/>
    <w:rsid w:val="00D96C93"/>
    <w:rsid w:val="00D9770F"/>
    <w:rsid w:val="00D977A2"/>
    <w:rsid w:val="00DA1D47"/>
    <w:rsid w:val="00DB015B"/>
    <w:rsid w:val="00DB0706"/>
    <w:rsid w:val="00DB60D1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AE5406E"/>
    <w:rsid w:val="0B6401BF"/>
    <w:rsid w:val="0F157757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1490F8C"/>
    <w:rsid w:val="21D425F8"/>
    <w:rsid w:val="25B05F67"/>
    <w:rsid w:val="25DC562F"/>
    <w:rsid w:val="26861129"/>
    <w:rsid w:val="275610F0"/>
    <w:rsid w:val="283C698F"/>
    <w:rsid w:val="289D1F14"/>
    <w:rsid w:val="297B33B2"/>
    <w:rsid w:val="2BE27A8A"/>
    <w:rsid w:val="2E053862"/>
    <w:rsid w:val="2E26361E"/>
    <w:rsid w:val="2E3E5D28"/>
    <w:rsid w:val="2EA92E7E"/>
    <w:rsid w:val="2EEA27CE"/>
    <w:rsid w:val="316E7519"/>
    <w:rsid w:val="37E636B4"/>
    <w:rsid w:val="38073B0B"/>
    <w:rsid w:val="387F5D92"/>
    <w:rsid w:val="3983596A"/>
    <w:rsid w:val="3B0D1C2F"/>
    <w:rsid w:val="41FD4942"/>
    <w:rsid w:val="447373EE"/>
    <w:rsid w:val="45E61E60"/>
    <w:rsid w:val="470C1B92"/>
    <w:rsid w:val="49A72420"/>
    <w:rsid w:val="4B6378AC"/>
    <w:rsid w:val="4EA52D5F"/>
    <w:rsid w:val="4F3C79FC"/>
    <w:rsid w:val="50A1585B"/>
    <w:rsid w:val="545D765C"/>
    <w:rsid w:val="58B13958"/>
    <w:rsid w:val="59375FAF"/>
    <w:rsid w:val="5BCD16F4"/>
    <w:rsid w:val="5E302094"/>
    <w:rsid w:val="5E3B4EB0"/>
    <w:rsid w:val="5F93445D"/>
    <w:rsid w:val="609E0163"/>
    <w:rsid w:val="620D32E9"/>
    <w:rsid w:val="64276627"/>
    <w:rsid w:val="65B96BD4"/>
    <w:rsid w:val="65C11375"/>
    <w:rsid w:val="667E4820"/>
    <w:rsid w:val="6A104F08"/>
    <w:rsid w:val="6A410CE0"/>
    <w:rsid w:val="6CD00BA3"/>
    <w:rsid w:val="6D1F75CD"/>
    <w:rsid w:val="716A1283"/>
    <w:rsid w:val="720B3F81"/>
    <w:rsid w:val="763B7D3B"/>
    <w:rsid w:val="782D77B2"/>
    <w:rsid w:val="7C276C2A"/>
    <w:rsid w:val="7C9A0FFB"/>
    <w:rsid w:val="7D833600"/>
    <w:rsid w:val="7DB3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F4246"/>
  <w15:docId w15:val="{17FD9AF5-A22E-4CC2-BF85-62B92BA5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75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25-SG13-250303-TD-WP3-006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25-SG13-250303-TD-WP3-0062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500a0adc-3bb3-4869-953c-a3d49c3f1ea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A0ADC-3BB3-4869-953C-A3D49C3F1EA4}"/>
      </w:docPartPr>
      <w:docPartBody>
        <w:p w:rsidR="00774CFB" w:rsidRDefault="00774CF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47d298ce-2715-40ab-a926-9c98a2c8479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D298CE-2715-40AB-A926-9C98A2C84796}"/>
      </w:docPartPr>
      <w:docPartBody>
        <w:p w:rsidR="00774CFB" w:rsidRDefault="00774CFB">
          <w:pPr>
            <w:pStyle w:val="82CF776CE0DD416B8DA1100D1DC8F74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{607a172f-6aad-4412-bd32-78959d8e92d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07A172F-6AAD-4412-BD32-78959D8E92D2}"/>
      </w:docPartPr>
      <w:docPartBody>
        <w:p w:rsidR="00774CFB" w:rsidRDefault="00774CFB">
          <w:pPr>
            <w:pStyle w:val="8167F015A2234FB7A7C96FA9552FA03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5822" w:rsidRDefault="00505822">
      <w:pPr>
        <w:spacing w:line="240" w:lineRule="auto"/>
      </w:pPr>
      <w:r>
        <w:separator/>
      </w:r>
    </w:p>
  </w:endnote>
  <w:endnote w:type="continuationSeparator" w:id="0">
    <w:p w:rsidR="00505822" w:rsidRDefault="0050582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5822" w:rsidRDefault="00505822">
      <w:pPr>
        <w:spacing w:after="0"/>
      </w:pPr>
      <w:r>
        <w:separator/>
      </w:r>
    </w:p>
  </w:footnote>
  <w:footnote w:type="continuationSeparator" w:id="0">
    <w:p w:rsidR="00505822" w:rsidRDefault="0050582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64B4D"/>
    <w:rsid w:val="00170D45"/>
    <w:rsid w:val="001734B1"/>
    <w:rsid w:val="001754B7"/>
    <w:rsid w:val="001838C4"/>
    <w:rsid w:val="001C23C8"/>
    <w:rsid w:val="001D7E25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17AA4"/>
    <w:rsid w:val="00462C47"/>
    <w:rsid w:val="00467A67"/>
    <w:rsid w:val="004F5B3D"/>
    <w:rsid w:val="00505822"/>
    <w:rsid w:val="00561E83"/>
    <w:rsid w:val="00580923"/>
    <w:rsid w:val="00593F9D"/>
    <w:rsid w:val="00595D1C"/>
    <w:rsid w:val="005F42E3"/>
    <w:rsid w:val="00617B5A"/>
    <w:rsid w:val="0063584B"/>
    <w:rsid w:val="006674AE"/>
    <w:rsid w:val="0069770F"/>
    <w:rsid w:val="006B34B9"/>
    <w:rsid w:val="00705D31"/>
    <w:rsid w:val="00774CFB"/>
    <w:rsid w:val="00787A4D"/>
    <w:rsid w:val="007926F8"/>
    <w:rsid w:val="007B5EF9"/>
    <w:rsid w:val="007C57CD"/>
    <w:rsid w:val="00867ECF"/>
    <w:rsid w:val="00871D1D"/>
    <w:rsid w:val="00881C96"/>
    <w:rsid w:val="008B7825"/>
    <w:rsid w:val="0090283D"/>
    <w:rsid w:val="009B4DC3"/>
    <w:rsid w:val="009C18A0"/>
    <w:rsid w:val="009D1350"/>
    <w:rsid w:val="009E35B0"/>
    <w:rsid w:val="00A6651B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95933"/>
    <w:rsid w:val="00CA1F53"/>
    <w:rsid w:val="00CD375A"/>
    <w:rsid w:val="00D5403E"/>
    <w:rsid w:val="00D66ABC"/>
    <w:rsid w:val="00DA3CE9"/>
    <w:rsid w:val="00DE7B3E"/>
    <w:rsid w:val="00DF4795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paragraph" w:customStyle="1" w:styleId="82CF776CE0DD416B8DA1100D1DC8F743">
    <w:name w:val="82CF776CE0DD416B8DA1100D1DC8F74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8167F015A2234FB7A7C96FA9552FA03F">
    <w:name w:val="8167F015A2234FB7A7C96FA9552FA03F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86663DD591C7447A91174E6036ED1822">
    <w:name w:val="86663DD591C7447A91174E6036ED1822"/>
    <w:rsid w:val="00881C9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3–14 March 2025.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7,17,18,19/13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Victoria Falls, 4-14 March 2019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EB31B5A7-00AD-4560-8791-9285F42C60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</TotalTime>
  <Pages>2</Pages>
  <Words>312</Words>
  <Characters>1779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Supplement to ITU-T Y.3184 series (Y.Sup-Mec-CONA): “Mechanism for customer-oriented intelligent awareness of network status”</dc:title>
  <dc:creator>Rapporteur</dc:creator>
  <cp:keywords>Agenda; WP2; July 2022</cp:keywords>
  <dc:description>SG13-LS021  For: Geneva, 3 - 14 March 2025_x000d_Document date: _x000d_Saved by ITU51017190 at 10:41:18 on 20/03/2025</dc:description>
  <cp:lastModifiedBy>26532-CR0014</cp:lastModifiedBy>
  <cp:revision>2</cp:revision>
  <cp:lastPrinted>2016-12-23T12:52:00Z</cp:lastPrinted>
  <dcterms:created xsi:type="dcterms:W3CDTF">2025-05-09T09:14:00Z</dcterms:created>
  <dcterms:modified xsi:type="dcterms:W3CDTF">2025-05-09T09:14:00Z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B9CCA6EFC39C4F64805C63F4B2777B39_13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