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A392" w14:textId="46FE64A1" w:rsidR="0023396C" w:rsidRPr="00AA2831" w:rsidRDefault="0023396C" w:rsidP="0023396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AF2CD7">
        <w:rPr>
          <w:rFonts w:ascii="Arial" w:hAnsi="Arial" w:cs="Arial"/>
          <w:b/>
          <w:sz w:val="22"/>
          <w:szCs w:val="22"/>
        </w:rPr>
        <w:t>0930</w:t>
      </w:r>
    </w:p>
    <w:p w14:paraId="7CB45193" w14:textId="295DCDC4" w:rsidR="001E41F3" w:rsidRPr="0023396C" w:rsidRDefault="0023396C" w:rsidP="0023396C">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214F5" w:rsidR="001E41F3" w:rsidRPr="00410371" w:rsidRDefault="00691640" w:rsidP="00E13F3D">
            <w:pPr>
              <w:pStyle w:val="CRCoverPage"/>
              <w:spacing w:after="0"/>
              <w:jc w:val="right"/>
              <w:rPr>
                <w:b/>
                <w:noProof/>
                <w:sz w:val="28"/>
              </w:rPr>
            </w:pPr>
            <w:r w:rsidRPr="00691640">
              <w:rPr>
                <w:b/>
                <w:noProof/>
                <w:sz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EB1CA" w:rsidR="001E41F3" w:rsidRPr="00410371" w:rsidRDefault="00465EA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1535D" w:rsidR="001E41F3" w:rsidRPr="00410371" w:rsidRDefault="00FE22AA">
            <w:pPr>
              <w:pStyle w:val="CRCoverPage"/>
              <w:spacing w:after="0"/>
              <w:jc w:val="center"/>
              <w:rPr>
                <w:noProof/>
                <w:sz w:val="28"/>
              </w:rPr>
            </w:pPr>
            <w:r w:rsidRPr="00FE22AA">
              <w:rPr>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609FF" w:rsidR="001E41F3" w:rsidRDefault="00037040" w:rsidP="00037040">
            <w:pPr>
              <w:pStyle w:val="CRCoverPage"/>
              <w:spacing w:after="0"/>
              <w:rPr>
                <w:noProof/>
              </w:rPr>
            </w:pPr>
            <w:r>
              <w:t xml:space="preserve"> </w:t>
            </w:r>
            <w:r w:rsidR="00A75EAC">
              <w:t xml:space="preserve">Update </w:t>
            </w:r>
            <w:r w:rsidR="001C2741">
              <w:t>to</w:t>
            </w:r>
            <w:r w:rsidR="002F429D" w:rsidRPr="002F429D">
              <w:t xml:space="preserve"> </w:t>
            </w:r>
            <w:r w:rsidR="00CB5CC3">
              <w:t xml:space="preserve">gNB </w:t>
            </w:r>
            <w:r w:rsidR="002F429D" w:rsidRPr="002F429D">
              <w:t>Key Refresh</w:t>
            </w:r>
            <w:r w:rsidR="00A75EAC">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80DB0" w:rsidR="001E41F3" w:rsidRDefault="00037040" w:rsidP="00037040">
            <w:pPr>
              <w:pStyle w:val="CRCoverPage"/>
              <w:spacing w:after="0"/>
              <w:rPr>
                <w:noProof/>
              </w:rPr>
            </w:pPr>
            <w:r>
              <w:rPr>
                <w:noProof/>
              </w:rPr>
              <w:t xml:space="preserve"> </w:t>
            </w:r>
            <w:r w:rsidR="007A6B95" w:rsidRPr="007A6B95">
              <w:rPr>
                <w:noProof/>
              </w:rPr>
              <w:t>NPL, BSI (DE),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FB8FA" w:rsidR="001E41F3" w:rsidRDefault="00037040" w:rsidP="00037040">
            <w:pPr>
              <w:pStyle w:val="CRCoverPage"/>
              <w:spacing w:after="0"/>
              <w:rPr>
                <w:noProof/>
              </w:rPr>
            </w:pPr>
            <w:r>
              <w:t xml:space="preserve"> </w:t>
            </w:r>
            <w:r w:rsidR="00785599">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48930" w:rsidR="001E41F3" w:rsidRDefault="00037040" w:rsidP="00037040">
            <w:pPr>
              <w:pStyle w:val="CRCoverPage"/>
              <w:spacing w:after="0"/>
              <w:rPr>
                <w:noProof/>
              </w:rPr>
            </w:pPr>
            <w:r>
              <w:rPr>
                <w:noProof/>
              </w:rPr>
              <w:t xml:space="preserve"> </w:t>
            </w:r>
            <w:r w:rsidRPr="00037040">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AEDE7" w:rsidR="001E41F3" w:rsidRDefault="004D5235">
            <w:pPr>
              <w:pStyle w:val="CRCoverPage"/>
              <w:spacing w:after="0"/>
              <w:ind w:left="100"/>
              <w:rPr>
                <w:noProof/>
              </w:rPr>
            </w:pPr>
            <w:r>
              <w:t>202</w:t>
            </w:r>
            <w:r w:rsidR="0023396C">
              <w:t>6</w:t>
            </w:r>
            <w:r>
              <w:t>-</w:t>
            </w:r>
            <w:r w:rsidR="00F56AEE">
              <w:t>02</w:t>
            </w:r>
            <w:r w:rsidR="00F827AE">
              <w:t>-</w:t>
            </w:r>
            <w:r w:rsidR="00F56AE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B889C" w:rsidR="001E41F3" w:rsidRDefault="00037040" w:rsidP="00037040">
            <w:pPr>
              <w:pStyle w:val="CRCoverPage"/>
              <w:spacing w:after="0"/>
              <w:ind w:right="-609"/>
              <w:rPr>
                <w:b/>
                <w:noProof/>
              </w:rPr>
            </w:pPr>
            <w:r>
              <w:t xml:space="preserve"> </w:t>
            </w:r>
            <w:r w:rsidR="00544B74">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45FC" w:rsidR="001E41F3" w:rsidRDefault="004D5235">
            <w:pPr>
              <w:pStyle w:val="CRCoverPage"/>
              <w:spacing w:after="0"/>
              <w:ind w:left="100"/>
              <w:rPr>
                <w:noProof/>
              </w:rPr>
            </w:pPr>
            <w:r>
              <w:t>Rel-</w:t>
            </w:r>
            <w:r w:rsidR="0003704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E1ABF" w:rsidR="001E41F3" w:rsidRDefault="00AB065E">
            <w:pPr>
              <w:pStyle w:val="CRCoverPage"/>
              <w:spacing w:after="0"/>
              <w:ind w:left="100"/>
              <w:rPr>
                <w:noProof/>
              </w:rPr>
            </w:pPr>
            <w:r w:rsidRPr="00AB065E">
              <w:rPr>
                <w:noProof/>
              </w:rPr>
              <w:t>Some examples given in execution step 4 (for triggering DRB reuse) may only be possible to execute on some implementations of the network product under test. See TS 23.502, clauses 4.3.4.2, 4.3.3.2, 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C4FB5" w:rsidR="001E41F3" w:rsidRDefault="00F83E1A">
            <w:pPr>
              <w:pStyle w:val="CRCoverPage"/>
              <w:spacing w:after="0"/>
              <w:ind w:left="100"/>
              <w:rPr>
                <w:noProof/>
              </w:rPr>
            </w:pPr>
            <w:r>
              <w:rPr>
                <w:noProof/>
              </w:rPr>
              <w:t xml:space="preserve">Adding note to step 4 </w:t>
            </w:r>
            <w:r w:rsidR="001C2741">
              <w:rPr>
                <w:noProof/>
              </w:rPr>
              <w:t xml:space="preserve">of the test case to aid DRB resuse in </w:t>
            </w:r>
            <w:r w:rsidR="00544B74">
              <w:rPr>
                <w:noProof/>
              </w:rPr>
              <w:t>test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60636" w:rsidR="001E41F3" w:rsidRDefault="001C2741">
            <w:pPr>
              <w:pStyle w:val="CRCoverPage"/>
              <w:spacing w:after="0"/>
              <w:ind w:left="100"/>
              <w:rPr>
                <w:noProof/>
              </w:rPr>
            </w:pPr>
            <w:r>
              <w:rPr>
                <w:noProof/>
              </w:rPr>
              <w:t>Unclear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BD93E" w14:textId="77777777" w:rsidR="009532DE" w:rsidRDefault="009532DE" w:rsidP="009532DE">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DA1C4C" w14:textId="77777777" w:rsidR="00C74E82" w:rsidRPr="00A94455" w:rsidRDefault="00C74E82" w:rsidP="00C74E82">
      <w:pPr>
        <w:pStyle w:val="Heading5"/>
        <w:rPr>
          <w:color w:val="FF0000"/>
        </w:rPr>
      </w:pPr>
      <w:bookmarkStart w:id="1" w:name="_Toc19696874"/>
      <w:bookmarkStart w:id="2" w:name="_Toc26876868"/>
      <w:bookmarkStart w:id="3" w:name="_Toc35529498"/>
      <w:bookmarkStart w:id="4" w:name="_Toc35529588"/>
      <w:bookmarkStart w:id="5" w:name="_Toc187239674"/>
      <w:r w:rsidRPr="00A94455">
        <w:t>4.2.2.1.13</w:t>
      </w:r>
      <w:r w:rsidRPr="00A94455">
        <w:tab/>
      </w:r>
      <w:r w:rsidRPr="00A94455">
        <w:rPr>
          <w:lang w:eastAsia="zh-CN"/>
        </w:rPr>
        <w:t xml:space="preserve">Key refresh at </w:t>
      </w:r>
      <w:r>
        <w:rPr>
          <w:lang w:eastAsia="zh-CN"/>
        </w:rPr>
        <w:t xml:space="preserve">the </w:t>
      </w:r>
      <w:r w:rsidRPr="00A94455">
        <w:rPr>
          <w:lang w:eastAsia="zh-CN"/>
        </w:rPr>
        <w:t>gNB</w:t>
      </w:r>
      <w:bookmarkEnd w:id="1"/>
      <w:bookmarkEnd w:id="2"/>
      <w:bookmarkEnd w:id="3"/>
      <w:bookmarkEnd w:id="4"/>
      <w:bookmarkEnd w:id="5"/>
    </w:p>
    <w:p w14:paraId="277C3C58" w14:textId="77777777" w:rsidR="00C74E82" w:rsidRPr="00A94455" w:rsidRDefault="00C74E82" w:rsidP="00C74E82">
      <w:pPr>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r w:rsidRPr="00A94455">
        <w:rPr>
          <w:lang w:eastAsia="zh-CN"/>
        </w:rPr>
        <w:t>gNB</w:t>
      </w:r>
    </w:p>
    <w:p w14:paraId="6423C04E" w14:textId="77777777" w:rsidR="00C74E82" w:rsidRPr="00A94455" w:rsidRDefault="00C74E82" w:rsidP="00C74E82">
      <w:r w:rsidRPr="00A94455">
        <w:rPr>
          <w:i/>
        </w:rPr>
        <w:t xml:space="preserve">Requirement Reference: </w:t>
      </w:r>
      <w:r w:rsidRPr="00A94455">
        <w:t xml:space="preserve">TS 33.501 </w:t>
      </w:r>
      <w:r>
        <w:t>[2]</w:t>
      </w:r>
      <w:r w:rsidRPr="00A94455">
        <w:t xml:space="preserve">, clause </w:t>
      </w:r>
      <w:r>
        <w:t>6.9.4.1</w:t>
      </w:r>
      <w:r>
        <w:rPr>
          <w:lang w:eastAsia="zh-CN"/>
        </w:rPr>
        <w:t>;</w:t>
      </w:r>
      <w:r>
        <w:t xml:space="preserve"> </w:t>
      </w:r>
      <w:r>
        <w:rPr>
          <w:lang w:eastAsia="zh-CN"/>
        </w:rPr>
        <w:t>TS 38.331 [6], clause 5.3.1.2</w:t>
      </w:r>
      <w:r w:rsidRPr="00A94455">
        <w:t xml:space="preserve"> </w:t>
      </w:r>
    </w:p>
    <w:p w14:paraId="4A9553FE" w14:textId="77777777" w:rsidR="00C74E82" w:rsidRDefault="00C74E82" w:rsidP="00C74E82">
      <w:pPr>
        <w:rPr>
          <w:lang w:eastAsia="zh-CN"/>
        </w:rPr>
      </w:pPr>
      <w:r w:rsidRPr="00A94455">
        <w:rPr>
          <w:i/>
        </w:rPr>
        <w:t>Requirement Description</w:t>
      </w:r>
      <w:r w:rsidRPr="00A94455">
        <w:t xml:space="preserve">: </w:t>
      </w:r>
      <w:r w:rsidRPr="00F11E7E">
        <w:rPr>
          <w:iCs/>
        </w:rPr>
        <w:t xml:space="preserve">Key refresh is possible for </w:t>
      </w:r>
      <w:proofErr w:type="spellStart"/>
      <w:r w:rsidRPr="00F11E7E">
        <w:rPr>
          <w:iCs/>
        </w:rPr>
        <w:t>K</w:t>
      </w:r>
      <w:r w:rsidRPr="00F11E7E">
        <w:rPr>
          <w:iCs/>
          <w:vertAlign w:val="subscript"/>
        </w:rPr>
        <w:t>gNB</w:t>
      </w:r>
      <w:proofErr w:type="spellEnd"/>
      <w:r w:rsidRPr="00F11E7E">
        <w:rPr>
          <w:iCs/>
        </w:rPr>
        <w:t>, K</w:t>
      </w:r>
      <w:r w:rsidRPr="00F11E7E">
        <w:rPr>
          <w:iCs/>
          <w:vertAlign w:val="subscript"/>
        </w:rPr>
        <w:t>RRC-enc</w:t>
      </w:r>
      <w:r w:rsidRPr="00F11E7E">
        <w:rPr>
          <w:iCs/>
        </w:rPr>
        <w:t>, K</w:t>
      </w:r>
      <w:r w:rsidRPr="00F11E7E">
        <w:rPr>
          <w:iCs/>
          <w:vertAlign w:val="subscript"/>
        </w:rPr>
        <w:t>RRC-int</w:t>
      </w:r>
      <w:r w:rsidRPr="00F11E7E">
        <w:rPr>
          <w:iCs/>
        </w:rPr>
        <w:t xml:space="preserve">, </w:t>
      </w:r>
      <w:r w:rsidRPr="00F43010">
        <w:rPr>
          <w:iCs/>
        </w:rPr>
        <w:t>K</w:t>
      </w:r>
      <w:r w:rsidRPr="00F43010">
        <w:rPr>
          <w:iCs/>
          <w:vertAlign w:val="subscript"/>
        </w:rPr>
        <w:t>UP-enc</w:t>
      </w:r>
      <w:r w:rsidRPr="00F11E7E">
        <w:rPr>
          <w:iCs/>
        </w:rPr>
        <w:t>, and K</w:t>
      </w:r>
      <w:r w:rsidRPr="00F11E7E">
        <w:rPr>
          <w:iCs/>
          <w:vertAlign w:val="subscript"/>
        </w:rPr>
        <w:t>UP-int</w:t>
      </w:r>
      <w:r w:rsidRPr="00F11E7E">
        <w:rPr>
          <w:iCs/>
        </w:rPr>
        <w:t xml:space="preserve"> (if available)</w:t>
      </w:r>
      <w:r>
        <w:rPr>
          <w:iCs/>
        </w:rPr>
        <w:t xml:space="preserve">, </w:t>
      </w:r>
      <w:r w:rsidRPr="00F11E7E">
        <w:rPr>
          <w:iCs/>
        </w:rPr>
        <w:t xml:space="preserve">and </w:t>
      </w:r>
      <w:r>
        <w:rPr>
          <w:iCs/>
        </w:rPr>
        <w:t>is to</w:t>
      </w:r>
      <w:r w:rsidRPr="00F11E7E">
        <w:rPr>
          <w:iCs/>
        </w:rPr>
        <w:t xml:space="preserve"> </w:t>
      </w:r>
      <w:r>
        <w:rPr>
          <w:iCs/>
        </w:rPr>
        <w:t xml:space="preserve">be </w:t>
      </w:r>
      <w:r w:rsidRPr="00F11E7E">
        <w:rPr>
          <w:iCs/>
        </w:rPr>
        <w:t>initiated by the gNB</w:t>
      </w:r>
      <w:r w:rsidRPr="00F43010">
        <w:rPr>
          <w:iCs/>
        </w:rPr>
        <w:t>/ng-</w:t>
      </w:r>
      <w:proofErr w:type="spellStart"/>
      <w:r w:rsidRPr="00F43010">
        <w:rPr>
          <w:iCs/>
        </w:rPr>
        <w:t>eNB</w:t>
      </w:r>
      <w:proofErr w:type="spellEnd"/>
      <w:r w:rsidRPr="00F11E7E">
        <w:rPr>
          <w:iCs/>
        </w:rPr>
        <w:t xml:space="preserve"> when a PDCP COUNTs are about to be re-used with the same Radio Bearer identity and with the same </w:t>
      </w:r>
      <w:proofErr w:type="spellStart"/>
      <w:r w:rsidRPr="00F11E7E">
        <w:rPr>
          <w:iCs/>
        </w:rPr>
        <w:t>K</w:t>
      </w:r>
      <w:r w:rsidRPr="00F11E7E">
        <w:rPr>
          <w:iCs/>
          <w:vertAlign w:val="subscript"/>
        </w:rPr>
        <w:t>gNB</w:t>
      </w:r>
      <w:proofErr w:type="spellEnd"/>
      <w:r w:rsidRPr="00F11E7E">
        <w:rPr>
          <w:iCs/>
        </w:rPr>
        <w:t>.</w:t>
      </w:r>
      <w:r w:rsidRPr="00F11E7E">
        <w:rPr>
          <w:iCs/>
          <w:lang w:eastAsia="zh-CN"/>
        </w:rPr>
        <w:t xml:space="preserve"> as specified in </w:t>
      </w:r>
      <w:r w:rsidRPr="00F11E7E">
        <w:rPr>
          <w:iCs/>
        </w:rPr>
        <w:t>TS 3</w:t>
      </w:r>
      <w:r w:rsidRPr="00A94455">
        <w:t xml:space="preserve">3.501 </w:t>
      </w:r>
      <w:r>
        <w:rPr>
          <w:lang w:eastAsia="zh-CN"/>
        </w:rPr>
        <w:t>[2]</w:t>
      </w:r>
      <w:r w:rsidRPr="00A94455">
        <w:t xml:space="preserve">, clause </w:t>
      </w:r>
      <w:r>
        <w:t>6.9.4.1</w:t>
      </w:r>
      <w:r w:rsidRPr="00A94455">
        <w:rPr>
          <w:lang w:eastAsia="zh-CN"/>
        </w:rPr>
        <w:t>.</w:t>
      </w:r>
    </w:p>
    <w:p w14:paraId="5DC40114" w14:textId="77777777" w:rsidR="00C74E82" w:rsidRPr="00A94455" w:rsidRDefault="00C74E82" w:rsidP="00C74E82">
      <w:pPr>
        <w:rPr>
          <w:lang w:eastAsia="zh-CN"/>
        </w:rPr>
      </w:pPr>
      <w:r>
        <w:rPr>
          <w:lang w:eastAsia="zh-CN"/>
        </w:rPr>
        <w:t xml:space="preserve">The network is responsible for avoiding reuse of the COUNT with the same RB identity and with the same key, e.g. due to the transfer of large volumes of data, release and establishment of new RBs, and multiple termination point changes </w:t>
      </w:r>
      <w:r>
        <w:rPr>
          <w:lang w:eastAsia="zh-CN"/>
        </w:rPr>
        <w:lastRenderedPageBreak/>
        <w:t>for RLC-UM bearers</w:t>
      </w:r>
      <w:r w:rsidRPr="00F11E7E">
        <w:rPr>
          <w:lang w:eastAsia="zh-CN"/>
        </w:rPr>
        <w:t xml:space="preserve"> and multiple termination point changes for RLC-AM bearer with SN terminated PDCP re-establishment (COUNT reset) due to SN only full configuration whilst the key stream inputs (i.e. bearer ID, security key) at MN have not been updated</w:t>
      </w:r>
      <w:r>
        <w:rPr>
          <w:lang w:eastAsia="zh-CN"/>
        </w:rPr>
        <w:t xml:space="preserve">. </w:t>
      </w:r>
      <w:proofErr w:type="gramStart"/>
      <w:r>
        <w:rPr>
          <w:lang w:eastAsia="zh-CN"/>
        </w:rPr>
        <w:t>In order to</w:t>
      </w:r>
      <w:proofErr w:type="gramEnd"/>
      <w:r>
        <w:rPr>
          <w:lang w:eastAsia="zh-CN"/>
        </w:rPr>
        <w:t xml:space="preserve"> avoid such re-use, the network e.g. uses different RB identities for RB establishments, change the AS security key, or an RRC_CONNECTED to RRC_IDLE/RRC_INACTIVE and then to RRC_CONNECTED transition as specified in TS 38.331 [6], clause 5.3.1.2.</w:t>
      </w:r>
    </w:p>
    <w:p w14:paraId="436A32E2" w14:textId="77777777" w:rsidR="00C74E82" w:rsidRDefault="00C74E82" w:rsidP="00C74E82">
      <w:pPr>
        <w:keepNext/>
      </w:pPr>
      <w:r w:rsidRPr="00A94455">
        <w:rPr>
          <w:i/>
        </w:rPr>
        <w:t>Threat References</w:t>
      </w:r>
      <w:r w:rsidRPr="00A94455">
        <w:t xml:space="preserve">: TR 33.926 </w:t>
      </w:r>
      <w:r>
        <w:t>[5]</w:t>
      </w:r>
      <w:r w:rsidRPr="00A94455">
        <w:t xml:space="preserve">, clause </w:t>
      </w:r>
      <w:r>
        <w:t>D</w:t>
      </w:r>
      <w:r w:rsidRPr="00A94455">
        <w:t>.2.2.7 Key Reuse</w:t>
      </w:r>
    </w:p>
    <w:p w14:paraId="5C2EE10A" w14:textId="77777777" w:rsidR="00C74E82" w:rsidRDefault="00C74E82" w:rsidP="00C74E82">
      <w:pPr>
        <w:keepNext/>
        <w:rPr>
          <w:i/>
        </w:rPr>
      </w:pPr>
      <w:r>
        <w:rPr>
          <w:i/>
        </w:rPr>
        <w:t xml:space="preserve">Test Case: </w:t>
      </w:r>
    </w:p>
    <w:p w14:paraId="0D7C2DC7" w14:textId="77777777" w:rsidR="00C74E82" w:rsidRDefault="00C74E82" w:rsidP="00C74E82">
      <w:pPr>
        <w:rPr>
          <w:rFonts w:cs="Arial"/>
          <w:b/>
          <w:i/>
          <w:color w:val="000000"/>
        </w:rPr>
      </w:pPr>
      <w:r>
        <w:rPr>
          <w:rFonts w:cs="Arial"/>
          <w:b/>
          <w:color w:val="000000"/>
        </w:rPr>
        <w:t xml:space="preserve">Test Name: </w:t>
      </w:r>
      <w:r>
        <w:t>TC_GNB_KEY_REFRESH_DRB_ID</w:t>
      </w:r>
    </w:p>
    <w:p w14:paraId="6FF4E968" w14:textId="77777777" w:rsidR="00C74E82" w:rsidRDefault="00C74E82" w:rsidP="00C74E82">
      <w:pPr>
        <w:rPr>
          <w:b/>
          <w:lang w:eastAsia="zh-CN"/>
        </w:rPr>
      </w:pPr>
      <w:r>
        <w:rPr>
          <w:b/>
          <w:lang w:eastAsia="zh-CN"/>
        </w:rPr>
        <w:t>Purpose:</w:t>
      </w:r>
    </w:p>
    <w:p w14:paraId="21AB2AE0" w14:textId="77777777" w:rsidR="00C74E82" w:rsidRDefault="00C74E82" w:rsidP="00C74E82">
      <w:pPr>
        <w:rPr>
          <w:lang w:eastAsia="zh-CN"/>
        </w:rPr>
      </w:pPr>
      <w:r>
        <w:rPr>
          <w:lang w:eastAsia="zh-CN"/>
        </w:rPr>
        <w:t xml:space="preserve">Verify that the gNB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3E98A306" w14:textId="77777777" w:rsidR="00C74E82" w:rsidRDefault="00C74E82" w:rsidP="00C74E82">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00B2FA3F" w14:textId="77777777" w:rsidR="00C74E82" w:rsidRDefault="00C74E82" w:rsidP="00C74E82">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6D36E6ED" w14:textId="77777777" w:rsidR="00C74E82" w:rsidRDefault="00C74E82" w:rsidP="00C74E82">
      <w:pPr>
        <w:rPr>
          <w:rFonts w:eastAsia="SimSun"/>
          <w:b/>
          <w:lang w:eastAsia="zh-CN"/>
        </w:rPr>
      </w:pPr>
      <w:r>
        <w:rPr>
          <w:b/>
          <w:lang w:eastAsia="zh-CN"/>
        </w:rPr>
        <w:t>Pre-Conditions:</w:t>
      </w:r>
    </w:p>
    <w:p w14:paraId="4C4C3D7E" w14:textId="77777777" w:rsidR="00F656FC" w:rsidRDefault="003751D5" w:rsidP="00C74E82">
      <w:pPr>
        <w:rPr>
          <w:ins w:id="6" w:author="Ajit Singh Boley" w:date="2026-02-12T05:50:00Z" w16du:dateUtc="2026-02-12T05:50:00Z"/>
          <w:lang w:val="en-US"/>
        </w:rPr>
      </w:pPr>
      <w:ins w:id="7" w:author="Ajit Singh Boley" w:date="2026-02-12T05:47:00Z" w16du:dateUtc="2026-02-12T05:47:00Z">
        <w:r w:rsidRPr="002742AB">
          <w:rPr>
            <w:lang w:val="en-US"/>
          </w:rPr>
          <w:t>-</w:t>
        </w:r>
        <w:r w:rsidRPr="002742AB">
          <w:rPr>
            <w:lang w:val="en-US"/>
          </w:rPr>
          <w:tab/>
          <w:t>Test environment with</w:t>
        </w:r>
      </w:ins>
      <w:del w:id="8" w:author="Ajit Singh Boley" w:date="2026-02-12T05:47:00Z" w16du:dateUtc="2026-02-12T05:47:00Z">
        <w:r w:rsidR="00C74E82" w:rsidDel="003751D5">
          <w:rPr>
            <w:lang w:eastAsia="zh-CN"/>
          </w:rPr>
          <w:delText>The</w:delText>
        </w:r>
      </w:del>
      <w:r w:rsidR="00C74E82">
        <w:rPr>
          <w:lang w:eastAsia="zh-CN"/>
        </w:rPr>
        <w:t xml:space="preserve"> UE,</w:t>
      </w:r>
      <w:ins w:id="9" w:author="Ajit Singh Boley" w:date="2026-02-12T05:50:00Z" w16du:dateUtc="2026-02-12T05:50:00Z">
        <w:r w:rsidR="000B2EF1" w:rsidRPr="000B2EF1">
          <w:rPr>
            <w:lang w:val="en-US"/>
          </w:rPr>
          <w:t xml:space="preserve"> </w:t>
        </w:r>
        <w:r w:rsidR="000B2EF1" w:rsidRPr="002742AB">
          <w:rPr>
            <w:lang w:val="en-US"/>
          </w:rPr>
          <w:t>which may be simulated</w:t>
        </w:r>
      </w:ins>
    </w:p>
    <w:p w14:paraId="7A87CF98" w14:textId="77777777" w:rsidR="00C86A6C" w:rsidRDefault="00D97571" w:rsidP="00C86A6C">
      <w:pPr>
        <w:rPr>
          <w:ins w:id="10" w:author="Ajit Singh Boley" w:date="2026-02-12T05:55:00Z" w16du:dateUtc="2026-02-12T05:55:00Z"/>
          <w:lang w:eastAsia="zh-CN"/>
        </w:rPr>
      </w:pPr>
      <w:ins w:id="11" w:author="Ajit Singh Boley" w:date="2026-02-12T05:50:00Z" w16du:dateUtc="2026-02-12T05:50:00Z">
        <w:r w:rsidRPr="00D97571">
          <w:rPr>
            <w:lang w:eastAsia="zh-CN"/>
          </w:rPr>
          <w:t>-</w:t>
        </w:r>
        <w:r w:rsidRPr="00D97571">
          <w:rPr>
            <w:lang w:eastAsia="zh-CN"/>
          </w:rPr>
          <w:tab/>
        </w:r>
      </w:ins>
      <w:ins w:id="12" w:author="Ajit Singh Boley" w:date="2026-02-12T05:51:00Z" w16du:dateUtc="2026-02-12T05:51:00Z">
        <w:r w:rsidR="0091796C">
          <w:rPr>
            <w:lang w:eastAsia="zh-CN"/>
          </w:rPr>
          <w:t>T</w:t>
        </w:r>
      </w:ins>
      <w:ins w:id="13" w:author="Ajit Singh Boley" w:date="2026-02-12T05:50:00Z" w16du:dateUtc="2026-02-12T05:50:00Z">
        <w:r w:rsidRPr="00D97571">
          <w:rPr>
            <w:lang w:eastAsia="zh-CN"/>
          </w:rPr>
          <w:t>est environment with one of the following setups:</w:t>
        </w:r>
      </w:ins>
      <w:r w:rsidR="00C74E82">
        <w:rPr>
          <w:lang w:eastAsia="zh-CN"/>
        </w:rPr>
        <w:t xml:space="preserve"> </w:t>
      </w:r>
    </w:p>
    <w:p w14:paraId="63047240" w14:textId="26C755F8" w:rsidR="004715F2" w:rsidRDefault="00A56F4A" w:rsidP="00C86A6C">
      <w:pPr>
        <w:ind w:firstLine="284"/>
        <w:rPr>
          <w:ins w:id="14" w:author="Ajit Singh Boley" w:date="2026-02-12T05:53:00Z" w16du:dateUtc="2026-02-12T05:53:00Z"/>
          <w:lang w:eastAsia="zh-CN"/>
        </w:rPr>
      </w:pPr>
      <w:ins w:id="15" w:author="Ajit Singh Boley" w:date="2026-02-12T05:55:00Z" w16du:dateUtc="2026-02-12T05:55:00Z">
        <w:r w:rsidRPr="002742AB">
          <w:t>-</w:t>
        </w:r>
        <w:r w:rsidRPr="002742AB">
          <w:tab/>
        </w:r>
      </w:ins>
      <w:r w:rsidR="00854B0A">
        <w:rPr>
          <w:lang w:eastAsia="zh-CN"/>
        </w:rPr>
        <w:t>AMF</w:t>
      </w:r>
      <w:r w:rsidR="00C74E82">
        <w:rPr>
          <w:lang w:eastAsia="zh-CN"/>
        </w:rPr>
        <w:t xml:space="preserve"> and SMF</w:t>
      </w:r>
      <w:ins w:id="16" w:author="Ajit Singh Boley" w:date="2026-02-12T05:52:00Z" w16du:dateUtc="2026-02-12T05:52:00Z">
        <w:r w:rsidR="00DF6DDF" w:rsidRPr="00DF6DDF">
          <w:rPr>
            <w:lang w:eastAsia="zh-CN"/>
          </w:rPr>
          <w:t xml:space="preserve">, may be simulated (applicability </w:t>
        </w:r>
      </w:ins>
      <w:ins w:id="17" w:author="Ajit Singh Boley" w:date="2026-02-12T05:53:00Z" w16du:dateUtc="2026-02-12T05:53:00Z">
        <w:r w:rsidR="004715F2" w:rsidRPr="00DF6DDF">
          <w:rPr>
            <w:lang w:eastAsia="zh-CN"/>
          </w:rPr>
          <w:t>depend</w:t>
        </w:r>
      </w:ins>
      <w:ins w:id="18" w:author="Ajit Singh Boley" w:date="2026-02-12T06:40:00Z" w16du:dateUtc="2026-02-12T06:40:00Z">
        <w:r w:rsidR="00465EAA">
          <w:rPr>
            <w:lang w:eastAsia="zh-CN"/>
          </w:rPr>
          <w:t>s</w:t>
        </w:r>
      </w:ins>
      <w:ins w:id="19" w:author="Ajit Singh Boley" w:date="2026-02-12T05:52:00Z" w16du:dateUtc="2026-02-12T05:52:00Z">
        <w:r w:rsidR="00DF6DDF" w:rsidRPr="00DF6DDF">
          <w:rPr>
            <w:lang w:eastAsia="zh-CN"/>
          </w:rPr>
          <w:t xml:space="preserve"> on implementation)</w:t>
        </w:r>
      </w:ins>
      <w:r w:rsidR="00C74E82">
        <w:rPr>
          <w:lang w:eastAsia="zh-CN"/>
        </w:rPr>
        <w:t xml:space="preserve"> </w:t>
      </w:r>
    </w:p>
    <w:p w14:paraId="6E45FA19" w14:textId="64F66C1F" w:rsidR="00C74E82" w:rsidRDefault="00A56F4A" w:rsidP="00261478">
      <w:pPr>
        <w:ind w:firstLine="284"/>
        <w:rPr>
          <w:lang w:eastAsia="zh-CN"/>
        </w:rPr>
      </w:pPr>
      <w:ins w:id="20" w:author="Ajit Singh Boley" w:date="2026-02-12T05:55:00Z" w16du:dateUtc="2026-02-12T05:55:00Z">
        <w:r w:rsidRPr="002742AB">
          <w:t>-</w:t>
        </w:r>
        <w:r w:rsidRPr="002742AB">
          <w:tab/>
          <w:t>IMS</w:t>
        </w:r>
        <w:r>
          <w:t>,</w:t>
        </w:r>
      </w:ins>
      <w:ins w:id="21" w:author="Ajit Singh Boley" w:date="2026-02-12T05:54:00Z" w16du:dateUtc="2026-02-12T05:54:00Z">
        <w:r w:rsidR="00261478">
          <w:rPr>
            <w:lang w:eastAsia="zh-CN"/>
          </w:rPr>
          <w:t xml:space="preserve"> </w:t>
        </w:r>
      </w:ins>
      <w:r w:rsidR="00C74E82">
        <w:rPr>
          <w:lang w:eastAsia="zh-CN"/>
        </w:rPr>
        <w:t>may be simulated.</w:t>
      </w:r>
    </w:p>
    <w:p w14:paraId="0D987AF6" w14:textId="77777777" w:rsidR="00C74E82" w:rsidRDefault="00C74E82" w:rsidP="00C74E82">
      <w:pPr>
        <w:rPr>
          <w:b/>
          <w:lang w:eastAsia="zh-CN"/>
        </w:rPr>
      </w:pPr>
      <w:r>
        <w:rPr>
          <w:b/>
          <w:lang w:eastAsia="zh-CN"/>
        </w:rPr>
        <w:t>Execution Steps</w:t>
      </w:r>
    </w:p>
    <w:p w14:paraId="2DB1D5CF" w14:textId="77777777" w:rsidR="00C74E82" w:rsidRDefault="00C74E82" w:rsidP="00C74E82">
      <w:pPr>
        <w:pStyle w:val="B1"/>
        <w:rPr>
          <w:lang w:eastAsia="zh-CN"/>
        </w:rPr>
      </w:pPr>
      <w:r>
        <w:rPr>
          <w:lang w:eastAsia="zh-CN"/>
        </w:rPr>
        <w:t>1) The tester triggers the gNB to send the AS Security Mode Command message to the UE.</w:t>
      </w:r>
    </w:p>
    <w:p w14:paraId="1A6420A5" w14:textId="77777777" w:rsidR="00C74E82" w:rsidRDefault="00C74E82" w:rsidP="00C74E82">
      <w:pPr>
        <w:pStyle w:val="B1"/>
        <w:rPr>
          <w:lang w:eastAsia="zh-CN"/>
        </w:rPr>
      </w:pPr>
      <w:r>
        <w:rPr>
          <w:lang w:eastAsia="zh-CN"/>
        </w:rPr>
        <w:t>2)</w:t>
      </w:r>
      <w:r>
        <w:rPr>
          <w:lang w:eastAsia="zh-CN"/>
        </w:rPr>
        <w:tab/>
        <w:t>The UE responds with the AS Security Mode Complete message.</w:t>
      </w:r>
    </w:p>
    <w:p w14:paraId="0E45277F" w14:textId="77777777" w:rsidR="00C74E82" w:rsidRDefault="00C74E82" w:rsidP="00C74E82">
      <w:pPr>
        <w:pStyle w:val="B1"/>
        <w:rPr>
          <w:lang w:eastAsia="zh-CN"/>
        </w:rPr>
      </w:pPr>
      <w:r>
        <w:rPr>
          <w:lang w:eastAsia="zh-CN"/>
        </w:rPr>
        <w:t>3)</w:t>
      </w:r>
      <w:r>
        <w:rPr>
          <w:lang w:eastAsia="zh-CN"/>
        </w:rPr>
        <w:tab/>
        <w:t>A DRB is set up.</w:t>
      </w:r>
    </w:p>
    <w:p w14:paraId="0E08E68A" w14:textId="77777777" w:rsidR="00C74E82" w:rsidRDefault="00C74E82" w:rsidP="00C74E82">
      <w:pPr>
        <w:pStyle w:val="B1"/>
        <w:rPr>
          <w:ins w:id="22" w:author="Ajit Singh Boley" w:date="2026-02-12T05:57:00Z" w16du:dateUtc="2026-02-12T05:57:00Z"/>
          <w:lang w:eastAsia="zh-CN"/>
        </w:rPr>
      </w:pPr>
      <w:r>
        <w:rPr>
          <w:lang w:eastAsia="zh-CN"/>
        </w:rPr>
        <w:t>4)</w:t>
      </w:r>
      <w:r>
        <w:rPr>
          <w:lang w:eastAsia="zh-CN"/>
        </w:rPr>
        <w:tab/>
        <w:t xml:space="preserve">The tester sets up and tears down the DRB for multiple times within one active radio connection without the UE going to idle (e.g. by triggering the UE to make multiple IMS calls, or by triggering the SMF to request PDU session modification and deactivation via the AMF), until the </w:t>
      </w:r>
      <w:r>
        <w:t>DRB ID is reused</w:t>
      </w:r>
      <w:r>
        <w:rPr>
          <w:lang w:eastAsia="zh-CN"/>
        </w:rPr>
        <w:t>.</w:t>
      </w:r>
    </w:p>
    <w:p w14:paraId="7099F2A8" w14:textId="700CA3DE" w:rsidR="001D6155" w:rsidRDefault="001D6155" w:rsidP="001D6155">
      <w:pPr>
        <w:pStyle w:val="NO"/>
        <w:rPr>
          <w:lang w:eastAsia="zh-CN"/>
        </w:rPr>
      </w:pPr>
      <w:ins w:id="23" w:author="Ajit Singh Boley" w:date="2026-02-12T05:57:00Z" w16du:dateUtc="2026-02-12T05:57:00Z">
        <w:r>
          <w:rPr>
            <w:lang w:eastAsia="zh-CN"/>
          </w:rPr>
          <w:t>NOTE:</w:t>
        </w:r>
        <w:r>
          <w:rPr>
            <w:lang w:eastAsia="zh-CN"/>
          </w:rPr>
          <w:tab/>
        </w:r>
        <w:r w:rsidRPr="00480652">
          <w:rPr>
            <w:lang w:eastAsia="zh-CN"/>
          </w:rPr>
          <w:t xml:space="preserve">Depending on the implementation, PDU session modification/deactivation </w:t>
        </w:r>
        <w:r>
          <w:rPr>
            <w:lang w:eastAsia="zh-CN"/>
          </w:rPr>
          <w:t xml:space="preserve">can </w:t>
        </w:r>
        <w:r w:rsidRPr="00480652">
          <w:rPr>
            <w:lang w:eastAsia="zh-CN"/>
          </w:rPr>
          <w:t xml:space="preserve">release </w:t>
        </w:r>
      </w:ins>
      <w:ins w:id="24" w:author="Ajit Singh Boley" w:date="2026-02-12T06:40:00Z" w16du:dateUtc="2026-02-12T06:40:00Z">
        <w:r w:rsidR="00465EAA">
          <w:rPr>
            <w:lang w:eastAsia="zh-CN"/>
          </w:rPr>
          <w:t xml:space="preserve">an </w:t>
        </w:r>
      </w:ins>
      <w:ins w:id="25" w:author="Ajit Singh Boley" w:date="2026-02-12T05:57:00Z" w16du:dateUtc="2026-02-12T05:57:00Z">
        <w:r>
          <w:rPr>
            <w:lang w:eastAsia="zh-CN"/>
          </w:rPr>
          <w:t>active radio connection</w:t>
        </w:r>
        <w:r w:rsidRPr="00480652">
          <w:rPr>
            <w:lang w:eastAsia="zh-CN"/>
          </w:rPr>
          <w:t>. In that case, th</w:t>
        </w:r>
        <w:r>
          <w:rPr>
            <w:lang w:eastAsia="zh-CN"/>
          </w:rPr>
          <w:t>e</w:t>
        </w:r>
        <w:r w:rsidRPr="00480652">
          <w:rPr>
            <w:lang w:eastAsia="zh-CN"/>
          </w:rPr>
          <w:t xml:space="preserve"> test </w:t>
        </w:r>
        <w:r>
          <w:rPr>
            <w:lang w:eastAsia="zh-CN"/>
          </w:rPr>
          <w:t xml:space="preserve">can </w:t>
        </w:r>
        <w:r w:rsidRPr="00480652">
          <w:rPr>
            <w:lang w:eastAsia="zh-CN"/>
          </w:rPr>
          <w:t>require IMS</w:t>
        </w:r>
        <w:r>
          <w:rPr>
            <w:lang w:eastAsia="zh-CN"/>
          </w:rPr>
          <w:t xml:space="preserve"> session and data session to </w:t>
        </w:r>
        <w:r w:rsidRPr="00480652">
          <w:rPr>
            <w:lang w:eastAsia="zh-CN"/>
          </w:rPr>
          <w:t>setup/teardown that triggers DRB release/re-establishment.</w:t>
        </w:r>
      </w:ins>
    </w:p>
    <w:p w14:paraId="068106D7" w14:textId="77777777" w:rsidR="00C74E82" w:rsidRDefault="00C74E82" w:rsidP="00C74E82">
      <w:pPr>
        <w:rPr>
          <w:b/>
          <w:lang w:eastAsia="zh-CN"/>
        </w:rPr>
      </w:pPr>
      <w:r>
        <w:rPr>
          <w:b/>
          <w:lang w:eastAsia="zh-CN"/>
        </w:rPr>
        <w:t>Expected Results:</w:t>
      </w:r>
    </w:p>
    <w:p w14:paraId="1EF01D41" w14:textId="77777777" w:rsidR="00C74E82" w:rsidRDefault="00C74E82" w:rsidP="00C74E82">
      <w:pPr>
        <w:rPr>
          <w:lang w:eastAsia="zh-CN"/>
        </w:rPr>
      </w:pPr>
      <w:r>
        <w:t xml:space="preserve">Before DRB ID reuse, </w:t>
      </w:r>
      <w:r>
        <w:rPr>
          <w:lang w:eastAsia="zh-CN"/>
        </w:rPr>
        <w:t xml:space="preserve">the gNB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7C9F1476" w14:textId="77777777" w:rsidR="00C74E82" w:rsidRDefault="00C74E82" w:rsidP="00C74E82">
      <w:pPr>
        <w:pStyle w:val="NO"/>
        <w:rPr>
          <w:lang w:eastAsia="zh-CN"/>
        </w:rPr>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p>
    <w:p w14:paraId="7DE0E880" w14:textId="77777777" w:rsidR="00C74E82" w:rsidRDefault="00C74E82" w:rsidP="00C74E82">
      <w:pPr>
        <w:rPr>
          <w:b/>
          <w:lang w:eastAsia="zh-CN"/>
        </w:rPr>
      </w:pPr>
      <w:r>
        <w:rPr>
          <w:b/>
          <w:lang w:eastAsia="zh-CN"/>
        </w:rPr>
        <w:t>Expected format of evidence:</w:t>
      </w:r>
    </w:p>
    <w:p w14:paraId="38447D99" w14:textId="77777777" w:rsidR="00C74E82" w:rsidRPr="00A94455" w:rsidRDefault="00C74E82" w:rsidP="00C74E82">
      <w:pPr>
        <w:rPr>
          <w:b/>
          <w:lang w:eastAsia="zh-CN"/>
        </w:rPr>
      </w:pPr>
      <w:r>
        <w:rPr>
          <w:lang w:eastAsia="zh-CN"/>
        </w:rPr>
        <w:t xml:space="preserve">Part of log that shows all the DRB identities </w:t>
      </w:r>
      <w:r w:rsidRPr="005752F1">
        <w:rPr>
          <w:lang w:eastAsia="zh-CN"/>
        </w:rPr>
        <w:t>and the corresponding procedure</w:t>
      </w:r>
      <w:r>
        <w:rPr>
          <w:lang w:eastAsia="zh-CN"/>
        </w:rPr>
        <w:t>. This part can be presented, for example, as a screenshot.</w:t>
      </w:r>
    </w:p>
    <w:p w14:paraId="24DBC9E6" w14:textId="77777777" w:rsidR="001E41F3" w:rsidRDefault="001E41F3">
      <w:pPr>
        <w:rPr>
          <w:noProof/>
        </w:rPr>
      </w:pPr>
    </w:p>
    <w:p w14:paraId="48204556" w14:textId="77777777" w:rsidR="00392B60" w:rsidRDefault="00392B60" w:rsidP="00392B6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557EA72" w14:textId="77777777" w:rsidR="009532DE" w:rsidRDefault="009532DE">
      <w:pPr>
        <w:rPr>
          <w:noProof/>
        </w:rPr>
        <w:sectPr w:rsidR="009532D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030AC8" w14:textId="77777777" w:rsidR="00332F8A" w:rsidRDefault="00332F8A">
      <w:pPr>
        <w:rPr>
          <w:noProof/>
        </w:rPr>
      </w:pPr>
    </w:p>
    <w:sectPr w:rsidR="00332F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5EC9" w14:textId="77777777" w:rsidR="00E65CB0" w:rsidRDefault="00E65CB0">
      <w:r>
        <w:separator/>
      </w:r>
    </w:p>
  </w:endnote>
  <w:endnote w:type="continuationSeparator" w:id="0">
    <w:p w14:paraId="206CA11D" w14:textId="77777777" w:rsidR="00E65CB0" w:rsidRDefault="00E6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97764" w14:textId="77777777" w:rsidR="00E65CB0" w:rsidRDefault="00E65CB0">
      <w:r>
        <w:separator/>
      </w:r>
    </w:p>
  </w:footnote>
  <w:footnote w:type="continuationSeparator" w:id="0">
    <w:p w14:paraId="00E57453" w14:textId="77777777" w:rsidR="00E65CB0" w:rsidRDefault="00E6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it Singh Boley">
    <w15:presenceInfo w15:providerId="AD" w15:userId="S::ajit.singh.boley@npl.co.uk::c020070c-8276-4d22-b5ed-38e539930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040"/>
    <w:rsid w:val="000A6394"/>
    <w:rsid w:val="000B2EF1"/>
    <w:rsid w:val="000B7FED"/>
    <w:rsid w:val="000C038A"/>
    <w:rsid w:val="000C6598"/>
    <w:rsid w:val="000D44B3"/>
    <w:rsid w:val="000E014D"/>
    <w:rsid w:val="000F5D7A"/>
    <w:rsid w:val="00100DC0"/>
    <w:rsid w:val="00103BB4"/>
    <w:rsid w:val="001304A3"/>
    <w:rsid w:val="00145575"/>
    <w:rsid w:val="00145D43"/>
    <w:rsid w:val="00156BE0"/>
    <w:rsid w:val="00192C46"/>
    <w:rsid w:val="001A08B3"/>
    <w:rsid w:val="001A0FAA"/>
    <w:rsid w:val="001A7B60"/>
    <w:rsid w:val="001B52F0"/>
    <w:rsid w:val="001B7A65"/>
    <w:rsid w:val="001C2741"/>
    <w:rsid w:val="001D6155"/>
    <w:rsid w:val="001E41F3"/>
    <w:rsid w:val="0023396C"/>
    <w:rsid w:val="0026004D"/>
    <w:rsid w:val="00261478"/>
    <w:rsid w:val="002640DD"/>
    <w:rsid w:val="00266304"/>
    <w:rsid w:val="00275D12"/>
    <w:rsid w:val="00284FEB"/>
    <w:rsid w:val="002860C4"/>
    <w:rsid w:val="00294E31"/>
    <w:rsid w:val="002B5741"/>
    <w:rsid w:val="002E472E"/>
    <w:rsid w:val="002F429D"/>
    <w:rsid w:val="00305409"/>
    <w:rsid w:val="00317E19"/>
    <w:rsid w:val="003249B1"/>
    <w:rsid w:val="00332F8A"/>
    <w:rsid w:val="00340FF6"/>
    <w:rsid w:val="0034108E"/>
    <w:rsid w:val="003609EF"/>
    <w:rsid w:val="0036231A"/>
    <w:rsid w:val="00374DD4"/>
    <w:rsid w:val="003751D5"/>
    <w:rsid w:val="00392B60"/>
    <w:rsid w:val="003A7B2F"/>
    <w:rsid w:val="003C2DBE"/>
    <w:rsid w:val="003E1A36"/>
    <w:rsid w:val="004069CE"/>
    <w:rsid w:val="00410371"/>
    <w:rsid w:val="004242F1"/>
    <w:rsid w:val="00432FF2"/>
    <w:rsid w:val="0044069F"/>
    <w:rsid w:val="00465EAA"/>
    <w:rsid w:val="004667EE"/>
    <w:rsid w:val="004715F2"/>
    <w:rsid w:val="00482288"/>
    <w:rsid w:val="004A52C6"/>
    <w:rsid w:val="004B75B7"/>
    <w:rsid w:val="004D5235"/>
    <w:rsid w:val="004E52BE"/>
    <w:rsid w:val="005009D9"/>
    <w:rsid w:val="00501899"/>
    <w:rsid w:val="0051580D"/>
    <w:rsid w:val="00544B74"/>
    <w:rsid w:val="00546764"/>
    <w:rsid w:val="00547111"/>
    <w:rsid w:val="00550765"/>
    <w:rsid w:val="00592D74"/>
    <w:rsid w:val="005E2C44"/>
    <w:rsid w:val="00617C51"/>
    <w:rsid w:val="00621188"/>
    <w:rsid w:val="006257ED"/>
    <w:rsid w:val="00653C00"/>
    <w:rsid w:val="0065536E"/>
    <w:rsid w:val="00665C47"/>
    <w:rsid w:val="00691640"/>
    <w:rsid w:val="00692D4B"/>
    <w:rsid w:val="00695808"/>
    <w:rsid w:val="00695A6C"/>
    <w:rsid w:val="006B46FB"/>
    <w:rsid w:val="006E21FB"/>
    <w:rsid w:val="006E7298"/>
    <w:rsid w:val="007075AC"/>
    <w:rsid w:val="007200DD"/>
    <w:rsid w:val="007525FD"/>
    <w:rsid w:val="0078484F"/>
    <w:rsid w:val="00785599"/>
    <w:rsid w:val="00792342"/>
    <w:rsid w:val="007977A8"/>
    <w:rsid w:val="007A6B95"/>
    <w:rsid w:val="007B512A"/>
    <w:rsid w:val="007C2097"/>
    <w:rsid w:val="007D6A07"/>
    <w:rsid w:val="007E1254"/>
    <w:rsid w:val="007F7259"/>
    <w:rsid w:val="008040A8"/>
    <w:rsid w:val="008279FA"/>
    <w:rsid w:val="00853F77"/>
    <w:rsid w:val="00854B0A"/>
    <w:rsid w:val="008626E7"/>
    <w:rsid w:val="00870EE7"/>
    <w:rsid w:val="00880A55"/>
    <w:rsid w:val="00884B6D"/>
    <w:rsid w:val="008863B9"/>
    <w:rsid w:val="0088765D"/>
    <w:rsid w:val="00887DA0"/>
    <w:rsid w:val="008A45A6"/>
    <w:rsid w:val="008B6911"/>
    <w:rsid w:val="008B7764"/>
    <w:rsid w:val="008C3836"/>
    <w:rsid w:val="008D39FE"/>
    <w:rsid w:val="008F3789"/>
    <w:rsid w:val="008F686C"/>
    <w:rsid w:val="009148DE"/>
    <w:rsid w:val="0091796C"/>
    <w:rsid w:val="00921737"/>
    <w:rsid w:val="00941E30"/>
    <w:rsid w:val="009532DE"/>
    <w:rsid w:val="0096203A"/>
    <w:rsid w:val="009777D9"/>
    <w:rsid w:val="00991B88"/>
    <w:rsid w:val="009A5753"/>
    <w:rsid w:val="009A579D"/>
    <w:rsid w:val="009E3297"/>
    <w:rsid w:val="009F734F"/>
    <w:rsid w:val="00A1069F"/>
    <w:rsid w:val="00A11F8F"/>
    <w:rsid w:val="00A148FE"/>
    <w:rsid w:val="00A246B6"/>
    <w:rsid w:val="00A47E70"/>
    <w:rsid w:val="00A50CF0"/>
    <w:rsid w:val="00A56F4A"/>
    <w:rsid w:val="00A57ABF"/>
    <w:rsid w:val="00A75EAC"/>
    <w:rsid w:val="00A7671C"/>
    <w:rsid w:val="00AA2CBC"/>
    <w:rsid w:val="00AB065E"/>
    <w:rsid w:val="00AB3E2C"/>
    <w:rsid w:val="00AC5820"/>
    <w:rsid w:val="00AD1CD8"/>
    <w:rsid w:val="00AF2CD7"/>
    <w:rsid w:val="00AF55C6"/>
    <w:rsid w:val="00B13F88"/>
    <w:rsid w:val="00B1513B"/>
    <w:rsid w:val="00B258BB"/>
    <w:rsid w:val="00B67B97"/>
    <w:rsid w:val="00B968C8"/>
    <w:rsid w:val="00BA3EC5"/>
    <w:rsid w:val="00BA51D9"/>
    <w:rsid w:val="00BB5DFC"/>
    <w:rsid w:val="00BD279D"/>
    <w:rsid w:val="00BD484B"/>
    <w:rsid w:val="00BD6BB8"/>
    <w:rsid w:val="00C10C29"/>
    <w:rsid w:val="00C12D8A"/>
    <w:rsid w:val="00C56F8B"/>
    <w:rsid w:val="00C66BA2"/>
    <w:rsid w:val="00C74E82"/>
    <w:rsid w:val="00C86A6C"/>
    <w:rsid w:val="00C95985"/>
    <w:rsid w:val="00CA514A"/>
    <w:rsid w:val="00CB5CC3"/>
    <w:rsid w:val="00CC5026"/>
    <w:rsid w:val="00CC68D0"/>
    <w:rsid w:val="00CF5C18"/>
    <w:rsid w:val="00D03F9A"/>
    <w:rsid w:val="00D06D51"/>
    <w:rsid w:val="00D21F0D"/>
    <w:rsid w:val="00D24991"/>
    <w:rsid w:val="00D26A6C"/>
    <w:rsid w:val="00D50255"/>
    <w:rsid w:val="00D55BE4"/>
    <w:rsid w:val="00D66520"/>
    <w:rsid w:val="00D9340F"/>
    <w:rsid w:val="00D97571"/>
    <w:rsid w:val="00DC0F07"/>
    <w:rsid w:val="00DE34CF"/>
    <w:rsid w:val="00DF6DDF"/>
    <w:rsid w:val="00E070C2"/>
    <w:rsid w:val="00E13F3D"/>
    <w:rsid w:val="00E17DB0"/>
    <w:rsid w:val="00E339EB"/>
    <w:rsid w:val="00E34898"/>
    <w:rsid w:val="00E55C56"/>
    <w:rsid w:val="00E65CB0"/>
    <w:rsid w:val="00EB09B7"/>
    <w:rsid w:val="00EE7D7C"/>
    <w:rsid w:val="00F25D98"/>
    <w:rsid w:val="00F300FB"/>
    <w:rsid w:val="00F32534"/>
    <w:rsid w:val="00F428DB"/>
    <w:rsid w:val="00F45B9A"/>
    <w:rsid w:val="00F56AEE"/>
    <w:rsid w:val="00F60885"/>
    <w:rsid w:val="00F656FC"/>
    <w:rsid w:val="00F827AE"/>
    <w:rsid w:val="00F83E1A"/>
    <w:rsid w:val="00F9527C"/>
    <w:rsid w:val="00FB2086"/>
    <w:rsid w:val="00FB6386"/>
    <w:rsid w:val="00FE22AA"/>
    <w:rsid w:val="00FF08C7"/>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74E82"/>
    <w:rPr>
      <w:rFonts w:ascii="Times New Roman" w:hAnsi="Times New Roman"/>
      <w:lang w:val="en-GB" w:eastAsia="en-US"/>
    </w:rPr>
  </w:style>
  <w:style w:type="character" w:customStyle="1" w:styleId="NOZchn">
    <w:name w:val="NO Zchn"/>
    <w:link w:val="NO"/>
    <w:rsid w:val="00C74E82"/>
    <w:rPr>
      <w:rFonts w:ascii="Times New Roman" w:hAnsi="Times New Roman"/>
      <w:lang w:val="en-GB" w:eastAsia="en-US"/>
    </w:rPr>
  </w:style>
  <w:style w:type="paragraph" w:styleId="Revision">
    <w:name w:val="Revision"/>
    <w:hidden/>
    <w:uiPriority w:val="99"/>
    <w:semiHidden/>
    <w:rsid w:val="00375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773</Words>
  <Characters>3947</Characters>
  <Application>Microsoft Office Word</Application>
  <DocSecurity>0</DocSecurity>
  <Lines>173</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Ajit Singh Boley</cp:lastModifiedBy>
  <cp:revision>99</cp:revision>
  <cp:lastPrinted>1900-01-01T00:00:00Z</cp:lastPrinted>
  <dcterms:created xsi:type="dcterms:W3CDTF">2020-02-03T08:32:00Z</dcterms:created>
  <dcterms:modified xsi:type="dcterms:W3CDTF">2026-02-13T03:45:00Z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f4b5af-ab42-45d5-91e7-45583bed1b2a_Enabled">
    <vt:lpwstr>true</vt:lpwstr>
  </property>
  <property fmtid="{D5CDD505-2E9C-101B-9397-08002B2CF9AE}" pid="22" name="MSIP_Label_9df4b5af-ab42-45d5-91e7-45583bed1b2a_SetDate">
    <vt:lpwstr>2026-01-27T13:05:10Z</vt:lpwstr>
  </property>
  <property fmtid="{D5CDD505-2E9C-101B-9397-08002B2CF9AE}" pid="23" name="MSIP_Label_9df4b5af-ab42-45d5-91e7-45583bed1b2a_Method">
    <vt:lpwstr>Standard</vt:lpwstr>
  </property>
  <property fmtid="{D5CDD505-2E9C-101B-9397-08002B2CF9AE}" pid="24" name="MSIP_Label_9df4b5af-ab42-45d5-91e7-45583bed1b2a_Name">
    <vt:lpwstr>9df4b5af-ab42-45d5-91e7-45583bed1b2a</vt:lpwstr>
  </property>
  <property fmtid="{D5CDD505-2E9C-101B-9397-08002B2CF9AE}" pid="25" name="MSIP_Label_9df4b5af-ab42-45d5-91e7-45583bed1b2a_SiteId">
    <vt:lpwstr>601e5460-b1bf-49c0-bd2d-e76ffc186a8d</vt:lpwstr>
  </property>
  <property fmtid="{D5CDD505-2E9C-101B-9397-08002B2CF9AE}" pid="26" name="MSIP_Label_9df4b5af-ab42-45d5-91e7-45583bed1b2a_ActionId">
    <vt:lpwstr>cca880a6-2fe1-4ca4-9331-8c1ca4768ee8</vt:lpwstr>
  </property>
  <property fmtid="{D5CDD505-2E9C-101B-9397-08002B2CF9AE}" pid="27" name="MSIP_Label_9df4b5af-ab42-45d5-91e7-45583bed1b2a_ContentBits">
    <vt:lpwstr>0</vt:lpwstr>
  </property>
  <property fmtid="{D5CDD505-2E9C-101B-9397-08002B2CF9AE}" pid="28" name="MSIP_Label_9df4b5af-ab42-45d5-91e7-45583bed1b2a_Tag">
    <vt:lpwstr>10, 3, 0, 1</vt:lpwstr>
  </property>
</Properties>
</file>