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1DCFD" w14:textId="5B7A71AE" w:rsidR="004956CF" w:rsidRPr="00AA2831" w:rsidRDefault="004956CF" w:rsidP="004956C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0408A3" w:rsidRPr="00AA2831">
        <w:rPr>
          <w:rFonts w:ascii="Arial" w:hAnsi="Arial" w:cs="Arial"/>
          <w:b/>
          <w:sz w:val="22"/>
          <w:szCs w:val="22"/>
        </w:rPr>
        <w:t>2</w:t>
      </w:r>
      <w:r w:rsidR="000408A3">
        <w:rPr>
          <w:rFonts w:ascii="Arial" w:hAnsi="Arial" w:cs="Arial"/>
          <w:b/>
          <w:sz w:val="22"/>
          <w:szCs w:val="22"/>
        </w:rPr>
        <w:t>60291</w:t>
      </w:r>
    </w:p>
    <w:p w14:paraId="27079082" w14:textId="77777777" w:rsidR="004956CF" w:rsidRPr="00AA2831" w:rsidRDefault="004956CF" w:rsidP="004956CF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E35D4AD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[draft] Reply </w:t>
      </w:r>
      <w:r w:rsidR="004B0577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</w:p>
    <w:p w14:paraId="06BA196E" w14:textId="222CF1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0577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F7DC1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A0981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DA0981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213E1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Nokia [to be SA3]</w:t>
      </w:r>
    </w:p>
    <w:p w14:paraId="2548326B" w14:textId="4664D0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24969C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 w:rsidRPr="00FC52C3">
        <w:rPr>
          <w:rFonts w:ascii="Arial" w:hAnsi="Arial" w:cs="Arial"/>
          <w:b/>
          <w:bCs/>
          <w:sz w:val="22"/>
          <w:szCs w:val="22"/>
        </w:rPr>
        <w:t>SA2, RAN3,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715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 Bjerrum</w:t>
      </w:r>
    </w:p>
    <w:p w14:paraId="2F9E069A" w14:textId="1E16F7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Bo.Bjerrum</w:t>
      </w:r>
      <w:r w:rsidR="00217B0E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09E6D9E5" w:rsidR="00217B0E" w:rsidRDefault="00217B0E" w:rsidP="00217B0E">
      <w:r w:rsidRPr="00586CBE">
        <w:t xml:space="preserve">SA3 thanks </w:t>
      </w:r>
      <w:r w:rsidR="00D21D1B">
        <w:t>RAN2</w:t>
      </w:r>
      <w:r w:rsidR="00D21D1B" w:rsidRPr="00586CBE">
        <w:t xml:space="preserve"> </w:t>
      </w:r>
      <w:r w:rsidRPr="00586CBE">
        <w:t xml:space="preserve">for the question regarding </w:t>
      </w:r>
      <w:r w:rsidR="004F6F1F">
        <w:t>security parameters in the paging message.</w:t>
      </w:r>
    </w:p>
    <w:p w14:paraId="081BF245" w14:textId="09C182F3" w:rsidR="00DD31A0" w:rsidRDefault="00DD31A0" w:rsidP="00217B0E">
      <w:r>
        <w:t>SA3 provides the following answers:</w:t>
      </w:r>
    </w:p>
    <w:p w14:paraId="200BBD94" w14:textId="539CD3D8" w:rsidR="00CB10D7" w:rsidRPr="00CB10D7" w:rsidRDefault="00C253D2" w:rsidP="00CB10D7">
      <w:pPr>
        <w:pStyle w:val="ListParagraph"/>
        <w:numPr>
          <w:ilvl w:val="0"/>
          <w:numId w:val="9"/>
        </w:numPr>
        <w:rPr>
          <w:bCs/>
          <w:i/>
        </w:rPr>
      </w:pPr>
      <w:r w:rsidRPr="008879EA">
        <w:rPr>
          <w:u w:val="single"/>
        </w:rPr>
        <w:t>Question 1</w:t>
      </w:r>
      <w:r w:rsidRPr="00C253D2">
        <w:t xml:space="preserve">: </w:t>
      </w:r>
      <w:r w:rsidR="008879EA" w:rsidRPr="008879EA">
        <w:rPr>
          <w:bCs/>
        </w:rPr>
        <w:t xml:space="preserve">Whether the 128 bits security parameter </w:t>
      </w:r>
      <w:proofErr w:type="gramStart"/>
      <w:r w:rsidR="008879EA" w:rsidRPr="008879EA">
        <w:rPr>
          <w:bCs/>
        </w:rPr>
        <w:t>has to</w:t>
      </w:r>
      <w:proofErr w:type="gramEnd"/>
      <w:r w:rsidR="008879EA" w:rsidRPr="008879EA">
        <w:rPr>
          <w:bCs/>
        </w:rPr>
        <w:t xml:space="preserve"> be included in every paging message? </w:t>
      </w:r>
    </w:p>
    <w:p w14:paraId="0DB2D4DF" w14:textId="43E0A6C4" w:rsidR="00CB10D7" w:rsidRPr="003A7AE3" w:rsidRDefault="00CB10D7" w:rsidP="002D6EB1">
      <w:pPr>
        <w:pStyle w:val="ListParagraph"/>
        <w:numPr>
          <w:ilvl w:val="1"/>
          <w:numId w:val="9"/>
        </w:numPr>
        <w:rPr>
          <w:bCs/>
        </w:rPr>
      </w:pPr>
      <w:r>
        <w:rPr>
          <w:u w:val="single"/>
        </w:rPr>
        <w:t xml:space="preserve">Answer </w:t>
      </w:r>
      <w:r w:rsidR="001A184E">
        <w:rPr>
          <w:u w:val="single"/>
        </w:rPr>
        <w:t>1:</w:t>
      </w:r>
      <w:r w:rsidR="001A184E" w:rsidRPr="008D31B3">
        <w:t xml:space="preserve"> The </w:t>
      </w:r>
      <w:proofErr w:type="spellStart"/>
      <w:r w:rsidR="008708E5" w:rsidRPr="008708E5">
        <w:rPr>
          <w:u w:val="single"/>
          <w:lang w:val="fr-FR"/>
        </w:rPr>
        <w:t>RAND</w:t>
      </w:r>
      <w:r w:rsidR="008708E5" w:rsidRPr="008708E5">
        <w:rPr>
          <w:u w:val="single"/>
          <w:vertAlign w:val="subscript"/>
          <w:lang w:val="fr-FR"/>
        </w:rPr>
        <w:t>AIOT_n</w:t>
      </w:r>
      <w:proofErr w:type="spellEnd"/>
      <w:r w:rsidR="008708E5">
        <w:rPr>
          <w:u w:val="single"/>
          <w:vertAlign w:val="subscript"/>
          <w:lang w:val="fr-FR"/>
        </w:rPr>
        <w:t xml:space="preserve"> </w:t>
      </w:r>
      <w:r w:rsidR="008708E5" w:rsidRPr="008708E5">
        <w:rPr>
          <w:bCs/>
        </w:rPr>
        <w:t xml:space="preserve">in </w:t>
      </w:r>
      <w:r w:rsidR="008708E5">
        <w:rPr>
          <w:bCs/>
        </w:rPr>
        <w:t>the R2D paging message</w:t>
      </w:r>
      <w:r w:rsidR="00B2490C">
        <w:rPr>
          <w:bCs/>
        </w:rPr>
        <w:t>,</w:t>
      </w:r>
      <w:r w:rsidR="004C00F7">
        <w:rPr>
          <w:bCs/>
        </w:rPr>
        <w:t xml:space="preserve"> and </w:t>
      </w:r>
      <w:r w:rsidR="005913B3" w:rsidRPr="005913B3">
        <w:rPr>
          <w:bCs/>
        </w:rPr>
        <w:t>RES</w:t>
      </w:r>
      <w:r w:rsidR="005913B3" w:rsidRPr="005913B3">
        <w:rPr>
          <w:bCs/>
          <w:vertAlign w:val="subscript"/>
        </w:rPr>
        <w:t>AIOT</w:t>
      </w:r>
      <w:r w:rsidR="00B2490C">
        <w:rPr>
          <w:bCs/>
          <w:vertAlign w:val="subscript"/>
        </w:rPr>
        <w:t xml:space="preserve"> </w:t>
      </w:r>
      <w:r w:rsidR="00B2490C" w:rsidRPr="003A7AE3">
        <w:rPr>
          <w:bCs/>
        </w:rPr>
        <w:t xml:space="preserve">and </w:t>
      </w:r>
      <w:proofErr w:type="spellStart"/>
      <w:r w:rsidR="00276ED1" w:rsidRPr="00276ED1">
        <w:rPr>
          <w:bCs/>
          <w:lang w:val="en-US"/>
        </w:rPr>
        <w:t>RAND</w:t>
      </w:r>
      <w:r w:rsidR="00276ED1" w:rsidRPr="00276ED1">
        <w:rPr>
          <w:bCs/>
          <w:vertAlign w:val="subscript"/>
          <w:lang w:val="en-US"/>
        </w:rPr>
        <w:t>AIOT_d</w:t>
      </w:r>
      <w:proofErr w:type="spellEnd"/>
      <w:r w:rsidR="00276ED1">
        <w:rPr>
          <w:bCs/>
          <w:vertAlign w:val="subscript"/>
          <w:lang w:val="en-US"/>
        </w:rPr>
        <w:t xml:space="preserve"> </w:t>
      </w:r>
      <w:r w:rsidR="00106CF6">
        <w:rPr>
          <w:bCs/>
        </w:rPr>
        <w:t>in the D2R message</w:t>
      </w:r>
      <w:r w:rsidR="007B4375">
        <w:rPr>
          <w:bCs/>
        </w:rPr>
        <w:t>,</w:t>
      </w:r>
      <w:r w:rsidR="00106CF6">
        <w:rPr>
          <w:bCs/>
        </w:rPr>
        <w:t xml:space="preserve"> are </w:t>
      </w:r>
      <w:r w:rsidR="007B4375">
        <w:rPr>
          <w:bCs/>
        </w:rPr>
        <w:t xml:space="preserve">security </w:t>
      </w:r>
      <w:r w:rsidR="00106CF6">
        <w:rPr>
          <w:bCs/>
        </w:rPr>
        <w:t>parameters used during authentication</w:t>
      </w:r>
      <w:r w:rsidR="007B4375">
        <w:rPr>
          <w:bCs/>
        </w:rPr>
        <w:t xml:space="preserve"> of the device. As </w:t>
      </w:r>
      <w:r w:rsidR="00FC4E6C">
        <w:rPr>
          <w:bCs/>
        </w:rPr>
        <w:t xml:space="preserve">device </w:t>
      </w:r>
      <w:r w:rsidR="007B4375">
        <w:rPr>
          <w:bCs/>
        </w:rPr>
        <w:t xml:space="preserve">authentication is mandatory </w:t>
      </w:r>
      <w:r w:rsidR="00FC4E6C">
        <w:rPr>
          <w:bCs/>
        </w:rPr>
        <w:t xml:space="preserve">the parameters always </w:t>
      </w:r>
      <w:r w:rsidR="00CA7F0B">
        <w:rPr>
          <w:bCs/>
        </w:rPr>
        <w:t>need</w:t>
      </w:r>
      <w:r w:rsidR="00FC4E6C">
        <w:rPr>
          <w:bCs/>
        </w:rPr>
        <w:t xml:space="preserve"> to be included in the </w:t>
      </w:r>
      <w:r w:rsidR="00CB0B51">
        <w:rPr>
          <w:bCs/>
        </w:rPr>
        <w:t>paging request and reply.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23125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C2684">
        <w:rPr>
          <w:rFonts w:ascii="Arial" w:hAnsi="Arial" w:cs="Arial"/>
          <w:b/>
        </w:rPr>
        <w:t>RAN2</w:t>
      </w:r>
    </w:p>
    <w:p w14:paraId="066613F7" w14:textId="5C24363B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D21D1B">
        <w:t>RAN2</w:t>
      </w:r>
      <w:r w:rsidR="00586CBE" w:rsidRPr="00586CBE">
        <w:t xml:space="preserve"> to take the </w:t>
      </w:r>
      <w:r w:rsidR="00FC4E6C">
        <w:t>answer</w:t>
      </w:r>
      <w:r w:rsidR="00FC4E6C" w:rsidRPr="00586CBE">
        <w:t xml:space="preserve"> </w:t>
      </w:r>
      <w:r w:rsidR="00586CBE" w:rsidRPr="00586CBE">
        <w:t>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BD0A5" w14:textId="77777777" w:rsidR="00B372FE" w:rsidRDefault="00B372FE" w:rsidP="00B372FE">
      <w:pPr>
        <w:rPr>
          <w:lang w:val="sv-SE"/>
        </w:rPr>
      </w:pPr>
      <w:r w:rsidRPr="0060508C">
        <w:rPr>
          <w:lang w:val="sv-SE"/>
        </w:rPr>
        <w:t>SA3#127</w:t>
      </w:r>
      <w:r w:rsidRPr="0060508C">
        <w:rPr>
          <w:lang w:val="sv-SE"/>
        </w:rPr>
        <w:tab/>
        <w:t xml:space="preserve">13 – 17 </w:t>
      </w:r>
      <w:proofErr w:type="gramStart"/>
      <w:r w:rsidRPr="0060508C">
        <w:rPr>
          <w:lang w:val="sv-SE"/>
        </w:rPr>
        <w:t>April</w:t>
      </w:r>
      <w:proofErr w:type="gramEnd"/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Malta</w:t>
      </w:r>
    </w:p>
    <w:p w14:paraId="21E006EF" w14:textId="77777777" w:rsidR="00B372FE" w:rsidRPr="00895A5A" w:rsidRDefault="00B372FE" w:rsidP="00B372FE">
      <w:r>
        <w:rPr>
          <w:lang w:val="sv-SE"/>
        </w:rPr>
        <w:t>SA3</w:t>
      </w:r>
      <w:r>
        <w:t>#128</w:t>
      </w:r>
      <w:r>
        <w:tab/>
        <w:t>18 – 22 May 2026</w:t>
      </w:r>
      <w:r>
        <w:tab/>
      </w:r>
      <w:r>
        <w:tab/>
        <w:t>China</w:t>
      </w:r>
    </w:p>
    <w:p w14:paraId="6E8894ED" w14:textId="77777777" w:rsidR="00FC52C3" w:rsidRPr="00686085" w:rsidRDefault="00FC52C3" w:rsidP="002F1940">
      <w:pPr>
        <w:rPr>
          <w:lang w:val="sv-SE"/>
        </w:rPr>
      </w:pPr>
    </w:p>
    <w:sectPr w:rsidR="00FC52C3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4AB88" w14:textId="77777777" w:rsidR="00DB5901" w:rsidRDefault="00DB5901">
      <w:pPr>
        <w:spacing w:after="0"/>
      </w:pPr>
      <w:r>
        <w:separator/>
      </w:r>
    </w:p>
  </w:endnote>
  <w:endnote w:type="continuationSeparator" w:id="0">
    <w:p w14:paraId="20FD4236" w14:textId="77777777" w:rsidR="00DB5901" w:rsidRDefault="00DB59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9A3A0" w14:textId="77777777" w:rsidR="00DB5901" w:rsidRDefault="00DB5901">
      <w:pPr>
        <w:spacing w:after="0"/>
      </w:pPr>
      <w:r>
        <w:separator/>
      </w:r>
    </w:p>
  </w:footnote>
  <w:footnote w:type="continuationSeparator" w:id="0">
    <w:p w14:paraId="44E6055F" w14:textId="77777777" w:rsidR="00DB5901" w:rsidRDefault="00DB59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clip_image00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253E04"/>
    <w:multiLevelType w:val="hybridMultilevel"/>
    <w:tmpl w:val="C4BC0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3966119">
    <w:abstractNumId w:val="4"/>
  </w:num>
  <w:num w:numId="9" w16cid:durableId="10426782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5A90"/>
    <w:rsid w:val="000408A3"/>
    <w:rsid w:val="00046AA9"/>
    <w:rsid w:val="00053F93"/>
    <w:rsid w:val="000644C6"/>
    <w:rsid w:val="00073D85"/>
    <w:rsid w:val="00074D3C"/>
    <w:rsid w:val="00084D35"/>
    <w:rsid w:val="00087681"/>
    <w:rsid w:val="000B21DF"/>
    <w:rsid w:val="000E6116"/>
    <w:rsid w:val="000F6242"/>
    <w:rsid w:val="00102107"/>
    <w:rsid w:val="00103FF1"/>
    <w:rsid w:val="0010416E"/>
    <w:rsid w:val="00106CF6"/>
    <w:rsid w:val="001527B9"/>
    <w:rsid w:val="00177751"/>
    <w:rsid w:val="00196B59"/>
    <w:rsid w:val="001A14F2"/>
    <w:rsid w:val="001A184E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76ED1"/>
    <w:rsid w:val="002869FE"/>
    <w:rsid w:val="002D6EB1"/>
    <w:rsid w:val="002E01C1"/>
    <w:rsid w:val="002F1940"/>
    <w:rsid w:val="003210CB"/>
    <w:rsid w:val="00321FED"/>
    <w:rsid w:val="00322204"/>
    <w:rsid w:val="00350999"/>
    <w:rsid w:val="00383545"/>
    <w:rsid w:val="00386AD8"/>
    <w:rsid w:val="00395ADA"/>
    <w:rsid w:val="003A7AE3"/>
    <w:rsid w:val="003B663C"/>
    <w:rsid w:val="003C06D2"/>
    <w:rsid w:val="003F5E20"/>
    <w:rsid w:val="00433500"/>
    <w:rsid w:val="00433F71"/>
    <w:rsid w:val="0043559E"/>
    <w:rsid w:val="00440D43"/>
    <w:rsid w:val="00441B3A"/>
    <w:rsid w:val="004572F7"/>
    <w:rsid w:val="00462DEE"/>
    <w:rsid w:val="00470DF6"/>
    <w:rsid w:val="00490D22"/>
    <w:rsid w:val="004956CF"/>
    <w:rsid w:val="004B0577"/>
    <w:rsid w:val="004C00F7"/>
    <w:rsid w:val="004C2684"/>
    <w:rsid w:val="004C6740"/>
    <w:rsid w:val="004D0F80"/>
    <w:rsid w:val="004E3939"/>
    <w:rsid w:val="004E65B2"/>
    <w:rsid w:val="004F32F4"/>
    <w:rsid w:val="004F6F1F"/>
    <w:rsid w:val="00526DDD"/>
    <w:rsid w:val="00540442"/>
    <w:rsid w:val="0056242A"/>
    <w:rsid w:val="00574A4A"/>
    <w:rsid w:val="00577ADE"/>
    <w:rsid w:val="00577AFC"/>
    <w:rsid w:val="00586CBE"/>
    <w:rsid w:val="005913B3"/>
    <w:rsid w:val="005A5F33"/>
    <w:rsid w:val="005B6433"/>
    <w:rsid w:val="005C1E2E"/>
    <w:rsid w:val="00600403"/>
    <w:rsid w:val="006052AD"/>
    <w:rsid w:val="00686085"/>
    <w:rsid w:val="00696906"/>
    <w:rsid w:val="0073766B"/>
    <w:rsid w:val="00740C64"/>
    <w:rsid w:val="00763665"/>
    <w:rsid w:val="00774317"/>
    <w:rsid w:val="00794770"/>
    <w:rsid w:val="007A5BBA"/>
    <w:rsid w:val="007B4375"/>
    <w:rsid w:val="007B43D4"/>
    <w:rsid w:val="007C4FF7"/>
    <w:rsid w:val="007F4F92"/>
    <w:rsid w:val="008170C6"/>
    <w:rsid w:val="00843FB7"/>
    <w:rsid w:val="008708E5"/>
    <w:rsid w:val="008758B0"/>
    <w:rsid w:val="008879EA"/>
    <w:rsid w:val="008A7D8A"/>
    <w:rsid w:val="008C0DB2"/>
    <w:rsid w:val="008D31B3"/>
    <w:rsid w:val="008D3E9C"/>
    <w:rsid w:val="008D772F"/>
    <w:rsid w:val="00914CD1"/>
    <w:rsid w:val="00926367"/>
    <w:rsid w:val="00944BAC"/>
    <w:rsid w:val="00944EC9"/>
    <w:rsid w:val="00952554"/>
    <w:rsid w:val="009528CF"/>
    <w:rsid w:val="009603F6"/>
    <w:rsid w:val="009655A2"/>
    <w:rsid w:val="0098701F"/>
    <w:rsid w:val="00994089"/>
    <w:rsid w:val="009963AC"/>
    <w:rsid w:val="0099764C"/>
    <w:rsid w:val="009C01E1"/>
    <w:rsid w:val="009E0B14"/>
    <w:rsid w:val="00A25847"/>
    <w:rsid w:val="00A42DC2"/>
    <w:rsid w:val="00A455B0"/>
    <w:rsid w:val="00A57D88"/>
    <w:rsid w:val="00A700E3"/>
    <w:rsid w:val="00A70448"/>
    <w:rsid w:val="00AA2831"/>
    <w:rsid w:val="00AA4FF3"/>
    <w:rsid w:val="00AE1B3E"/>
    <w:rsid w:val="00B2490C"/>
    <w:rsid w:val="00B24E79"/>
    <w:rsid w:val="00B35644"/>
    <w:rsid w:val="00B365D9"/>
    <w:rsid w:val="00B372FE"/>
    <w:rsid w:val="00B64A20"/>
    <w:rsid w:val="00B724D3"/>
    <w:rsid w:val="00B85F6B"/>
    <w:rsid w:val="00B97703"/>
    <w:rsid w:val="00BA09A2"/>
    <w:rsid w:val="00BA3D66"/>
    <w:rsid w:val="00BC0ACC"/>
    <w:rsid w:val="00BC6BE6"/>
    <w:rsid w:val="00C04BFC"/>
    <w:rsid w:val="00C17229"/>
    <w:rsid w:val="00C177B5"/>
    <w:rsid w:val="00C253D2"/>
    <w:rsid w:val="00C56F8B"/>
    <w:rsid w:val="00C91EF3"/>
    <w:rsid w:val="00CA7F0B"/>
    <w:rsid w:val="00CB0B51"/>
    <w:rsid w:val="00CB10D7"/>
    <w:rsid w:val="00CB15BD"/>
    <w:rsid w:val="00CB2B16"/>
    <w:rsid w:val="00CF0010"/>
    <w:rsid w:val="00CF6087"/>
    <w:rsid w:val="00D14BB6"/>
    <w:rsid w:val="00D21D1B"/>
    <w:rsid w:val="00D2651A"/>
    <w:rsid w:val="00D31981"/>
    <w:rsid w:val="00D33624"/>
    <w:rsid w:val="00D35061"/>
    <w:rsid w:val="00D66CB0"/>
    <w:rsid w:val="00D7484B"/>
    <w:rsid w:val="00D90D96"/>
    <w:rsid w:val="00D91A4F"/>
    <w:rsid w:val="00DA0981"/>
    <w:rsid w:val="00DB5901"/>
    <w:rsid w:val="00DC47B4"/>
    <w:rsid w:val="00DD31A0"/>
    <w:rsid w:val="00DF2F5A"/>
    <w:rsid w:val="00E003DF"/>
    <w:rsid w:val="00E2241D"/>
    <w:rsid w:val="00E61300"/>
    <w:rsid w:val="00E665BE"/>
    <w:rsid w:val="00EB0BC7"/>
    <w:rsid w:val="00EC3916"/>
    <w:rsid w:val="00EE0D9E"/>
    <w:rsid w:val="00EE31A4"/>
    <w:rsid w:val="00F00591"/>
    <w:rsid w:val="00F25496"/>
    <w:rsid w:val="00F33D6B"/>
    <w:rsid w:val="00F46248"/>
    <w:rsid w:val="00F667CF"/>
    <w:rsid w:val="00F803BE"/>
    <w:rsid w:val="00F8220F"/>
    <w:rsid w:val="00FB2E7B"/>
    <w:rsid w:val="00FC4E6C"/>
    <w:rsid w:val="00FC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2C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C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0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RBI5PAMIO524-1616901215-69119</_dlc_DocId>
    <_dlc_DocIdUrl xmlns="71c5aaf6-e6ce-465b-b873-5148d2a4c105">
      <Url>https://nokia.sharepoint.com/sites/gxp/_layouts/15/DocIdRedir.aspx?ID=RBI5PAMIO524-1616901215-69119</Url>
      <Description>RBI5PAMIO524-1616901215-69119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9181E3-59E7-4EFC-AE21-F91630D9A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1</Pages>
  <Words>179</Words>
  <Characters>938</Characters>
  <Application>Microsoft Office Word</Application>
  <DocSecurity>0</DocSecurity>
  <Lines>32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137</cp:revision>
  <cp:lastPrinted>2002-04-23T07:10:00Z</cp:lastPrinted>
  <dcterms:created xsi:type="dcterms:W3CDTF">2021-12-23T17:29:00Z</dcterms:created>
  <dcterms:modified xsi:type="dcterms:W3CDTF">2026-02-02T08:57:00Z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b89607f1-e815-43c2-a485-c25a45c0cc1c</vt:lpwstr>
  </property>
  <property fmtid="{D5CDD505-2E9C-101B-9397-08002B2CF9AE}" pid="4" name="MediaServiceImageTags">
    <vt:lpwstr/>
  </property>
</Properties>
</file>