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2D34E" w14:textId="0001E194" w:rsidR="00F2535C" w:rsidRDefault="00F2535C" w:rsidP="00F2535C">
      <w:pPr>
        <w:tabs>
          <w:tab w:val="right" w:pos="9639"/>
        </w:tabs>
        <w:spacing w:after="0"/>
        <w:rPr>
          <w:rFonts w:ascii="Arial" w:hAnsi="Arial" w:cs="Arial"/>
          <w:b/>
          <w:sz w:val="22"/>
          <w:szCs w:val="22"/>
          <w:lang w:eastAsia="en-GB"/>
        </w:rPr>
      </w:pPr>
      <w:r>
        <w:rPr>
          <w:rFonts w:ascii="Arial" w:hAnsi="Arial" w:cs="Arial"/>
          <w:b/>
          <w:sz w:val="22"/>
          <w:szCs w:val="22"/>
        </w:rPr>
        <w:t>3GPP TSG-SA3 Meeting #123</w:t>
      </w:r>
      <w:r>
        <w:rPr>
          <w:rFonts w:ascii="Arial" w:hAnsi="Arial" w:cs="Arial"/>
          <w:b/>
          <w:sz w:val="22"/>
          <w:szCs w:val="22"/>
        </w:rPr>
        <w:tab/>
      </w:r>
      <w:r w:rsidR="007D5A10" w:rsidRPr="007D5A10">
        <w:rPr>
          <w:rFonts w:ascii="Arial" w:hAnsi="Arial" w:cs="Arial"/>
          <w:b/>
          <w:sz w:val="22"/>
          <w:szCs w:val="22"/>
        </w:rPr>
        <w:t>S3-252670</w:t>
      </w:r>
    </w:p>
    <w:p w14:paraId="26612AA6" w14:textId="456D7CCE" w:rsidR="00F2535C" w:rsidRPr="00141EBC" w:rsidRDefault="004B40D2" w:rsidP="00F2535C">
      <w:pPr>
        <w:pStyle w:val="CRCoverPage"/>
        <w:outlineLvl w:val="0"/>
        <w:rPr>
          <w:b/>
          <w:bCs/>
          <w:noProof/>
          <w:sz w:val="24"/>
        </w:rPr>
      </w:pPr>
      <w:r w:rsidRPr="00610FC8">
        <w:rPr>
          <w:rFonts w:cs="Arial"/>
          <w:b/>
          <w:bCs/>
          <w:sz w:val="22"/>
          <w:szCs w:val="22"/>
        </w:rPr>
        <w:t>Goteborg</w:t>
      </w:r>
      <w:r w:rsidR="00F2535C" w:rsidRPr="00141EBC">
        <w:rPr>
          <w:rFonts w:cs="Arial"/>
          <w:b/>
          <w:bCs/>
          <w:sz w:val="22"/>
          <w:szCs w:val="22"/>
        </w:rPr>
        <w:t xml:space="preserve">, </w:t>
      </w:r>
      <w:r w:rsidR="00F2535C">
        <w:rPr>
          <w:rFonts w:cs="Arial"/>
          <w:b/>
          <w:bCs/>
          <w:sz w:val="22"/>
          <w:szCs w:val="22"/>
        </w:rPr>
        <w:t>Sweden</w:t>
      </w:r>
      <w:r w:rsidR="00F2535C" w:rsidRPr="00141EBC">
        <w:rPr>
          <w:rFonts w:cs="Arial"/>
          <w:b/>
          <w:bCs/>
          <w:sz w:val="22"/>
          <w:szCs w:val="22"/>
        </w:rPr>
        <w:t xml:space="preserve">, </w:t>
      </w:r>
      <w:r w:rsidR="00F2535C">
        <w:rPr>
          <w:rFonts w:cs="Arial"/>
          <w:b/>
          <w:bCs/>
          <w:sz w:val="22"/>
          <w:szCs w:val="22"/>
        </w:rPr>
        <w:t>25</w:t>
      </w:r>
      <w:r w:rsidR="00F2535C" w:rsidRPr="00D41576">
        <w:rPr>
          <w:rFonts w:cs="Arial"/>
          <w:b/>
          <w:bCs/>
          <w:sz w:val="22"/>
          <w:szCs w:val="22"/>
        </w:rPr>
        <w:t xml:space="preserve"> - 2</w:t>
      </w:r>
      <w:r w:rsidR="00F2535C">
        <w:rPr>
          <w:rFonts w:cs="Arial"/>
          <w:b/>
          <w:bCs/>
          <w:sz w:val="22"/>
          <w:szCs w:val="22"/>
        </w:rPr>
        <w:t>9</w:t>
      </w:r>
      <w:r w:rsidR="00F2535C" w:rsidRPr="00D41576">
        <w:rPr>
          <w:rFonts w:cs="Arial"/>
          <w:b/>
          <w:bCs/>
          <w:sz w:val="22"/>
          <w:szCs w:val="22"/>
        </w:rPr>
        <w:t xml:space="preserve"> </w:t>
      </w:r>
      <w:r w:rsidR="00F2535C">
        <w:rPr>
          <w:rFonts w:cs="Arial"/>
          <w:b/>
          <w:bCs/>
          <w:sz w:val="22"/>
          <w:szCs w:val="22"/>
        </w:rPr>
        <w:t>August</w:t>
      </w:r>
      <w:r w:rsidR="00F2535C" w:rsidRPr="00D41576">
        <w:rPr>
          <w:rFonts w:cs="Arial"/>
          <w:b/>
          <w:bCs/>
          <w:sz w:val="22"/>
          <w:szCs w:val="22"/>
        </w:rPr>
        <w:t xml:space="preserve"> </w:t>
      </w:r>
      <w:r w:rsidR="00F2535C" w:rsidRPr="00141EBC">
        <w:rPr>
          <w:rFonts w:cs="Arial"/>
          <w:b/>
          <w:bCs/>
          <w:sz w:val="22"/>
          <w:szCs w:val="22"/>
        </w:rPr>
        <w:t>2025</w:t>
      </w:r>
    </w:p>
    <w:p w14:paraId="3F54251B" w14:textId="5DC69359" w:rsidR="00C93D83" w:rsidRDefault="00C93D83" w:rsidP="004A28D7">
      <w:pPr>
        <w:pStyle w:val="CRCoverPage"/>
        <w:outlineLvl w:val="0"/>
        <w:rPr>
          <w:b/>
          <w:sz w:val="24"/>
        </w:rPr>
      </w:pPr>
    </w:p>
    <w:p w14:paraId="1A2057A0" w14:textId="56413B7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C2852" w:rsidRPr="006C2852">
        <w:rPr>
          <w:rFonts w:ascii="Arial" w:hAnsi="Arial" w:cs="Arial"/>
          <w:b/>
          <w:bCs/>
          <w:lang w:val="en-US"/>
        </w:rPr>
        <w:t>Huawei, HiSilicon</w:t>
      </w:r>
    </w:p>
    <w:p w14:paraId="65CE4E4B" w14:textId="6AA49A2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D67F9">
        <w:rPr>
          <w:rFonts w:ascii="Arial" w:hAnsi="Arial" w:cs="Arial"/>
          <w:b/>
          <w:bCs/>
          <w:lang w:val="en-US"/>
        </w:rPr>
        <w:t>New Key Issue on a</w:t>
      </w:r>
      <w:r w:rsidR="00BF5636" w:rsidRPr="00705A72">
        <w:rPr>
          <w:rFonts w:ascii="Arial" w:hAnsi="Arial"/>
          <w:b/>
          <w:lang w:val="en-US"/>
        </w:rPr>
        <w:t xml:space="preserve">uthorization </w:t>
      </w:r>
      <w:r w:rsidR="00BF5636">
        <w:rPr>
          <w:rFonts w:ascii="Arial" w:hAnsi="Arial"/>
          <w:b/>
          <w:lang w:val="en-US"/>
        </w:rPr>
        <w:t>for</w:t>
      </w:r>
      <w:r w:rsidR="00BF5636" w:rsidRPr="00705A72">
        <w:rPr>
          <w:rFonts w:ascii="Arial" w:hAnsi="Arial"/>
          <w:b/>
          <w:lang w:val="en-US"/>
        </w:rPr>
        <w:t xml:space="preserve"> UE Data towards OTT servers</w:t>
      </w:r>
    </w:p>
    <w:p w14:paraId="4E38BC0B" w14:textId="0350F1B9"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BF5636">
        <w:rPr>
          <w:rFonts w:ascii="Arial" w:hAnsi="Arial" w:cs="Arial"/>
          <w:b/>
          <w:bCs/>
          <w:lang w:val="en-US"/>
        </w:rPr>
        <w:t>Approval</w:t>
      </w:r>
    </w:p>
    <w:p w14:paraId="620389C1" w14:textId="2689070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41F24">
        <w:rPr>
          <w:rFonts w:ascii="Arial" w:hAnsi="Arial" w:cs="Arial"/>
          <w:b/>
          <w:bCs/>
          <w:lang w:val="en-US"/>
        </w:rPr>
        <w:t>6.1.</w:t>
      </w:r>
      <w:r w:rsidR="00BF5636">
        <w:rPr>
          <w:rFonts w:ascii="Arial" w:hAnsi="Arial" w:cs="Arial"/>
          <w:b/>
          <w:bCs/>
          <w:lang w:val="en-US"/>
        </w:rPr>
        <w:t>7</w:t>
      </w:r>
    </w:p>
    <w:p w14:paraId="369E83CA" w14:textId="0A472AA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F41F24">
        <w:rPr>
          <w:rFonts w:ascii="Arial" w:hAnsi="Arial" w:cs="Arial"/>
          <w:b/>
          <w:bCs/>
          <w:lang w:val="en-US"/>
        </w:rPr>
        <w:t>3GPP TS/TR &lt;TS/TR number&gt;</w:t>
      </w:r>
    </w:p>
    <w:p w14:paraId="32E76F63" w14:textId="78721E1A"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6C2852">
        <w:rPr>
          <w:rFonts w:ascii="Arial" w:hAnsi="Arial" w:cs="Arial"/>
          <w:b/>
          <w:bCs/>
          <w:lang w:val="en-US"/>
        </w:rPr>
        <w:t>&lt;</w:t>
      </w:r>
      <w:r w:rsidR="00F41F24">
        <w:rPr>
          <w:rFonts w:ascii="Arial" w:hAnsi="Arial" w:cs="Arial"/>
          <w:b/>
          <w:bCs/>
          <w:lang w:val="en-US"/>
        </w:rPr>
        <w:t xml:space="preserve">TS </w:t>
      </w:r>
      <w:r w:rsidR="006C2852">
        <w:rPr>
          <w:rFonts w:ascii="Arial" w:hAnsi="Arial" w:cs="Arial"/>
          <w:b/>
          <w:bCs/>
          <w:lang w:val="en-US"/>
        </w:rPr>
        <w:t>Version&gt;</w:t>
      </w:r>
    </w:p>
    <w:p w14:paraId="09C0AB02" w14:textId="5B73D8E0" w:rsidR="0051688C" w:rsidRPr="000D67F9" w:rsidRDefault="0051688C" w:rsidP="000D67F9">
      <w:pPr>
        <w:spacing w:after="120"/>
        <w:ind w:left="1985" w:hanging="1985"/>
        <w:rPr>
          <w:rFonts w:ascii="Arial" w:hAnsi="Arial" w:cs="Arial"/>
          <w:b/>
          <w:bCs/>
        </w:rPr>
      </w:pPr>
      <w:r>
        <w:rPr>
          <w:rFonts w:ascii="Arial" w:hAnsi="Arial" w:cs="Arial"/>
          <w:b/>
          <w:bCs/>
          <w:lang w:val="en-US"/>
        </w:rPr>
        <w:t>Work Item:</w:t>
      </w:r>
      <w:r>
        <w:rPr>
          <w:rFonts w:ascii="Arial" w:hAnsi="Arial" w:cs="Arial"/>
          <w:b/>
          <w:bCs/>
          <w:lang w:val="en-US"/>
        </w:rPr>
        <w:tab/>
      </w:r>
      <w:r w:rsidR="000D67F9" w:rsidRPr="000D67F9">
        <w:rPr>
          <w:rFonts w:ascii="Arial" w:hAnsi="Arial" w:cs="Arial"/>
          <w:b/>
          <w:bCs/>
        </w:rPr>
        <w:t>Study on Security for Core Network Enhanced Support for Artificial Intelligence (AI) / Machine Learning (ML) Phase 2</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EE10FE6" w14:textId="24E09F7F" w:rsidR="000D67F9" w:rsidRPr="00D80F34" w:rsidRDefault="000D67F9" w:rsidP="000D67F9">
      <w:pPr>
        <w:jc w:val="both"/>
        <w:rPr>
          <w:lang w:val="x-none" w:eastAsia="en-GB"/>
        </w:rPr>
      </w:pPr>
      <w:r w:rsidRPr="00D66539">
        <w:rPr>
          <w:rFonts w:eastAsia="DengXian" w:hint="eastAsia"/>
          <w:iCs/>
        </w:rPr>
        <w:t>A</w:t>
      </w:r>
      <w:r w:rsidRPr="00D66539">
        <w:rPr>
          <w:rFonts w:eastAsia="DengXian"/>
          <w:iCs/>
        </w:rPr>
        <w:t>s per KI</w:t>
      </w:r>
      <w:r w:rsidRPr="00D66539">
        <w:rPr>
          <w:rFonts w:eastAsia="DengXian" w:hint="eastAsia"/>
          <w:iCs/>
        </w:rPr>
        <w:t>#</w:t>
      </w:r>
      <w:r>
        <w:rPr>
          <w:rFonts w:eastAsia="DengXian"/>
          <w:iCs/>
        </w:rPr>
        <w:t>1</w:t>
      </w:r>
      <w:r w:rsidRPr="00D66539">
        <w:rPr>
          <w:rFonts w:eastAsia="DengXian"/>
          <w:iCs/>
        </w:rPr>
        <w:t xml:space="preserve"> in </w:t>
      </w:r>
      <w:r w:rsidRPr="005526FE">
        <w:rPr>
          <w:rFonts w:eastAsia="DengXian"/>
          <w:iCs/>
        </w:rPr>
        <w:t>TR 23.700-</w:t>
      </w:r>
      <w:r>
        <w:rPr>
          <w:rFonts w:eastAsia="DengXian"/>
          <w:iCs/>
        </w:rPr>
        <w:t xml:space="preserve">04, which </w:t>
      </w:r>
      <w:r w:rsidRPr="008439FA">
        <w:rPr>
          <w:rFonts w:eastAsia="DengXian"/>
          <w:iCs/>
        </w:rPr>
        <w:t xml:space="preserve">aims to investigate and develop architectural enhancements to support </w:t>
      </w:r>
      <w:r w:rsidRPr="00EA0696">
        <w:rPr>
          <w:lang w:val="x-none" w:eastAsia="en-GB"/>
        </w:rPr>
        <w:t>UE data</w:t>
      </w:r>
      <w:r w:rsidRPr="00EA0696">
        <w:rPr>
          <w:lang w:val="en-US" w:eastAsia="en-GB"/>
        </w:rPr>
        <w:t xml:space="preserve"> </w:t>
      </w:r>
      <w:r w:rsidRPr="00EA0696">
        <w:rPr>
          <w:lang w:val="x-none" w:eastAsia="en-GB"/>
        </w:rPr>
        <w:t xml:space="preserve">collection to meet the requirements for AI/ML for NR air interface </w:t>
      </w:r>
      <w:r w:rsidRPr="00491ABD">
        <w:rPr>
          <w:lang w:val="x-none" w:eastAsia="en-GB"/>
        </w:rPr>
        <w:t>with UE-side model training</w:t>
      </w:r>
      <w:r w:rsidRPr="00491ABD">
        <w:rPr>
          <w:lang w:eastAsia="en-GB"/>
        </w:rPr>
        <w:t xml:space="preserve">. </w:t>
      </w:r>
      <w:r w:rsidRPr="00753216">
        <w:rPr>
          <w:lang w:val="en-US"/>
        </w:rPr>
        <w:t>The work involves training ML</w:t>
      </w:r>
      <w:r>
        <w:rPr>
          <w:lang w:val="en-US"/>
        </w:rPr>
        <w:t xml:space="preserve"> </w:t>
      </w:r>
      <w:r w:rsidRPr="00753216">
        <w:rPr>
          <w:lang w:val="en-US"/>
        </w:rPr>
        <w:t>models at the UE side, where the OTT server trains the ML model for the UEs. This process requires the transfer of training data from the UE to the 5G core and then to the OTT server</w:t>
      </w:r>
    </w:p>
    <w:p w14:paraId="0B2BB1AA" w14:textId="5394C041" w:rsidR="000D67F9" w:rsidRPr="00D80F34" w:rsidRDefault="000D67F9" w:rsidP="000D67F9">
      <w:r w:rsidRPr="00D80F34">
        <w:t xml:space="preserve">The motivation is to </w:t>
      </w:r>
      <w:r>
        <w:t>investigate means to perform</w:t>
      </w:r>
      <w:r w:rsidRPr="00D80F34">
        <w:t xml:space="preserve"> </w:t>
      </w:r>
      <w:r>
        <w:t>authorization</w:t>
      </w:r>
      <w:r w:rsidRPr="00D80F34">
        <w:t xml:space="preserve"> </w:t>
      </w:r>
      <w:r>
        <w:t xml:space="preserve">and service access control </w:t>
      </w:r>
      <w:r w:rsidRPr="00D80F34">
        <w:t xml:space="preserve">between 5GC and </w:t>
      </w:r>
      <w:r>
        <w:t>OTT server</w:t>
      </w:r>
      <w:r w:rsidRPr="00D80F34">
        <w:t xml:space="preserve"> </w:t>
      </w:r>
      <w:r>
        <w:t>after</w:t>
      </w:r>
      <w:r w:rsidRPr="00D80F34">
        <w:t xml:space="preserve"> </w:t>
      </w:r>
      <w:r>
        <w:t>authentication and secure channel is established</w:t>
      </w:r>
      <w:r w:rsidRPr="00D80F34">
        <w:t xml:space="preserve"> as highlighted </w:t>
      </w:r>
      <w:r>
        <w:t xml:space="preserve">in KI#1 of </w:t>
      </w:r>
      <w:r w:rsidRPr="005526FE">
        <w:rPr>
          <w:rFonts w:eastAsia="DengXian"/>
          <w:iCs/>
        </w:rPr>
        <w:t>TR 23.700-</w:t>
      </w:r>
      <w:r>
        <w:rPr>
          <w:rFonts w:eastAsia="DengXian"/>
          <w:iCs/>
        </w:rPr>
        <w:t xml:space="preserve">04. </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B4C8B55" w14:textId="19242FB4" w:rsidR="000D67F9" w:rsidRPr="000D2FA3" w:rsidRDefault="000D67F9" w:rsidP="000D67F9">
      <w:pPr>
        <w:pStyle w:val="Heading2"/>
        <w:overflowPunct w:val="0"/>
        <w:autoSpaceDE w:val="0"/>
        <w:autoSpaceDN w:val="0"/>
        <w:adjustRightInd w:val="0"/>
        <w:textAlignment w:val="baseline"/>
        <w:rPr>
          <w:ins w:id="0" w:author="Huawei" w:date="2025-08-07T08:19:00Z"/>
          <w:rFonts w:eastAsia="DengXian"/>
        </w:rPr>
      </w:pPr>
      <w:ins w:id="1" w:author="Huawei" w:date="2025-08-07T08:19:00Z">
        <w:r>
          <w:rPr>
            <w:rFonts w:eastAsia="DengXian"/>
          </w:rPr>
          <w:t>Y.X</w:t>
        </w:r>
        <w:r w:rsidRPr="000D2FA3">
          <w:rPr>
            <w:rFonts w:eastAsia="DengXian"/>
          </w:rPr>
          <w:t>.</w:t>
        </w:r>
        <w:r>
          <w:rPr>
            <w:rFonts w:eastAsia="DengXian"/>
          </w:rPr>
          <w:tab/>
        </w:r>
        <w:r w:rsidRPr="000D2FA3">
          <w:rPr>
            <w:rFonts w:eastAsia="DengXian"/>
          </w:rPr>
          <w:t>Key Issue</w:t>
        </w:r>
        <w:r>
          <w:rPr>
            <w:rFonts w:eastAsia="DengXian"/>
          </w:rPr>
          <w:t xml:space="preserve"> #X</w:t>
        </w:r>
        <w:r w:rsidRPr="000D2FA3">
          <w:rPr>
            <w:rFonts w:eastAsia="DengXian"/>
          </w:rPr>
          <w:t xml:space="preserve">: </w:t>
        </w:r>
        <w:r w:rsidRPr="00DC1942">
          <w:rPr>
            <w:rFonts w:eastAsia="DengXian"/>
          </w:rPr>
          <w:t>Authorization for UE Data towards OTT servers</w:t>
        </w:r>
      </w:ins>
    </w:p>
    <w:p w14:paraId="628A03BC" w14:textId="3C89E560" w:rsidR="000D67F9" w:rsidRDefault="000D67F9" w:rsidP="000D67F9">
      <w:pPr>
        <w:pStyle w:val="Heading3"/>
        <w:rPr>
          <w:ins w:id="2" w:author="Huawei" w:date="2025-08-07T08:19:00Z"/>
          <w:rFonts w:eastAsia="DengXian"/>
        </w:rPr>
      </w:pPr>
      <w:bookmarkStart w:id="3" w:name="_Toc145433017"/>
      <w:ins w:id="4" w:author="Huawei" w:date="2025-08-07T08:19:00Z">
        <w:r>
          <w:rPr>
            <w:rFonts w:eastAsia="DengXian"/>
          </w:rPr>
          <w:t>Y.X</w:t>
        </w:r>
        <w:r w:rsidRPr="00D66539">
          <w:rPr>
            <w:rFonts w:eastAsia="DengXian"/>
          </w:rPr>
          <w:t>.1</w:t>
        </w:r>
        <w:r w:rsidRPr="00D66539">
          <w:rPr>
            <w:rFonts w:eastAsia="DengXian"/>
          </w:rPr>
          <w:tab/>
          <w:t>Key issue details</w:t>
        </w:r>
        <w:bookmarkEnd w:id="3"/>
        <w:r w:rsidRPr="00D66539">
          <w:rPr>
            <w:rFonts w:eastAsia="DengXian" w:hint="eastAsia"/>
          </w:rPr>
          <w:t xml:space="preserve"> </w:t>
        </w:r>
      </w:ins>
    </w:p>
    <w:p w14:paraId="108D2C96" w14:textId="406CE4ED" w:rsidR="000D67F9" w:rsidRDefault="000D67F9" w:rsidP="000D67F9">
      <w:pPr>
        <w:rPr>
          <w:ins w:id="5" w:author="Huawei" w:date="2025-08-07T08:19:00Z"/>
          <w:lang w:val="en-US" w:eastAsia="en-GB"/>
        </w:rPr>
      </w:pPr>
      <w:bookmarkStart w:id="6" w:name="_Toc145433018"/>
      <w:ins w:id="7" w:author="Huawei" w:date="2025-08-07T08:19:00Z">
        <w:r>
          <w:t xml:space="preserve">The key issue aims to address the service specific authorization requirements to expose UE related data towards the authenticated OTT server as studied in KI#1 of </w:t>
        </w:r>
        <w:r w:rsidRPr="005526FE">
          <w:rPr>
            <w:rFonts w:eastAsia="DengXian"/>
            <w:iCs/>
          </w:rPr>
          <w:t>TR 23.700-</w:t>
        </w:r>
        <w:r>
          <w:rPr>
            <w:rFonts w:eastAsia="DengXian"/>
            <w:iCs/>
          </w:rPr>
          <w:t xml:space="preserve">04 </w:t>
        </w:r>
        <w:r w:rsidRPr="00D60E16">
          <w:rPr>
            <w:lang w:val="x-none" w:eastAsia="en-GB"/>
          </w:rPr>
          <w:t>to meet requirements for AI/ML for NR air interface operation with UE-side model training</w:t>
        </w:r>
        <w:r>
          <w:rPr>
            <w:lang w:val="en-US" w:eastAsia="en-GB"/>
          </w:rPr>
          <w:t xml:space="preserve">. </w:t>
        </w:r>
      </w:ins>
    </w:p>
    <w:p w14:paraId="12F43788" w14:textId="45D06121" w:rsidR="000D67F9" w:rsidRDefault="000D67F9" w:rsidP="000D67F9">
      <w:pPr>
        <w:pStyle w:val="Heading3"/>
        <w:rPr>
          <w:ins w:id="8" w:author="Huawei" w:date="2025-08-07T08:19:00Z"/>
          <w:rFonts w:eastAsia="DengXian"/>
        </w:rPr>
      </w:pPr>
      <w:ins w:id="9" w:author="Huawei" w:date="2025-08-07T08:20:00Z">
        <w:r>
          <w:rPr>
            <w:rFonts w:eastAsia="DengXian"/>
          </w:rPr>
          <w:t>Y.X</w:t>
        </w:r>
        <w:r w:rsidRPr="00D66539">
          <w:rPr>
            <w:rFonts w:eastAsia="DengXian"/>
          </w:rPr>
          <w:t>.</w:t>
        </w:r>
      </w:ins>
      <w:ins w:id="10" w:author="Huawei" w:date="2025-08-07T08:19:00Z">
        <w:r w:rsidRPr="00D66539">
          <w:rPr>
            <w:rFonts w:eastAsia="DengXian"/>
          </w:rPr>
          <w:t>2</w:t>
        </w:r>
        <w:r w:rsidRPr="00D66539">
          <w:rPr>
            <w:rFonts w:eastAsia="DengXian"/>
          </w:rPr>
          <w:tab/>
          <w:t>Security threats</w:t>
        </w:r>
        <w:bookmarkEnd w:id="6"/>
      </w:ins>
    </w:p>
    <w:p w14:paraId="3E03295C" w14:textId="77777777" w:rsidR="000D67F9" w:rsidRDefault="000D67F9" w:rsidP="000D67F9">
      <w:pPr>
        <w:rPr>
          <w:ins w:id="11" w:author="Huawei" w:date="2025-08-07T08:19:00Z"/>
        </w:rPr>
      </w:pPr>
      <w:bookmarkStart w:id="12" w:name="_Toc145433019"/>
      <w:ins w:id="13" w:author="Huawei" w:date="2025-08-07T08:19:00Z">
        <w:r w:rsidRPr="001A6A09">
          <w:t xml:space="preserve">Having no authorization or inadequate level access control can lead to unnecessary UE data disclosure to authenticated </w:t>
        </w:r>
        <w:r>
          <w:t>OTT servers</w:t>
        </w:r>
        <w:r w:rsidRPr="001A6A09">
          <w:t>.</w:t>
        </w:r>
      </w:ins>
    </w:p>
    <w:p w14:paraId="1A5676CE" w14:textId="77777777" w:rsidR="000D67F9" w:rsidRDefault="000D67F9" w:rsidP="000D67F9">
      <w:pPr>
        <w:rPr>
          <w:ins w:id="14" w:author="Huawei" w:date="2025-08-07T08:19:00Z"/>
        </w:rPr>
      </w:pPr>
      <w:ins w:id="15" w:author="Huawei" w:date="2025-08-07T08:19:00Z">
        <w:r>
          <w:t xml:space="preserve">Having </w:t>
        </w:r>
        <w:r w:rsidRPr="001A6A09">
          <w:t xml:space="preserve">inadequate level access control can lead </w:t>
        </w:r>
        <w:r>
          <w:t xml:space="preserve">to </w:t>
        </w:r>
        <w:r w:rsidRPr="009E69A7">
          <w:t>OTT server get data for specific vendor</w:t>
        </w:r>
        <w:r>
          <w:t xml:space="preserve"> not relevant to its own device manufacture. </w:t>
        </w:r>
      </w:ins>
    </w:p>
    <w:p w14:paraId="02188226" w14:textId="40D5E0C2" w:rsidR="000D67F9" w:rsidRPr="00B623F3" w:rsidRDefault="000D67F9" w:rsidP="000D67F9">
      <w:pPr>
        <w:pStyle w:val="Heading3"/>
        <w:rPr>
          <w:ins w:id="16" w:author="Huawei" w:date="2025-08-07T08:19:00Z"/>
          <w:rFonts w:eastAsia="DengXian"/>
        </w:rPr>
      </w:pPr>
      <w:ins w:id="17" w:author="Huawei" w:date="2025-08-07T08:20:00Z">
        <w:r>
          <w:rPr>
            <w:rFonts w:eastAsia="DengXian"/>
          </w:rPr>
          <w:t>Y.X</w:t>
        </w:r>
        <w:r w:rsidRPr="00D66539">
          <w:rPr>
            <w:rFonts w:eastAsia="DengXian"/>
          </w:rPr>
          <w:t>.</w:t>
        </w:r>
      </w:ins>
      <w:ins w:id="18" w:author="Huawei" w:date="2025-08-07T08:19:00Z">
        <w:r w:rsidRPr="00D66539">
          <w:rPr>
            <w:rFonts w:eastAsia="DengXian"/>
          </w:rPr>
          <w:t>3</w:t>
        </w:r>
        <w:r w:rsidRPr="00D66539">
          <w:rPr>
            <w:rFonts w:eastAsia="DengXian"/>
          </w:rPr>
          <w:tab/>
          <w:t>Potential security requirements</w:t>
        </w:r>
        <w:bookmarkEnd w:id="12"/>
      </w:ins>
    </w:p>
    <w:p w14:paraId="01459FF5" w14:textId="77777777" w:rsidR="000D67F9" w:rsidRDefault="000D67F9" w:rsidP="000D67F9">
      <w:pPr>
        <w:rPr>
          <w:ins w:id="19" w:author="Huawei" w:date="2025-08-07T08:19:00Z"/>
        </w:rPr>
      </w:pPr>
      <w:ins w:id="20" w:author="Huawei" w:date="2025-08-07T08:19:00Z">
        <w:r>
          <w:t>The 5GS should support authorization mechanism for the exposure of UE related data.</w:t>
        </w:r>
      </w:ins>
    </w:p>
    <w:p w14:paraId="67163DAA" w14:textId="77777777" w:rsidR="000D67F9" w:rsidRDefault="000D67F9" w:rsidP="000D67F9">
      <w:pPr>
        <w:rPr>
          <w:ins w:id="21" w:author="Huawei" w:date="2025-08-07T08:19:00Z"/>
        </w:rPr>
      </w:pPr>
      <w:ins w:id="22" w:author="Huawei" w:date="2025-08-07T08:19:00Z">
        <w:r>
          <w:t>The 5GS should enable granular level access control to be able to restrict and control the flow of UE related data towards OTT server.</w:t>
        </w:r>
      </w:ins>
    </w:p>
    <w:p w14:paraId="356F2D33" w14:textId="5D92908A" w:rsidR="00C93D83" w:rsidRDefault="00B41104" w:rsidP="000D67F9">
      <w:pPr>
        <w:pBdr>
          <w:top w:val="single" w:sz="4" w:space="1" w:color="auto"/>
          <w:left w:val="single" w:sz="4" w:space="4" w:color="auto"/>
          <w:bottom w:val="single" w:sz="4" w:space="1" w:color="auto"/>
          <w:right w:val="single" w:sz="4" w:space="4" w:color="auto"/>
        </w:pBdr>
        <w:jc w:val="center"/>
        <w:rPr>
          <w:lang w:val="en-US"/>
        </w:rPr>
      </w:pPr>
      <w:r>
        <w:rPr>
          <w:rFonts w:ascii="Arial" w:hAnsi="Arial" w:cs="Arial"/>
          <w:color w:val="0000FF"/>
          <w:sz w:val="28"/>
          <w:szCs w:val="28"/>
          <w:lang w:val="en-US"/>
        </w:rPr>
        <w:t>* * * End of Change * * * *</w:t>
      </w: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005A6B" w14:textId="77777777" w:rsidR="006D5007" w:rsidRDefault="006D5007">
      <w:r>
        <w:separator/>
      </w:r>
    </w:p>
  </w:endnote>
  <w:endnote w:type="continuationSeparator" w:id="0">
    <w:p w14:paraId="570D2EBA" w14:textId="77777777" w:rsidR="006D5007" w:rsidRDefault="006D5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C5092" w14:textId="77777777" w:rsidR="006D5007" w:rsidRDefault="006D5007">
      <w:r>
        <w:separator/>
      </w:r>
    </w:p>
  </w:footnote>
  <w:footnote w:type="continuationSeparator" w:id="0">
    <w:p w14:paraId="1FDBC0F0" w14:textId="77777777" w:rsidR="006D5007" w:rsidRDefault="006D50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72B0"/>
    <w:rsid w:val="00061147"/>
    <w:rsid w:val="000748F1"/>
    <w:rsid w:val="000B59EB"/>
    <w:rsid w:val="000D05B2"/>
    <w:rsid w:val="000D67F9"/>
    <w:rsid w:val="000F7492"/>
    <w:rsid w:val="00101737"/>
    <w:rsid w:val="0010504F"/>
    <w:rsid w:val="00141EBC"/>
    <w:rsid w:val="00154F4F"/>
    <w:rsid w:val="001604A8"/>
    <w:rsid w:val="001A7A59"/>
    <w:rsid w:val="001B093A"/>
    <w:rsid w:val="001C5CF1"/>
    <w:rsid w:val="001E6031"/>
    <w:rsid w:val="001F36A1"/>
    <w:rsid w:val="00214DF0"/>
    <w:rsid w:val="00230B4E"/>
    <w:rsid w:val="002474B7"/>
    <w:rsid w:val="00261110"/>
    <w:rsid w:val="00266561"/>
    <w:rsid w:val="00287C53"/>
    <w:rsid w:val="002C7896"/>
    <w:rsid w:val="002D7C74"/>
    <w:rsid w:val="003544FF"/>
    <w:rsid w:val="00364B10"/>
    <w:rsid w:val="003C18BF"/>
    <w:rsid w:val="003E2F3E"/>
    <w:rsid w:val="004054C1"/>
    <w:rsid w:val="0041457A"/>
    <w:rsid w:val="0044235F"/>
    <w:rsid w:val="004721C0"/>
    <w:rsid w:val="00491049"/>
    <w:rsid w:val="00493E53"/>
    <w:rsid w:val="004A28D7"/>
    <w:rsid w:val="004B40D2"/>
    <w:rsid w:val="004E2F92"/>
    <w:rsid w:val="004F2529"/>
    <w:rsid w:val="0051513A"/>
    <w:rsid w:val="0051688C"/>
    <w:rsid w:val="00523A07"/>
    <w:rsid w:val="0056049D"/>
    <w:rsid w:val="00565A2B"/>
    <w:rsid w:val="00587CB1"/>
    <w:rsid w:val="005A3AF1"/>
    <w:rsid w:val="005E2EEB"/>
    <w:rsid w:val="00637EAF"/>
    <w:rsid w:val="00653E2A"/>
    <w:rsid w:val="00661BE6"/>
    <w:rsid w:val="00675D42"/>
    <w:rsid w:val="0068621E"/>
    <w:rsid w:val="006933C2"/>
    <w:rsid w:val="00693643"/>
    <w:rsid w:val="0069541A"/>
    <w:rsid w:val="006B18FF"/>
    <w:rsid w:val="006C1388"/>
    <w:rsid w:val="006C2852"/>
    <w:rsid w:val="006C2C42"/>
    <w:rsid w:val="006D15D8"/>
    <w:rsid w:val="006D5007"/>
    <w:rsid w:val="00711A5E"/>
    <w:rsid w:val="00715856"/>
    <w:rsid w:val="007520D0"/>
    <w:rsid w:val="00780A06"/>
    <w:rsid w:val="00785301"/>
    <w:rsid w:val="00793D77"/>
    <w:rsid w:val="00795630"/>
    <w:rsid w:val="007D5A10"/>
    <w:rsid w:val="0082707E"/>
    <w:rsid w:val="00862B8F"/>
    <w:rsid w:val="0086767F"/>
    <w:rsid w:val="00874BEE"/>
    <w:rsid w:val="008B4AAF"/>
    <w:rsid w:val="009158D2"/>
    <w:rsid w:val="009255E7"/>
    <w:rsid w:val="009556EA"/>
    <w:rsid w:val="00971CBC"/>
    <w:rsid w:val="00982BA7"/>
    <w:rsid w:val="009A21B0"/>
    <w:rsid w:val="009D52CD"/>
    <w:rsid w:val="00A21D7B"/>
    <w:rsid w:val="00A34787"/>
    <w:rsid w:val="00A36285"/>
    <w:rsid w:val="00A44C39"/>
    <w:rsid w:val="00A503A8"/>
    <w:rsid w:val="00A524BE"/>
    <w:rsid w:val="00A873AC"/>
    <w:rsid w:val="00A97832"/>
    <w:rsid w:val="00AA1CB7"/>
    <w:rsid w:val="00AA3DBE"/>
    <w:rsid w:val="00AA7E59"/>
    <w:rsid w:val="00AE35AD"/>
    <w:rsid w:val="00B21755"/>
    <w:rsid w:val="00B35635"/>
    <w:rsid w:val="00B41104"/>
    <w:rsid w:val="00B825AB"/>
    <w:rsid w:val="00BA4BE2"/>
    <w:rsid w:val="00BC15D2"/>
    <w:rsid w:val="00BD1620"/>
    <w:rsid w:val="00BE11B6"/>
    <w:rsid w:val="00BE5054"/>
    <w:rsid w:val="00BF1008"/>
    <w:rsid w:val="00BF3721"/>
    <w:rsid w:val="00BF5636"/>
    <w:rsid w:val="00C1116C"/>
    <w:rsid w:val="00C3644C"/>
    <w:rsid w:val="00C46D54"/>
    <w:rsid w:val="00C50FAC"/>
    <w:rsid w:val="00C601CB"/>
    <w:rsid w:val="00C86246"/>
    <w:rsid w:val="00C86F41"/>
    <w:rsid w:val="00C87441"/>
    <w:rsid w:val="00C93D83"/>
    <w:rsid w:val="00CB50F7"/>
    <w:rsid w:val="00CC4471"/>
    <w:rsid w:val="00CD3F32"/>
    <w:rsid w:val="00D037B7"/>
    <w:rsid w:val="00D07287"/>
    <w:rsid w:val="00D318B2"/>
    <w:rsid w:val="00D427BB"/>
    <w:rsid w:val="00D55FB4"/>
    <w:rsid w:val="00D578CB"/>
    <w:rsid w:val="00DC1BF1"/>
    <w:rsid w:val="00DF340E"/>
    <w:rsid w:val="00E1464D"/>
    <w:rsid w:val="00E25D01"/>
    <w:rsid w:val="00E54C0A"/>
    <w:rsid w:val="00E55888"/>
    <w:rsid w:val="00E641ED"/>
    <w:rsid w:val="00E64330"/>
    <w:rsid w:val="00E85D63"/>
    <w:rsid w:val="00E97540"/>
    <w:rsid w:val="00ED0FA9"/>
    <w:rsid w:val="00F21090"/>
    <w:rsid w:val="00F2535C"/>
    <w:rsid w:val="00F30436"/>
    <w:rsid w:val="00F30FD1"/>
    <w:rsid w:val="00F41F24"/>
    <w:rsid w:val="00F431B2"/>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table" w:styleId="TableGrid">
    <w:name w:val="Table Grid"/>
    <w:basedOn w:val="TableNormal"/>
    <w:rsid w:val="000D05B2"/>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0D05B2"/>
    <w:rPr>
      <w:rFonts w:ascii="Arial" w:hAnsi="Arial"/>
      <w:sz w:val="32"/>
      <w:lang w:eastAsia="en-US"/>
    </w:rPr>
  </w:style>
  <w:style w:type="paragraph" w:styleId="Revision">
    <w:name w:val="Revision"/>
    <w:hidden/>
    <w:uiPriority w:val="99"/>
    <w:semiHidden/>
    <w:rsid w:val="00C1116C"/>
    <w:rPr>
      <w:rFonts w:ascii="Times New Roman" w:hAnsi="Times New Roman"/>
      <w:lang w:eastAsia="en-US"/>
    </w:rPr>
  </w:style>
  <w:style w:type="character" w:customStyle="1" w:styleId="B1Char">
    <w:name w:val="B1 Char"/>
    <w:link w:val="B1"/>
    <w:qFormat/>
    <w:rsid w:val="00C1116C"/>
    <w:rPr>
      <w:rFonts w:ascii="Times New Roman" w:hAnsi="Times New Roman"/>
      <w:lang w:eastAsia="en-US"/>
    </w:rPr>
  </w:style>
  <w:style w:type="character" w:customStyle="1" w:styleId="EXChar">
    <w:name w:val="EX Char"/>
    <w:link w:val="EX"/>
    <w:locked/>
    <w:rsid w:val="00C1116C"/>
    <w:rPr>
      <w:rFonts w:ascii="Times New Roman" w:hAnsi="Times New Roman"/>
      <w:lang w:eastAsia="en-US"/>
    </w:rPr>
  </w:style>
  <w:style w:type="character" w:customStyle="1" w:styleId="NOChar">
    <w:name w:val="NO Char"/>
    <w:link w:val="NO"/>
    <w:qFormat/>
    <w:rsid w:val="00523A07"/>
    <w:rPr>
      <w:rFonts w:ascii="Times New Roman" w:hAnsi="Times New Roman"/>
      <w:lang w:eastAsia="en-US"/>
    </w:rPr>
  </w:style>
  <w:style w:type="paragraph" w:styleId="ListParagraph">
    <w:name w:val="List Paragraph"/>
    <w:basedOn w:val="Normal"/>
    <w:uiPriority w:val="34"/>
    <w:qFormat/>
    <w:rsid w:val="00523A07"/>
    <w:pPr>
      <w:suppressAutoHyphens/>
      <w:ind w:left="720"/>
    </w:pPr>
  </w:style>
  <w:style w:type="paragraph" w:styleId="NormalWeb">
    <w:name w:val="Normal (Web)"/>
    <w:basedOn w:val="Normal"/>
    <w:uiPriority w:val="99"/>
    <w:unhideWhenUsed/>
    <w:rsid w:val="000D67F9"/>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77439820">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1</Pages>
  <Words>298</Words>
  <Characters>1704</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5</cp:revision>
  <cp:lastPrinted>1900-01-01T00:00:00Z</cp:lastPrinted>
  <dcterms:created xsi:type="dcterms:W3CDTF">2025-08-07T07:23:00Z</dcterms:created>
  <dcterms:modified xsi:type="dcterms:W3CDTF">2025-08-18T07:46:00Z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