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49F878BD"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Pr="00C10FBD">
              <w:rPr>
                <w:sz w:val="64"/>
              </w:rPr>
              <w:t>ab.cde</w:t>
            </w:r>
            <w:bookmarkEnd w:id="2"/>
            <w:r w:rsidRPr="00C10FBD">
              <w:rPr>
                <w:sz w:val="64"/>
              </w:rPr>
              <w:t xml:space="preserve"> </w:t>
            </w:r>
            <w:r w:rsidRPr="00C10FBD">
              <w:t>V</w:t>
            </w:r>
            <w:bookmarkStart w:id="3" w:name="specVersion"/>
            <w:r w:rsidRPr="00C10FBD">
              <w:t>x.y.z</w:t>
            </w:r>
            <w:bookmarkEnd w:id="3"/>
            <w:r w:rsidRPr="00C10FBD">
              <w:t xml:space="preserve"> </w:t>
            </w:r>
            <w:r w:rsidRPr="00C10FBD">
              <w:rPr>
                <w:sz w:val="32"/>
              </w:rPr>
              <w:t>(</w:t>
            </w:r>
            <w:bookmarkStart w:id="4" w:name="issueDate"/>
            <w:r w:rsidRPr="00C10FBD">
              <w:rPr>
                <w:sz w:val="32"/>
              </w:rPr>
              <w:t>yyyy-mm</w:t>
            </w:r>
            <w:bookmarkEnd w:id="4"/>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3rd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5" w:name="specTitle"/>
            <w:r w:rsidR="00E02DF1" w:rsidRPr="00C10FBD">
              <w:t>Services and System Aspects</w:t>
            </w:r>
          </w:p>
          <w:p w14:paraId="29BAD328" w14:textId="5B145CB8" w:rsidR="004922D6" w:rsidRPr="00C10FBD" w:rsidRDefault="004922D6">
            <w:pPr>
              <w:pStyle w:val="ZT"/>
              <w:framePr w:wrap="auto" w:hAnchor="text" w:yAlign="inline"/>
            </w:pPr>
            <w:r w:rsidRPr="00C10FBD">
              <w:t>&lt;Title&gt;</w:t>
            </w:r>
            <w:bookmarkEnd w:id="5"/>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6" w:name="specRelease"/>
            <w:r w:rsidRPr="00C10FBD">
              <w:rPr>
                <w:rStyle w:val="ZGSM"/>
              </w:rPr>
              <w:t>20</w:t>
            </w:r>
            <w:bookmarkEnd w:id="6"/>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7E17238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5pt;height:1in" o:ole="">
                  <v:imagedata r:id="rId12" o:title=""/>
                </v:shape>
                <o:OLEObject Type="Embed" ProgID="Word.Picture.8" ShapeID="_x0000_i1025" DrawAspect="Content" ObjectID="_1817038154"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99CF00" w14:textId="1674D8D0" w:rsidR="00AE3CD0" w:rsidRDefault="004D3578">
      <w:pPr>
        <w:pStyle w:val="10"/>
        <w:rPr>
          <w:rFonts w:asciiTheme="minorHAnsi"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AE3CD0">
        <w:rPr>
          <w:noProof/>
        </w:rPr>
        <w:t>Foreword</w:t>
      </w:r>
      <w:r w:rsidR="00AE3CD0">
        <w:rPr>
          <w:noProof/>
        </w:rPr>
        <w:tab/>
      </w:r>
      <w:r w:rsidR="00AE3CD0">
        <w:rPr>
          <w:noProof/>
        </w:rPr>
        <w:fldChar w:fldCharType="begin"/>
      </w:r>
      <w:r w:rsidR="00AE3CD0">
        <w:rPr>
          <w:noProof/>
        </w:rPr>
        <w:instrText xml:space="preserve"> PAGEREF _Toc206425118 \h </w:instrText>
      </w:r>
      <w:r w:rsidR="00AE3CD0">
        <w:rPr>
          <w:noProof/>
        </w:rPr>
      </w:r>
      <w:r w:rsidR="00AE3CD0">
        <w:rPr>
          <w:noProof/>
        </w:rPr>
        <w:fldChar w:fldCharType="separate"/>
      </w:r>
      <w:r w:rsidR="00AE3CD0">
        <w:rPr>
          <w:noProof/>
        </w:rPr>
        <w:t>4</w:t>
      </w:r>
      <w:r w:rsidR="00AE3CD0">
        <w:rPr>
          <w:noProof/>
        </w:rPr>
        <w:fldChar w:fldCharType="end"/>
      </w:r>
    </w:p>
    <w:p w14:paraId="5BA71109" w14:textId="6DFED3A3" w:rsidR="00AE3CD0" w:rsidRDefault="00AE3CD0">
      <w:pPr>
        <w:pStyle w:val="10"/>
        <w:rPr>
          <w:rFonts w:asciiTheme="minorHAnsi" w:hAnsiTheme="minorHAnsi" w:cstheme="minorBidi"/>
          <w:noProof/>
          <w:kern w:val="2"/>
          <w:sz w:val="24"/>
          <w:szCs w:val="24"/>
          <w:lang w:eastAsia="ja-JP"/>
          <w14:ligatures w14:val="standardContextual"/>
        </w:rPr>
      </w:pPr>
      <w:r>
        <w:rPr>
          <w:noProof/>
        </w:rPr>
        <w:t>1</w:t>
      </w:r>
      <w:r>
        <w:rPr>
          <w:rFonts w:asciiTheme="minorHAnsi"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_Toc206425119 \h </w:instrText>
      </w:r>
      <w:r>
        <w:rPr>
          <w:noProof/>
        </w:rPr>
      </w:r>
      <w:r>
        <w:rPr>
          <w:noProof/>
        </w:rPr>
        <w:fldChar w:fldCharType="separate"/>
      </w:r>
      <w:r>
        <w:rPr>
          <w:noProof/>
        </w:rPr>
        <w:t>6</w:t>
      </w:r>
      <w:r>
        <w:rPr>
          <w:noProof/>
        </w:rPr>
        <w:fldChar w:fldCharType="end"/>
      </w:r>
    </w:p>
    <w:p w14:paraId="33455E89" w14:textId="59306C1B" w:rsidR="00AE3CD0" w:rsidRDefault="00AE3CD0">
      <w:pPr>
        <w:pStyle w:val="10"/>
        <w:rPr>
          <w:rFonts w:asciiTheme="minorHAnsi" w:hAnsiTheme="minorHAnsi" w:cstheme="minorBidi"/>
          <w:noProof/>
          <w:kern w:val="2"/>
          <w:sz w:val="24"/>
          <w:szCs w:val="24"/>
          <w:lang w:eastAsia="ja-JP"/>
          <w14:ligatures w14:val="standardContextual"/>
        </w:rPr>
      </w:pPr>
      <w:r>
        <w:rPr>
          <w:noProof/>
        </w:rPr>
        <w:t>2</w:t>
      </w:r>
      <w:r>
        <w:rPr>
          <w:rFonts w:asciiTheme="minorHAnsi"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_Toc206425120 \h </w:instrText>
      </w:r>
      <w:r>
        <w:rPr>
          <w:noProof/>
        </w:rPr>
      </w:r>
      <w:r>
        <w:rPr>
          <w:noProof/>
        </w:rPr>
        <w:fldChar w:fldCharType="separate"/>
      </w:r>
      <w:r>
        <w:rPr>
          <w:noProof/>
        </w:rPr>
        <w:t>7</w:t>
      </w:r>
      <w:r>
        <w:rPr>
          <w:noProof/>
        </w:rPr>
        <w:fldChar w:fldCharType="end"/>
      </w:r>
    </w:p>
    <w:p w14:paraId="07488690" w14:textId="0BB5C766" w:rsidR="00AE3CD0" w:rsidRDefault="00AE3CD0">
      <w:pPr>
        <w:pStyle w:val="10"/>
        <w:rPr>
          <w:rFonts w:asciiTheme="minorHAnsi" w:hAnsiTheme="minorHAnsi" w:cstheme="minorBidi"/>
          <w:noProof/>
          <w:kern w:val="2"/>
          <w:sz w:val="24"/>
          <w:szCs w:val="24"/>
          <w:lang w:eastAsia="ja-JP"/>
          <w14:ligatures w14:val="standardContextual"/>
        </w:rPr>
      </w:pPr>
      <w:r>
        <w:rPr>
          <w:noProof/>
          <w:lang w:eastAsia="ja-JP"/>
        </w:rPr>
        <w:t xml:space="preserve">3 </w:t>
      </w:r>
      <w:r>
        <w:rPr>
          <w:rFonts w:asciiTheme="minorHAnsi"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r>
      <w:r>
        <w:rPr>
          <w:noProof/>
        </w:rPr>
        <w:instrText xml:space="preserve"> PAGEREF _Toc206425121 \h </w:instrText>
      </w:r>
      <w:r>
        <w:rPr>
          <w:noProof/>
        </w:rPr>
      </w:r>
      <w:r>
        <w:rPr>
          <w:noProof/>
        </w:rPr>
        <w:fldChar w:fldCharType="separate"/>
      </w:r>
      <w:r>
        <w:rPr>
          <w:noProof/>
        </w:rPr>
        <w:t>8</w:t>
      </w:r>
      <w:r>
        <w:rPr>
          <w:noProof/>
        </w:rPr>
        <w:fldChar w:fldCharType="end"/>
      </w:r>
    </w:p>
    <w:p w14:paraId="045EFF29" w14:textId="79670F8A" w:rsidR="00AE3CD0" w:rsidRDefault="00AE3CD0">
      <w:pPr>
        <w:pStyle w:val="22"/>
        <w:rPr>
          <w:rFonts w:asciiTheme="minorHAnsi" w:hAnsiTheme="minorHAnsi" w:cstheme="minorBidi"/>
          <w:noProof/>
          <w:kern w:val="2"/>
          <w:sz w:val="24"/>
          <w:szCs w:val="24"/>
          <w:lang w:eastAsia="ja-JP"/>
          <w14:ligatures w14:val="standardContextual"/>
        </w:rPr>
      </w:pPr>
      <w:r>
        <w:rPr>
          <w:noProof/>
        </w:rPr>
        <w:t>3.1</w:t>
      </w:r>
      <w:r>
        <w:rPr>
          <w:rFonts w:asciiTheme="minorHAnsi"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_Toc206425122 \h </w:instrText>
      </w:r>
      <w:r>
        <w:rPr>
          <w:noProof/>
        </w:rPr>
      </w:r>
      <w:r>
        <w:rPr>
          <w:noProof/>
        </w:rPr>
        <w:fldChar w:fldCharType="separate"/>
      </w:r>
      <w:r>
        <w:rPr>
          <w:noProof/>
        </w:rPr>
        <w:t>8</w:t>
      </w:r>
      <w:r>
        <w:rPr>
          <w:noProof/>
        </w:rPr>
        <w:fldChar w:fldCharType="end"/>
      </w:r>
    </w:p>
    <w:p w14:paraId="4B6F67E3" w14:textId="74FE4A75" w:rsidR="00AE3CD0" w:rsidRDefault="00AE3CD0">
      <w:pPr>
        <w:pStyle w:val="22"/>
        <w:rPr>
          <w:rFonts w:asciiTheme="minorHAnsi" w:hAnsiTheme="minorHAnsi" w:cstheme="minorBidi"/>
          <w:noProof/>
          <w:kern w:val="2"/>
          <w:sz w:val="24"/>
          <w:szCs w:val="24"/>
          <w:lang w:eastAsia="ja-JP"/>
          <w14:ligatures w14:val="standardContextual"/>
        </w:rPr>
      </w:pPr>
      <w:r>
        <w:rPr>
          <w:noProof/>
        </w:rPr>
        <w:t>3.2</w:t>
      </w:r>
      <w:r>
        <w:rPr>
          <w:rFonts w:asciiTheme="minorHAnsi"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_Toc206425123 \h </w:instrText>
      </w:r>
      <w:r>
        <w:rPr>
          <w:noProof/>
        </w:rPr>
      </w:r>
      <w:r>
        <w:rPr>
          <w:noProof/>
        </w:rPr>
        <w:fldChar w:fldCharType="separate"/>
      </w:r>
      <w:r>
        <w:rPr>
          <w:noProof/>
        </w:rPr>
        <w:t>8</w:t>
      </w:r>
      <w:r>
        <w:rPr>
          <w:noProof/>
        </w:rPr>
        <w:fldChar w:fldCharType="end"/>
      </w:r>
    </w:p>
    <w:p w14:paraId="0BF15ED0" w14:textId="24EB4D4F" w:rsidR="00AE3CD0" w:rsidRDefault="00AE3CD0">
      <w:pPr>
        <w:pStyle w:val="22"/>
        <w:rPr>
          <w:rFonts w:asciiTheme="minorHAnsi" w:hAnsiTheme="minorHAnsi" w:cstheme="minorBidi"/>
          <w:noProof/>
          <w:kern w:val="2"/>
          <w:sz w:val="24"/>
          <w:szCs w:val="24"/>
          <w:lang w:eastAsia="ja-JP"/>
          <w14:ligatures w14:val="standardContextual"/>
        </w:rPr>
      </w:pPr>
      <w:r>
        <w:rPr>
          <w:noProof/>
        </w:rPr>
        <w:t>3.3</w:t>
      </w:r>
      <w:r>
        <w:rPr>
          <w:rFonts w:asciiTheme="minorHAnsi"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_Toc206425124 \h </w:instrText>
      </w:r>
      <w:r>
        <w:rPr>
          <w:noProof/>
        </w:rPr>
      </w:r>
      <w:r>
        <w:rPr>
          <w:noProof/>
        </w:rPr>
        <w:fldChar w:fldCharType="separate"/>
      </w:r>
      <w:r>
        <w:rPr>
          <w:noProof/>
        </w:rPr>
        <w:t>8</w:t>
      </w:r>
      <w:r>
        <w:rPr>
          <w:noProof/>
        </w:rPr>
        <w:fldChar w:fldCharType="end"/>
      </w:r>
    </w:p>
    <w:p w14:paraId="45CF01E4" w14:textId="1A1BB3D1" w:rsidR="00AE3CD0" w:rsidRDefault="00AE3CD0">
      <w:pPr>
        <w:pStyle w:val="10"/>
        <w:rPr>
          <w:rFonts w:asciiTheme="minorHAnsi" w:hAnsiTheme="minorHAnsi" w:cstheme="minorBidi"/>
          <w:noProof/>
          <w:kern w:val="2"/>
          <w:sz w:val="24"/>
          <w:szCs w:val="24"/>
          <w:lang w:eastAsia="ja-JP"/>
          <w14:ligatures w14:val="standardContextual"/>
        </w:rPr>
      </w:pPr>
      <w:r>
        <w:rPr>
          <w:noProof/>
          <w:lang w:eastAsia="ja-JP"/>
        </w:rPr>
        <w:t>4</w:t>
      </w:r>
      <w:r>
        <w:rPr>
          <w:rFonts w:asciiTheme="minorHAnsi" w:hAnsiTheme="minorHAnsi" w:cstheme="minorBidi"/>
          <w:noProof/>
          <w:kern w:val="2"/>
          <w:sz w:val="24"/>
          <w:szCs w:val="24"/>
          <w:lang w:eastAsia="ja-JP"/>
          <w14:ligatures w14:val="standardContextual"/>
        </w:rPr>
        <w:tab/>
      </w:r>
      <w:r>
        <w:rPr>
          <w:noProof/>
          <w:lang w:eastAsia="ja-JP"/>
        </w:rPr>
        <w:t>Use of cryptographic algorithms on air interface</w:t>
      </w:r>
      <w:r>
        <w:rPr>
          <w:noProof/>
        </w:rPr>
        <w:tab/>
      </w:r>
      <w:r>
        <w:rPr>
          <w:noProof/>
        </w:rPr>
        <w:fldChar w:fldCharType="begin"/>
      </w:r>
      <w:r>
        <w:rPr>
          <w:noProof/>
        </w:rPr>
        <w:instrText xml:space="preserve"> PAGEREF _Toc206425125 \h </w:instrText>
      </w:r>
      <w:r>
        <w:rPr>
          <w:noProof/>
        </w:rPr>
      </w:r>
      <w:r>
        <w:rPr>
          <w:noProof/>
        </w:rPr>
        <w:fldChar w:fldCharType="separate"/>
      </w:r>
      <w:r>
        <w:rPr>
          <w:noProof/>
        </w:rPr>
        <w:t>9</w:t>
      </w:r>
      <w:r>
        <w:rPr>
          <w:noProof/>
        </w:rPr>
        <w:fldChar w:fldCharType="end"/>
      </w:r>
    </w:p>
    <w:p w14:paraId="318867BD" w14:textId="6CDB8DAD"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 xml:space="preserve">4.1 </w:t>
      </w:r>
      <w:r>
        <w:rPr>
          <w:rFonts w:asciiTheme="minorHAnsi" w:hAnsiTheme="minorHAnsi" w:cstheme="minorBidi"/>
          <w:noProof/>
          <w:kern w:val="2"/>
          <w:sz w:val="24"/>
          <w:szCs w:val="24"/>
          <w:lang w:eastAsia="ja-JP"/>
          <w14:ligatures w14:val="standardContextual"/>
        </w:rPr>
        <w:tab/>
      </w:r>
      <w:r>
        <w:rPr>
          <w:noProof/>
          <w:lang w:eastAsia="ja-JP"/>
        </w:rPr>
        <w:t>NAS Security</w:t>
      </w:r>
      <w:r>
        <w:rPr>
          <w:noProof/>
        </w:rPr>
        <w:tab/>
      </w:r>
      <w:r>
        <w:rPr>
          <w:noProof/>
        </w:rPr>
        <w:fldChar w:fldCharType="begin"/>
      </w:r>
      <w:r>
        <w:rPr>
          <w:noProof/>
        </w:rPr>
        <w:instrText xml:space="preserve"> PAGEREF _Toc206425126 \h </w:instrText>
      </w:r>
      <w:r>
        <w:rPr>
          <w:noProof/>
        </w:rPr>
      </w:r>
      <w:r>
        <w:rPr>
          <w:noProof/>
        </w:rPr>
        <w:fldChar w:fldCharType="separate"/>
      </w:r>
      <w:r>
        <w:rPr>
          <w:noProof/>
        </w:rPr>
        <w:t>9</w:t>
      </w:r>
      <w:r>
        <w:rPr>
          <w:noProof/>
        </w:rPr>
        <w:fldChar w:fldCharType="end"/>
      </w:r>
    </w:p>
    <w:p w14:paraId="59008451" w14:textId="18A88D84"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 xml:space="preserve">4.2 </w:t>
      </w:r>
      <w:r>
        <w:rPr>
          <w:rFonts w:asciiTheme="minorHAnsi" w:hAnsiTheme="minorHAnsi" w:cstheme="minorBidi"/>
          <w:noProof/>
          <w:kern w:val="2"/>
          <w:sz w:val="24"/>
          <w:szCs w:val="24"/>
          <w:lang w:eastAsia="ja-JP"/>
          <w14:ligatures w14:val="standardContextual"/>
        </w:rPr>
        <w:tab/>
      </w:r>
      <w:r>
        <w:rPr>
          <w:noProof/>
          <w:lang w:eastAsia="ja-JP"/>
        </w:rPr>
        <w:t>AS Security</w:t>
      </w:r>
      <w:r>
        <w:rPr>
          <w:noProof/>
        </w:rPr>
        <w:tab/>
      </w:r>
      <w:r>
        <w:rPr>
          <w:noProof/>
        </w:rPr>
        <w:fldChar w:fldCharType="begin"/>
      </w:r>
      <w:r>
        <w:rPr>
          <w:noProof/>
        </w:rPr>
        <w:instrText xml:space="preserve"> PAGEREF _Toc206425127 \h </w:instrText>
      </w:r>
      <w:r>
        <w:rPr>
          <w:noProof/>
        </w:rPr>
      </w:r>
      <w:r>
        <w:rPr>
          <w:noProof/>
        </w:rPr>
        <w:fldChar w:fldCharType="separate"/>
      </w:r>
      <w:r>
        <w:rPr>
          <w:noProof/>
        </w:rPr>
        <w:t>9</w:t>
      </w:r>
      <w:r>
        <w:rPr>
          <w:noProof/>
        </w:rPr>
        <w:fldChar w:fldCharType="end"/>
      </w:r>
    </w:p>
    <w:p w14:paraId="03E0FC49" w14:textId="72FE1654" w:rsidR="00AE3CD0" w:rsidRDefault="00AE3CD0">
      <w:pPr>
        <w:pStyle w:val="10"/>
        <w:rPr>
          <w:rFonts w:asciiTheme="minorHAnsi" w:hAnsiTheme="minorHAnsi" w:cstheme="minorBidi"/>
          <w:noProof/>
          <w:kern w:val="2"/>
          <w:sz w:val="24"/>
          <w:szCs w:val="24"/>
          <w:lang w:eastAsia="ja-JP"/>
          <w14:ligatures w14:val="standardContextual"/>
        </w:rPr>
      </w:pPr>
      <w:r>
        <w:rPr>
          <w:noProof/>
          <w:lang w:eastAsia="ja-JP"/>
        </w:rPr>
        <w:t xml:space="preserve">5 </w:t>
      </w:r>
      <w:r>
        <w:rPr>
          <w:rFonts w:asciiTheme="minorHAnsi" w:hAnsiTheme="minorHAnsi" w:cstheme="minorBidi"/>
          <w:noProof/>
          <w:kern w:val="2"/>
          <w:sz w:val="24"/>
          <w:szCs w:val="24"/>
          <w:lang w:eastAsia="ja-JP"/>
          <w14:ligatures w14:val="standardContextual"/>
        </w:rPr>
        <w:tab/>
      </w:r>
      <w:r>
        <w:rPr>
          <w:noProof/>
          <w:lang w:eastAsia="ja-JP"/>
        </w:rPr>
        <w:t xml:space="preserve">Introduction to </w:t>
      </w:r>
      <w:r>
        <w:rPr>
          <w:noProof/>
        </w:rPr>
        <w:t>AEAD</w:t>
      </w:r>
      <w:r>
        <w:rPr>
          <w:noProof/>
        </w:rPr>
        <w:tab/>
      </w:r>
      <w:r>
        <w:rPr>
          <w:noProof/>
        </w:rPr>
        <w:fldChar w:fldCharType="begin"/>
      </w:r>
      <w:r>
        <w:rPr>
          <w:noProof/>
        </w:rPr>
        <w:instrText xml:space="preserve"> PAGEREF _Toc206425128 \h </w:instrText>
      </w:r>
      <w:r>
        <w:rPr>
          <w:noProof/>
        </w:rPr>
      </w:r>
      <w:r>
        <w:rPr>
          <w:noProof/>
        </w:rPr>
        <w:fldChar w:fldCharType="separate"/>
      </w:r>
      <w:r>
        <w:rPr>
          <w:noProof/>
        </w:rPr>
        <w:t>10</w:t>
      </w:r>
      <w:r>
        <w:rPr>
          <w:noProof/>
        </w:rPr>
        <w:fldChar w:fldCharType="end"/>
      </w:r>
    </w:p>
    <w:p w14:paraId="693B1C5D" w14:textId="476214DE"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 xml:space="preserve">5.1 </w:t>
      </w:r>
      <w:r>
        <w:rPr>
          <w:rFonts w:asciiTheme="minorHAnsi" w:hAnsiTheme="minorHAnsi" w:cstheme="minorBidi"/>
          <w:noProof/>
          <w:kern w:val="2"/>
          <w:sz w:val="24"/>
          <w:szCs w:val="24"/>
          <w:lang w:eastAsia="ja-JP"/>
          <w14:ligatures w14:val="standardContextual"/>
        </w:rPr>
        <w:tab/>
      </w:r>
      <w:r>
        <w:rPr>
          <w:noProof/>
          <w:lang w:eastAsia="ja-JP"/>
        </w:rPr>
        <w:t>Protection provided by AEAD</w:t>
      </w:r>
      <w:r>
        <w:rPr>
          <w:noProof/>
        </w:rPr>
        <w:tab/>
      </w:r>
      <w:r>
        <w:rPr>
          <w:noProof/>
        </w:rPr>
        <w:fldChar w:fldCharType="begin"/>
      </w:r>
      <w:r>
        <w:rPr>
          <w:noProof/>
        </w:rPr>
        <w:instrText xml:space="preserve"> PAGEREF _Toc206425129 \h </w:instrText>
      </w:r>
      <w:r>
        <w:rPr>
          <w:noProof/>
        </w:rPr>
      </w:r>
      <w:r>
        <w:rPr>
          <w:noProof/>
        </w:rPr>
        <w:fldChar w:fldCharType="separate"/>
      </w:r>
      <w:r>
        <w:rPr>
          <w:noProof/>
        </w:rPr>
        <w:t>10</w:t>
      </w:r>
      <w:r>
        <w:rPr>
          <w:noProof/>
        </w:rPr>
        <w:fldChar w:fldCharType="end"/>
      </w:r>
    </w:p>
    <w:p w14:paraId="1BBBFD32" w14:textId="3D264F44" w:rsidR="00AE3CD0" w:rsidRDefault="00AE3CD0">
      <w:pPr>
        <w:pStyle w:val="22"/>
        <w:rPr>
          <w:rFonts w:asciiTheme="minorHAnsi" w:hAnsiTheme="minorHAnsi" w:cstheme="minorBidi"/>
          <w:noProof/>
          <w:kern w:val="2"/>
          <w:sz w:val="24"/>
          <w:szCs w:val="24"/>
          <w:lang w:eastAsia="ja-JP"/>
          <w14:ligatures w14:val="standardContextual"/>
        </w:rPr>
      </w:pPr>
      <w:r w:rsidRPr="00CB4BC2">
        <w:rPr>
          <w:noProof/>
          <w:lang w:val="en-US" w:eastAsia="ja-JP"/>
        </w:rPr>
        <w:t>5.2</w:t>
      </w:r>
      <w:r>
        <w:rPr>
          <w:rFonts w:asciiTheme="minorHAnsi" w:hAnsiTheme="minorHAnsi" w:cstheme="minorBidi"/>
          <w:noProof/>
          <w:kern w:val="2"/>
          <w:sz w:val="24"/>
          <w:szCs w:val="24"/>
          <w:lang w:eastAsia="ja-JP"/>
          <w14:ligatures w14:val="standardContextual"/>
        </w:rPr>
        <w:tab/>
      </w:r>
      <w:r w:rsidRPr="00CB4BC2">
        <w:rPr>
          <w:noProof/>
          <w:lang w:val="en-US" w:eastAsia="ja-JP"/>
        </w:rPr>
        <w:t>A</w:t>
      </w:r>
      <w:r w:rsidRPr="00CB4BC2">
        <w:rPr>
          <w:noProof/>
          <w:lang w:val="en-US"/>
        </w:rPr>
        <w:t xml:space="preserve">lgorithm </w:t>
      </w:r>
      <w:r w:rsidRPr="00CB4BC2">
        <w:rPr>
          <w:noProof/>
          <w:lang w:val="en-US" w:eastAsia="ja-JP"/>
        </w:rPr>
        <w:t>i</w:t>
      </w:r>
      <w:r w:rsidRPr="00CB4BC2">
        <w:rPr>
          <w:noProof/>
          <w:lang w:val="en-US"/>
        </w:rPr>
        <w:t>nputs</w:t>
      </w:r>
      <w:r w:rsidRPr="00CB4BC2">
        <w:rPr>
          <w:noProof/>
          <w:lang w:val="en-US" w:eastAsia="ja-JP"/>
        </w:rPr>
        <w:t xml:space="preserve"> and outputs</w:t>
      </w:r>
      <w:r>
        <w:rPr>
          <w:noProof/>
        </w:rPr>
        <w:tab/>
      </w:r>
      <w:r>
        <w:rPr>
          <w:noProof/>
        </w:rPr>
        <w:fldChar w:fldCharType="begin"/>
      </w:r>
      <w:r>
        <w:rPr>
          <w:noProof/>
        </w:rPr>
        <w:instrText xml:space="preserve"> PAGEREF _Toc206425130 \h </w:instrText>
      </w:r>
      <w:r>
        <w:rPr>
          <w:noProof/>
        </w:rPr>
      </w:r>
      <w:r>
        <w:rPr>
          <w:noProof/>
        </w:rPr>
        <w:fldChar w:fldCharType="separate"/>
      </w:r>
      <w:r>
        <w:rPr>
          <w:noProof/>
        </w:rPr>
        <w:t>10</w:t>
      </w:r>
      <w:r>
        <w:rPr>
          <w:noProof/>
        </w:rPr>
        <w:fldChar w:fldCharType="end"/>
      </w:r>
    </w:p>
    <w:p w14:paraId="15ED1FBD" w14:textId="550F6338"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5.3</w:t>
      </w:r>
      <w:r>
        <w:rPr>
          <w:rFonts w:asciiTheme="minorHAnsi" w:hAnsiTheme="minorHAnsi" w:cstheme="minorBidi"/>
          <w:noProof/>
          <w:kern w:val="2"/>
          <w:sz w:val="24"/>
          <w:szCs w:val="24"/>
          <w:lang w:eastAsia="ja-JP"/>
          <w14:ligatures w14:val="standardContextual"/>
        </w:rPr>
        <w:tab/>
      </w:r>
      <w:r>
        <w:rPr>
          <w:noProof/>
          <w:lang w:eastAsia="ja-JP"/>
        </w:rPr>
        <w:t>Order of operations</w:t>
      </w:r>
      <w:r>
        <w:rPr>
          <w:noProof/>
        </w:rPr>
        <w:tab/>
      </w:r>
      <w:r>
        <w:rPr>
          <w:noProof/>
        </w:rPr>
        <w:fldChar w:fldCharType="begin"/>
      </w:r>
      <w:r>
        <w:rPr>
          <w:noProof/>
        </w:rPr>
        <w:instrText xml:space="preserve"> PAGEREF _Toc206425131 \h </w:instrText>
      </w:r>
      <w:r>
        <w:rPr>
          <w:noProof/>
        </w:rPr>
      </w:r>
      <w:r>
        <w:rPr>
          <w:noProof/>
        </w:rPr>
        <w:fldChar w:fldCharType="separate"/>
      </w:r>
      <w:r>
        <w:rPr>
          <w:noProof/>
        </w:rPr>
        <w:t>10</w:t>
      </w:r>
      <w:r>
        <w:rPr>
          <w:noProof/>
        </w:rPr>
        <w:fldChar w:fldCharType="end"/>
      </w:r>
    </w:p>
    <w:p w14:paraId="44E74E75" w14:textId="4C04132D" w:rsidR="00AE3CD0" w:rsidRDefault="00AE3CD0">
      <w:pPr>
        <w:pStyle w:val="10"/>
        <w:rPr>
          <w:rFonts w:asciiTheme="minorHAnsi" w:hAnsiTheme="minorHAnsi" w:cstheme="minorBidi"/>
          <w:noProof/>
          <w:kern w:val="2"/>
          <w:sz w:val="24"/>
          <w:szCs w:val="24"/>
          <w:lang w:eastAsia="ja-JP"/>
          <w14:ligatures w14:val="standardContextual"/>
        </w:rPr>
      </w:pPr>
      <w:r>
        <w:rPr>
          <w:noProof/>
        </w:rPr>
        <w:t>6</w:t>
      </w:r>
      <w:r>
        <w:rPr>
          <w:rFonts w:asciiTheme="minorHAnsi" w:hAnsiTheme="minorHAnsi" w:cstheme="minorBidi"/>
          <w:noProof/>
          <w:kern w:val="2"/>
          <w:sz w:val="24"/>
          <w:szCs w:val="24"/>
          <w:lang w:eastAsia="ja-JP"/>
          <w14:ligatures w14:val="standardContextual"/>
        </w:rPr>
        <w:tab/>
      </w:r>
      <w:r>
        <w:rPr>
          <w:noProof/>
        </w:rPr>
        <w:t>Procedures and protocols impacted by AEAD</w:t>
      </w:r>
      <w:r>
        <w:rPr>
          <w:noProof/>
        </w:rPr>
        <w:tab/>
      </w:r>
      <w:r>
        <w:rPr>
          <w:noProof/>
        </w:rPr>
        <w:fldChar w:fldCharType="begin"/>
      </w:r>
      <w:r>
        <w:rPr>
          <w:noProof/>
        </w:rPr>
        <w:instrText xml:space="preserve"> PAGEREF _Toc206425132 \h </w:instrText>
      </w:r>
      <w:r>
        <w:rPr>
          <w:noProof/>
        </w:rPr>
      </w:r>
      <w:r>
        <w:rPr>
          <w:noProof/>
        </w:rPr>
        <w:fldChar w:fldCharType="separate"/>
      </w:r>
      <w:r>
        <w:rPr>
          <w:noProof/>
        </w:rPr>
        <w:t>11</w:t>
      </w:r>
      <w:r>
        <w:rPr>
          <w:noProof/>
        </w:rPr>
        <w:fldChar w:fldCharType="end"/>
      </w:r>
    </w:p>
    <w:p w14:paraId="78B9AC34" w14:textId="1C748378" w:rsidR="00AE3CD0" w:rsidRDefault="00AE3CD0">
      <w:pPr>
        <w:pStyle w:val="22"/>
        <w:rPr>
          <w:rFonts w:asciiTheme="minorHAnsi" w:hAnsiTheme="minorHAnsi" w:cstheme="minorBidi"/>
          <w:noProof/>
          <w:kern w:val="2"/>
          <w:sz w:val="24"/>
          <w:szCs w:val="24"/>
          <w:lang w:eastAsia="ja-JP"/>
          <w14:ligatures w14:val="standardContextual"/>
        </w:rPr>
      </w:pPr>
      <w:r>
        <w:rPr>
          <w:noProof/>
        </w:rPr>
        <w:t>6.1</w:t>
      </w:r>
      <w:r>
        <w:rPr>
          <w:rFonts w:asciiTheme="minorHAnsi" w:hAnsiTheme="minorHAnsi" w:cstheme="minorBidi"/>
          <w:noProof/>
          <w:kern w:val="2"/>
          <w:sz w:val="24"/>
          <w:szCs w:val="24"/>
          <w:lang w:eastAsia="ja-JP"/>
          <w14:ligatures w14:val="standardContextual"/>
        </w:rPr>
        <w:tab/>
      </w:r>
      <w:r>
        <w:rPr>
          <w:noProof/>
        </w:rPr>
        <w:t>Creation and Handling of algorithm inputs</w:t>
      </w:r>
      <w:r>
        <w:rPr>
          <w:noProof/>
        </w:rPr>
        <w:tab/>
      </w:r>
      <w:r>
        <w:rPr>
          <w:noProof/>
        </w:rPr>
        <w:fldChar w:fldCharType="begin"/>
      </w:r>
      <w:r>
        <w:rPr>
          <w:noProof/>
        </w:rPr>
        <w:instrText xml:space="preserve"> PAGEREF _Toc206425133 \h </w:instrText>
      </w:r>
      <w:r>
        <w:rPr>
          <w:noProof/>
        </w:rPr>
      </w:r>
      <w:r>
        <w:rPr>
          <w:noProof/>
        </w:rPr>
        <w:fldChar w:fldCharType="separate"/>
      </w:r>
      <w:r>
        <w:rPr>
          <w:noProof/>
        </w:rPr>
        <w:t>11</w:t>
      </w:r>
      <w:r>
        <w:rPr>
          <w:noProof/>
        </w:rPr>
        <w:fldChar w:fldCharType="end"/>
      </w:r>
    </w:p>
    <w:p w14:paraId="06102E98" w14:textId="4826D77F" w:rsidR="00AE3CD0" w:rsidRDefault="00AE3CD0">
      <w:pPr>
        <w:pStyle w:val="22"/>
        <w:rPr>
          <w:rFonts w:asciiTheme="minorHAnsi" w:hAnsiTheme="minorHAnsi" w:cstheme="minorBidi"/>
          <w:noProof/>
          <w:kern w:val="2"/>
          <w:sz w:val="24"/>
          <w:szCs w:val="24"/>
          <w:lang w:eastAsia="ja-JP"/>
          <w14:ligatures w14:val="standardContextual"/>
        </w:rPr>
      </w:pPr>
      <w:r>
        <w:rPr>
          <w:noProof/>
        </w:rPr>
        <w:t>6.2</w:t>
      </w:r>
      <w:r>
        <w:rPr>
          <w:rFonts w:asciiTheme="minorHAnsi" w:hAnsiTheme="minorHAnsi" w:cstheme="minorBidi"/>
          <w:noProof/>
          <w:kern w:val="2"/>
          <w:sz w:val="24"/>
          <w:szCs w:val="24"/>
          <w:lang w:eastAsia="ja-JP"/>
          <w14:ligatures w14:val="standardContextual"/>
        </w:rPr>
        <w:tab/>
      </w:r>
      <w:r>
        <w:rPr>
          <w:noProof/>
        </w:rPr>
        <w:t>Impact to AS and NAS security</w:t>
      </w:r>
      <w:r>
        <w:rPr>
          <w:noProof/>
        </w:rPr>
        <w:tab/>
      </w:r>
      <w:r>
        <w:rPr>
          <w:noProof/>
        </w:rPr>
        <w:fldChar w:fldCharType="begin"/>
      </w:r>
      <w:r>
        <w:rPr>
          <w:noProof/>
        </w:rPr>
        <w:instrText xml:space="preserve"> PAGEREF _Toc206425134 \h </w:instrText>
      </w:r>
      <w:r>
        <w:rPr>
          <w:noProof/>
        </w:rPr>
      </w:r>
      <w:r>
        <w:rPr>
          <w:noProof/>
        </w:rPr>
        <w:fldChar w:fldCharType="separate"/>
      </w:r>
      <w:r>
        <w:rPr>
          <w:noProof/>
        </w:rPr>
        <w:t>11</w:t>
      </w:r>
      <w:r>
        <w:rPr>
          <w:noProof/>
        </w:rPr>
        <w:fldChar w:fldCharType="end"/>
      </w:r>
    </w:p>
    <w:p w14:paraId="35D83FAE" w14:textId="2D22C888" w:rsidR="00AE3CD0" w:rsidRDefault="00AE3CD0">
      <w:pPr>
        <w:pStyle w:val="22"/>
        <w:rPr>
          <w:rFonts w:asciiTheme="minorHAnsi" w:hAnsiTheme="minorHAnsi" w:cstheme="minorBidi"/>
          <w:noProof/>
          <w:kern w:val="2"/>
          <w:sz w:val="24"/>
          <w:szCs w:val="24"/>
          <w:lang w:eastAsia="ja-JP"/>
          <w14:ligatures w14:val="standardContextual"/>
        </w:rPr>
      </w:pPr>
      <w:r>
        <w:rPr>
          <w:noProof/>
        </w:rPr>
        <w:t>6.3</w:t>
      </w:r>
      <w:r>
        <w:rPr>
          <w:rFonts w:asciiTheme="minorHAnsi" w:hAnsiTheme="minorHAnsi" w:cstheme="minorBidi"/>
          <w:noProof/>
          <w:kern w:val="2"/>
          <w:sz w:val="24"/>
          <w:szCs w:val="24"/>
          <w:lang w:eastAsia="ja-JP"/>
          <w14:ligatures w14:val="standardContextual"/>
        </w:rPr>
        <w:tab/>
      </w:r>
      <w:r>
        <w:rPr>
          <w:noProof/>
        </w:rPr>
        <w:t xml:space="preserve">Interworking </w:t>
      </w:r>
      <w:r>
        <w:rPr>
          <w:noProof/>
          <w:lang w:eastAsia="ja-JP"/>
        </w:rPr>
        <w:t>between 6G and 5G</w:t>
      </w:r>
      <w:r>
        <w:rPr>
          <w:noProof/>
        </w:rPr>
        <w:tab/>
      </w:r>
      <w:r>
        <w:rPr>
          <w:noProof/>
        </w:rPr>
        <w:fldChar w:fldCharType="begin"/>
      </w:r>
      <w:r>
        <w:rPr>
          <w:noProof/>
        </w:rPr>
        <w:instrText xml:space="preserve"> PAGEREF _Toc206425135 \h </w:instrText>
      </w:r>
      <w:r>
        <w:rPr>
          <w:noProof/>
        </w:rPr>
      </w:r>
      <w:r>
        <w:rPr>
          <w:noProof/>
        </w:rPr>
        <w:fldChar w:fldCharType="separate"/>
      </w:r>
      <w:r>
        <w:rPr>
          <w:noProof/>
        </w:rPr>
        <w:t>11</w:t>
      </w:r>
      <w:r>
        <w:rPr>
          <w:noProof/>
        </w:rPr>
        <w:fldChar w:fldCharType="end"/>
      </w:r>
    </w:p>
    <w:p w14:paraId="440FD479" w14:textId="14D4880D"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6.X</w:t>
      </w:r>
      <w:r>
        <w:rPr>
          <w:rFonts w:asciiTheme="minorHAnsi" w:hAnsiTheme="minorHAnsi" w:cstheme="minorBidi"/>
          <w:noProof/>
          <w:kern w:val="2"/>
          <w:sz w:val="24"/>
          <w:szCs w:val="24"/>
          <w:lang w:eastAsia="ja-JP"/>
          <w14:ligatures w14:val="standardContextual"/>
        </w:rPr>
        <w:tab/>
      </w:r>
      <w:r>
        <w:rPr>
          <w:noProof/>
          <w:lang w:eastAsia="ja-JP"/>
        </w:rPr>
        <w:t>&lt;Title of impacted procedures&gt;</w:t>
      </w:r>
      <w:r>
        <w:rPr>
          <w:noProof/>
        </w:rPr>
        <w:tab/>
      </w:r>
      <w:r>
        <w:rPr>
          <w:noProof/>
        </w:rPr>
        <w:fldChar w:fldCharType="begin"/>
      </w:r>
      <w:r>
        <w:rPr>
          <w:noProof/>
        </w:rPr>
        <w:instrText xml:space="preserve"> PAGEREF _Toc206425136 \h </w:instrText>
      </w:r>
      <w:r>
        <w:rPr>
          <w:noProof/>
        </w:rPr>
      </w:r>
      <w:r>
        <w:rPr>
          <w:noProof/>
        </w:rPr>
        <w:fldChar w:fldCharType="separate"/>
      </w:r>
      <w:r>
        <w:rPr>
          <w:noProof/>
        </w:rPr>
        <w:t>11</w:t>
      </w:r>
      <w:r>
        <w:rPr>
          <w:noProof/>
        </w:rPr>
        <w:fldChar w:fldCharType="end"/>
      </w:r>
    </w:p>
    <w:p w14:paraId="2E56ECC4" w14:textId="3581CF76" w:rsidR="00AE3CD0" w:rsidRDefault="00AE3CD0">
      <w:pPr>
        <w:pStyle w:val="10"/>
        <w:rPr>
          <w:rFonts w:asciiTheme="minorHAnsi" w:hAnsiTheme="minorHAnsi" w:cstheme="minorBidi"/>
          <w:noProof/>
          <w:kern w:val="2"/>
          <w:sz w:val="24"/>
          <w:szCs w:val="24"/>
          <w:lang w:eastAsia="ja-JP"/>
          <w14:ligatures w14:val="standardContextual"/>
        </w:rPr>
      </w:pPr>
      <w:r>
        <w:rPr>
          <w:noProof/>
          <w:lang w:eastAsia="ja-JP"/>
        </w:rPr>
        <w:t>7</w:t>
      </w:r>
      <w:r>
        <w:rPr>
          <w:rFonts w:asciiTheme="minorHAnsi" w:hAnsiTheme="minorHAnsi" w:cstheme="minorBidi"/>
          <w:noProof/>
          <w:kern w:val="2"/>
          <w:sz w:val="24"/>
          <w:szCs w:val="24"/>
          <w:lang w:eastAsia="ja-JP"/>
          <w14:ligatures w14:val="standardContextual"/>
        </w:rPr>
        <w:tab/>
      </w:r>
      <w:r>
        <w:rPr>
          <w:noProof/>
        </w:rPr>
        <w:t>Potential Requirements</w:t>
      </w:r>
      <w:r>
        <w:rPr>
          <w:noProof/>
        </w:rPr>
        <w:tab/>
      </w:r>
      <w:r>
        <w:rPr>
          <w:noProof/>
        </w:rPr>
        <w:fldChar w:fldCharType="begin"/>
      </w:r>
      <w:r>
        <w:rPr>
          <w:noProof/>
        </w:rPr>
        <w:instrText xml:space="preserve"> PAGEREF _Toc206425137 \h </w:instrText>
      </w:r>
      <w:r>
        <w:rPr>
          <w:noProof/>
        </w:rPr>
      </w:r>
      <w:r>
        <w:rPr>
          <w:noProof/>
        </w:rPr>
        <w:fldChar w:fldCharType="separate"/>
      </w:r>
      <w:r>
        <w:rPr>
          <w:noProof/>
        </w:rPr>
        <w:t>12</w:t>
      </w:r>
      <w:r>
        <w:rPr>
          <w:noProof/>
        </w:rPr>
        <w:fldChar w:fldCharType="end"/>
      </w:r>
    </w:p>
    <w:p w14:paraId="57C5E7A1" w14:textId="715485AC"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7</w:t>
      </w:r>
      <w:r>
        <w:rPr>
          <w:noProof/>
        </w:rPr>
        <w:t>.1</w:t>
      </w:r>
      <w:r>
        <w:rPr>
          <w:rFonts w:asciiTheme="minorHAnsi" w:hAnsiTheme="minorHAnsi" w:cstheme="minorBidi"/>
          <w:noProof/>
          <w:kern w:val="2"/>
          <w:sz w:val="24"/>
          <w:szCs w:val="24"/>
          <w:lang w:eastAsia="ja-JP"/>
          <w14:ligatures w14:val="standardContextual"/>
        </w:rPr>
        <w:tab/>
      </w:r>
      <w:r>
        <w:rPr>
          <w:noProof/>
          <w:lang w:eastAsia="ja-JP"/>
        </w:rPr>
        <w:t xml:space="preserve">Potential Requirements for </w:t>
      </w:r>
      <w:r>
        <w:rPr>
          <w:noProof/>
        </w:rPr>
        <w:t>Creation and Handling of algorithm inputs</w:t>
      </w:r>
      <w:r>
        <w:rPr>
          <w:noProof/>
        </w:rPr>
        <w:tab/>
      </w:r>
      <w:r>
        <w:rPr>
          <w:noProof/>
        </w:rPr>
        <w:fldChar w:fldCharType="begin"/>
      </w:r>
      <w:r>
        <w:rPr>
          <w:noProof/>
        </w:rPr>
        <w:instrText xml:space="preserve"> PAGEREF _Toc206425138 \h </w:instrText>
      </w:r>
      <w:r>
        <w:rPr>
          <w:noProof/>
        </w:rPr>
      </w:r>
      <w:r>
        <w:rPr>
          <w:noProof/>
        </w:rPr>
        <w:fldChar w:fldCharType="separate"/>
      </w:r>
      <w:r>
        <w:rPr>
          <w:noProof/>
        </w:rPr>
        <w:t>12</w:t>
      </w:r>
      <w:r>
        <w:rPr>
          <w:noProof/>
        </w:rPr>
        <w:fldChar w:fldCharType="end"/>
      </w:r>
    </w:p>
    <w:p w14:paraId="5E53EFD1" w14:textId="66B3CA72"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7</w:t>
      </w:r>
      <w:r>
        <w:rPr>
          <w:noProof/>
        </w:rPr>
        <w:t>.2</w:t>
      </w:r>
      <w:r>
        <w:rPr>
          <w:rFonts w:asciiTheme="minorHAnsi" w:hAnsiTheme="minorHAnsi" w:cstheme="minorBidi"/>
          <w:noProof/>
          <w:kern w:val="2"/>
          <w:sz w:val="24"/>
          <w:szCs w:val="24"/>
          <w:lang w:eastAsia="ja-JP"/>
          <w14:ligatures w14:val="standardContextual"/>
        </w:rPr>
        <w:tab/>
      </w:r>
      <w:r>
        <w:rPr>
          <w:noProof/>
          <w:lang w:eastAsia="ja-JP"/>
        </w:rPr>
        <w:t xml:space="preserve">Potential Requirements for </w:t>
      </w:r>
      <w:r>
        <w:rPr>
          <w:noProof/>
        </w:rPr>
        <w:t>AS and NAS security</w:t>
      </w:r>
      <w:r>
        <w:rPr>
          <w:noProof/>
        </w:rPr>
        <w:tab/>
      </w:r>
      <w:r>
        <w:rPr>
          <w:noProof/>
        </w:rPr>
        <w:fldChar w:fldCharType="begin"/>
      </w:r>
      <w:r>
        <w:rPr>
          <w:noProof/>
        </w:rPr>
        <w:instrText xml:space="preserve"> PAGEREF _Toc206425139 \h </w:instrText>
      </w:r>
      <w:r>
        <w:rPr>
          <w:noProof/>
        </w:rPr>
      </w:r>
      <w:r>
        <w:rPr>
          <w:noProof/>
        </w:rPr>
        <w:fldChar w:fldCharType="separate"/>
      </w:r>
      <w:r>
        <w:rPr>
          <w:noProof/>
        </w:rPr>
        <w:t>12</w:t>
      </w:r>
      <w:r>
        <w:rPr>
          <w:noProof/>
        </w:rPr>
        <w:fldChar w:fldCharType="end"/>
      </w:r>
    </w:p>
    <w:p w14:paraId="55240715" w14:textId="2E294ED5"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7</w:t>
      </w:r>
      <w:r>
        <w:rPr>
          <w:noProof/>
        </w:rPr>
        <w:t>.3</w:t>
      </w:r>
      <w:r>
        <w:rPr>
          <w:rFonts w:asciiTheme="minorHAnsi" w:hAnsiTheme="minorHAnsi" w:cstheme="minorBidi"/>
          <w:noProof/>
          <w:kern w:val="2"/>
          <w:sz w:val="24"/>
          <w:szCs w:val="24"/>
          <w:lang w:eastAsia="ja-JP"/>
          <w14:ligatures w14:val="standardContextual"/>
        </w:rPr>
        <w:tab/>
      </w:r>
      <w:r>
        <w:rPr>
          <w:noProof/>
          <w:lang w:eastAsia="ja-JP"/>
        </w:rPr>
        <w:t xml:space="preserve">Potential Requirements for </w:t>
      </w:r>
      <w:r>
        <w:rPr>
          <w:noProof/>
        </w:rPr>
        <w:t xml:space="preserve">Interworking </w:t>
      </w:r>
      <w:r>
        <w:rPr>
          <w:noProof/>
          <w:lang w:eastAsia="ja-JP"/>
        </w:rPr>
        <w:t>between 6G and 5G</w:t>
      </w:r>
      <w:r>
        <w:rPr>
          <w:noProof/>
        </w:rPr>
        <w:tab/>
      </w:r>
      <w:r>
        <w:rPr>
          <w:noProof/>
        </w:rPr>
        <w:fldChar w:fldCharType="begin"/>
      </w:r>
      <w:r>
        <w:rPr>
          <w:noProof/>
        </w:rPr>
        <w:instrText xml:space="preserve"> PAGEREF _Toc206425140 \h </w:instrText>
      </w:r>
      <w:r>
        <w:rPr>
          <w:noProof/>
        </w:rPr>
      </w:r>
      <w:r>
        <w:rPr>
          <w:noProof/>
        </w:rPr>
        <w:fldChar w:fldCharType="separate"/>
      </w:r>
      <w:r>
        <w:rPr>
          <w:noProof/>
        </w:rPr>
        <w:t>12</w:t>
      </w:r>
      <w:r>
        <w:rPr>
          <w:noProof/>
        </w:rPr>
        <w:fldChar w:fldCharType="end"/>
      </w:r>
    </w:p>
    <w:p w14:paraId="62308885" w14:textId="102DCA7E" w:rsidR="00AE3CD0" w:rsidRDefault="00AE3CD0">
      <w:pPr>
        <w:pStyle w:val="22"/>
        <w:rPr>
          <w:rFonts w:asciiTheme="minorHAnsi" w:hAnsiTheme="minorHAnsi" w:cstheme="minorBidi"/>
          <w:noProof/>
          <w:kern w:val="2"/>
          <w:sz w:val="24"/>
          <w:szCs w:val="24"/>
          <w:lang w:eastAsia="ja-JP"/>
          <w14:ligatures w14:val="standardContextual"/>
        </w:rPr>
      </w:pPr>
      <w:r>
        <w:rPr>
          <w:noProof/>
          <w:lang w:eastAsia="ja-JP"/>
        </w:rPr>
        <w:t>7.X</w:t>
      </w:r>
      <w:r>
        <w:rPr>
          <w:rFonts w:asciiTheme="minorHAnsi" w:hAnsiTheme="minorHAnsi" w:cstheme="minorBidi"/>
          <w:noProof/>
          <w:kern w:val="2"/>
          <w:sz w:val="24"/>
          <w:szCs w:val="24"/>
          <w:lang w:eastAsia="ja-JP"/>
          <w14:ligatures w14:val="standardContextual"/>
        </w:rPr>
        <w:tab/>
      </w:r>
      <w:r>
        <w:rPr>
          <w:noProof/>
          <w:lang w:eastAsia="ja-JP"/>
        </w:rPr>
        <w:t>Potential Requirements for &lt;Title of impacted procedures&gt;</w:t>
      </w:r>
      <w:r>
        <w:rPr>
          <w:noProof/>
        </w:rPr>
        <w:tab/>
      </w:r>
      <w:r>
        <w:rPr>
          <w:noProof/>
        </w:rPr>
        <w:fldChar w:fldCharType="begin"/>
      </w:r>
      <w:r>
        <w:rPr>
          <w:noProof/>
        </w:rPr>
        <w:instrText xml:space="preserve"> PAGEREF _Toc206425141 \h </w:instrText>
      </w:r>
      <w:r>
        <w:rPr>
          <w:noProof/>
        </w:rPr>
      </w:r>
      <w:r>
        <w:rPr>
          <w:noProof/>
        </w:rPr>
        <w:fldChar w:fldCharType="separate"/>
      </w:r>
      <w:r>
        <w:rPr>
          <w:noProof/>
        </w:rPr>
        <w:t>12</w:t>
      </w:r>
      <w:r>
        <w:rPr>
          <w:noProof/>
        </w:rPr>
        <w:fldChar w:fldCharType="end"/>
      </w:r>
    </w:p>
    <w:p w14:paraId="7AF232A0" w14:textId="065374A4" w:rsidR="00AE3CD0" w:rsidRDefault="00AE3CD0">
      <w:pPr>
        <w:pStyle w:val="10"/>
        <w:rPr>
          <w:rFonts w:asciiTheme="minorHAnsi" w:hAnsiTheme="minorHAnsi" w:cstheme="minorBidi"/>
          <w:noProof/>
          <w:kern w:val="2"/>
          <w:sz w:val="24"/>
          <w:szCs w:val="24"/>
          <w:lang w:eastAsia="ja-JP"/>
          <w14:ligatures w14:val="standardContextual"/>
        </w:rPr>
      </w:pPr>
      <w:r>
        <w:rPr>
          <w:noProof/>
          <w:lang w:eastAsia="ja-JP"/>
        </w:rPr>
        <w:t>8</w:t>
      </w:r>
      <w:r>
        <w:rPr>
          <w:rFonts w:asciiTheme="minorHAnsi" w:hAnsiTheme="minorHAnsi" w:cstheme="minorBidi"/>
          <w:noProof/>
          <w:kern w:val="2"/>
          <w:sz w:val="24"/>
          <w:szCs w:val="24"/>
          <w:lang w:eastAsia="ja-JP"/>
          <w14:ligatures w14:val="standardContextual"/>
        </w:rPr>
        <w:tab/>
      </w:r>
      <w:r>
        <w:rPr>
          <w:noProof/>
        </w:rPr>
        <w:t>Conclusion</w:t>
      </w:r>
      <w:r>
        <w:rPr>
          <w:noProof/>
        </w:rPr>
        <w:tab/>
      </w:r>
      <w:r>
        <w:rPr>
          <w:noProof/>
        </w:rPr>
        <w:fldChar w:fldCharType="begin"/>
      </w:r>
      <w:r>
        <w:rPr>
          <w:noProof/>
        </w:rPr>
        <w:instrText xml:space="preserve"> PAGEREF _Toc206425142 \h </w:instrText>
      </w:r>
      <w:r>
        <w:rPr>
          <w:noProof/>
        </w:rPr>
      </w:r>
      <w:r>
        <w:rPr>
          <w:noProof/>
        </w:rPr>
        <w:fldChar w:fldCharType="separate"/>
      </w:r>
      <w:r>
        <w:rPr>
          <w:noProof/>
        </w:rPr>
        <w:t>13</w:t>
      </w:r>
      <w:r>
        <w:rPr>
          <w:noProof/>
        </w:rPr>
        <w:fldChar w:fldCharType="end"/>
      </w:r>
    </w:p>
    <w:p w14:paraId="388D1BF0" w14:textId="768513B7" w:rsidR="00AE3CD0" w:rsidRDefault="00AE3CD0">
      <w:pPr>
        <w:pStyle w:val="90"/>
        <w:rPr>
          <w:rFonts w:asciiTheme="minorHAnsi" w:hAnsiTheme="minorHAnsi" w:cstheme="minorBidi"/>
          <w:b w:val="0"/>
          <w:noProof/>
          <w:kern w:val="2"/>
          <w:sz w:val="24"/>
          <w:szCs w:val="24"/>
          <w:lang w:eastAsia="ja-JP"/>
          <w14:ligatures w14:val="standardContextual"/>
        </w:rPr>
      </w:pPr>
      <w:r>
        <w:rPr>
          <w:noProof/>
        </w:rPr>
        <w:t>Annex A: Change history</w:t>
      </w:r>
      <w:r>
        <w:rPr>
          <w:noProof/>
        </w:rPr>
        <w:tab/>
      </w:r>
      <w:r>
        <w:rPr>
          <w:noProof/>
        </w:rPr>
        <w:fldChar w:fldCharType="begin"/>
      </w:r>
      <w:r>
        <w:rPr>
          <w:noProof/>
        </w:rPr>
        <w:instrText xml:space="preserve"> PAGEREF _Toc206425143 \h </w:instrText>
      </w:r>
      <w:r>
        <w:rPr>
          <w:noProof/>
        </w:rPr>
      </w:r>
      <w:r>
        <w:rPr>
          <w:noProof/>
        </w:rPr>
        <w:fldChar w:fldCharType="separate"/>
      </w:r>
      <w:r>
        <w:rPr>
          <w:noProof/>
        </w:rPr>
        <w:t>13</w:t>
      </w:r>
      <w:r>
        <w:rPr>
          <w:noProof/>
        </w:rPr>
        <w:fldChar w:fldCharType="end"/>
      </w:r>
    </w:p>
    <w:p w14:paraId="0B9E3498" w14:textId="18758AC0" w:rsidR="00080512" w:rsidRPr="004D3578" w:rsidRDefault="004D3578">
      <w:r w:rsidRPr="004D3578">
        <w:rPr>
          <w:noProof/>
          <w:sz w:val="22"/>
        </w:rPr>
        <w:fldChar w:fldCharType="end"/>
      </w:r>
    </w:p>
    <w:p w14:paraId="03993004" w14:textId="724411BD" w:rsidR="00080512" w:rsidRDefault="00080512" w:rsidP="00D07C83">
      <w:pPr>
        <w:pStyle w:val="1"/>
      </w:pPr>
      <w:r w:rsidRPr="004D3578">
        <w:br w:type="page"/>
      </w:r>
      <w:bookmarkStart w:id="15" w:name="foreword"/>
      <w:bookmarkStart w:id="16" w:name="_Toc206425118"/>
      <w:bookmarkEnd w:id="15"/>
      <w:r w:rsidRPr="004D3578">
        <w:lastRenderedPageBreak/>
        <w:t>Foreword</w:t>
      </w:r>
      <w:bookmarkEnd w:id="16"/>
    </w:p>
    <w:p w14:paraId="2511FBFA" w14:textId="543DC670" w:rsidR="00080512" w:rsidRPr="004D3578" w:rsidRDefault="00080512">
      <w:r w:rsidRPr="004D3578">
        <w:t xml:space="preserve">This </w:t>
      </w:r>
      <w:r w:rsidRPr="00BC47B6">
        <w:t xml:space="preserve">Technical </w:t>
      </w:r>
      <w:bookmarkStart w:id="17" w:name="spectype3"/>
      <w:r w:rsidR="00602AEA" w:rsidRPr="00851A20">
        <w:t>Report</w:t>
      </w:r>
      <w:bookmarkEnd w:id="17"/>
      <w:r w:rsidRPr="00BC47B6">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FF327B8" w14:textId="77777777" w:rsidR="00FB3201" w:rsidRDefault="00FB3201">
      <w:pPr>
        <w:spacing w:after="0"/>
        <w:rPr>
          <w:rFonts w:ascii="Arial" w:hAnsi="Arial"/>
          <w:sz w:val="36"/>
        </w:rPr>
      </w:pPr>
      <w:bookmarkStart w:id="18" w:name="introduction"/>
      <w:bookmarkStart w:id="19" w:name="scope"/>
      <w:bookmarkEnd w:id="18"/>
      <w:bookmarkEnd w:id="19"/>
      <w:r>
        <w:br w:type="page"/>
      </w:r>
    </w:p>
    <w:p w14:paraId="548A512E" w14:textId="1FCB93D5" w:rsidR="00080512" w:rsidRPr="004D3578" w:rsidRDefault="00080512">
      <w:pPr>
        <w:pStyle w:val="1"/>
      </w:pPr>
      <w:bookmarkStart w:id="20" w:name="_Toc206425119"/>
      <w:r w:rsidRPr="004D3578">
        <w:lastRenderedPageBreak/>
        <w:t>1</w:t>
      </w:r>
      <w:r w:rsidRPr="004D3578">
        <w:tab/>
        <w:t>Scope</w:t>
      </w:r>
      <w:bookmarkEnd w:id="20"/>
    </w:p>
    <w:p w14:paraId="133C6716" w14:textId="77777777" w:rsidR="00FB3201" w:rsidRDefault="00FB3201">
      <w:pPr>
        <w:spacing w:after="0"/>
        <w:rPr>
          <w:rFonts w:ascii="Arial" w:hAnsi="Arial"/>
          <w:sz w:val="36"/>
        </w:rPr>
      </w:pPr>
      <w:bookmarkStart w:id="21" w:name="references"/>
      <w:bookmarkEnd w:id="21"/>
      <w:r>
        <w:br w:type="page"/>
      </w:r>
    </w:p>
    <w:p w14:paraId="794720D9" w14:textId="04001BF0" w:rsidR="00080512" w:rsidRPr="004D3578" w:rsidRDefault="00080512">
      <w:pPr>
        <w:pStyle w:val="1"/>
      </w:pPr>
      <w:bookmarkStart w:id="22" w:name="_Toc206425120"/>
      <w:r w:rsidRPr="004D3578">
        <w:lastRenderedPageBreak/>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5A4075D" w:rsidR="00CB2B10" w:rsidRDefault="00CB2B10" w:rsidP="00CB2B10">
      <w:pPr>
        <w:pStyle w:val="EX"/>
      </w:pPr>
      <w:r w:rsidRPr="004D3578">
        <w:t>[1]</w:t>
      </w:r>
      <w:r w:rsidRPr="004D3578">
        <w:tab/>
        <w:t>3GPP TR 21.905: "Vocabulary for 3GPP Specifications".</w:t>
      </w:r>
    </w:p>
    <w:p w14:paraId="05937B0E" w14:textId="77777777" w:rsidR="00E02DF1" w:rsidRDefault="00E02DF1">
      <w:pPr>
        <w:spacing w:after="0"/>
        <w:rPr>
          <w:rFonts w:ascii="Arial" w:hAnsi="Arial"/>
          <w:sz w:val="36"/>
          <w:lang w:eastAsia="ja-JP"/>
        </w:rPr>
      </w:pPr>
      <w:bookmarkStart w:id="23" w:name="definitions"/>
      <w:bookmarkEnd w:id="23"/>
      <w:r>
        <w:rPr>
          <w:lang w:eastAsia="ja-JP"/>
        </w:rPr>
        <w:br w:type="page"/>
      </w:r>
    </w:p>
    <w:p w14:paraId="6EBDAA57" w14:textId="7D4E184C" w:rsidR="00B162BF" w:rsidRDefault="00B162BF" w:rsidP="00B162BF">
      <w:pPr>
        <w:pStyle w:val="1"/>
        <w:rPr>
          <w:lang w:eastAsia="ja-JP"/>
        </w:rPr>
      </w:pPr>
      <w:bookmarkStart w:id="24" w:name="_Toc206425121"/>
      <w:r>
        <w:rPr>
          <w:rFonts w:hint="eastAsia"/>
          <w:lang w:eastAsia="ja-JP"/>
        </w:rPr>
        <w:lastRenderedPageBreak/>
        <w:t xml:space="preserve">3 </w:t>
      </w:r>
      <w:r w:rsidR="00E02DF1">
        <w:rPr>
          <w:lang w:eastAsia="ja-JP"/>
        </w:rPr>
        <w:tab/>
      </w:r>
      <w:r w:rsidR="00C415AA" w:rsidRPr="00F77BD7">
        <w:t>Definitions and abbreviations</w:t>
      </w:r>
      <w:bookmarkEnd w:id="24"/>
    </w:p>
    <w:p w14:paraId="6CBABCF9" w14:textId="07BCBD7A" w:rsidR="00080512" w:rsidRPr="004D3578" w:rsidRDefault="00080512">
      <w:pPr>
        <w:pStyle w:val="21"/>
      </w:pPr>
      <w:bookmarkStart w:id="25" w:name="_Toc206425122"/>
      <w:r w:rsidRPr="004D3578">
        <w:t>3.1</w:t>
      </w:r>
      <w:r w:rsidRPr="004D3578">
        <w:tab/>
      </w:r>
      <w:r w:rsidR="002B6339">
        <w:t>Terms</w:t>
      </w:r>
      <w:bookmarkEnd w:id="25"/>
    </w:p>
    <w:p w14:paraId="060B24CE" w14:textId="0128E05C" w:rsidR="00080512" w:rsidRPr="004D3578" w:rsidRDefault="00E02DF1">
      <w:r>
        <w:t>Void</w:t>
      </w:r>
    </w:p>
    <w:p w14:paraId="748FAD21" w14:textId="77777777" w:rsidR="00080512" w:rsidRPr="004D3578" w:rsidRDefault="00080512">
      <w:pPr>
        <w:pStyle w:val="21"/>
      </w:pPr>
      <w:bookmarkStart w:id="26" w:name="_Toc206425123"/>
      <w:r w:rsidRPr="004D3578">
        <w:t>3.2</w:t>
      </w:r>
      <w:r w:rsidRPr="004D3578">
        <w:tab/>
        <w:t>Symbols</w:t>
      </w:r>
      <w:bookmarkEnd w:id="26"/>
    </w:p>
    <w:p w14:paraId="50F83E7B" w14:textId="6D5A2CE0" w:rsidR="00080512" w:rsidRPr="004D3578" w:rsidRDefault="00E02DF1" w:rsidP="00851A20">
      <w:r>
        <w:t>Void</w:t>
      </w:r>
    </w:p>
    <w:p w14:paraId="5E81C5C1" w14:textId="77777777" w:rsidR="00080512" w:rsidRDefault="00080512">
      <w:pPr>
        <w:pStyle w:val="21"/>
      </w:pPr>
      <w:bookmarkStart w:id="27" w:name="_Toc206425124"/>
      <w:r w:rsidRPr="004D3578">
        <w:t>3.3</w:t>
      </w:r>
      <w:r w:rsidRPr="004D3578">
        <w:tab/>
        <w:t>Abbreviations</w:t>
      </w:r>
      <w:bookmarkEnd w:id="27"/>
    </w:p>
    <w:p w14:paraId="3966D6F1" w14:textId="0EDE9340" w:rsidR="0001414C" w:rsidRP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39E53726" w14:textId="77777777" w:rsidR="00757B5E" w:rsidRPr="00851A20" w:rsidRDefault="00757B5E">
      <w:pPr>
        <w:spacing w:after="0"/>
        <w:rPr>
          <w:rFonts w:ascii="Arial" w:hAnsi="Arial"/>
          <w:sz w:val="36"/>
          <w:lang w:val="en-US" w:eastAsia="ja-JP"/>
        </w:rPr>
      </w:pPr>
      <w:r w:rsidRPr="00851A20">
        <w:rPr>
          <w:lang w:val="en-US" w:eastAsia="ja-JP"/>
        </w:rPr>
        <w:br w:type="page"/>
      </w:r>
    </w:p>
    <w:p w14:paraId="50683210" w14:textId="5E9D06A6" w:rsidR="00D604A8" w:rsidRDefault="002154FD" w:rsidP="002154FD">
      <w:pPr>
        <w:pStyle w:val="1"/>
        <w:rPr>
          <w:lang w:eastAsia="ja-JP"/>
        </w:rPr>
      </w:pPr>
      <w:bookmarkStart w:id="28" w:name="_Toc206425125"/>
      <w:r>
        <w:rPr>
          <w:lang w:eastAsia="ja-JP"/>
        </w:rPr>
        <w:lastRenderedPageBreak/>
        <w:t>4</w:t>
      </w:r>
      <w:r>
        <w:rPr>
          <w:lang w:eastAsia="ja-JP"/>
        </w:rPr>
        <w:tab/>
      </w:r>
      <w:r w:rsidR="007A7F15">
        <w:rPr>
          <w:lang w:eastAsia="ja-JP"/>
        </w:rPr>
        <w:t>Use of cryptographic algorithms on a</w:t>
      </w:r>
      <w:r w:rsidR="007B6913">
        <w:rPr>
          <w:lang w:eastAsia="ja-JP"/>
        </w:rPr>
        <w:t>ir interface</w:t>
      </w:r>
      <w:bookmarkEnd w:id="28"/>
    </w:p>
    <w:p w14:paraId="446C1E5E" w14:textId="3B65DF2A" w:rsidR="001C48D4" w:rsidRPr="001C48D4" w:rsidRDefault="001C48D4" w:rsidP="00F209DF">
      <w:pPr>
        <w:pStyle w:val="EditorsNote"/>
        <w:rPr>
          <w:lang w:eastAsia="ja-JP"/>
        </w:rPr>
      </w:pPr>
      <w:r>
        <w:rPr>
          <w:rFonts w:hint="eastAsia"/>
          <w:lang w:eastAsia="ja-JP"/>
        </w:rPr>
        <w:t>Editor</w:t>
      </w:r>
      <w:r>
        <w:rPr>
          <w:lang w:eastAsia="ja-JP"/>
        </w:rPr>
        <w:t>’</w:t>
      </w:r>
      <w:r>
        <w:rPr>
          <w:rFonts w:hint="eastAsia"/>
          <w:lang w:eastAsia="ja-JP"/>
        </w:rPr>
        <w:t>s Note: This clause gives</w:t>
      </w:r>
      <w:r w:rsidR="00BE2B04">
        <w:rPr>
          <w:rFonts w:hint="eastAsia"/>
          <w:lang w:eastAsia="ja-JP"/>
        </w:rPr>
        <w:t xml:space="preserve"> a</w:t>
      </w:r>
      <w:r>
        <w:rPr>
          <w:rFonts w:hint="eastAsia"/>
          <w:lang w:eastAsia="ja-JP"/>
        </w:rPr>
        <w:t xml:space="preserve"> </w:t>
      </w:r>
      <w:r>
        <w:rPr>
          <w:lang w:eastAsia="ja-JP"/>
        </w:rPr>
        <w:t>brief</w:t>
      </w:r>
      <w:r>
        <w:rPr>
          <w:rFonts w:hint="eastAsia"/>
          <w:lang w:eastAsia="ja-JP"/>
        </w:rPr>
        <w:t xml:space="preserve"> </w:t>
      </w:r>
      <w:r w:rsidR="00BE2B04">
        <w:rPr>
          <w:rFonts w:hint="eastAsia"/>
          <w:lang w:eastAsia="ja-JP"/>
        </w:rPr>
        <w:t xml:space="preserve">explanation </w:t>
      </w:r>
      <w:r w:rsidR="008E0226">
        <w:rPr>
          <w:rFonts w:hint="eastAsia"/>
          <w:lang w:eastAsia="ja-JP"/>
        </w:rPr>
        <w:t>of use of cryptography on air interface</w:t>
      </w:r>
      <w:r>
        <w:rPr>
          <w:rFonts w:hint="eastAsia"/>
          <w:lang w:eastAsia="ja-JP"/>
        </w:rPr>
        <w:t>.</w:t>
      </w:r>
    </w:p>
    <w:p w14:paraId="45608430" w14:textId="64DB10FD" w:rsidR="00BA6353" w:rsidRDefault="00CE13CB" w:rsidP="007A7F15">
      <w:pPr>
        <w:pStyle w:val="21"/>
        <w:rPr>
          <w:lang w:eastAsia="ja-JP"/>
        </w:rPr>
      </w:pPr>
      <w:bookmarkStart w:id="29" w:name="_Toc206425126"/>
      <w:r>
        <w:rPr>
          <w:rFonts w:hint="eastAsia"/>
          <w:lang w:eastAsia="ja-JP"/>
        </w:rPr>
        <w:t>4.</w:t>
      </w:r>
      <w:r w:rsidR="00731C46">
        <w:rPr>
          <w:lang w:eastAsia="ja-JP"/>
        </w:rPr>
        <w:t>1</w:t>
      </w:r>
      <w:r>
        <w:rPr>
          <w:rFonts w:hint="eastAsia"/>
          <w:lang w:eastAsia="ja-JP"/>
        </w:rPr>
        <w:t xml:space="preserve"> </w:t>
      </w:r>
      <w:r w:rsidR="002154FD">
        <w:rPr>
          <w:lang w:eastAsia="ja-JP"/>
        </w:rPr>
        <w:tab/>
      </w:r>
      <w:r w:rsidR="00A817D8">
        <w:rPr>
          <w:rFonts w:hint="eastAsia"/>
          <w:lang w:eastAsia="ja-JP"/>
        </w:rPr>
        <w:t xml:space="preserve">NAS </w:t>
      </w:r>
      <w:r w:rsidR="00A817D8">
        <w:rPr>
          <w:lang w:eastAsia="ja-JP"/>
        </w:rPr>
        <w:t>Security</w:t>
      </w:r>
      <w:bookmarkEnd w:id="29"/>
    </w:p>
    <w:p w14:paraId="5F0DFA8A" w14:textId="34DD6C7D" w:rsidR="002B650D" w:rsidRDefault="00344451" w:rsidP="007A7F15">
      <w:pPr>
        <w:pStyle w:val="21"/>
        <w:rPr>
          <w:lang w:eastAsia="ja-JP"/>
        </w:rPr>
      </w:pPr>
      <w:bookmarkStart w:id="30" w:name="_Toc206425127"/>
      <w:r>
        <w:rPr>
          <w:rFonts w:hint="eastAsia"/>
          <w:lang w:eastAsia="ja-JP"/>
        </w:rPr>
        <w:t>4.</w:t>
      </w:r>
      <w:r w:rsidR="00731C46">
        <w:rPr>
          <w:lang w:eastAsia="ja-JP"/>
        </w:rPr>
        <w:t>2</w:t>
      </w:r>
      <w:r>
        <w:rPr>
          <w:rFonts w:hint="eastAsia"/>
          <w:lang w:eastAsia="ja-JP"/>
        </w:rPr>
        <w:t xml:space="preserve"> </w:t>
      </w:r>
      <w:r w:rsidR="002154FD">
        <w:rPr>
          <w:lang w:eastAsia="ja-JP"/>
        </w:rPr>
        <w:tab/>
      </w:r>
      <w:r>
        <w:rPr>
          <w:rFonts w:hint="eastAsia"/>
          <w:lang w:eastAsia="ja-JP"/>
        </w:rPr>
        <w:t xml:space="preserve">AS </w:t>
      </w:r>
      <w:r>
        <w:rPr>
          <w:lang w:eastAsia="ja-JP"/>
        </w:rPr>
        <w:t>Security</w:t>
      </w:r>
      <w:bookmarkEnd w:id="30"/>
    </w:p>
    <w:p w14:paraId="2D97CD81" w14:textId="77777777" w:rsidR="002B650D" w:rsidRDefault="002B650D">
      <w:pPr>
        <w:spacing w:after="0"/>
        <w:rPr>
          <w:rFonts w:ascii="Arial" w:hAnsi="Arial"/>
          <w:sz w:val="32"/>
          <w:lang w:eastAsia="ja-JP"/>
        </w:rPr>
      </w:pPr>
      <w:r>
        <w:rPr>
          <w:lang w:eastAsia="ja-JP"/>
        </w:rPr>
        <w:br w:type="page"/>
      </w:r>
    </w:p>
    <w:p w14:paraId="0D1F7E96" w14:textId="2413856B" w:rsidR="00187274" w:rsidRDefault="002154FD" w:rsidP="007A7F15">
      <w:pPr>
        <w:pStyle w:val="1"/>
      </w:pPr>
      <w:bookmarkStart w:id="31" w:name="_Toc206425128"/>
      <w:r>
        <w:rPr>
          <w:lang w:eastAsia="ja-JP"/>
        </w:rPr>
        <w:lastRenderedPageBreak/>
        <w:t xml:space="preserve">5 </w:t>
      </w:r>
      <w:r>
        <w:rPr>
          <w:lang w:eastAsia="ja-JP"/>
        </w:rPr>
        <w:tab/>
      </w:r>
      <w:r w:rsidR="00692F2C">
        <w:rPr>
          <w:rFonts w:hint="eastAsia"/>
          <w:lang w:eastAsia="ja-JP"/>
        </w:rPr>
        <w:t xml:space="preserve">Introduction to </w:t>
      </w:r>
      <w:r w:rsidR="00E524B0" w:rsidRPr="00A031E2">
        <w:t>AEAD</w:t>
      </w:r>
      <w:bookmarkEnd w:id="31"/>
    </w:p>
    <w:p w14:paraId="19CD3348" w14:textId="21426290" w:rsidR="005F7D2E" w:rsidRPr="005F7D2E" w:rsidRDefault="005F7D2E" w:rsidP="001C48D4">
      <w:pPr>
        <w:pStyle w:val="EditorsNote"/>
        <w:rPr>
          <w:lang w:eastAsia="ja-JP"/>
        </w:rPr>
      </w:pPr>
      <w:bookmarkStart w:id="32" w:name="_Hlk206069650"/>
      <w:r>
        <w:rPr>
          <w:rFonts w:hint="eastAsia"/>
          <w:lang w:eastAsia="ja-JP"/>
        </w:rPr>
        <w:t>Editor</w:t>
      </w:r>
      <w:r>
        <w:rPr>
          <w:lang w:eastAsia="ja-JP"/>
        </w:rPr>
        <w:t>’</w:t>
      </w:r>
      <w:r>
        <w:rPr>
          <w:rFonts w:hint="eastAsia"/>
          <w:lang w:eastAsia="ja-JP"/>
        </w:rPr>
        <w:t xml:space="preserve">s Note: This clause gives </w:t>
      </w:r>
      <w:r w:rsidR="00BE2B04">
        <w:rPr>
          <w:rFonts w:hint="eastAsia"/>
          <w:lang w:eastAsia="ja-JP"/>
        </w:rPr>
        <w:t xml:space="preserve">a </w:t>
      </w:r>
      <w:r>
        <w:rPr>
          <w:lang w:eastAsia="ja-JP"/>
        </w:rPr>
        <w:t>brief</w:t>
      </w:r>
      <w:r>
        <w:rPr>
          <w:rFonts w:hint="eastAsia"/>
          <w:lang w:eastAsia="ja-JP"/>
        </w:rPr>
        <w:t xml:space="preserve"> description of AEAD</w:t>
      </w:r>
      <w:r w:rsidR="001C48D4">
        <w:rPr>
          <w:rFonts w:hint="eastAsia"/>
          <w:lang w:eastAsia="ja-JP"/>
        </w:rPr>
        <w:t>.</w:t>
      </w:r>
      <w:r>
        <w:rPr>
          <w:rFonts w:hint="eastAsia"/>
          <w:lang w:eastAsia="ja-JP"/>
        </w:rPr>
        <w:t xml:space="preserve"> </w:t>
      </w:r>
      <w:bookmarkEnd w:id="32"/>
    </w:p>
    <w:p w14:paraId="3209E4BA" w14:textId="524CC260" w:rsidR="00EA0AEB" w:rsidRDefault="002154FD" w:rsidP="002154FD">
      <w:pPr>
        <w:pStyle w:val="21"/>
      </w:pPr>
      <w:bookmarkStart w:id="33" w:name="_Toc206425129"/>
      <w:r>
        <w:rPr>
          <w:lang w:eastAsia="ja-JP"/>
        </w:rPr>
        <w:t>5</w:t>
      </w:r>
      <w:r w:rsidR="00EA0AEB">
        <w:rPr>
          <w:rFonts w:hint="eastAsia"/>
          <w:lang w:eastAsia="ja-JP"/>
        </w:rPr>
        <w:t>.</w:t>
      </w:r>
      <w:r w:rsidR="00EA0AEB">
        <w:rPr>
          <w:lang w:eastAsia="ja-JP"/>
        </w:rPr>
        <w:t>1</w:t>
      </w:r>
      <w:r w:rsidR="00EA0AEB">
        <w:rPr>
          <w:rFonts w:hint="eastAsia"/>
          <w:lang w:eastAsia="ja-JP"/>
        </w:rPr>
        <w:t xml:space="preserve"> </w:t>
      </w:r>
      <w:r>
        <w:rPr>
          <w:lang w:eastAsia="ja-JP"/>
        </w:rPr>
        <w:tab/>
      </w:r>
      <w:r w:rsidR="004A01D0">
        <w:rPr>
          <w:lang w:eastAsia="ja-JP"/>
        </w:rPr>
        <w:t>Protection provided by AEAD</w:t>
      </w:r>
      <w:bookmarkEnd w:id="33"/>
    </w:p>
    <w:p w14:paraId="046B24ED" w14:textId="1B7AC338" w:rsidR="00692F2C" w:rsidRPr="00F21239" w:rsidRDefault="002154FD" w:rsidP="009471CB">
      <w:pPr>
        <w:pStyle w:val="21"/>
        <w:rPr>
          <w:lang w:val="en-US" w:eastAsia="ja-JP"/>
        </w:rPr>
      </w:pPr>
      <w:bookmarkStart w:id="34" w:name="_Toc206425130"/>
      <w:r w:rsidRPr="00F21239">
        <w:rPr>
          <w:lang w:val="en-US" w:eastAsia="ja-JP"/>
        </w:rPr>
        <w:t>5</w:t>
      </w:r>
      <w:r w:rsidR="00692F2C" w:rsidRPr="00F21239">
        <w:rPr>
          <w:rFonts w:hint="eastAsia"/>
          <w:lang w:val="en-US" w:eastAsia="ja-JP"/>
        </w:rPr>
        <w:t>.2</w:t>
      </w:r>
      <w:r w:rsidRPr="00F21239">
        <w:rPr>
          <w:lang w:val="en-US" w:eastAsia="ja-JP"/>
        </w:rPr>
        <w:tab/>
      </w:r>
      <w:r w:rsidR="00584843" w:rsidRPr="00F21239">
        <w:rPr>
          <w:rFonts w:hint="eastAsia"/>
          <w:lang w:val="en-US" w:eastAsia="ja-JP"/>
        </w:rPr>
        <w:t>A</w:t>
      </w:r>
      <w:r w:rsidR="00692F2C" w:rsidRPr="00F21239">
        <w:rPr>
          <w:lang w:val="en-US"/>
        </w:rPr>
        <w:t xml:space="preserve">lgorithm </w:t>
      </w:r>
      <w:r w:rsidR="00584843" w:rsidRPr="00F21239">
        <w:rPr>
          <w:rFonts w:hint="eastAsia"/>
          <w:lang w:val="en-US" w:eastAsia="ja-JP"/>
        </w:rPr>
        <w:t>i</w:t>
      </w:r>
      <w:r w:rsidR="00692F2C" w:rsidRPr="00F21239">
        <w:rPr>
          <w:lang w:val="en-US"/>
        </w:rPr>
        <w:t>nputs</w:t>
      </w:r>
      <w:r w:rsidR="002C31A2" w:rsidRPr="00F21239">
        <w:rPr>
          <w:lang w:val="en-US" w:eastAsia="ja-JP"/>
        </w:rPr>
        <w:t xml:space="preserve"> and</w:t>
      </w:r>
      <w:r w:rsidR="002C31A2" w:rsidRPr="00F21239">
        <w:rPr>
          <w:rFonts w:hint="eastAsia"/>
          <w:lang w:val="en-US" w:eastAsia="ja-JP"/>
        </w:rPr>
        <w:t xml:space="preserve"> </w:t>
      </w:r>
      <w:r w:rsidR="004343FB" w:rsidRPr="00F21239">
        <w:rPr>
          <w:rFonts w:hint="eastAsia"/>
          <w:lang w:val="en-US" w:eastAsia="ja-JP"/>
        </w:rPr>
        <w:t>outputs</w:t>
      </w:r>
      <w:bookmarkEnd w:id="34"/>
    </w:p>
    <w:p w14:paraId="6356E05E" w14:textId="69815DCA" w:rsidR="00BA4422" w:rsidRDefault="002154FD" w:rsidP="007A388C">
      <w:pPr>
        <w:pStyle w:val="21"/>
        <w:rPr>
          <w:lang w:eastAsia="ja-JP"/>
        </w:rPr>
      </w:pPr>
      <w:bookmarkStart w:id="35" w:name="_Toc206425131"/>
      <w:r>
        <w:rPr>
          <w:lang w:eastAsia="ja-JP"/>
        </w:rPr>
        <w:t>5.3</w:t>
      </w:r>
      <w:r>
        <w:rPr>
          <w:lang w:eastAsia="ja-JP"/>
        </w:rPr>
        <w:tab/>
      </w:r>
      <w:r w:rsidR="00BA4422">
        <w:rPr>
          <w:rFonts w:hint="eastAsia"/>
          <w:lang w:eastAsia="ja-JP"/>
        </w:rPr>
        <w:t>Order of operations</w:t>
      </w:r>
      <w:bookmarkEnd w:id="35"/>
    </w:p>
    <w:p w14:paraId="14E62D3E" w14:textId="77777777" w:rsidR="009E7318" w:rsidRDefault="009E7318">
      <w:pPr>
        <w:spacing w:after="0"/>
        <w:rPr>
          <w:rFonts w:ascii="Arial" w:hAnsi="Arial"/>
          <w:sz w:val="36"/>
        </w:rPr>
      </w:pPr>
      <w:r>
        <w:br w:type="page"/>
      </w:r>
    </w:p>
    <w:p w14:paraId="3935EE19" w14:textId="79B1435B" w:rsidR="00C26BE3" w:rsidRDefault="00731C46" w:rsidP="00731C46">
      <w:pPr>
        <w:pStyle w:val="1"/>
      </w:pPr>
      <w:bookmarkStart w:id="36" w:name="_Toc206425132"/>
      <w:r>
        <w:lastRenderedPageBreak/>
        <w:t>6</w:t>
      </w:r>
      <w:r>
        <w:tab/>
      </w:r>
      <w:r w:rsidR="00D604A8" w:rsidRPr="00731C46">
        <w:t>Procedures</w:t>
      </w:r>
      <w:r w:rsidR="00D604A8">
        <w:t xml:space="preserve"> and protocols impacted by AEAD</w:t>
      </w:r>
      <w:bookmarkEnd w:id="36"/>
    </w:p>
    <w:p w14:paraId="212862CD" w14:textId="6388E736" w:rsidR="00C17A07" w:rsidRPr="008B53C3"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addresses procedures and protocols </w:t>
      </w:r>
      <w:r w:rsidR="008B53C3">
        <w:rPr>
          <w:rFonts w:hint="eastAsia"/>
          <w:lang w:eastAsia="ja-JP"/>
        </w:rPr>
        <w:t xml:space="preserve">which are affected </w:t>
      </w:r>
      <w:r w:rsidR="008B53C3" w:rsidRPr="009E79FA">
        <w:rPr>
          <w:rFonts w:eastAsia="Times New Roman" w:hint="eastAsia"/>
        </w:rPr>
        <w:t>when</w:t>
      </w:r>
      <w:r w:rsidR="008B53C3">
        <w:rPr>
          <w:rFonts w:hint="eastAsia"/>
          <w:lang w:eastAsia="ja-JP"/>
        </w:rPr>
        <w:t xml:space="preserve"> AEAD algorithms are </w:t>
      </w:r>
      <w:r w:rsidR="008B53C3">
        <w:rPr>
          <w:lang w:eastAsia="ja-JP"/>
        </w:rPr>
        <w:t>introduced</w:t>
      </w:r>
      <w:r w:rsidR="008B53C3">
        <w:rPr>
          <w:rFonts w:hint="eastAsia"/>
          <w:lang w:eastAsia="ja-JP"/>
        </w:rPr>
        <w:t>.</w:t>
      </w:r>
    </w:p>
    <w:p w14:paraId="04E7AD7A" w14:textId="2E9A327C" w:rsidR="00C26BE3" w:rsidRPr="0093194A" w:rsidRDefault="00731C46" w:rsidP="00757B5E">
      <w:pPr>
        <w:pStyle w:val="21"/>
      </w:pPr>
      <w:bookmarkStart w:id="37" w:name="tsgNames"/>
      <w:bookmarkStart w:id="38" w:name="_Toc206425133"/>
      <w:bookmarkEnd w:id="37"/>
      <w:r>
        <w:t>6</w:t>
      </w:r>
      <w:r w:rsidR="00C26BE3">
        <w:t>.</w:t>
      </w:r>
      <w:r>
        <w:t>1</w:t>
      </w:r>
      <w:r w:rsidR="00C26BE3">
        <w:tab/>
        <w:t xml:space="preserve">Creation and Handling of </w:t>
      </w:r>
      <w:r w:rsidR="0093194A">
        <w:t xml:space="preserve">algorithm </w:t>
      </w:r>
      <w:r w:rsidR="00C26BE3">
        <w:t>inputs</w:t>
      </w:r>
      <w:bookmarkEnd w:id="38"/>
    </w:p>
    <w:p w14:paraId="7D48AA72" w14:textId="106C080C" w:rsidR="00C26BE3" w:rsidRPr="00DC273B" w:rsidRDefault="00731C46" w:rsidP="00376F50">
      <w:pPr>
        <w:pStyle w:val="21"/>
      </w:pPr>
      <w:bookmarkStart w:id="39" w:name="_Toc206425134"/>
      <w:r>
        <w:t>6</w:t>
      </w:r>
      <w:r w:rsidR="00C26BE3">
        <w:t>.</w:t>
      </w:r>
      <w:r>
        <w:t>2</w:t>
      </w:r>
      <w:r w:rsidR="00C26BE3">
        <w:tab/>
        <w:t>Impact to AS and NAS security</w:t>
      </w:r>
      <w:bookmarkEnd w:id="39"/>
      <w:r w:rsidR="00C26BE3">
        <w:t xml:space="preserve"> </w:t>
      </w:r>
    </w:p>
    <w:p w14:paraId="08CDC5AC" w14:textId="1E9B60A9" w:rsidR="002B650D" w:rsidRDefault="003A70BE" w:rsidP="002B650D">
      <w:pPr>
        <w:pStyle w:val="21"/>
        <w:rPr>
          <w:lang w:eastAsia="ja-JP"/>
        </w:rPr>
      </w:pPr>
      <w:bookmarkStart w:id="40" w:name="_Toc206425135"/>
      <w:r w:rsidRPr="003A70BE">
        <w:t>6</w:t>
      </w:r>
      <w:r w:rsidR="0042325D" w:rsidRPr="003A70BE">
        <w:t>.</w:t>
      </w:r>
      <w:r w:rsidR="00C90E4E" w:rsidRPr="003A70BE">
        <w:t>3</w:t>
      </w:r>
      <w:r w:rsidR="00C90E4E">
        <w:rPr>
          <w:lang w:eastAsia="ja-JP"/>
        </w:rPr>
        <w:tab/>
      </w:r>
      <w:r w:rsidR="0042325D" w:rsidRPr="003A70BE">
        <w:t xml:space="preserve">Interworking </w:t>
      </w:r>
      <w:r w:rsidR="00934E45">
        <w:rPr>
          <w:rFonts w:hint="eastAsia"/>
          <w:lang w:eastAsia="ja-JP"/>
        </w:rPr>
        <w:t xml:space="preserve">between </w:t>
      </w:r>
      <w:r w:rsidR="00DC515E">
        <w:rPr>
          <w:rFonts w:hint="eastAsia"/>
          <w:lang w:eastAsia="ja-JP"/>
        </w:rPr>
        <w:t>6G and 5G</w:t>
      </w:r>
      <w:bookmarkEnd w:id="40"/>
    </w:p>
    <w:p w14:paraId="0BAA056B" w14:textId="772532E5" w:rsidR="00CA4210" w:rsidRPr="00CA4210" w:rsidRDefault="005072FC" w:rsidP="005072FC">
      <w:pPr>
        <w:pStyle w:val="21"/>
        <w:rPr>
          <w:lang w:eastAsia="ja-JP"/>
        </w:rPr>
      </w:pPr>
      <w:bookmarkStart w:id="41" w:name="_Toc206425136"/>
      <w:r w:rsidRPr="00F751EE">
        <w:rPr>
          <w:rFonts w:hint="eastAsia"/>
          <w:lang w:eastAsia="ja-JP"/>
        </w:rPr>
        <w:t>6.X</w:t>
      </w:r>
      <w:r w:rsidRPr="00F751EE">
        <w:rPr>
          <w:lang w:eastAsia="ja-JP"/>
        </w:rPr>
        <w:tab/>
      </w:r>
      <w:r w:rsidR="00BB54C0" w:rsidRPr="00F751EE">
        <w:rPr>
          <w:lang w:eastAsia="ja-JP"/>
        </w:rPr>
        <w:t xml:space="preserve">&lt;Title of </w:t>
      </w:r>
      <w:r w:rsidR="00F855F2" w:rsidRPr="00F751EE">
        <w:rPr>
          <w:lang w:eastAsia="ja-JP"/>
        </w:rPr>
        <w:t>impacted procedures</w:t>
      </w:r>
      <w:r w:rsidR="00BB54C0" w:rsidRPr="00F751EE">
        <w:rPr>
          <w:lang w:eastAsia="ja-JP"/>
        </w:rPr>
        <w:t>&gt;</w:t>
      </w:r>
      <w:bookmarkEnd w:id="41"/>
    </w:p>
    <w:p w14:paraId="18AC192B" w14:textId="77777777" w:rsidR="002B650D" w:rsidRDefault="002B650D">
      <w:pPr>
        <w:spacing w:after="0"/>
        <w:rPr>
          <w:rFonts w:ascii="Arial" w:hAnsi="Arial"/>
          <w:sz w:val="32"/>
        </w:rPr>
      </w:pPr>
      <w:r>
        <w:br w:type="page"/>
      </w:r>
    </w:p>
    <w:p w14:paraId="4559F707" w14:textId="1E9837D5" w:rsidR="00D604A8" w:rsidRDefault="005B4055">
      <w:pPr>
        <w:pStyle w:val="1"/>
      </w:pPr>
      <w:bookmarkStart w:id="42" w:name="_Toc206425137"/>
      <w:r>
        <w:rPr>
          <w:rFonts w:hint="eastAsia"/>
          <w:lang w:eastAsia="ja-JP"/>
        </w:rPr>
        <w:lastRenderedPageBreak/>
        <w:t>7</w:t>
      </w:r>
      <w:r w:rsidR="00EE2318">
        <w:tab/>
      </w:r>
      <w:r w:rsidR="00D604A8">
        <w:t>Potential Requirements</w:t>
      </w:r>
      <w:bookmarkEnd w:id="42"/>
    </w:p>
    <w:p w14:paraId="4BAF8E3D" w14:textId="3D3E4F1A" w:rsidR="007F27EE" w:rsidRPr="008B53C3"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6D6C4525" w14:textId="430DFCC9" w:rsidR="00896D21" w:rsidRPr="00F751EE" w:rsidRDefault="00896D21" w:rsidP="00896D21">
      <w:pPr>
        <w:pStyle w:val="21"/>
      </w:pPr>
      <w:bookmarkStart w:id="43" w:name="_Toc206425138"/>
      <w:r w:rsidRPr="00F751EE">
        <w:rPr>
          <w:rFonts w:hint="eastAsia"/>
          <w:lang w:eastAsia="ja-JP"/>
        </w:rPr>
        <w:t>7</w:t>
      </w:r>
      <w:r w:rsidRPr="00F751EE">
        <w:t>.1</w:t>
      </w:r>
      <w:r w:rsidRPr="00F751EE">
        <w:tab/>
      </w:r>
      <w:r w:rsidR="001B4849" w:rsidRPr="00F751EE">
        <w:rPr>
          <w:rFonts w:hint="eastAsia"/>
          <w:lang w:eastAsia="ja-JP"/>
        </w:rPr>
        <w:t xml:space="preserve">Potential Requirements for </w:t>
      </w:r>
      <w:r w:rsidRPr="00F751EE">
        <w:t>Creation and Handling of algorithm inputs</w:t>
      </w:r>
      <w:bookmarkEnd w:id="43"/>
    </w:p>
    <w:p w14:paraId="6DA58424" w14:textId="369C2E0A" w:rsidR="00896D21" w:rsidRPr="00F751EE" w:rsidRDefault="00896D21" w:rsidP="00896D21">
      <w:pPr>
        <w:pStyle w:val="21"/>
      </w:pPr>
      <w:bookmarkStart w:id="44" w:name="_Toc206425139"/>
      <w:r w:rsidRPr="00F751EE">
        <w:rPr>
          <w:rFonts w:hint="eastAsia"/>
          <w:lang w:eastAsia="ja-JP"/>
        </w:rPr>
        <w:t>7</w:t>
      </w:r>
      <w:r w:rsidRPr="00F751EE">
        <w:t>.2</w:t>
      </w:r>
      <w:r w:rsidRPr="00F751EE">
        <w:tab/>
      </w:r>
      <w:r w:rsidR="001B4849" w:rsidRPr="00F751EE">
        <w:rPr>
          <w:rFonts w:hint="eastAsia"/>
          <w:lang w:eastAsia="ja-JP"/>
        </w:rPr>
        <w:t xml:space="preserve">Potential Requirements for </w:t>
      </w:r>
      <w:r w:rsidRPr="00F751EE">
        <w:t>AS and NAS security</w:t>
      </w:r>
      <w:bookmarkEnd w:id="44"/>
      <w:r w:rsidRPr="00F751EE">
        <w:t xml:space="preserve"> </w:t>
      </w:r>
    </w:p>
    <w:p w14:paraId="01CB41E8" w14:textId="013440ED" w:rsidR="00896D21" w:rsidRPr="00F751EE" w:rsidRDefault="00896D21" w:rsidP="00896D21">
      <w:pPr>
        <w:pStyle w:val="21"/>
        <w:rPr>
          <w:lang w:eastAsia="ja-JP"/>
        </w:rPr>
      </w:pPr>
      <w:bookmarkStart w:id="45" w:name="_Toc206425140"/>
      <w:r w:rsidRPr="00F751EE">
        <w:rPr>
          <w:rFonts w:hint="eastAsia"/>
          <w:lang w:eastAsia="ja-JP"/>
        </w:rPr>
        <w:t>7</w:t>
      </w:r>
      <w:r w:rsidRPr="00F751EE">
        <w:t>.3</w:t>
      </w:r>
      <w:r w:rsidRPr="00F751EE">
        <w:rPr>
          <w:lang w:eastAsia="ja-JP"/>
        </w:rPr>
        <w:tab/>
      </w:r>
      <w:r w:rsidR="001B4849" w:rsidRPr="00F751EE">
        <w:rPr>
          <w:rFonts w:hint="eastAsia"/>
          <w:lang w:eastAsia="ja-JP"/>
        </w:rPr>
        <w:t xml:space="preserve">Potential Requirements for </w:t>
      </w:r>
      <w:r w:rsidRPr="00F751EE">
        <w:t xml:space="preserve">Interworking </w:t>
      </w:r>
      <w:r w:rsidRPr="00F751EE">
        <w:rPr>
          <w:rFonts w:hint="eastAsia"/>
          <w:lang w:eastAsia="ja-JP"/>
        </w:rPr>
        <w:t>between 6G and 5G</w:t>
      </w:r>
      <w:bookmarkEnd w:id="45"/>
    </w:p>
    <w:p w14:paraId="6DAC1940" w14:textId="03E0FB6D" w:rsidR="00896D21" w:rsidRPr="00CA4210" w:rsidRDefault="00896D21" w:rsidP="00896D21">
      <w:pPr>
        <w:pStyle w:val="21"/>
        <w:rPr>
          <w:lang w:eastAsia="ja-JP"/>
        </w:rPr>
      </w:pPr>
      <w:bookmarkStart w:id="46" w:name="_Toc206425141"/>
      <w:r w:rsidRPr="00F751EE">
        <w:rPr>
          <w:rFonts w:hint="eastAsia"/>
          <w:lang w:eastAsia="ja-JP"/>
        </w:rPr>
        <w:t>7.X</w:t>
      </w:r>
      <w:r w:rsidRPr="00F751EE">
        <w:rPr>
          <w:lang w:eastAsia="ja-JP"/>
        </w:rPr>
        <w:tab/>
      </w:r>
      <w:r w:rsidR="001B4849" w:rsidRPr="00F751EE">
        <w:rPr>
          <w:rFonts w:hint="eastAsia"/>
          <w:lang w:eastAsia="ja-JP"/>
        </w:rPr>
        <w:t xml:space="preserve">Potential Requirements for </w:t>
      </w:r>
      <w:r w:rsidRPr="00F751EE">
        <w:rPr>
          <w:lang w:eastAsia="ja-JP"/>
        </w:rPr>
        <w:t>&lt;Title of impacted procedures&gt;</w:t>
      </w:r>
      <w:bookmarkEnd w:id="46"/>
    </w:p>
    <w:p w14:paraId="0943B3AD" w14:textId="77777777" w:rsidR="007F27EE" w:rsidRPr="007F27EE" w:rsidRDefault="007F27EE" w:rsidP="007F27EE"/>
    <w:p w14:paraId="7950242E" w14:textId="08E17150" w:rsidR="002B650D" w:rsidRDefault="002B650D">
      <w:pPr>
        <w:spacing w:after="0"/>
        <w:rPr>
          <w:rFonts w:ascii="Arial" w:hAnsi="Arial"/>
          <w:sz w:val="36"/>
          <w:lang w:eastAsia="ja-JP"/>
        </w:rPr>
      </w:pPr>
      <w:r>
        <w:rPr>
          <w:rFonts w:ascii="Arial" w:hAnsi="Arial"/>
          <w:sz w:val="36"/>
          <w:lang w:eastAsia="ja-JP"/>
        </w:rPr>
        <w:br w:type="page"/>
      </w:r>
    </w:p>
    <w:p w14:paraId="7861198F" w14:textId="77777777" w:rsidR="00FE4314" w:rsidRDefault="00FC07E9" w:rsidP="00851A20">
      <w:pPr>
        <w:pStyle w:val="1"/>
      </w:pPr>
      <w:bookmarkStart w:id="47" w:name="_Toc206425142"/>
      <w:r>
        <w:rPr>
          <w:rFonts w:hint="eastAsia"/>
          <w:lang w:eastAsia="ja-JP"/>
        </w:rPr>
        <w:lastRenderedPageBreak/>
        <w:t>8</w:t>
      </w:r>
      <w:r w:rsidR="00EE2318">
        <w:tab/>
      </w:r>
      <w:r w:rsidR="00D604A8">
        <w:t>Conclusion</w:t>
      </w:r>
      <w:bookmarkStart w:id="48" w:name="startOfAnnexes"/>
      <w:bookmarkEnd w:id="47"/>
      <w:bookmarkEnd w:id="48"/>
    </w:p>
    <w:p w14:paraId="6AE5F0B0" w14:textId="3C31C3A5" w:rsidR="00080512" w:rsidRDefault="00080512" w:rsidP="00FE4314">
      <w:pPr>
        <w:pStyle w:val="EditorsNote"/>
      </w:pPr>
    </w:p>
    <w:p w14:paraId="07C30C76" w14:textId="77777777" w:rsidR="004B44ED" w:rsidRDefault="004B44ED" w:rsidP="00FE4314">
      <w:pPr>
        <w:pStyle w:val="EditorsNote"/>
      </w:pPr>
    </w:p>
    <w:p w14:paraId="30850C1D" w14:textId="6EDDAF1E" w:rsidR="003D7487" w:rsidRDefault="00D150C7" w:rsidP="009F6CD7">
      <w:pPr>
        <w:pStyle w:val="9"/>
      </w:pPr>
      <w:bookmarkStart w:id="49" w:name="_Toc203383846"/>
      <w:bookmarkStart w:id="50" w:name="_Toc206425143"/>
      <w:r w:rsidRPr="00D150C7">
        <w:t xml:space="preserve">Annex </w:t>
      </w:r>
      <w:r>
        <w:t>A</w:t>
      </w:r>
      <w:r w:rsidRPr="00D150C7">
        <w:t>:</w:t>
      </w:r>
      <w:r w:rsidRPr="00D150C7">
        <w:br/>
        <w:t>Change history</w:t>
      </w:r>
      <w:bookmarkEnd w:id="49"/>
      <w:bookmarkEnd w:id="50"/>
    </w:p>
    <w:p w14:paraId="6D128797" w14:textId="77777777" w:rsidR="003D7487" w:rsidRPr="003D7487" w:rsidRDefault="003D7487" w:rsidP="003D748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D150C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51" w:name="historyclause"/>
            <w:bookmarkEnd w:id="51"/>
            <w:r w:rsidRPr="00D150C7">
              <w:rPr>
                <w:rFonts w:ascii="Arial" w:hAnsi="Arial" w:cs="Arial"/>
                <w:b/>
                <w:sz w:val="18"/>
              </w:rPr>
              <w:t>Change history</w:t>
            </w:r>
          </w:p>
        </w:tc>
      </w:tr>
      <w:tr w:rsidR="00D150C7" w:rsidRPr="00D150C7" w14:paraId="5095868A" w14:textId="77777777" w:rsidTr="00D150C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77777777" w:rsidR="00D150C7" w:rsidRPr="00D150C7" w:rsidRDefault="00D150C7" w:rsidP="00D150C7">
            <w:pPr>
              <w:keepNext/>
              <w:keepLines/>
              <w:spacing w:after="0"/>
              <w:jc w:val="center"/>
              <w:rPr>
                <w:rFonts w:ascii="Arial" w:hAnsi="Arial"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77777777" w:rsidR="00D150C7" w:rsidRPr="00D150C7" w:rsidRDefault="00D150C7" w:rsidP="00D150C7">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77777777" w:rsidR="00D150C7" w:rsidRPr="00D150C7" w:rsidRDefault="00D150C7" w:rsidP="00D150C7">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77777777" w:rsidR="00D150C7" w:rsidRPr="00D150C7" w:rsidRDefault="00D150C7" w:rsidP="00D150C7">
            <w:pPr>
              <w:keepNext/>
              <w:keepLines/>
              <w:spacing w:after="0"/>
              <w:rPr>
                <w:rFonts w:ascii="Arial" w:hAnsi="Arial"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777777" w:rsidR="00D150C7" w:rsidRPr="00D150C7" w:rsidRDefault="00D150C7" w:rsidP="00D150C7">
            <w:pPr>
              <w:keepNext/>
              <w:keepLines/>
              <w:spacing w:after="0"/>
              <w:jc w:val="center"/>
              <w:rPr>
                <w:rFonts w:ascii="Arial" w:hAnsi="Arial" w:cs="Arial"/>
                <w:sz w:val="16"/>
                <w:szCs w:val="16"/>
              </w:rPr>
            </w:pPr>
          </w:p>
        </w:tc>
      </w:tr>
    </w:tbl>
    <w:p w14:paraId="6C4A19EB" w14:textId="77777777" w:rsidR="004B44ED" w:rsidRDefault="004B44ED" w:rsidP="00FE4314">
      <w:pPr>
        <w:pStyle w:val="EditorsNote"/>
      </w:pPr>
    </w:p>
    <w:sectPr w:rsidR="004B44E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A4B1F" w14:textId="77777777" w:rsidR="00ED1718" w:rsidRDefault="00ED1718">
      <w:r>
        <w:separator/>
      </w:r>
    </w:p>
  </w:endnote>
  <w:endnote w:type="continuationSeparator" w:id="0">
    <w:p w14:paraId="3C4C356A" w14:textId="77777777" w:rsidR="00ED1718" w:rsidRDefault="00ED1718">
      <w:r>
        <w:continuationSeparator/>
      </w:r>
    </w:p>
  </w:endnote>
  <w:endnote w:type="continuationNotice" w:id="1">
    <w:p w14:paraId="5E77705B" w14:textId="77777777" w:rsidR="00ED1718" w:rsidRDefault="00ED1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1C5A" w14:textId="77777777" w:rsidR="00ED1718" w:rsidRDefault="00ED1718">
      <w:r>
        <w:separator/>
      </w:r>
    </w:p>
  </w:footnote>
  <w:footnote w:type="continuationSeparator" w:id="0">
    <w:p w14:paraId="59346AEC" w14:textId="77777777" w:rsidR="00ED1718" w:rsidRDefault="00ED1718">
      <w:r>
        <w:continuationSeparator/>
      </w:r>
    </w:p>
  </w:footnote>
  <w:footnote w:type="continuationNotice" w:id="1">
    <w:p w14:paraId="76A46949" w14:textId="77777777" w:rsidR="00ED1718" w:rsidRDefault="00ED1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A6B2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4F1">
      <w:rPr>
        <w:rFonts w:ascii="Arial" w:hAnsi="Arial" w:cs="Arial"/>
        <w:b/>
        <w:noProof/>
        <w:sz w:val="18"/>
        <w:szCs w:val="18"/>
      </w:rPr>
      <w:t>3GPP 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707B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4F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SimSun"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SimSun"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SimSun"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SimSun" w:hAnsi="Times New Roman" w:cs="Times New Roman" w:hint="default"/>
      </w:rPr>
    </w:lvl>
    <w:lvl w:ilvl="1" w:tplc="78FE1D6A">
      <w:start w:val="3"/>
      <w:numFmt w:val="bullet"/>
      <w:lvlText w:val="-"/>
      <w:lvlJc w:val="left"/>
      <w:pPr>
        <w:ind w:left="880" w:hanging="440"/>
      </w:pPr>
      <w:rPr>
        <w:rFonts w:ascii="Times New Roman" w:eastAsia="SimSu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1" w15:restartNumberingAfterBreak="0">
    <w:nsid w:val="16852D69"/>
    <w:multiLevelType w:val="hybridMultilevel"/>
    <w:tmpl w:val="EA844C06"/>
    <w:lvl w:ilvl="0" w:tplc="FFFFFFFF">
      <w:start w:val="3"/>
      <w:numFmt w:val="bullet"/>
      <w:lvlText w:val="-"/>
      <w:lvlJc w:val="left"/>
      <w:pPr>
        <w:ind w:left="1000" w:hanging="440"/>
      </w:pPr>
      <w:rPr>
        <w:rFonts w:ascii="Times New Roman" w:eastAsia="SimSun" w:hAnsi="Times New Roman" w:cs="Times New Roman" w:hint="default"/>
      </w:rPr>
    </w:lvl>
    <w:lvl w:ilvl="1" w:tplc="78FE1D6A">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2" w15:restartNumberingAfterBreak="0">
    <w:nsid w:val="19075DF3"/>
    <w:multiLevelType w:val="hybridMultilevel"/>
    <w:tmpl w:val="00062A24"/>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3"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126E93"/>
    <w:multiLevelType w:val="hybridMultilevel"/>
    <w:tmpl w:val="9DFAEBAE"/>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8284E07"/>
    <w:multiLevelType w:val="hybridMultilevel"/>
    <w:tmpl w:val="46DCD84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A204DB0"/>
    <w:multiLevelType w:val="hybridMultilevel"/>
    <w:tmpl w:val="44FE5790"/>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4" w15:restartNumberingAfterBreak="0">
    <w:nsid w:val="2FA7603A"/>
    <w:multiLevelType w:val="hybridMultilevel"/>
    <w:tmpl w:val="A78E79D4"/>
    <w:lvl w:ilvl="0" w:tplc="78FE1D6A">
      <w:start w:val="3"/>
      <w:numFmt w:val="bullet"/>
      <w:lvlText w:val="-"/>
      <w:lvlJc w:val="left"/>
      <w:pPr>
        <w:ind w:left="1576" w:hanging="440"/>
      </w:pPr>
      <w:rPr>
        <w:rFonts w:ascii="Times New Roman" w:eastAsia="SimSun" w:hAnsi="Times New Roman" w:cs="Times New Roman" w:hint="default"/>
      </w:rPr>
    </w:lvl>
    <w:lvl w:ilvl="1" w:tplc="78FE1D6A">
      <w:start w:val="3"/>
      <w:numFmt w:val="bullet"/>
      <w:lvlText w:val="-"/>
      <w:lvlJc w:val="left"/>
      <w:pPr>
        <w:ind w:left="2016" w:hanging="440"/>
      </w:pPr>
      <w:rPr>
        <w:rFonts w:ascii="Times New Roman" w:eastAsia="SimSun"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5" w15:restartNumberingAfterBreak="0">
    <w:nsid w:val="315F386A"/>
    <w:multiLevelType w:val="hybridMultilevel"/>
    <w:tmpl w:val="FB6E3B0C"/>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6"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8" w15:restartNumberingAfterBreak="0">
    <w:nsid w:val="362A27A7"/>
    <w:multiLevelType w:val="hybridMultilevel"/>
    <w:tmpl w:val="ED4C1FB4"/>
    <w:lvl w:ilvl="0" w:tplc="913E6EF2">
      <w:start w:val="1"/>
      <w:numFmt w:val="bullet"/>
      <w:lvlText w:val="‒"/>
      <w:lvlJc w:val="left"/>
      <w:pPr>
        <w:ind w:left="880" w:hanging="440"/>
      </w:pPr>
      <w:rPr>
        <w:rFonts w:ascii="游明朝" w:eastAsia="游明朝" w:hAnsi="游明朝"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9"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B062208"/>
    <w:multiLevelType w:val="hybridMultilevel"/>
    <w:tmpl w:val="A9E2F5D4"/>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F101521"/>
    <w:multiLevelType w:val="hybridMultilevel"/>
    <w:tmpl w:val="BB8A16FE"/>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46"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SimSun" w:hAnsi="Times New Roman" w:cs="Times New Roman" w:hint="default"/>
      </w:rPr>
    </w:lvl>
    <w:lvl w:ilvl="2" w:tplc="78FE1D6A">
      <w:start w:val="3"/>
      <w:numFmt w:val="bullet"/>
      <w:lvlText w:val="-"/>
      <w:lvlJc w:val="left"/>
      <w:pPr>
        <w:ind w:left="1963" w:hanging="440"/>
      </w:pPr>
      <w:rPr>
        <w:rFonts w:ascii="Times New Roman" w:eastAsia="SimSun"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48"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0"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1" w15:restartNumberingAfterBreak="0">
    <w:nsid w:val="4A887D81"/>
    <w:multiLevelType w:val="hybridMultilevel"/>
    <w:tmpl w:val="47AE35CC"/>
    <w:lvl w:ilvl="0" w:tplc="78FE1D6A">
      <w:start w:val="3"/>
      <w:numFmt w:val="bullet"/>
      <w:lvlText w:val="-"/>
      <w:lvlJc w:val="left"/>
      <w:pPr>
        <w:ind w:left="2144" w:hanging="440"/>
      </w:pPr>
      <w:rPr>
        <w:rFonts w:ascii="Times New Roman" w:eastAsia="SimSun" w:hAnsi="Times New Roman" w:cs="Times New Roman" w:hint="default"/>
      </w:rPr>
    </w:lvl>
    <w:lvl w:ilvl="1" w:tplc="78FE1D6A">
      <w:start w:val="3"/>
      <w:numFmt w:val="bullet"/>
      <w:lvlText w:val="-"/>
      <w:lvlJc w:val="left"/>
      <w:pPr>
        <w:ind w:left="2584" w:hanging="440"/>
      </w:pPr>
      <w:rPr>
        <w:rFonts w:ascii="Times New Roman" w:eastAsia="SimSun"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2" w15:restartNumberingAfterBreak="0">
    <w:nsid w:val="4EAD06A0"/>
    <w:multiLevelType w:val="hybridMultilevel"/>
    <w:tmpl w:val="BC28CDB0"/>
    <w:lvl w:ilvl="0" w:tplc="78FE1D6A">
      <w:start w:val="3"/>
      <w:numFmt w:val="bullet"/>
      <w:lvlText w:val="-"/>
      <w:lvlJc w:val="left"/>
      <w:pPr>
        <w:ind w:left="1523" w:hanging="440"/>
      </w:pPr>
      <w:rPr>
        <w:rFonts w:ascii="Times New Roman" w:eastAsia="SimSun" w:hAnsi="Times New Roman" w:cs="Times New Roman" w:hint="default"/>
      </w:rPr>
    </w:lvl>
    <w:lvl w:ilvl="1" w:tplc="78FE1D6A">
      <w:start w:val="3"/>
      <w:numFmt w:val="bullet"/>
      <w:lvlText w:val="-"/>
      <w:lvlJc w:val="left"/>
      <w:pPr>
        <w:ind w:left="1963" w:hanging="440"/>
      </w:pPr>
      <w:rPr>
        <w:rFonts w:ascii="Times New Roman" w:eastAsia="SimSun"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53" w15:restartNumberingAfterBreak="0">
    <w:nsid w:val="50075F8C"/>
    <w:multiLevelType w:val="hybridMultilevel"/>
    <w:tmpl w:val="A1CA4DF0"/>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5"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56" w15:restartNumberingAfterBreak="0">
    <w:nsid w:val="5E703AB0"/>
    <w:multiLevelType w:val="hybridMultilevel"/>
    <w:tmpl w:val="6E08947C"/>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78FE1D6A">
      <w:start w:val="3"/>
      <w:numFmt w:val="bullet"/>
      <w:lvlText w:val="-"/>
      <w:lvlJc w:val="left"/>
      <w:pPr>
        <w:ind w:left="1440" w:hanging="440"/>
      </w:pPr>
      <w:rPr>
        <w:rFonts w:ascii="Times New Roman" w:eastAsia="SimSun" w:hAnsi="Times New Roman" w:cs="Times New Roman" w:hint="default"/>
      </w:rPr>
    </w:lvl>
    <w:lvl w:ilvl="3" w:tplc="FFFFFFFF">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7"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5FBF7307"/>
    <w:multiLevelType w:val="hybridMultilevel"/>
    <w:tmpl w:val="D4545226"/>
    <w:lvl w:ilvl="0" w:tplc="78FE1D6A">
      <w:start w:val="3"/>
      <w:numFmt w:val="bullet"/>
      <w:lvlText w:val="-"/>
      <w:lvlJc w:val="left"/>
      <w:pPr>
        <w:ind w:left="724" w:hanging="44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0"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CF07431"/>
    <w:multiLevelType w:val="hybridMultilevel"/>
    <w:tmpl w:val="A60E0774"/>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3"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64"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71D71D6D"/>
    <w:multiLevelType w:val="hybridMultilevel"/>
    <w:tmpl w:val="2DB6E3A0"/>
    <w:lvl w:ilvl="0" w:tplc="78FE1D6A">
      <w:start w:val="3"/>
      <w:numFmt w:val="bullet"/>
      <w:lvlText w:val="-"/>
      <w:lvlJc w:val="left"/>
      <w:pPr>
        <w:ind w:left="1083" w:hanging="440"/>
      </w:pPr>
      <w:rPr>
        <w:rFonts w:ascii="Times New Roman" w:eastAsia="SimSun"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67"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8"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9742226"/>
    <w:multiLevelType w:val="hybridMultilevel"/>
    <w:tmpl w:val="836C64B2"/>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0" w15:restartNumberingAfterBreak="0">
    <w:nsid w:val="7E333952"/>
    <w:multiLevelType w:val="hybridMultilevel"/>
    <w:tmpl w:val="99700C0A"/>
    <w:lvl w:ilvl="0" w:tplc="78FE1D6A">
      <w:start w:val="3"/>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6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6898391">
    <w:abstractNumId w:val="38"/>
  </w:num>
  <w:num w:numId="16" w16cid:durableId="1122072728">
    <w:abstractNumId w:val="40"/>
  </w:num>
  <w:num w:numId="17" w16cid:durableId="1637372975">
    <w:abstractNumId w:val="55"/>
  </w:num>
  <w:num w:numId="18" w16cid:durableId="1364013205">
    <w:abstractNumId w:val="8"/>
    <w:lvlOverride w:ilvl="0">
      <w:startOverride w:val="1"/>
    </w:lvlOverride>
  </w:num>
  <w:num w:numId="19" w16cid:durableId="1942495207">
    <w:abstractNumId w:val="20"/>
  </w:num>
  <w:num w:numId="20" w16cid:durableId="195121157">
    <w:abstractNumId w:val="67"/>
  </w:num>
  <w:num w:numId="21" w16cid:durableId="39595693">
    <w:abstractNumId w:val="66"/>
  </w:num>
  <w:num w:numId="22" w16cid:durableId="2039961594">
    <w:abstractNumId w:val="52"/>
  </w:num>
  <w:num w:numId="23" w16cid:durableId="2044165719">
    <w:abstractNumId w:val="50"/>
  </w:num>
  <w:num w:numId="24" w16cid:durableId="397360612">
    <w:abstractNumId w:val="8"/>
  </w:num>
  <w:num w:numId="25" w16cid:durableId="1394616175">
    <w:abstractNumId w:val="13"/>
  </w:num>
  <w:num w:numId="26" w16cid:durableId="1476331684">
    <w:abstractNumId w:val="21"/>
  </w:num>
  <w:num w:numId="27" w16cid:durableId="1204249697">
    <w:abstractNumId w:val="22"/>
  </w:num>
  <w:num w:numId="28" w16cid:durableId="1645967026">
    <w:abstractNumId w:val="53"/>
  </w:num>
  <w:num w:numId="29" w16cid:durableId="468014473">
    <w:abstractNumId w:val="33"/>
  </w:num>
  <w:num w:numId="30" w16cid:durableId="928660138">
    <w:abstractNumId w:val="51"/>
  </w:num>
  <w:num w:numId="31" w16cid:durableId="1105231543">
    <w:abstractNumId w:val="8"/>
  </w:num>
  <w:num w:numId="32" w16cid:durableId="980379994">
    <w:abstractNumId w:val="45"/>
  </w:num>
  <w:num w:numId="33" w16cid:durableId="681274773">
    <w:abstractNumId w:val="56"/>
  </w:num>
  <w:num w:numId="34" w16cid:durableId="1199389482">
    <w:abstractNumId w:val="8"/>
  </w:num>
  <w:num w:numId="35" w16cid:durableId="1128091252">
    <w:abstractNumId w:val="8"/>
  </w:num>
  <w:num w:numId="36" w16cid:durableId="1037894450">
    <w:abstractNumId w:val="8"/>
  </w:num>
  <w:num w:numId="37" w16cid:durableId="1265500264">
    <w:abstractNumId w:val="8"/>
  </w:num>
  <w:num w:numId="38" w16cid:durableId="1247618680">
    <w:abstractNumId w:val="8"/>
  </w:num>
  <w:num w:numId="39" w16cid:durableId="381057122">
    <w:abstractNumId w:val="8"/>
  </w:num>
  <w:num w:numId="40" w16cid:durableId="329408564">
    <w:abstractNumId w:val="8"/>
  </w:num>
  <w:num w:numId="41" w16cid:durableId="1522158665">
    <w:abstractNumId w:val="8"/>
  </w:num>
  <w:num w:numId="42" w16cid:durableId="1504004826">
    <w:abstractNumId w:val="47"/>
  </w:num>
  <w:num w:numId="43" w16cid:durableId="1075396656">
    <w:abstractNumId w:val="34"/>
  </w:num>
  <w:num w:numId="44" w16cid:durableId="1905799699">
    <w:abstractNumId w:val="35"/>
  </w:num>
  <w:num w:numId="45" w16cid:durableId="46491589">
    <w:abstractNumId w:val="8"/>
  </w:num>
  <w:num w:numId="46" w16cid:durableId="57364457">
    <w:abstractNumId w:val="62"/>
  </w:num>
  <w:num w:numId="47" w16cid:durableId="293217558">
    <w:abstractNumId w:val="8"/>
  </w:num>
  <w:num w:numId="48" w16cid:durableId="1795052529">
    <w:abstractNumId w:val="30"/>
  </w:num>
  <w:num w:numId="49" w16cid:durableId="165243935">
    <w:abstractNumId w:val="48"/>
  </w:num>
  <w:num w:numId="50" w16cid:durableId="2035031572">
    <w:abstractNumId w:val="15"/>
  </w:num>
  <w:num w:numId="51" w16cid:durableId="2142727171">
    <w:abstractNumId w:val="69"/>
  </w:num>
  <w:num w:numId="52" w16cid:durableId="115369497">
    <w:abstractNumId w:val="25"/>
  </w:num>
  <w:num w:numId="53" w16cid:durableId="260333376">
    <w:abstractNumId w:val="59"/>
  </w:num>
  <w:num w:numId="54" w16cid:durableId="626590286">
    <w:abstractNumId w:val="17"/>
  </w:num>
  <w:num w:numId="55" w16cid:durableId="1463040441">
    <w:abstractNumId w:val="29"/>
  </w:num>
  <w:num w:numId="56" w16cid:durableId="1609195493">
    <w:abstractNumId w:val="32"/>
  </w:num>
  <w:num w:numId="57" w16cid:durableId="872619333">
    <w:abstractNumId w:val="18"/>
  </w:num>
  <w:num w:numId="58" w16cid:durableId="94055087">
    <w:abstractNumId w:val="42"/>
  </w:num>
  <w:num w:numId="59" w16cid:durableId="1167936934">
    <w:abstractNumId w:val="16"/>
  </w:num>
  <w:num w:numId="60" w16cid:durableId="1572235319">
    <w:abstractNumId w:val="64"/>
  </w:num>
  <w:num w:numId="61" w16cid:durableId="162205054">
    <w:abstractNumId w:val="41"/>
  </w:num>
  <w:num w:numId="62" w16cid:durableId="1256473895">
    <w:abstractNumId w:val="23"/>
  </w:num>
  <w:num w:numId="63" w16cid:durableId="1862013505">
    <w:abstractNumId w:val="14"/>
  </w:num>
  <w:num w:numId="64" w16cid:durableId="13851921">
    <w:abstractNumId w:val="36"/>
  </w:num>
  <w:num w:numId="65" w16cid:durableId="129978065">
    <w:abstractNumId w:val="58"/>
  </w:num>
  <w:num w:numId="66" w16cid:durableId="2140413227">
    <w:abstractNumId w:val="19"/>
  </w:num>
  <w:num w:numId="67" w16cid:durableId="1500120548">
    <w:abstractNumId w:val="63"/>
  </w:num>
  <w:num w:numId="68" w16cid:durableId="424418229">
    <w:abstractNumId w:val="27"/>
  </w:num>
  <w:num w:numId="69" w16cid:durableId="936717259">
    <w:abstractNumId w:val="70"/>
  </w:num>
  <w:num w:numId="70" w16cid:durableId="901984019">
    <w:abstractNumId w:val="26"/>
  </w:num>
  <w:num w:numId="71" w16cid:durableId="1827816433">
    <w:abstractNumId w:val="44"/>
  </w:num>
  <w:num w:numId="72" w16cid:durableId="1928340505">
    <w:abstractNumId w:val="37"/>
  </w:num>
  <w:num w:numId="73" w16cid:durableId="1621960394">
    <w:abstractNumId w:val="8"/>
    <w:lvlOverride w:ilvl="0">
      <w:startOverride w:val="1"/>
    </w:lvlOverride>
  </w:num>
  <w:num w:numId="74" w16cid:durableId="1328047629">
    <w:abstractNumId w:val="8"/>
    <w:lvlOverride w:ilvl="0">
      <w:startOverride w:val="1"/>
    </w:lvlOverride>
  </w:num>
  <w:num w:numId="75" w16cid:durableId="234239682">
    <w:abstractNumId w:val="46"/>
  </w:num>
  <w:num w:numId="76" w16cid:durableId="1734233363">
    <w:abstractNumId w:val="8"/>
    <w:lvlOverride w:ilvl="0">
      <w:startOverride w:val="1"/>
    </w:lvlOverride>
  </w:num>
  <w:num w:numId="77" w16cid:durableId="1996759665">
    <w:abstractNumId w:val="60"/>
  </w:num>
  <w:num w:numId="78" w16cid:durableId="1779714925">
    <w:abstractNumId w:val="43"/>
  </w:num>
  <w:num w:numId="79" w16cid:durableId="178275039">
    <w:abstractNumId w:val="39"/>
  </w:num>
  <w:num w:numId="80" w16cid:durableId="318310741">
    <w:abstractNumId w:val="31"/>
  </w:num>
  <w:num w:numId="81" w16cid:durableId="856651817">
    <w:abstractNumId w:val="65"/>
  </w:num>
  <w:num w:numId="82" w16cid:durableId="1797328145">
    <w:abstractNumId w:val="68"/>
  </w:num>
  <w:num w:numId="83" w16cid:durableId="2032215761">
    <w:abstractNumId w:val="12"/>
  </w:num>
  <w:num w:numId="84" w16cid:durableId="1385593969">
    <w:abstractNumId w:val="54"/>
  </w:num>
  <w:num w:numId="85" w16cid:durableId="1558979310">
    <w:abstractNumId w:val="9"/>
  </w:num>
  <w:num w:numId="86" w16cid:durableId="836458794">
    <w:abstractNumId w:val="9"/>
  </w:num>
  <w:num w:numId="87" w16cid:durableId="1585458815">
    <w:abstractNumId w:val="9"/>
  </w:num>
  <w:num w:numId="88" w16cid:durableId="1553808094">
    <w:abstractNumId w:val="57"/>
  </w:num>
  <w:num w:numId="89" w16cid:durableId="1467117335">
    <w:abstractNumId w:val="24"/>
  </w:num>
  <w:num w:numId="90" w16cid:durableId="1001004885">
    <w:abstractNumId w:val="49"/>
  </w:num>
  <w:num w:numId="91" w16cid:durableId="1429621109">
    <w:abstractNumId w:val="2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312E"/>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BFD"/>
    <w:rsid w:val="00020121"/>
    <w:rsid w:val="000206FA"/>
    <w:rsid w:val="00021DF2"/>
    <w:rsid w:val="00021F32"/>
    <w:rsid w:val="00022208"/>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CB"/>
    <w:rsid w:val="0003248F"/>
    <w:rsid w:val="00032A27"/>
    <w:rsid w:val="000332AC"/>
    <w:rsid w:val="00033397"/>
    <w:rsid w:val="000334D1"/>
    <w:rsid w:val="000343C6"/>
    <w:rsid w:val="00034F77"/>
    <w:rsid w:val="00035148"/>
    <w:rsid w:val="000358F0"/>
    <w:rsid w:val="000361EE"/>
    <w:rsid w:val="00036656"/>
    <w:rsid w:val="00036F8F"/>
    <w:rsid w:val="00037006"/>
    <w:rsid w:val="00037A4E"/>
    <w:rsid w:val="00037DAE"/>
    <w:rsid w:val="00040095"/>
    <w:rsid w:val="00040757"/>
    <w:rsid w:val="00040A27"/>
    <w:rsid w:val="00040D55"/>
    <w:rsid w:val="00040F8E"/>
    <w:rsid w:val="0004102D"/>
    <w:rsid w:val="00041A64"/>
    <w:rsid w:val="00041AA1"/>
    <w:rsid w:val="00041BB4"/>
    <w:rsid w:val="00042094"/>
    <w:rsid w:val="00042124"/>
    <w:rsid w:val="00042262"/>
    <w:rsid w:val="00042429"/>
    <w:rsid w:val="00043200"/>
    <w:rsid w:val="00043892"/>
    <w:rsid w:val="000438FA"/>
    <w:rsid w:val="000443A7"/>
    <w:rsid w:val="00044523"/>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FF"/>
    <w:rsid w:val="00054475"/>
    <w:rsid w:val="000548F2"/>
    <w:rsid w:val="00054A22"/>
    <w:rsid w:val="00054C10"/>
    <w:rsid w:val="00054EFA"/>
    <w:rsid w:val="00055247"/>
    <w:rsid w:val="0005524C"/>
    <w:rsid w:val="00055301"/>
    <w:rsid w:val="0005597E"/>
    <w:rsid w:val="00055A2D"/>
    <w:rsid w:val="00055E65"/>
    <w:rsid w:val="00056DBD"/>
    <w:rsid w:val="00057452"/>
    <w:rsid w:val="000574E5"/>
    <w:rsid w:val="0005774A"/>
    <w:rsid w:val="00057A15"/>
    <w:rsid w:val="000601A8"/>
    <w:rsid w:val="00060443"/>
    <w:rsid w:val="000606A9"/>
    <w:rsid w:val="00060812"/>
    <w:rsid w:val="00060982"/>
    <w:rsid w:val="00061342"/>
    <w:rsid w:val="00062023"/>
    <w:rsid w:val="00062C56"/>
    <w:rsid w:val="0006328E"/>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805"/>
    <w:rsid w:val="00081DC2"/>
    <w:rsid w:val="000820A2"/>
    <w:rsid w:val="0008217F"/>
    <w:rsid w:val="00082694"/>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61D"/>
    <w:rsid w:val="000A4FCC"/>
    <w:rsid w:val="000A5257"/>
    <w:rsid w:val="000A5772"/>
    <w:rsid w:val="000A5823"/>
    <w:rsid w:val="000A5C9B"/>
    <w:rsid w:val="000A5EA0"/>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71D"/>
    <w:rsid w:val="000C47C3"/>
    <w:rsid w:val="000C4C0D"/>
    <w:rsid w:val="000C58E4"/>
    <w:rsid w:val="000C652C"/>
    <w:rsid w:val="000C6660"/>
    <w:rsid w:val="000C6D94"/>
    <w:rsid w:val="000C6F99"/>
    <w:rsid w:val="000C6FC3"/>
    <w:rsid w:val="000C72FC"/>
    <w:rsid w:val="000C7380"/>
    <w:rsid w:val="000C7C0C"/>
    <w:rsid w:val="000D015F"/>
    <w:rsid w:val="000D04BD"/>
    <w:rsid w:val="000D0C3D"/>
    <w:rsid w:val="000D10D3"/>
    <w:rsid w:val="000D14E9"/>
    <w:rsid w:val="000D1859"/>
    <w:rsid w:val="000D189D"/>
    <w:rsid w:val="000D209E"/>
    <w:rsid w:val="000D28B6"/>
    <w:rsid w:val="000D2905"/>
    <w:rsid w:val="000D2AA6"/>
    <w:rsid w:val="000D2B25"/>
    <w:rsid w:val="000D2C13"/>
    <w:rsid w:val="000D2F14"/>
    <w:rsid w:val="000D3C9A"/>
    <w:rsid w:val="000D4371"/>
    <w:rsid w:val="000D4D10"/>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54C"/>
    <w:rsid w:val="000E5936"/>
    <w:rsid w:val="000E5B13"/>
    <w:rsid w:val="000E6202"/>
    <w:rsid w:val="000E6C02"/>
    <w:rsid w:val="000E719E"/>
    <w:rsid w:val="000E7367"/>
    <w:rsid w:val="000E7AF5"/>
    <w:rsid w:val="000E7C16"/>
    <w:rsid w:val="000F0473"/>
    <w:rsid w:val="000F0538"/>
    <w:rsid w:val="000F063E"/>
    <w:rsid w:val="000F16BC"/>
    <w:rsid w:val="000F1D07"/>
    <w:rsid w:val="000F1F3F"/>
    <w:rsid w:val="000F1FB1"/>
    <w:rsid w:val="000F34DD"/>
    <w:rsid w:val="000F3A2D"/>
    <w:rsid w:val="000F3BCF"/>
    <w:rsid w:val="000F41EC"/>
    <w:rsid w:val="000F444C"/>
    <w:rsid w:val="000F4712"/>
    <w:rsid w:val="000F4EAF"/>
    <w:rsid w:val="000F5644"/>
    <w:rsid w:val="000F593D"/>
    <w:rsid w:val="000F5ECD"/>
    <w:rsid w:val="000F5FD3"/>
    <w:rsid w:val="000F5FF7"/>
    <w:rsid w:val="000F6746"/>
    <w:rsid w:val="000F694C"/>
    <w:rsid w:val="000F6A56"/>
    <w:rsid w:val="000F70B3"/>
    <w:rsid w:val="000F76B5"/>
    <w:rsid w:val="000F775B"/>
    <w:rsid w:val="000F7F6B"/>
    <w:rsid w:val="00100404"/>
    <w:rsid w:val="00100854"/>
    <w:rsid w:val="001019F4"/>
    <w:rsid w:val="00101DED"/>
    <w:rsid w:val="00101E0F"/>
    <w:rsid w:val="001021BF"/>
    <w:rsid w:val="00102335"/>
    <w:rsid w:val="0010277A"/>
    <w:rsid w:val="00102CCC"/>
    <w:rsid w:val="00102D87"/>
    <w:rsid w:val="00102DE9"/>
    <w:rsid w:val="00102E52"/>
    <w:rsid w:val="00102F35"/>
    <w:rsid w:val="00103D80"/>
    <w:rsid w:val="0010459D"/>
    <w:rsid w:val="00105919"/>
    <w:rsid w:val="00105CDF"/>
    <w:rsid w:val="00105F1D"/>
    <w:rsid w:val="001066C7"/>
    <w:rsid w:val="001073E9"/>
    <w:rsid w:val="001073F2"/>
    <w:rsid w:val="001073FE"/>
    <w:rsid w:val="001077EB"/>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EA"/>
    <w:rsid w:val="00115C5D"/>
    <w:rsid w:val="0011624D"/>
    <w:rsid w:val="00116525"/>
    <w:rsid w:val="0011669B"/>
    <w:rsid w:val="00116FD3"/>
    <w:rsid w:val="0011757B"/>
    <w:rsid w:val="001201D4"/>
    <w:rsid w:val="00120BB2"/>
    <w:rsid w:val="00120F70"/>
    <w:rsid w:val="0012107F"/>
    <w:rsid w:val="00121193"/>
    <w:rsid w:val="00121315"/>
    <w:rsid w:val="001215C6"/>
    <w:rsid w:val="00121CA6"/>
    <w:rsid w:val="00121E1D"/>
    <w:rsid w:val="001221FA"/>
    <w:rsid w:val="00123806"/>
    <w:rsid w:val="00123A85"/>
    <w:rsid w:val="00123C8B"/>
    <w:rsid w:val="00124A1F"/>
    <w:rsid w:val="00124C21"/>
    <w:rsid w:val="00124C48"/>
    <w:rsid w:val="00124FAF"/>
    <w:rsid w:val="00125398"/>
    <w:rsid w:val="00125412"/>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60C8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E28"/>
    <w:rsid w:val="00165F0B"/>
    <w:rsid w:val="00166081"/>
    <w:rsid w:val="001663C9"/>
    <w:rsid w:val="00166A26"/>
    <w:rsid w:val="0016770A"/>
    <w:rsid w:val="00167746"/>
    <w:rsid w:val="001677EB"/>
    <w:rsid w:val="00170D7B"/>
    <w:rsid w:val="00171832"/>
    <w:rsid w:val="001719F5"/>
    <w:rsid w:val="00171AB8"/>
    <w:rsid w:val="00171EA4"/>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2027"/>
    <w:rsid w:val="001A2044"/>
    <w:rsid w:val="001A208B"/>
    <w:rsid w:val="001A2C28"/>
    <w:rsid w:val="001A3240"/>
    <w:rsid w:val="001A3624"/>
    <w:rsid w:val="001A3B8E"/>
    <w:rsid w:val="001A43F5"/>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4499"/>
    <w:rsid w:val="001B4748"/>
    <w:rsid w:val="001B4849"/>
    <w:rsid w:val="001B494B"/>
    <w:rsid w:val="001B49B5"/>
    <w:rsid w:val="001B4D54"/>
    <w:rsid w:val="001B4F7A"/>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8E7"/>
    <w:rsid w:val="001D2A4D"/>
    <w:rsid w:val="001D335C"/>
    <w:rsid w:val="001D3770"/>
    <w:rsid w:val="001D37D0"/>
    <w:rsid w:val="001D3EBE"/>
    <w:rsid w:val="001D3EDD"/>
    <w:rsid w:val="001D4368"/>
    <w:rsid w:val="001D4B60"/>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A5"/>
    <w:rsid w:val="002150A7"/>
    <w:rsid w:val="00215447"/>
    <w:rsid w:val="002154FD"/>
    <w:rsid w:val="00215633"/>
    <w:rsid w:val="002165D0"/>
    <w:rsid w:val="00216B24"/>
    <w:rsid w:val="00216C35"/>
    <w:rsid w:val="002176E5"/>
    <w:rsid w:val="0021770C"/>
    <w:rsid w:val="00217743"/>
    <w:rsid w:val="00217F74"/>
    <w:rsid w:val="00217F9D"/>
    <w:rsid w:val="00220A86"/>
    <w:rsid w:val="00222D1F"/>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86B"/>
    <w:rsid w:val="00246A0E"/>
    <w:rsid w:val="00246D0F"/>
    <w:rsid w:val="00247102"/>
    <w:rsid w:val="00247148"/>
    <w:rsid w:val="00250021"/>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BDA"/>
    <w:rsid w:val="00255C5C"/>
    <w:rsid w:val="00256CE1"/>
    <w:rsid w:val="00256F07"/>
    <w:rsid w:val="00256F31"/>
    <w:rsid w:val="0025768B"/>
    <w:rsid w:val="00257BF8"/>
    <w:rsid w:val="00257C38"/>
    <w:rsid w:val="00257DFC"/>
    <w:rsid w:val="002601C7"/>
    <w:rsid w:val="0026035B"/>
    <w:rsid w:val="00260451"/>
    <w:rsid w:val="00260596"/>
    <w:rsid w:val="00260834"/>
    <w:rsid w:val="002608CC"/>
    <w:rsid w:val="00261A83"/>
    <w:rsid w:val="00262DCC"/>
    <w:rsid w:val="00263B1E"/>
    <w:rsid w:val="00263D14"/>
    <w:rsid w:val="002643CC"/>
    <w:rsid w:val="002648D6"/>
    <w:rsid w:val="00264BB4"/>
    <w:rsid w:val="00264EEA"/>
    <w:rsid w:val="002654DD"/>
    <w:rsid w:val="00265F60"/>
    <w:rsid w:val="00266102"/>
    <w:rsid w:val="0026610A"/>
    <w:rsid w:val="002666A5"/>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A00C2"/>
    <w:rsid w:val="002A1CBA"/>
    <w:rsid w:val="002A1EE6"/>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272D"/>
    <w:rsid w:val="002C2800"/>
    <w:rsid w:val="002C2A0D"/>
    <w:rsid w:val="002C311D"/>
    <w:rsid w:val="002C31A2"/>
    <w:rsid w:val="002C3586"/>
    <w:rsid w:val="002C3644"/>
    <w:rsid w:val="002C3664"/>
    <w:rsid w:val="002C3672"/>
    <w:rsid w:val="002C36A7"/>
    <w:rsid w:val="002C3C64"/>
    <w:rsid w:val="002C42EC"/>
    <w:rsid w:val="002C4646"/>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C06"/>
    <w:rsid w:val="003172DC"/>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839"/>
    <w:rsid w:val="003331BA"/>
    <w:rsid w:val="00333A41"/>
    <w:rsid w:val="00333C62"/>
    <w:rsid w:val="00334014"/>
    <w:rsid w:val="00334347"/>
    <w:rsid w:val="00334AB9"/>
    <w:rsid w:val="003350D6"/>
    <w:rsid w:val="00335C05"/>
    <w:rsid w:val="00335CB0"/>
    <w:rsid w:val="00336207"/>
    <w:rsid w:val="00336410"/>
    <w:rsid w:val="00336D04"/>
    <w:rsid w:val="0033705D"/>
    <w:rsid w:val="00337431"/>
    <w:rsid w:val="00337449"/>
    <w:rsid w:val="00337EFA"/>
    <w:rsid w:val="003403CF"/>
    <w:rsid w:val="00340775"/>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D8D"/>
    <w:rsid w:val="00380DA1"/>
    <w:rsid w:val="0038122E"/>
    <w:rsid w:val="00381296"/>
    <w:rsid w:val="003817F3"/>
    <w:rsid w:val="00382849"/>
    <w:rsid w:val="0038290B"/>
    <w:rsid w:val="003833A9"/>
    <w:rsid w:val="00383EA6"/>
    <w:rsid w:val="00383EE1"/>
    <w:rsid w:val="003841E2"/>
    <w:rsid w:val="003848BE"/>
    <w:rsid w:val="00384D1D"/>
    <w:rsid w:val="003851AC"/>
    <w:rsid w:val="003852D6"/>
    <w:rsid w:val="003853EF"/>
    <w:rsid w:val="003854BD"/>
    <w:rsid w:val="00385AE8"/>
    <w:rsid w:val="00385B27"/>
    <w:rsid w:val="00386CD9"/>
    <w:rsid w:val="00386DF1"/>
    <w:rsid w:val="00387365"/>
    <w:rsid w:val="00387BDD"/>
    <w:rsid w:val="00390247"/>
    <w:rsid w:val="0039068A"/>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83"/>
    <w:rsid w:val="003A448E"/>
    <w:rsid w:val="003A542D"/>
    <w:rsid w:val="003A59C2"/>
    <w:rsid w:val="003A5A5B"/>
    <w:rsid w:val="003A61AE"/>
    <w:rsid w:val="003A61B4"/>
    <w:rsid w:val="003A6616"/>
    <w:rsid w:val="003A6D7D"/>
    <w:rsid w:val="003A6E6C"/>
    <w:rsid w:val="003A7031"/>
    <w:rsid w:val="003A70BE"/>
    <w:rsid w:val="003A70CC"/>
    <w:rsid w:val="003A7248"/>
    <w:rsid w:val="003A73FF"/>
    <w:rsid w:val="003A7447"/>
    <w:rsid w:val="003A78E7"/>
    <w:rsid w:val="003A7A04"/>
    <w:rsid w:val="003B01D7"/>
    <w:rsid w:val="003B046E"/>
    <w:rsid w:val="003B0B99"/>
    <w:rsid w:val="003B135C"/>
    <w:rsid w:val="003B1425"/>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EF8"/>
    <w:rsid w:val="003F58A4"/>
    <w:rsid w:val="003F5A27"/>
    <w:rsid w:val="003F5A4A"/>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A05"/>
    <w:rsid w:val="00431C31"/>
    <w:rsid w:val="00431EAF"/>
    <w:rsid w:val="0043279B"/>
    <w:rsid w:val="00432A5A"/>
    <w:rsid w:val="00432E7E"/>
    <w:rsid w:val="00432F0F"/>
    <w:rsid w:val="00433268"/>
    <w:rsid w:val="0043353B"/>
    <w:rsid w:val="00433921"/>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69C4"/>
    <w:rsid w:val="00496A9A"/>
    <w:rsid w:val="004974C2"/>
    <w:rsid w:val="0049751D"/>
    <w:rsid w:val="004979D6"/>
    <w:rsid w:val="00497BFA"/>
    <w:rsid w:val="00497EF4"/>
    <w:rsid w:val="004A01D0"/>
    <w:rsid w:val="004A096C"/>
    <w:rsid w:val="004A12B1"/>
    <w:rsid w:val="004A189F"/>
    <w:rsid w:val="004A18F0"/>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B42"/>
    <w:rsid w:val="004B0FC9"/>
    <w:rsid w:val="004B238A"/>
    <w:rsid w:val="004B24F7"/>
    <w:rsid w:val="004B371D"/>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12B3"/>
    <w:rsid w:val="004C1BBC"/>
    <w:rsid w:val="004C1D0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822"/>
    <w:rsid w:val="004D197A"/>
    <w:rsid w:val="004D1A5D"/>
    <w:rsid w:val="004D1C11"/>
    <w:rsid w:val="004D1F41"/>
    <w:rsid w:val="004D21B4"/>
    <w:rsid w:val="004D2532"/>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988"/>
    <w:rsid w:val="004F10FB"/>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1130D"/>
    <w:rsid w:val="0051138C"/>
    <w:rsid w:val="00511A9F"/>
    <w:rsid w:val="00511CD0"/>
    <w:rsid w:val="005122A9"/>
    <w:rsid w:val="00512EC1"/>
    <w:rsid w:val="0051452A"/>
    <w:rsid w:val="00514809"/>
    <w:rsid w:val="005148A6"/>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30962"/>
    <w:rsid w:val="00530CE4"/>
    <w:rsid w:val="0053173B"/>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999"/>
    <w:rsid w:val="005574B3"/>
    <w:rsid w:val="005604FC"/>
    <w:rsid w:val="00560799"/>
    <w:rsid w:val="00560AA7"/>
    <w:rsid w:val="00561154"/>
    <w:rsid w:val="00561998"/>
    <w:rsid w:val="00561AFB"/>
    <w:rsid w:val="00561C24"/>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B0E"/>
    <w:rsid w:val="00580B15"/>
    <w:rsid w:val="00580C29"/>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56F3"/>
    <w:rsid w:val="00595993"/>
    <w:rsid w:val="00597208"/>
    <w:rsid w:val="00597B0F"/>
    <w:rsid w:val="00597B11"/>
    <w:rsid w:val="00597B94"/>
    <w:rsid w:val="00597D36"/>
    <w:rsid w:val="00597EE1"/>
    <w:rsid w:val="00597FDE"/>
    <w:rsid w:val="005A0C86"/>
    <w:rsid w:val="005A16AE"/>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524C"/>
    <w:rsid w:val="005B5CA2"/>
    <w:rsid w:val="005B6288"/>
    <w:rsid w:val="005B65DB"/>
    <w:rsid w:val="005B693B"/>
    <w:rsid w:val="005B6DEE"/>
    <w:rsid w:val="005B728F"/>
    <w:rsid w:val="005B74A9"/>
    <w:rsid w:val="005B794A"/>
    <w:rsid w:val="005C0928"/>
    <w:rsid w:val="005C120D"/>
    <w:rsid w:val="005C1AFB"/>
    <w:rsid w:val="005C28A2"/>
    <w:rsid w:val="005C2C65"/>
    <w:rsid w:val="005C2F9E"/>
    <w:rsid w:val="005C35A0"/>
    <w:rsid w:val="005C37FA"/>
    <w:rsid w:val="005C3B79"/>
    <w:rsid w:val="005C3E28"/>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EB3"/>
    <w:rsid w:val="005E7F70"/>
    <w:rsid w:val="005F02E8"/>
    <w:rsid w:val="005F02EA"/>
    <w:rsid w:val="005F04C6"/>
    <w:rsid w:val="005F09DD"/>
    <w:rsid w:val="005F0A15"/>
    <w:rsid w:val="005F0F16"/>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245A"/>
    <w:rsid w:val="006025C5"/>
    <w:rsid w:val="00602AEA"/>
    <w:rsid w:val="006032C6"/>
    <w:rsid w:val="006038E3"/>
    <w:rsid w:val="0060452E"/>
    <w:rsid w:val="00604EAF"/>
    <w:rsid w:val="00605191"/>
    <w:rsid w:val="0060538F"/>
    <w:rsid w:val="00605996"/>
    <w:rsid w:val="00605EC2"/>
    <w:rsid w:val="00606331"/>
    <w:rsid w:val="00606940"/>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E25"/>
    <w:rsid w:val="00620183"/>
    <w:rsid w:val="00620879"/>
    <w:rsid w:val="00620CC4"/>
    <w:rsid w:val="00620CE0"/>
    <w:rsid w:val="00620D99"/>
    <w:rsid w:val="00620DA3"/>
    <w:rsid w:val="00620F14"/>
    <w:rsid w:val="00621022"/>
    <w:rsid w:val="006211E6"/>
    <w:rsid w:val="006216AF"/>
    <w:rsid w:val="00622952"/>
    <w:rsid w:val="00622BEF"/>
    <w:rsid w:val="006235CB"/>
    <w:rsid w:val="00623B99"/>
    <w:rsid w:val="00623F62"/>
    <w:rsid w:val="00624098"/>
    <w:rsid w:val="00624276"/>
    <w:rsid w:val="00624510"/>
    <w:rsid w:val="00624FAF"/>
    <w:rsid w:val="00625274"/>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74E"/>
    <w:rsid w:val="00633ABC"/>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EC0"/>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871"/>
    <w:rsid w:val="00670CF4"/>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7132"/>
    <w:rsid w:val="006B020B"/>
    <w:rsid w:val="006B047D"/>
    <w:rsid w:val="006B0833"/>
    <w:rsid w:val="006B14EA"/>
    <w:rsid w:val="006B22FC"/>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FAD"/>
    <w:rsid w:val="006C416A"/>
    <w:rsid w:val="006C41DA"/>
    <w:rsid w:val="006C4CA1"/>
    <w:rsid w:val="006C4D00"/>
    <w:rsid w:val="006C51BB"/>
    <w:rsid w:val="006C5A0D"/>
    <w:rsid w:val="006C5AF8"/>
    <w:rsid w:val="006C68DB"/>
    <w:rsid w:val="006C694A"/>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6C6"/>
    <w:rsid w:val="006E14DE"/>
    <w:rsid w:val="006E1712"/>
    <w:rsid w:val="006E1759"/>
    <w:rsid w:val="006E17FB"/>
    <w:rsid w:val="006E24F4"/>
    <w:rsid w:val="006E2512"/>
    <w:rsid w:val="006E2879"/>
    <w:rsid w:val="006E2DBE"/>
    <w:rsid w:val="006E313D"/>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44"/>
    <w:rsid w:val="00713D20"/>
    <w:rsid w:val="00715085"/>
    <w:rsid w:val="00715EF0"/>
    <w:rsid w:val="007164D8"/>
    <w:rsid w:val="007166E5"/>
    <w:rsid w:val="0071684B"/>
    <w:rsid w:val="00716AEF"/>
    <w:rsid w:val="00716B79"/>
    <w:rsid w:val="00716CF1"/>
    <w:rsid w:val="007171A9"/>
    <w:rsid w:val="0071720A"/>
    <w:rsid w:val="00717219"/>
    <w:rsid w:val="0071748E"/>
    <w:rsid w:val="0071778A"/>
    <w:rsid w:val="007200C1"/>
    <w:rsid w:val="0072044A"/>
    <w:rsid w:val="007206E2"/>
    <w:rsid w:val="00720FBD"/>
    <w:rsid w:val="00721058"/>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50AE"/>
    <w:rsid w:val="00735439"/>
    <w:rsid w:val="007354DC"/>
    <w:rsid w:val="00735ED6"/>
    <w:rsid w:val="00736122"/>
    <w:rsid w:val="007366BD"/>
    <w:rsid w:val="007369BC"/>
    <w:rsid w:val="00736BD3"/>
    <w:rsid w:val="00737F26"/>
    <w:rsid w:val="007400D7"/>
    <w:rsid w:val="0074026F"/>
    <w:rsid w:val="00740D51"/>
    <w:rsid w:val="00741210"/>
    <w:rsid w:val="007429F6"/>
    <w:rsid w:val="00742E98"/>
    <w:rsid w:val="00743862"/>
    <w:rsid w:val="007441DB"/>
    <w:rsid w:val="00744DF0"/>
    <w:rsid w:val="00744E76"/>
    <w:rsid w:val="00745166"/>
    <w:rsid w:val="007457DA"/>
    <w:rsid w:val="00745FD5"/>
    <w:rsid w:val="007461CB"/>
    <w:rsid w:val="00746A41"/>
    <w:rsid w:val="007476EA"/>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FAB"/>
    <w:rsid w:val="007832E5"/>
    <w:rsid w:val="00783AB2"/>
    <w:rsid w:val="0078419C"/>
    <w:rsid w:val="00784409"/>
    <w:rsid w:val="00784CB7"/>
    <w:rsid w:val="00784F00"/>
    <w:rsid w:val="00785547"/>
    <w:rsid w:val="007858C7"/>
    <w:rsid w:val="00785C42"/>
    <w:rsid w:val="007862C2"/>
    <w:rsid w:val="007862FD"/>
    <w:rsid w:val="00786357"/>
    <w:rsid w:val="00786B3A"/>
    <w:rsid w:val="00786B5C"/>
    <w:rsid w:val="00786B78"/>
    <w:rsid w:val="00786BE1"/>
    <w:rsid w:val="00786D28"/>
    <w:rsid w:val="00786DD3"/>
    <w:rsid w:val="007879AB"/>
    <w:rsid w:val="00787D21"/>
    <w:rsid w:val="00790109"/>
    <w:rsid w:val="0079028C"/>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47A"/>
    <w:rsid w:val="007B14A9"/>
    <w:rsid w:val="007B158B"/>
    <w:rsid w:val="007B22BA"/>
    <w:rsid w:val="007B2410"/>
    <w:rsid w:val="007B255C"/>
    <w:rsid w:val="007B42DF"/>
    <w:rsid w:val="007B4B02"/>
    <w:rsid w:val="007B4B4E"/>
    <w:rsid w:val="007B4CF9"/>
    <w:rsid w:val="007B53A9"/>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6D8B"/>
    <w:rsid w:val="007E6FDA"/>
    <w:rsid w:val="007E7482"/>
    <w:rsid w:val="007E7946"/>
    <w:rsid w:val="007F02CC"/>
    <w:rsid w:val="007F0591"/>
    <w:rsid w:val="007F0670"/>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34"/>
    <w:rsid w:val="008214DB"/>
    <w:rsid w:val="00821FE1"/>
    <w:rsid w:val="008225ED"/>
    <w:rsid w:val="008229D2"/>
    <w:rsid w:val="008230E4"/>
    <w:rsid w:val="00823346"/>
    <w:rsid w:val="008235E0"/>
    <w:rsid w:val="008239BB"/>
    <w:rsid w:val="008239C1"/>
    <w:rsid w:val="00824589"/>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B71"/>
    <w:rsid w:val="00836FD1"/>
    <w:rsid w:val="00837109"/>
    <w:rsid w:val="008374EF"/>
    <w:rsid w:val="00837FF9"/>
    <w:rsid w:val="008401D3"/>
    <w:rsid w:val="008406FD"/>
    <w:rsid w:val="00840E54"/>
    <w:rsid w:val="00840F3C"/>
    <w:rsid w:val="00841762"/>
    <w:rsid w:val="00841CBF"/>
    <w:rsid w:val="008426EC"/>
    <w:rsid w:val="0084293D"/>
    <w:rsid w:val="00843CAE"/>
    <w:rsid w:val="00843D0C"/>
    <w:rsid w:val="00843D7F"/>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ABC"/>
    <w:rsid w:val="00883CDB"/>
    <w:rsid w:val="008841FA"/>
    <w:rsid w:val="0088476F"/>
    <w:rsid w:val="00884BED"/>
    <w:rsid w:val="00884D69"/>
    <w:rsid w:val="00885016"/>
    <w:rsid w:val="00885285"/>
    <w:rsid w:val="00885455"/>
    <w:rsid w:val="008854E6"/>
    <w:rsid w:val="008855CB"/>
    <w:rsid w:val="00885B5A"/>
    <w:rsid w:val="00885F8E"/>
    <w:rsid w:val="0088668E"/>
    <w:rsid w:val="00886ADC"/>
    <w:rsid w:val="00886C97"/>
    <w:rsid w:val="0088787E"/>
    <w:rsid w:val="00887E49"/>
    <w:rsid w:val="00890170"/>
    <w:rsid w:val="0089053F"/>
    <w:rsid w:val="00890D8A"/>
    <w:rsid w:val="00891603"/>
    <w:rsid w:val="0089274E"/>
    <w:rsid w:val="00892E52"/>
    <w:rsid w:val="00893585"/>
    <w:rsid w:val="00893AA4"/>
    <w:rsid w:val="008941DA"/>
    <w:rsid w:val="0089435D"/>
    <w:rsid w:val="008950DE"/>
    <w:rsid w:val="00895D2A"/>
    <w:rsid w:val="00896060"/>
    <w:rsid w:val="008962CF"/>
    <w:rsid w:val="008968A3"/>
    <w:rsid w:val="00896D21"/>
    <w:rsid w:val="008977ED"/>
    <w:rsid w:val="0089787A"/>
    <w:rsid w:val="008978BD"/>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81C"/>
    <w:rsid w:val="008A59A5"/>
    <w:rsid w:val="008A59E0"/>
    <w:rsid w:val="008A5F00"/>
    <w:rsid w:val="008A6A1A"/>
    <w:rsid w:val="008A7324"/>
    <w:rsid w:val="008B0D5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1D7"/>
    <w:rsid w:val="00941178"/>
    <w:rsid w:val="00941525"/>
    <w:rsid w:val="009426CF"/>
    <w:rsid w:val="00942AAC"/>
    <w:rsid w:val="00942EC2"/>
    <w:rsid w:val="00943270"/>
    <w:rsid w:val="00943A7F"/>
    <w:rsid w:val="00943C5B"/>
    <w:rsid w:val="00943EB3"/>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A34"/>
    <w:rsid w:val="0095219B"/>
    <w:rsid w:val="009525A4"/>
    <w:rsid w:val="009529E9"/>
    <w:rsid w:val="00952FC9"/>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245B"/>
    <w:rsid w:val="00962690"/>
    <w:rsid w:val="009641E8"/>
    <w:rsid w:val="00964225"/>
    <w:rsid w:val="00964F60"/>
    <w:rsid w:val="00965472"/>
    <w:rsid w:val="0096595D"/>
    <w:rsid w:val="00965D4E"/>
    <w:rsid w:val="0096691C"/>
    <w:rsid w:val="009674CC"/>
    <w:rsid w:val="00967D18"/>
    <w:rsid w:val="00967F7B"/>
    <w:rsid w:val="009702C6"/>
    <w:rsid w:val="009705A0"/>
    <w:rsid w:val="00970C53"/>
    <w:rsid w:val="00971ED7"/>
    <w:rsid w:val="009729AF"/>
    <w:rsid w:val="0097350D"/>
    <w:rsid w:val="009738F3"/>
    <w:rsid w:val="009739AE"/>
    <w:rsid w:val="0097454A"/>
    <w:rsid w:val="009748FE"/>
    <w:rsid w:val="009749E8"/>
    <w:rsid w:val="00974D36"/>
    <w:rsid w:val="009751DA"/>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C6"/>
    <w:rsid w:val="009B6135"/>
    <w:rsid w:val="009B68E8"/>
    <w:rsid w:val="009B6AC2"/>
    <w:rsid w:val="009B6E56"/>
    <w:rsid w:val="009B6E58"/>
    <w:rsid w:val="009B77CF"/>
    <w:rsid w:val="009B79B4"/>
    <w:rsid w:val="009B7F54"/>
    <w:rsid w:val="009C0609"/>
    <w:rsid w:val="009C0725"/>
    <w:rsid w:val="009C0E91"/>
    <w:rsid w:val="009C1933"/>
    <w:rsid w:val="009C2A85"/>
    <w:rsid w:val="009C2B4E"/>
    <w:rsid w:val="009C2C1E"/>
    <w:rsid w:val="009C2D49"/>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11DB"/>
    <w:rsid w:val="009E120D"/>
    <w:rsid w:val="009E17D5"/>
    <w:rsid w:val="009E2532"/>
    <w:rsid w:val="009E260C"/>
    <w:rsid w:val="009E2866"/>
    <w:rsid w:val="009E2F1E"/>
    <w:rsid w:val="009E342F"/>
    <w:rsid w:val="009E3615"/>
    <w:rsid w:val="009E3A53"/>
    <w:rsid w:val="009E492B"/>
    <w:rsid w:val="009E5925"/>
    <w:rsid w:val="009E5FB4"/>
    <w:rsid w:val="009E6DAD"/>
    <w:rsid w:val="009E6DD4"/>
    <w:rsid w:val="009E7008"/>
    <w:rsid w:val="009E70AE"/>
    <w:rsid w:val="009E7318"/>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11D5"/>
    <w:rsid w:val="00A011E0"/>
    <w:rsid w:val="00A01970"/>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A4"/>
    <w:rsid w:val="00A237B2"/>
    <w:rsid w:val="00A23DD3"/>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10"/>
    <w:rsid w:val="00A3123F"/>
    <w:rsid w:val="00A313DC"/>
    <w:rsid w:val="00A3150A"/>
    <w:rsid w:val="00A3185E"/>
    <w:rsid w:val="00A325B5"/>
    <w:rsid w:val="00A32754"/>
    <w:rsid w:val="00A330DE"/>
    <w:rsid w:val="00A33233"/>
    <w:rsid w:val="00A33523"/>
    <w:rsid w:val="00A339DD"/>
    <w:rsid w:val="00A34529"/>
    <w:rsid w:val="00A34792"/>
    <w:rsid w:val="00A34C6E"/>
    <w:rsid w:val="00A34C9E"/>
    <w:rsid w:val="00A3602C"/>
    <w:rsid w:val="00A363A6"/>
    <w:rsid w:val="00A36A90"/>
    <w:rsid w:val="00A36D9C"/>
    <w:rsid w:val="00A37D17"/>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B01"/>
    <w:rsid w:val="00A55178"/>
    <w:rsid w:val="00A55321"/>
    <w:rsid w:val="00A554E2"/>
    <w:rsid w:val="00A56066"/>
    <w:rsid w:val="00A560C5"/>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6AF"/>
    <w:rsid w:val="00B139DF"/>
    <w:rsid w:val="00B13A69"/>
    <w:rsid w:val="00B14C17"/>
    <w:rsid w:val="00B15202"/>
    <w:rsid w:val="00B15449"/>
    <w:rsid w:val="00B154D1"/>
    <w:rsid w:val="00B15507"/>
    <w:rsid w:val="00B1562B"/>
    <w:rsid w:val="00B15741"/>
    <w:rsid w:val="00B15949"/>
    <w:rsid w:val="00B162BF"/>
    <w:rsid w:val="00B16A1B"/>
    <w:rsid w:val="00B16AE8"/>
    <w:rsid w:val="00B17531"/>
    <w:rsid w:val="00B17A3A"/>
    <w:rsid w:val="00B22165"/>
    <w:rsid w:val="00B221FA"/>
    <w:rsid w:val="00B22299"/>
    <w:rsid w:val="00B22EAE"/>
    <w:rsid w:val="00B23C17"/>
    <w:rsid w:val="00B24697"/>
    <w:rsid w:val="00B24B29"/>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160"/>
    <w:rsid w:val="00B36C04"/>
    <w:rsid w:val="00B37699"/>
    <w:rsid w:val="00B37C55"/>
    <w:rsid w:val="00B404C4"/>
    <w:rsid w:val="00B404D6"/>
    <w:rsid w:val="00B40C4C"/>
    <w:rsid w:val="00B41672"/>
    <w:rsid w:val="00B41A0E"/>
    <w:rsid w:val="00B421EA"/>
    <w:rsid w:val="00B432F6"/>
    <w:rsid w:val="00B440A4"/>
    <w:rsid w:val="00B440CA"/>
    <w:rsid w:val="00B44688"/>
    <w:rsid w:val="00B44832"/>
    <w:rsid w:val="00B449E9"/>
    <w:rsid w:val="00B44A32"/>
    <w:rsid w:val="00B44C1D"/>
    <w:rsid w:val="00B44D92"/>
    <w:rsid w:val="00B44E7E"/>
    <w:rsid w:val="00B45C78"/>
    <w:rsid w:val="00B45DEF"/>
    <w:rsid w:val="00B46073"/>
    <w:rsid w:val="00B46229"/>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5870"/>
    <w:rsid w:val="00B65E88"/>
    <w:rsid w:val="00B65E8E"/>
    <w:rsid w:val="00B66668"/>
    <w:rsid w:val="00B668AF"/>
    <w:rsid w:val="00B66EE7"/>
    <w:rsid w:val="00B6703B"/>
    <w:rsid w:val="00B671D3"/>
    <w:rsid w:val="00B67679"/>
    <w:rsid w:val="00B70B58"/>
    <w:rsid w:val="00B70DF5"/>
    <w:rsid w:val="00B7199A"/>
    <w:rsid w:val="00B72770"/>
    <w:rsid w:val="00B72AEA"/>
    <w:rsid w:val="00B72B4F"/>
    <w:rsid w:val="00B72BBC"/>
    <w:rsid w:val="00B72E44"/>
    <w:rsid w:val="00B72EF7"/>
    <w:rsid w:val="00B73099"/>
    <w:rsid w:val="00B73284"/>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55B6"/>
    <w:rsid w:val="00B9582C"/>
    <w:rsid w:val="00B965E6"/>
    <w:rsid w:val="00B96B82"/>
    <w:rsid w:val="00B97FDF"/>
    <w:rsid w:val="00BA094D"/>
    <w:rsid w:val="00BA09B3"/>
    <w:rsid w:val="00BA0D05"/>
    <w:rsid w:val="00BA1203"/>
    <w:rsid w:val="00BA1328"/>
    <w:rsid w:val="00BA1579"/>
    <w:rsid w:val="00BA19ED"/>
    <w:rsid w:val="00BA2581"/>
    <w:rsid w:val="00BA2690"/>
    <w:rsid w:val="00BA2B75"/>
    <w:rsid w:val="00BA2B81"/>
    <w:rsid w:val="00BA30D5"/>
    <w:rsid w:val="00BA3146"/>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12CB"/>
    <w:rsid w:val="00BB1CDF"/>
    <w:rsid w:val="00BB288D"/>
    <w:rsid w:val="00BB2CD0"/>
    <w:rsid w:val="00BB43EB"/>
    <w:rsid w:val="00BB5047"/>
    <w:rsid w:val="00BB54C0"/>
    <w:rsid w:val="00BB5775"/>
    <w:rsid w:val="00BB6A5E"/>
    <w:rsid w:val="00BB6E7D"/>
    <w:rsid w:val="00BB766A"/>
    <w:rsid w:val="00BB7897"/>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8C8"/>
    <w:rsid w:val="00C01E98"/>
    <w:rsid w:val="00C01F04"/>
    <w:rsid w:val="00C020CD"/>
    <w:rsid w:val="00C022F4"/>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4276"/>
    <w:rsid w:val="00C14279"/>
    <w:rsid w:val="00C14299"/>
    <w:rsid w:val="00C1435D"/>
    <w:rsid w:val="00C14665"/>
    <w:rsid w:val="00C1496A"/>
    <w:rsid w:val="00C14F26"/>
    <w:rsid w:val="00C16A48"/>
    <w:rsid w:val="00C16B4E"/>
    <w:rsid w:val="00C179F6"/>
    <w:rsid w:val="00C17A07"/>
    <w:rsid w:val="00C17A7E"/>
    <w:rsid w:val="00C17E85"/>
    <w:rsid w:val="00C202BE"/>
    <w:rsid w:val="00C21143"/>
    <w:rsid w:val="00C218B4"/>
    <w:rsid w:val="00C21B4E"/>
    <w:rsid w:val="00C21C99"/>
    <w:rsid w:val="00C22183"/>
    <w:rsid w:val="00C22C5D"/>
    <w:rsid w:val="00C22D84"/>
    <w:rsid w:val="00C22F05"/>
    <w:rsid w:val="00C23023"/>
    <w:rsid w:val="00C23767"/>
    <w:rsid w:val="00C23CDA"/>
    <w:rsid w:val="00C2428E"/>
    <w:rsid w:val="00C24725"/>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51FF"/>
    <w:rsid w:val="00C55585"/>
    <w:rsid w:val="00C561BF"/>
    <w:rsid w:val="00C5655A"/>
    <w:rsid w:val="00C5665A"/>
    <w:rsid w:val="00C56774"/>
    <w:rsid w:val="00C56E49"/>
    <w:rsid w:val="00C572A1"/>
    <w:rsid w:val="00C574B4"/>
    <w:rsid w:val="00C575F6"/>
    <w:rsid w:val="00C57A12"/>
    <w:rsid w:val="00C60C67"/>
    <w:rsid w:val="00C618E3"/>
    <w:rsid w:val="00C61A3B"/>
    <w:rsid w:val="00C61B1C"/>
    <w:rsid w:val="00C61B7C"/>
    <w:rsid w:val="00C61E5B"/>
    <w:rsid w:val="00C624B9"/>
    <w:rsid w:val="00C62D93"/>
    <w:rsid w:val="00C6321D"/>
    <w:rsid w:val="00C6323F"/>
    <w:rsid w:val="00C63A36"/>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D31"/>
    <w:rsid w:val="00C90D9A"/>
    <w:rsid w:val="00C90E4E"/>
    <w:rsid w:val="00C91064"/>
    <w:rsid w:val="00C91194"/>
    <w:rsid w:val="00C91962"/>
    <w:rsid w:val="00C91B35"/>
    <w:rsid w:val="00C91B51"/>
    <w:rsid w:val="00C92205"/>
    <w:rsid w:val="00C923CC"/>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451"/>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F33"/>
    <w:rsid w:val="00DA5040"/>
    <w:rsid w:val="00DA57CF"/>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52E8"/>
    <w:rsid w:val="00DB59F1"/>
    <w:rsid w:val="00DB602B"/>
    <w:rsid w:val="00DB6377"/>
    <w:rsid w:val="00DB6656"/>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4136"/>
    <w:rsid w:val="00DF4607"/>
    <w:rsid w:val="00DF4BD1"/>
    <w:rsid w:val="00DF4E4E"/>
    <w:rsid w:val="00DF4EFE"/>
    <w:rsid w:val="00DF51F5"/>
    <w:rsid w:val="00DF581F"/>
    <w:rsid w:val="00DF5A01"/>
    <w:rsid w:val="00DF5CE0"/>
    <w:rsid w:val="00DF6088"/>
    <w:rsid w:val="00DF62CD"/>
    <w:rsid w:val="00DF6520"/>
    <w:rsid w:val="00DF765A"/>
    <w:rsid w:val="00DF7691"/>
    <w:rsid w:val="00DF794E"/>
    <w:rsid w:val="00DF7B18"/>
    <w:rsid w:val="00E00E18"/>
    <w:rsid w:val="00E00F9E"/>
    <w:rsid w:val="00E01301"/>
    <w:rsid w:val="00E0141A"/>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A9D"/>
    <w:rsid w:val="00E07170"/>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724"/>
    <w:rsid w:val="00E14738"/>
    <w:rsid w:val="00E15808"/>
    <w:rsid w:val="00E15830"/>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CA7"/>
    <w:rsid w:val="00E3323D"/>
    <w:rsid w:val="00E33279"/>
    <w:rsid w:val="00E335CA"/>
    <w:rsid w:val="00E33A2A"/>
    <w:rsid w:val="00E33A9B"/>
    <w:rsid w:val="00E33DD6"/>
    <w:rsid w:val="00E33E97"/>
    <w:rsid w:val="00E34E4C"/>
    <w:rsid w:val="00E35ED0"/>
    <w:rsid w:val="00E36297"/>
    <w:rsid w:val="00E3661C"/>
    <w:rsid w:val="00E36DE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582"/>
    <w:rsid w:val="00E44780"/>
    <w:rsid w:val="00E44FFC"/>
    <w:rsid w:val="00E4579A"/>
    <w:rsid w:val="00E45D9D"/>
    <w:rsid w:val="00E45EB5"/>
    <w:rsid w:val="00E45F4D"/>
    <w:rsid w:val="00E46703"/>
    <w:rsid w:val="00E46939"/>
    <w:rsid w:val="00E47FBD"/>
    <w:rsid w:val="00E507B4"/>
    <w:rsid w:val="00E5109D"/>
    <w:rsid w:val="00E518A3"/>
    <w:rsid w:val="00E521CA"/>
    <w:rsid w:val="00E524B0"/>
    <w:rsid w:val="00E525DB"/>
    <w:rsid w:val="00E528A3"/>
    <w:rsid w:val="00E528B7"/>
    <w:rsid w:val="00E529A9"/>
    <w:rsid w:val="00E52CC3"/>
    <w:rsid w:val="00E52D4A"/>
    <w:rsid w:val="00E532AD"/>
    <w:rsid w:val="00E53BFB"/>
    <w:rsid w:val="00E53C05"/>
    <w:rsid w:val="00E53FC8"/>
    <w:rsid w:val="00E5436F"/>
    <w:rsid w:val="00E544F9"/>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D56"/>
    <w:rsid w:val="00E82159"/>
    <w:rsid w:val="00E82455"/>
    <w:rsid w:val="00E82681"/>
    <w:rsid w:val="00E83E78"/>
    <w:rsid w:val="00E83F9A"/>
    <w:rsid w:val="00E8426B"/>
    <w:rsid w:val="00E85029"/>
    <w:rsid w:val="00E8505D"/>
    <w:rsid w:val="00E851B9"/>
    <w:rsid w:val="00E856B3"/>
    <w:rsid w:val="00E8581D"/>
    <w:rsid w:val="00E85B07"/>
    <w:rsid w:val="00E86C36"/>
    <w:rsid w:val="00E9057C"/>
    <w:rsid w:val="00E9072E"/>
    <w:rsid w:val="00E90A0C"/>
    <w:rsid w:val="00E916FD"/>
    <w:rsid w:val="00E91E7E"/>
    <w:rsid w:val="00E92055"/>
    <w:rsid w:val="00E93320"/>
    <w:rsid w:val="00E938F7"/>
    <w:rsid w:val="00E939B4"/>
    <w:rsid w:val="00E93B6D"/>
    <w:rsid w:val="00E94118"/>
    <w:rsid w:val="00E9419C"/>
    <w:rsid w:val="00E948A8"/>
    <w:rsid w:val="00E94B9D"/>
    <w:rsid w:val="00E95380"/>
    <w:rsid w:val="00E9654B"/>
    <w:rsid w:val="00E9662A"/>
    <w:rsid w:val="00E96E17"/>
    <w:rsid w:val="00E9702F"/>
    <w:rsid w:val="00E97210"/>
    <w:rsid w:val="00E97557"/>
    <w:rsid w:val="00E97621"/>
    <w:rsid w:val="00E97A63"/>
    <w:rsid w:val="00EA0AEB"/>
    <w:rsid w:val="00EA0FBD"/>
    <w:rsid w:val="00EA115C"/>
    <w:rsid w:val="00EA1399"/>
    <w:rsid w:val="00EA15B0"/>
    <w:rsid w:val="00EA201F"/>
    <w:rsid w:val="00EA257D"/>
    <w:rsid w:val="00EA3428"/>
    <w:rsid w:val="00EA401F"/>
    <w:rsid w:val="00EA439D"/>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53A"/>
    <w:rsid w:val="00ED15E6"/>
    <w:rsid w:val="00ED1718"/>
    <w:rsid w:val="00ED1744"/>
    <w:rsid w:val="00ED18C8"/>
    <w:rsid w:val="00ED1B6F"/>
    <w:rsid w:val="00ED2438"/>
    <w:rsid w:val="00ED2D93"/>
    <w:rsid w:val="00ED33A3"/>
    <w:rsid w:val="00ED3453"/>
    <w:rsid w:val="00ED3603"/>
    <w:rsid w:val="00ED4142"/>
    <w:rsid w:val="00ED4703"/>
    <w:rsid w:val="00ED4D52"/>
    <w:rsid w:val="00ED6A0B"/>
    <w:rsid w:val="00ED6A83"/>
    <w:rsid w:val="00ED6C7D"/>
    <w:rsid w:val="00ED73A4"/>
    <w:rsid w:val="00ED7B2B"/>
    <w:rsid w:val="00ED7EB3"/>
    <w:rsid w:val="00EE0B6E"/>
    <w:rsid w:val="00EE0C7D"/>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E7C"/>
    <w:rsid w:val="00EF608C"/>
    <w:rsid w:val="00EF64FE"/>
    <w:rsid w:val="00EF6985"/>
    <w:rsid w:val="00EF6BE4"/>
    <w:rsid w:val="00EF6FD3"/>
    <w:rsid w:val="00EF7381"/>
    <w:rsid w:val="00EF73E5"/>
    <w:rsid w:val="00EF766C"/>
    <w:rsid w:val="00F000D4"/>
    <w:rsid w:val="00F003EF"/>
    <w:rsid w:val="00F00404"/>
    <w:rsid w:val="00F00FC8"/>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EC7"/>
    <w:rsid w:val="00F232F7"/>
    <w:rsid w:val="00F2521A"/>
    <w:rsid w:val="00F2567D"/>
    <w:rsid w:val="00F25713"/>
    <w:rsid w:val="00F25883"/>
    <w:rsid w:val="00F258CD"/>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8C2"/>
    <w:rsid w:val="00F53BA3"/>
    <w:rsid w:val="00F54658"/>
    <w:rsid w:val="00F5565F"/>
    <w:rsid w:val="00F55778"/>
    <w:rsid w:val="00F560CA"/>
    <w:rsid w:val="00F56537"/>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9EC"/>
    <w:rsid w:val="00F62B55"/>
    <w:rsid w:val="00F6382F"/>
    <w:rsid w:val="00F63BB5"/>
    <w:rsid w:val="00F64476"/>
    <w:rsid w:val="00F64626"/>
    <w:rsid w:val="00F648A6"/>
    <w:rsid w:val="00F64C2F"/>
    <w:rsid w:val="00F64FDF"/>
    <w:rsid w:val="00F652FD"/>
    <w:rsid w:val="00F653B8"/>
    <w:rsid w:val="00F653E9"/>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17A7"/>
    <w:rsid w:val="00F81D7E"/>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E3C"/>
    <w:rsid w:val="00F915AC"/>
    <w:rsid w:val="00F926B3"/>
    <w:rsid w:val="00F92E83"/>
    <w:rsid w:val="00F930B5"/>
    <w:rsid w:val="00F930B9"/>
    <w:rsid w:val="00F932B6"/>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E1"/>
    <w:rsid w:val="00FA3BC8"/>
    <w:rsid w:val="00FA3E2E"/>
    <w:rsid w:val="00FA4085"/>
    <w:rsid w:val="00FA417B"/>
    <w:rsid w:val="00FA49EF"/>
    <w:rsid w:val="00FA4FEF"/>
    <w:rsid w:val="00FA66AC"/>
    <w:rsid w:val="00FA6829"/>
    <w:rsid w:val="00FA6B3A"/>
    <w:rsid w:val="00FA739B"/>
    <w:rsid w:val="00FA751A"/>
    <w:rsid w:val="00FA78A3"/>
    <w:rsid w:val="00FA78FF"/>
    <w:rsid w:val="00FA7975"/>
    <w:rsid w:val="00FA7E5B"/>
    <w:rsid w:val="00FA7F48"/>
    <w:rsid w:val="00FB033F"/>
    <w:rsid w:val="00FB11BB"/>
    <w:rsid w:val="00FB1D92"/>
    <w:rsid w:val="00FB2071"/>
    <w:rsid w:val="00FB210A"/>
    <w:rsid w:val="00FB25D2"/>
    <w:rsid w:val="00FB3060"/>
    <w:rsid w:val="00FB310C"/>
    <w:rsid w:val="00FB3201"/>
    <w:rsid w:val="00FB3451"/>
    <w:rsid w:val="00FB3EFA"/>
    <w:rsid w:val="00FB4269"/>
    <w:rsid w:val="00FB4283"/>
    <w:rsid w:val="00FB464F"/>
    <w:rsid w:val="00FB4808"/>
    <w:rsid w:val="00FB52F3"/>
    <w:rsid w:val="00FB5793"/>
    <w:rsid w:val="00FB6DDB"/>
    <w:rsid w:val="00FB6EA0"/>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289"/>
    <w:rsid w:val="00FF0794"/>
    <w:rsid w:val="00FF085C"/>
    <w:rsid w:val="00FF0A87"/>
    <w:rsid w:val="00FF11E4"/>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5">
    <w:name w:val="Revision"/>
    <w:hidden/>
    <w:uiPriority w:val="99"/>
    <w:semiHidden/>
    <w:rsid w:val="00C26BE3"/>
    <w:rPr>
      <w:lang w:eastAsia="en-US"/>
    </w:rPr>
  </w:style>
  <w:style w:type="character" w:styleId="affff6">
    <w:name w:val="Mention"/>
    <w:basedOn w:val="a2"/>
    <w:uiPriority w:val="99"/>
    <w:unhideWhenUsed/>
    <w:rsid w:val="00CA5D23"/>
    <w:rPr>
      <w:color w:val="2B579A"/>
      <w:shd w:val="clear" w:color="auto" w:fill="E1DFDD"/>
    </w:rPr>
  </w:style>
  <w:style w:type="character" w:customStyle="1" w:styleId="EXChar">
    <w:name w:val="EX Char"/>
    <w:link w:val="EX"/>
    <w:locked/>
    <w:rsid w:val="00CB2B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4.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181</TotalTime>
  <Pages>13</Pages>
  <Words>1266</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8467</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Yuto Nakano</cp:lastModifiedBy>
  <cp:revision>69</cp:revision>
  <cp:lastPrinted>2025-07-03T18:28:00Z</cp:lastPrinted>
  <dcterms:created xsi:type="dcterms:W3CDTF">2025-07-15T03:57:00Z</dcterms:created>
  <dcterms:modified xsi:type="dcterms:W3CDTF">2025-08-18T07:03:00Z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